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2D8F9" w14:textId="5C45709E"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661171">
        <w:rPr>
          <w:rFonts w:cs="v5.0.0"/>
        </w:rPr>
        <w:t>19</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w:t>
      </w:r>
      <w:r w:rsidR="00661171" w:rsidRPr="000E1ADA">
        <w:rPr>
          <w:rFonts w:cs="v5.0.0"/>
          <w:sz w:val="32"/>
        </w:rPr>
        <w:t>20</w:t>
      </w:r>
      <w:r w:rsidR="00661171">
        <w:rPr>
          <w:rFonts w:cs="v5.0.0"/>
          <w:sz w:val="32"/>
        </w:rPr>
        <w:t>23</w:t>
      </w:r>
      <w:r w:rsidRPr="000E1ADA">
        <w:rPr>
          <w:rFonts w:cs="v5.0.0"/>
          <w:sz w:val="32"/>
        </w:rPr>
        <w:t>-</w:t>
      </w:r>
      <w:r w:rsidR="00661171">
        <w:rPr>
          <w:rFonts w:cs="v5.0.0"/>
          <w:sz w:val="32"/>
        </w:rPr>
        <w:t>03</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588A928D" w:rsidR="00E276D5" w:rsidRPr="000E1ADA" w:rsidRDefault="00C47250" w:rsidP="00E276D5">
      <w:pPr>
        <w:pStyle w:val="FP"/>
        <w:framePr w:h="3057" w:hRule="exact" w:wrap="notBeside" w:vAnchor="page" w:hAnchor="margin" w:y="12605"/>
        <w:jc w:val="center"/>
        <w:rPr>
          <w:noProof/>
          <w:sz w:val="18"/>
        </w:rPr>
      </w:pPr>
      <w:r w:rsidRPr="000E1ADA">
        <w:rPr>
          <w:noProof/>
          <w:sz w:val="18"/>
        </w:rPr>
        <w:t xml:space="preserve">© </w:t>
      </w:r>
      <w:r w:rsidR="00661171" w:rsidRPr="000E1ADA">
        <w:rPr>
          <w:noProof/>
          <w:sz w:val="18"/>
        </w:rPr>
        <w:t>20</w:t>
      </w:r>
      <w:r w:rsidR="00661171">
        <w:rPr>
          <w:noProof/>
          <w:sz w:val="18"/>
        </w:rPr>
        <w:t>23</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14:paraId="4CC33FA1" w14:textId="77777777" w:rsidR="007059ED" w:rsidRDefault="007059ED">
      <w:pPr>
        <w:pStyle w:val="TOC1"/>
        <w:rPr>
          <w:rFonts w:asciiTheme="minorHAnsi" w:eastAsiaTheme="minorEastAsia" w:hAnsiTheme="minorHAnsi" w:cstheme="minorBidi"/>
          <w:szCs w:val="22"/>
        </w:rPr>
      </w:pPr>
      <w:r>
        <w:rPr>
          <w:rFonts w:cs="v4.2.0"/>
          <w:color w:val="FF0000"/>
        </w:rPr>
        <w:fldChar w:fldCharType="begin"/>
      </w:r>
      <w:r>
        <w:rPr>
          <w:rFonts w:cs="v4.2.0"/>
          <w:color w:val="FF0000"/>
        </w:rPr>
        <w:instrText xml:space="preserve"> TOC \o "1-9" </w:instrText>
      </w:r>
      <w:r>
        <w:rPr>
          <w:rFonts w:cs="v4.2.0"/>
          <w:color w:val="FF0000"/>
        </w:rPr>
        <w:fldChar w:fldCharType="separate"/>
      </w:r>
      <w:r>
        <w:t>Foreword</w:t>
      </w:r>
      <w:r>
        <w:tab/>
        <w:t>87</w:t>
      </w:r>
    </w:p>
    <w:p w14:paraId="796CF274" w14:textId="77777777" w:rsidR="007059ED" w:rsidRDefault="007059ED">
      <w:pPr>
        <w:pStyle w:val="TOC1"/>
        <w:rPr>
          <w:rFonts w:asciiTheme="minorHAnsi" w:eastAsiaTheme="minorEastAsia" w:hAnsiTheme="minorHAnsi" w:cstheme="minorBidi"/>
          <w:szCs w:val="22"/>
        </w:rPr>
      </w:pPr>
      <w:r w:rsidRPr="00AE6739">
        <w:rPr>
          <w:rFonts w:cs="v4.2.0"/>
        </w:rPr>
        <w:t>1</w:t>
      </w:r>
      <w:r>
        <w:rPr>
          <w:rFonts w:asciiTheme="minorHAnsi" w:eastAsiaTheme="minorEastAsia" w:hAnsiTheme="minorHAnsi" w:cstheme="minorBidi"/>
          <w:szCs w:val="22"/>
        </w:rPr>
        <w:tab/>
      </w:r>
      <w:r>
        <w:t>Scope</w:t>
      </w:r>
      <w:r>
        <w:tab/>
        <w:t>88</w:t>
      </w:r>
    </w:p>
    <w:p w14:paraId="639E4CB7" w14:textId="77777777" w:rsidR="007059ED" w:rsidRDefault="007059E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4AF1FCFE" w14:textId="77777777" w:rsidR="007059ED" w:rsidRDefault="007059E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4083876C" w14:textId="77777777" w:rsidR="007059ED" w:rsidRDefault="007059E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10EF0A56" w14:textId="77777777" w:rsidR="007059ED" w:rsidRDefault="007059E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3D6C3F63" w14:textId="77777777" w:rsidR="007059ED" w:rsidRDefault="007059E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7CC89101" w14:textId="77777777" w:rsidR="007059ED" w:rsidRDefault="007059ED">
      <w:pPr>
        <w:pStyle w:val="TOC2"/>
        <w:rPr>
          <w:rFonts w:asciiTheme="minorHAnsi" w:eastAsiaTheme="minorEastAsia" w:hAnsiTheme="minorHAnsi" w:cstheme="minorBidi"/>
          <w:sz w:val="22"/>
          <w:szCs w:val="22"/>
        </w:rPr>
      </w:pPr>
      <w:r w:rsidRPr="00AE6739">
        <w:rPr>
          <w:snapToGrid w:val="0"/>
        </w:rPr>
        <w:t>3.4</w:t>
      </w:r>
      <w:r>
        <w:rPr>
          <w:rFonts w:asciiTheme="minorHAnsi" w:eastAsiaTheme="minorEastAsia" w:hAnsiTheme="minorHAnsi" w:cstheme="minorBidi"/>
          <w:sz w:val="22"/>
          <w:szCs w:val="22"/>
        </w:rPr>
        <w:tab/>
      </w:r>
      <w:r w:rsidRPr="00AE6739">
        <w:rPr>
          <w:snapToGrid w:val="0"/>
        </w:rPr>
        <w:t>Test tolerances</w:t>
      </w:r>
      <w:r>
        <w:tab/>
        <w:t>96</w:t>
      </w:r>
    </w:p>
    <w:p w14:paraId="356FBD9D" w14:textId="77777777" w:rsidR="007059ED" w:rsidRDefault="007059ED">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1AC9F964" w14:textId="77777777" w:rsidR="007059ED" w:rsidRDefault="007059ED">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5171447F" w14:textId="77777777" w:rsidR="007059ED" w:rsidRDefault="007059ED">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015DADCF" w14:textId="77777777" w:rsidR="007059ED" w:rsidRDefault="007059ED">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01E1805F" w14:textId="77777777" w:rsidR="007059ED" w:rsidRDefault="007059ED">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43066965" w14:textId="77777777" w:rsidR="007059ED" w:rsidRDefault="007059ED">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68062576" w14:textId="77777777" w:rsidR="007059ED" w:rsidRDefault="007059ED">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4ED80253" w14:textId="77777777" w:rsidR="007059ED" w:rsidRDefault="007059ED">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4FDDF78D" w14:textId="77777777" w:rsidR="007059ED" w:rsidRDefault="007059ED">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116ECE6B" w14:textId="77777777" w:rsidR="007059ED" w:rsidRDefault="007059ED">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62F18B74" w14:textId="77777777" w:rsidR="007059ED" w:rsidRDefault="007059E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677FBDE6" w14:textId="77777777" w:rsidR="007059ED" w:rsidRDefault="007059E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2AA51BD0" w14:textId="77777777" w:rsidR="007059ED" w:rsidRDefault="007059E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1B28CCB0" w14:textId="77777777" w:rsidR="007059ED" w:rsidRDefault="007059E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0741326A" w14:textId="77777777" w:rsidR="007059ED" w:rsidRDefault="007059E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110</w:t>
      </w:r>
    </w:p>
    <w:p w14:paraId="6B37C201" w14:textId="77777777" w:rsidR="007059ED" w:rsidRDefault="007059ED">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111</w:t>
      </w:r>
    </w:p>
    <w:p w14:paraId="551A94BA" w14:textId="77777777" w:rsidR="007059ED" w:rsidRDefault="007059ED">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77C880DA" w14:textId="77777777" w:rsidR="007059ED" w:rsidRDefault="007059ED">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620430DE" w14:textId="77777777" w:rsidR="007059ED" w:rsidRDefault="007059ED">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55D39049" w14:textId="77777777" w:rsidR="007059ED" w:rsidRDefault="007059ED">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30531FFB" w14:textId="77777777" w:rsidR="007059ED" w:rsidRDefault="007059ED">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7FFEA364" w14:textId="77777777" w:rsidR="007059ED" w:rsidRDefault="007059ED">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66CF30E8" w14:textId="77777777" w:rsidR="007059ED" w:rsidRDefault="007059ED">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120</w:t>
      </w:r>
    </w:p>
    <w:p w14:paraId="35941E9B" w14:textId="77777777" w:rsidR="007059ED" w:rsidRDefault="007059ED">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121</w:t>
      </w:r>
    </w:p>
    <w:p w14:paraId="0E66F07C" w14:textId="77777777" w:rsidR="007059ED" w:rsidRDefault="007059ED">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122</w:t>
      </w:r>
    </w:p>
    <w:p w14:paraId="1E248629" w14:textId="77777777" w:rsidR="007059ED" w:rsidRDefault="007059ED">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123</w:t>
      </w:r>
    </w:p>
    <w:p w14:paraId="7A3BA6D0" w14:textId="77777777" w:rsidR="007059ED" w:rsidRDefault="007059ED">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124</w:t>
      </w:r>
    </w:p>
    <w:p w14:paraId="5D7B642F" w14:textId="77777777" w:rsidR="007059ED" w:rsidRDefault="007059ED">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61BF4B32" w14:textId="77777777" w:rsidR="007059ED" w:rsidRDefault="007059ED">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125</w:t>
      </w:r>
    </w:p>
    <w:p w14:paraId="02B49B21" w14:textId="77777777" w:rsidR="007059ED" w:rsidRDefault="007059ED">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125</w:t>
      </w:r>
    </w:p>
    <w:p w14:paraId="65AFEBEC" w14:textId="77777777" w:rsidR="007059ED" w:rsidRDefault="007059ED">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126</w:t>
      </w:r>
    </w:p>
    <w:p w14:paraId="28FA99A6" w14:textId="77777777" w:rsidR="007059ED" w:rsidRDefault="007059ED">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126</w:t>
      </w:r>
    </w:p>
    <w:p w14:paraId="30E548C7" w14:textId="77777777" w:rsidR="007059ED" w:rsidRDefault="007059ED">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6725BB1B" w14:textId="77777777" w:rsidR="007059ED" w:rsidRDefault="007059ED">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127</w:t>
      </w:r>
    </w:p>
    <w:p w14:paraId="2D87D938" w14:textId="77777777" w:rsidR="007059ED" w:rsidRDefault="007059ED">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128</w:t>
      </w:r>
    </w:p>
    <w:p w14:paraId="4FA50E16" w14:textId="77777777" w:rsidR="007059ED" w:rsidRDefault="007059ED">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128</w:t>
      </w:r>
    </w:p>
    <w:p w14:paraId="0A1A4C8B" w14:textId="77777777" w:rsidR="007059ED" w:rsidRDefault="007059ED">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128</w:t>
      </w:r>
    </w:p>
    <w:p w14:paraId="2DF72F36" w14:textId="77777777" w:rsidR="007059ED" w:rsidRDefault="007059E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128</w:t>
      </w:r>
    </w:p>
    <w:p w14:paraId="7EDB05BA" w14:textId="77777777" w:rsidR="007059ED" w:rsidRDefault="007059ED">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129</w:t>
      </w:r>
    </w:p>
    <w:p w14:paraId="3377ABFA" w14:textId="77777777" w:rsidR="007059ED" w:rsidRDefault="007059ED">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129</w:t>
      </w:r>
    </w:p>
    <w:p w14:paraId="110D75F5" w14:textId="77777777" w:rsidR="007059ED" w:rsidRDefault="007059ED">
      <w:pPr>
        <w:pStyle w:val="TOC4"/>
        <w:rPr>
          <w:rFonts w:asciiTheme="minorHAnsi" w:eastAsiaTheme="minorEastAsia" w:hAnsiTheme="minorHAnsi" w:cstheme="minorBidi"/>
          <w:sz w:val="22"/>
          <w:szCs w:val="22"/>
        </w:rPr>
      </w:pPr>
      <w:r w:rsidRPr="00AE6739">
        <w:rPr>
          <w:rFonts w:eastAsia="?? ??"/>
        </w:rPr>
        <w:t>4.3.2.1</w:t>
      </w:r>
      <w:r>
        <w:rPr>
          <w:rFonts w:asciiTheme="minorHAnsi" w:eastAsiaTheme="minorEastAsia" w:hAnsiTheme="minorHAnsi" w:cstheme="minorBidi"/>
          <w:sz w:val="22"/>
          <w:szCs w:val="22"/>
        </w:rPr>
        <w:tab/>
      </w:r>
      <w:r w:rsidRPr="00AE6739">
        <w:rPr>
          <w:rFonts w:eastAsia="?? ??"/>
        </w:rPr>
        <w:t>Requirements</w:t>
      </w:r>
      <w:r>
        <w:tab/>
        <w:t>129</w:t>
      </w:r>
    </w:p>
    <w:p w14:paraId="4C72ED34" w14:textId="77777777" w:rsidR="007059ED" w:rsidRDefault="007059ED">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129</w:t>
      </w:r>
    </w:p>
    <w:p w14:paraId="7002BC61" w14:textId="77777777" w:rsidR="007059ED" w:rsidRDefault="007059ED">
      <w:pPr>
        <w:pStyle w:val="TOC4"/>
        <w:rPr>
          <w:rFonts w:asciiTheme="minorHAnsi" w:eastAsiaTheme="minorEastAsia" w:hAnsiTheme="minorHAnsi" w:cstheme="minorBidi"/>
          <w:sz w:val="22"/>
          <w:szCs w:val="22"/>
        </w:rPr>
      </w:pPr>
      <w:r w:rsidRPr="00AE6739">
        <w:rPr>
          <w:rFonts w:eastAsia="?? ??"/>
        </w:rPr>
        <w:t>4.3.3.1</w:t>
      </w:r>
      <w:r>
        <w:rPr>
          <w:rFonts w:asciiTheme="minorHAnsi" w:eastAsiaTheme="minorEastAsia" w:hAnsiTheme="minorHAnsi" w:cstheme="minorBidi"/>
          <w:sz w:val="22"/>
          <w:szCs w:val="22"/>
        </w:rPr>
        <w:tab/>
      </w:r>
      <w:r>
        <w:t>Requirements</w:t>
      </w:r>
      <w:r>
        <w:tab/>
        <w:t>129</w:t>
      </w:r>
    </w:p>
    <w:p w14:paraId="3401C2EF" w14:textId="77777777" w:rsidR="007059ED" w:rsidRDefault="007059ED">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129</w:t>
      </w:r>
    </w:p>
    <w:p w14:paraId="42A021AB" w14:textId="77777777" w:rsidR="007059ED" w:rsidRDefault="007059ED">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129</w:t>
      </w:r>
    </w:p>
    <w:p w14:paraId="1438649B" w14:textId="77777777" w:rsidR="007059ED" w:rsidRDefault="007059ED">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130</w:t>
      </w:r>
    </w:p>
    <w:p w14:paraId="52784CB9" w14:textId="77777777" w:rsidR="007059ED" w:rsidRDefault="007059ED">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AE6739">
        <w:rPr>
          <w:i/>
        </w:rPr>
        <w:t>timeSinceFailure</w:t>
      </w:r>
      <w:r>
        <w:tab/>
        <w:t>130</w:t>
      </w:r>
    </w:p>
    <w:p w14:paraId="6C243ACF" w14:textId="77777777" w:rsidR="007059ED" w:rsidRDefault="007059ED">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130</w:t>
      </w:r>
    </w:p>
    <w:p w14:paraId="44F0FCBA" w14:textId="77777777" w:rsidR="007059ED" w:rsidRDefault="007059ED">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130</w:t>
      </w:r>
    </w:p>
    <w:p w14:paraId="6C1C4A34" w14:textId="77777777" w:rsidR="007059ED" w:rsidRDefault="007059ED">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130</w:t>
      </w:r>
    </w:p>
    <w:p w14:paraId="1457968B" w14:textId="77777777" w:rsidR="007059ED" w:rsidRDefault="007059ED">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130</w:t>
      </w:r>
    </w:p>
    <w:p w14:paraId="7F370A77" w14:textId="77777777" w:rsidR="007059ED" w:rsidRDefault="007059ED">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131</w:t>
      </w:r>
    </w:p>
    <w:p w14:paraId="7D996B5E" w14:textId="77777777" w:rsidR="007059ED" w:rsidRDefault="007059ED">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131</w:t>
      </w:r>
    </w:p>
    <w:p w14:paraId="01B8E3F9" w14:textId="77777777" w:rsidR="007059ED" w:rsidRDefault="007059ED">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131</w:t>
      </w:r>
    </w:p>
    <w:p w14:paraId="2D0E6D72" w14:textId="77777777" w:rsidR="007059ED" w:rsidRDefault="007059ED">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131</w:t>
      </w:r>
    </w:p>
    <w:p w14:paraId="1D898BC8" w14:textId="77777777" w:rsidR="007059ED" w:rsidRDefault="007059ED">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131</w:t>
      </w:r>
    </w:p>
    <w:p w14:paraId="40C42836" w14:textId="77777777" w:rsidR="007059ED" w:rsidRDefault="007059ED">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131</w:t>
      </w:r>
    </w:p>
    <w:p w14:paraId="40476E11" w14:textId="77777777" w:rsidR="007059ED" w:rsidRDefault="007059ED">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131</w:t>
      </w:r>
    </w:p>
    <w:p w14:paraId="0F5662D6" w14:textId="77777777" w:rsidR="007059ED" w:rsidRDefault="007059ED">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132</w:t>
      </w:r>
    </w:p>
    <w:p w14:paraId="001A6B5C" w14:textId="77777777" w:rsidR="007059ED" w:rsidRDefault="007059ED">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132</w:t>
      </w:r>
    </w:p>
    <w:p w14:paraId="10956411" w14:textId="77777777" w:rsidR="007059ED" w:rsidRDefault="007059ED">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132</w:t>
      </w:r>
    </w:p>
    <w:p w14:paraId="4E2CAA22" w14:textId="77777777" w:rsidR="007059ED" w:rsidRDefault="007059ED">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132</w:t>
      </w:r>
    </w:p>
    <w:p w14:paraId="2287A6E9" w14:textId="77777777" w:rsidR="007059ED" w:rsidRDefault="007059ED">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133</w:t>
      </w:r>
    </w:p>
    <w:p w14:paraId="491B0C6A" w14:textId="77777777" w:rsidR="007059ED" w:rsidRDefault="007059ED">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133</w:t>
      </w:r>
    </w:p>
    <w:p w14:paraId="2DB81B32" w14:textId="77777777" w:rsidR="007059ED" w:rsidRDefault="007059ED">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134</w:t>
      </w:r>
    </w:p>
    <w:p w14:paraId="0AF81B18" w14:textId="77777777" w:rsidR="007059ED" w:rsidRDefault="007059ED">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135</w:t>
      </w:r>
    </w:p>
    <w:p w14:paraId="6B341798" w14:textId="77777777" w:rsidR="007059ED" w:rsidRDefault="007059ED">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136</w:t>
      </w:r>
    </w:p>
    <w:p w14:paraId="487A250B" w14:textId="77777777" w:rsidR="007059ED" w:rsidRDefault="007059ED">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137</w:t>
      </w:r>
    </w:p>
    <w:p w14:paraId="10EBF688" w14:textId="77777777" w:rsidR="007059ED" w:rsidRDefault="007059ED">
      <w:pPr>
        <w:pStyle w:val="TOC4"/>
        <w:rPr>
          <w:rFonts w:asciiTheme="minorHAnsi" w:eastAsiaTheme="minorEastAsia" w:hAnsiTheme="minorHAnsi" w:cstheme="minorBidi"/>
          <w:sz w:val="22"/>
          <w:szCs w:val="22"/>
        </w:rPr>
      </w:pPr>
      <w:r>
        <w:rPr>
          <w:lang w:eastAsia="sv-SE"/>
        </w:rP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139</w:t>
      </w:r>
    </w:p>
    <w:p w14:paraId="475D8996" w14:textId="77777777" w:rsidR="007059ED" w:rsidRDefault="007059ED">
      <w:pPr>
        <w:pStyle w:val="TOC4"/>
        <w:rPr>
          <w:rFonts w:asciiTheme="minorHAnsi" w:eastAsiaTheme="minorEastAsia" w:hAnsiTheme="minorHAnsi" w:cstheme="minorBidi"/>
          <w:sz w:val="22"/>
          <w:szCs w:val="22"/>
        </w:rPr>
      </w:pPr>
      <w:r>
        <w:rPr>
          <w:lang w:eastAsia="sv-SE"/>
        </w:rP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140</w:t>
      </w:r>
    </w:p>
    <w:p w14:paraId="6A741296" w14:textId="77777777" w:rsidR="007059ED" w:rsidRDefault="007059ED">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141</w:t>
      </w:r>
    </w:p>
    <w:p w14:paraId="01F9EF32" w14:textId="77777777" w:rsidR="007059ED" w:rsidRDefault="007059ED">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141</w:t>
      </w:r>
    </w:p>
    <w:p w14:paraId="6C59F773" w14:textId="77777777" w:rsidR="007059ED" w:rsidRDefault="007059ED">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141</w:t>
      </w:r>
    </w:p>
    <w:p w14:paraId="5276F003" w14:textId="77777777" w:rsidR="007059ED" w:rsidRDefault="007059ED">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142</w:t>
      </w:r>
    </w:p>
    <w:p w14:paraId="37E28FF6" w14:textId="77777777" w:rsidR="007059ED" w:rsidRDefault="007059ED">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142</w:t>
      </w:r>
    </w:p>
    <w:p w14:paraId="09B9A74A" w14:textId="77777777" w:rsidR="007059ED" w:rsidRDefault="007059ED">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142</w:t>
      </w:r>
    </w:p>
    <w:p w14:paraId="325369F8" w14:textId="77777777" w:rsidR="007059ED" w:rsidRDefault="007059ED">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142</w:t>
      </w:r>
    </w:p>
    <w:p w14:paraId="45152FC0" w14:textId="77777777" w:rsidR="007059ED" w:rsidRDefault="007059ED">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142</w:t>
      </w:r>
    </w:p>
    <w:p w14:paraId="58D5BEBA" w14:textId="77777777" w:rsidR="007059ED" w:rsidRDefault="007059ED">
      <w:pPr>
        <w:pStyle w:val="TOC5"/>
        <w:rPr>
          <w:rFonts w:asciiTheme="minorHAnsi" w:eastAsiaTheme="minorEastAsia" w:hAnsiTheme="minorHAnsi" w:cstheme="minorBidi"/>
          <w:sz w:val="22"/>
          <w:szCs w:val="22"/>
        </w:rPr>
      </w:pPr>
      <w:r w:rsidRPr="00AE6739">
        <w:rPr>
          <w:rFonts w:cs="Arial"/>
        </w:rPr>
        <w:t>4.7.2.1.1</w:t>
      </w:r>
      <w:r>
        <w:rPr>
          <w:rFonts w:asciiTheme="minorHAnsi" w:eastAsiaTheme="minorEastAsia" w:hAnsiTheme="minorHAnsi" w:cstheme="minorBidi"/>
          <w:sz w:val="22"/>
          <w:szCs w:val="22"/>
        </w:rPr>
        <w:tab/>
      </w:r>
      <w:r w:rsidRPr="00AE6739">
        <w:rPr>
          <w:rFonts w:cs="Arial"/>
        </w:rPr>
        <w:t>Measurement and evaluation of serving cell for UE category M1 in normal coverage</w:t>
      </w:r>
      <w:r>
        <w:tab/>
        <w:t>142</w:t>
      </w:r>
    </w:p>
    <w:p w14:paraId="1B02C794" w14:textId="77777777" w:rsidR="007059ED" w:rsidRDefault="007059ED">
      <w:pPr>
        <w:pStyle w:val="TOC5"/>
        <w:rPr>
          <w:rFonts w:asciiTheme="minorHAnsi" w:eastAsiaTheme="minorEastAsia" w:hAnsiTheme="minorHAnsi" w:cstheme="minorBidi"/>
          <w:sz w:val="22"/>
          <w:szCs w:val="22"/>
        </w:rPr>
      </w:pPr>
      <w:r w:rsidRPr="00AE6739">
        <w:rPr>
          <w:rFonts w:cs="Arial"/>
        </w:rPr>
        <w:t>4.7.2.1.2</w:t>
      </w:r>
      <w:r>
        <w:rPr>
          <w:rFonts w:asciiTheme="minorHAnsi" w:eastAsiaTheme="minorEastAsia" w:hAnsiTheme="minorHAnsi" w:cstheme="minorBidi"/>
          <w:sz w:val="22"/>
          <w:szCs w:val="22"/>
        </w:rPr>
        <w:tab/>
      </w:r>
      <w:r w:rsidRPr="00AE6739">
        <w:rPr>
          <w:rFonts w:cs="Arial"/>
        </w:rPr>
        <w:t>Measurements of intra-frequency cells for UE category M1 in normal coverage</w:t>
      </w:r>
      <w:r>
        <w:tab/>
        <w:t>143</w:t>
      </w:r>
    </w:p>
    <w:p w14:paraId="54AF42B8" w14:textId="77777777" w:rsidR="007059ED" w:rsidRDefault="007059ED">
      <w:pPr>
        <w:pStyle w:val="TOC5"/>
        <w:rPr>
          <w:rFonts w:asciiTheme="minorHAnsi" w:eastAsiaTheme="minorEastAsia" w:hAnsiTheme="minorHAnsi" w:cstheme="minorBidi"/>
          <w:sz w:val="22"/>
          <w:szCs w:val="22"/>
        </w:rPr>
      </w:pPr>
      <w:r w:rsidRPr="00AE6739">
        <w:rPr>
          <w:rFonts w:cs="Arial"/>
        </w:rPr>
        <w:t>4.7.2.1.3</w:t>
      </w:r>
      <w:r>
        <w:rPr>
          <w:rFonts w:asciiTheme="minorHAnsi" w:eastAsiaTheme="minorEastAsia" w:hAnsiTheme="minorHAnsi" w:cstheme="minorBidi"/>
          <w:sz w:val="22"/>
          <w:szCs w:val="22"/>
        </w:rPr>
        <w:tab/>
      </w:r>
      <w:r w:rsidRPr="00AE6739">
        <w:rPr>
          <w:rFonts w:cs="Arial"/>
        </w:rPr>
        <w:t>Measurements of inter-frequency cells for UE category M1 in normal coverage</w:t>
      </w:r>
      <w:r>
        <w:tab/>
        <w:t>144</w:t>
      </w:r>
    </w:p>
    <w:p w14:paraId="629F7165" w14:textId="77777777" w:rsidR="007059ED" w:rsidRDefault="007059ED">
      <w:pPr>
        <w:pStyle w:val="TOC5"/>
        <w:rPr>
          <w:rFonts w:asciiTheme="minorHAnsi" w:eastAsiaTheme="minorEastAsia" w:hAnsiTheme="minorHAnsi" w:cstheme="minorBidi"/>
          <w:sz w:val="22"/>
          <w:szCs w:val="22"/>
        </w:rPr>
      </w:pPr>
      <w:r w:rsidRPr="00AE6739">
        <w:rPr>
          <w:rFonts w:cs="Arial"/>
        </w:rPr>
        <w:t>4.7.2.1.4</w:t>
      </w:r>
      <w:r>
        <w:rPr>
          <w:rFonts w:asciiTheme="minorHAnsi" w:eastAsiaTheme="minorEastAsia" w:hAnsiTheme="minorHAnsi" w:cstheme="minorBidi"/>
          <w:sz w:val="22"/>
          <w:szCs w:val="22"/>
        </w:rPr>
        <w:tab/>
      </w:r>
      <w:r w:rsidRPr="00AE6739">
        <w:rPr>
          <w:rFonts w:cs="Arial"/>
        </w:rPr>
        <w:t>Maximum allowed layers for multiple monitoring for UE category M1 in normal coverage</w:t>
      </w:r>
      <w:r>
        <w:tab/>
        <w:t>146</w:t>
      </w:r>
    </w:p>
    <w:p w14:paraId="19CE26C1" w14:textId="77777777" w:rsidR="007059ED" w:rsidRDefault="007059ED">
      <w:pPr>
        <w:pStyle w:val="TOC5"/>
        <w:rPr>
          <w:rFonts w:asciiTheme="minorHAnsi" w:eastAsiaTheme="minorEastAsia" w:hAnsiTheme="minorHAnsi" w:cstheme="minorBidi"/>
          <w:sz w:val="22"/>
          <w:szCs w:val="22"/>
        </w:rPr>
      </w:pPr>
      <w:r>
        <w:rPr>
          <w:lang w:eastAsia="zh-CN"/>
        </w:rP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146</w:t>
      </w:r>
    </w:p>
    <w:p w14:paraId="14B185A5" w14:textId="77777777" w:rsidR="007059ED" w:rsidRDefault="007059ED">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147</w:t>
      </w:r>
    </w:p>
    <w:p w14:paraId="7960C203" w14:textId="77777777" w:rsidR="007059ED" w:rsidRDefault="007059ED">
      <w:pPr>
        <w:pStyle w:val="TOC5"/>
        <w:rPr>
          <w:rFonts w:asciiTheme="minorHAnsi" w:eastAsiaTheme="minorEastAsia" w:hAnsiTheme="minorHAnsi" w:cstheme="minorBidi"/>
          <w:sz w:val="22"/>
          <w:szCs w:val="22"/>
        </w:rPr>
      </w:pPr>
      <w:r w:rsidRPr="00AE6739">
        <w:rPr>
          <w:rFonts w:cs="Arial"/>
        </w:rPr>
        <w:t>4.7.2.2.1</w:t>
      </w:r>
      <w:r>
        <w:rPr>
          <w:rFonts w:asciiTheme="minorHAnsi" w:eastAsiaTheme="minorEastAsia" w:hAnsiTheme="minorHAnsi" w:cstheme="minorBidi"/>
          <w:sz w:val="22"/>
          <w:szCs w:val="22"/>
        </w:rPr>
        <w:tab/>
      </w:r>
      <w:r w:rsidRPr="00AE6739">
        <w:rPr>
          <w:rFonts w:cs="Arial"/>
        </w:rPr>
        <w:t>Measurement and evaluation of serving cell for UE category M1 in enhanced coverage</w:t>
      </w:r>
      <w:r>
        <w:tab/>
        <w:t>147</w:t>
      </w:r>
    </w:p>
    <w:p w14:paraId="0FFFDA57" w14:textId="77777777" w:rsidR="007059ED" w:rsidRDefault="007059ED">
      <w:pPr>
        <w:pStyle w:val="TOC5"/>
        <w:rPr>
          <w:rFonts w:asciiTheme="minorHAnsi" w:eastAsiaTheme="minorEastAsia" w:hAnsiTheme="minorHAnsi" w:cstheme="minorBidi"/>
          <w:sz w:val="22"/>
          <w:szCs w:val="22"/>
        </w:rPr>
      </w:pPr>
      <w:r w:rsidRPr="00AE6739">
        <w:rPr>
          <w:rFonts w:cs="Arial"/>
        </w:rPr>
        <w:t>4.7.2.2.2</w:t>
      </w:r>
      <w:r>
        <w:rPr>
          <w:rFonts w:asciiTheme="minorHAnsi" w:eastAsiaTheme="minorEastAsia" w:hAnsiTheme="minorHAnsi" w:cstheme="minorBidi"/>
          <w:sz w:val="22"/>
          <w:szCs w:val="22"/>
        </w:rPr>
        <w:tab/>
      </w:r>
      <w:r w:rsidRPr="00AE6739">
        <w:rPr>
          <w:rFonts w:cs="Arial"/>
        </w:rPr>
        <w:t>Measurements of intra-frequency cells for UE category M1 in enhanced coverage</w:t>
      </w:r>
      <w:r>
        <w:tab/>
        <w:t>148</w:t>
      </w:r>
    </w:p>
    <w:p w14:paraId="6567E8C9" w14:textId="77777777" w:rsidR="007059ED" w:rsidRDefault="007059ED">
      <w:pPr>
        <w:pStyle w:val="TOC5"/>
        <w:rPr>
          <w:rFonts w:asciiTheme="minorHAnsi" w:eastAsiaTheme="minorEastAsia" w:hAnsiTheme="minorHAnsi" w:cstheme="minorBidi"/>
          <w:sz w:val="22"/>
          <w:szCs w:val="22"/>
        </w:rPr>
      </w:pPr>
      <w:r w:rsidRPr="00AE6739">
        <w:rPr>
          <w:rFonts w:cs="Arial"/>
        </w:rPr>
        <w:t>4.7.2.2.3</w:t>
      </w:r>
      <w:r>
        <w:rPr>
          <w:rFonts w:asciiTheme="minorHAnsi" w:eastAsiaTheme="minorEastAsia" w:hAnsiTheme="minorHAnsi" w:cstheme="minorBidi"/>
          <w:sz w:val="22"/>
          <w:szCs w:val="22"/>
        </w:rPr>
        <w:tab/>
      </w:r>
      <w:r w:rsidRPr="00AE6739">
        <w:rPr>
          <w:rFonts w:cs="Arial"/>
        </w:rPr>
        <w:t>Measurements of inter-frequency cells for UE category M1 in enhanced coverage</w:t>
      </w:r>
      <w:r>
        <w:tab/>
        <w:t>150</w:t>
      </w:r>
    </w:p>
    <w:p w14:paraId="5E5A552A" w14:textId="77777777" w:rsidR="007059ED" w:rsidRDefault="007059ED">
      <w:pPr>
        <w:pStyle w:val="TOC5"/>
        <w:rPr>
          <w:rFonts w:asciiTheme="minorHAnsi" w:eastAsiaTheme="minorEastAsia" w:hAnsiTheme="minorHAnsi" w:cstheme="minorBidi"/>
          <w:sz w:val="22"/>
          <w:szCs w:val="22"/>
        </w:rPr>
      </w:pPr>
      <w:r w:rsidRPr="00AE6739">
        <w:rPr>
          <w:rFonts w:cs="Arial"/>
        </w:rPr>
        <w:t>4.7.2.2.4</w:t>
      </w:r>
      <w:r>
        <w:rPr>
          <w:rFonts w:asciiTheme="minorHAnsi" w:eastAsiaTheme="minorEastAsia" w:hAnsiTheme="minorHAnsi" w:cstheme="minorBidi"/>
          <w:sz w:val="22"/>
          <w:szCs w:val="22"/>
        </w:rPr>
        <w:tab/>
      </w:r>
      <w:r w:rsidRPr="00AE6739">
        <w:rPr>
          <w:rFonts w:cs="Arial"/>
        </w:rPr>
        <w:t>Maximum allowed layers for multiple monitoring for UE category M1 in enhanced coverage</w:t>
      </w:r>
      <w:r>
        <w:tab/>
        <w:t>151</w:t>
      </w:r>
    </w:p>
    <w:p w14:paraId="4A82068C" w14:textId="77777777" w:rsidR="007059ED" w:rsidRDefault="007059ED">
      <w:pPr>
        <w:pStyle w:val="TOC5"/>
        <w:rPr>
          <w:rFonts w:asciiTheme="minorHAnsi" w:eastAsiaTheme="minorEastAsia" w:hAnsiTheme="minorHAnsi" w:cstheme="minorBidi"/>
          <w:sz w:val="22"/>
          <w:szCs w:val="22"/>
        </w:rPr>
      </w:pPr>
      <w:r>
        <w:rPr>
          <w:lang w:eastAsia="zh-CN"/>
        </w:rPr>
        <w:t>4.7.2.2.5</w:t>
      </w:r>
      <w:r>
        <w:rPr>
          <w:rFonts w:asciiTheme="minorHAnsi" w:eastAsiaTheme="minorEastAsia" w:hAnsiTheme="minorHAnsi" w:cstheme="minorBidi"/>
          <w:sz w:val="22"/>
          <w:szCs w:val="22"/>
        </w:rPr>
        <w:tab/>
      </w:r>
      <w:r>
        <w:rPr>
          <w:lang w:eastAsia="zh-CN"/>
        </w:rPr>
        <w:t>Maximum interruption in paging reception for Category M1 UEs in enhanced coverage</w:t>
      </w:r>
      <w:r>
        <w:tab/>
        <w:t>152</w:t>
      </w:r>
    </w:p>
    <w:p w14:paraId="7941FDFA" w14:textId="77777777" w:rsidR="007059ED" w:rsidRDefault="007059ED">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152</w:t>
      </w:r>
    </w:p>
    <w:p w14:paraId="73B946D8" w14:textId="77777777" w:rsidR="007059ED" w:rsidRDefault="007059ED">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153</w:t>
      </w:r>
    </w:p>
    <w:p w14:paraId="25DFC362" w14:textId="77777777" w:rsidR="007059ED" w:rsidRDefault="007059ED">
      <w:pPr>
        <w:pStyle w:val="TOC3"/>
        <w:rPr>
          <w:rFonts w:asciiTheme="minorHAnsi" w:eastAsiaTheme="minorEastAsia" w:hAnsiTheme="minorHAnsi" w:cstheme="minorBidi"/>
          <w:sz w:val="22"/>
          <w:szCs w:val="22"/>
        </w:rPr>
      </w:pPr>
      <w:r>
        <w:rPr>
          <w:lang w:eastAsia="zh-CN"/>
        </w:rP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153</w:t>
      </w:r>
    </w:p>
    <w:p w14:paraId="14574445" w14:textId="77777777" w:rsidR="007059ED" w:rsidRDefault="007059ED">
      <w:pPr>
        <w:pStyle w:val="TOC4"/>
        <w:rPr>
          <w:rFonts w:asciiTheme="minorHAnsi" w:eastAsiaTheme="minorEastAsia" w:hAnsiTheme="minorHAnsi" w:cstheme="minorBidi"/>
          <w:sz w:val="22"/>
          <w:szCs w:val="22"/>
        </w:rPr>
      </w:pPr>
      <w:r>
        <w:rPr>
          <w:lang w:eastAsia="zh-CN"/>
        </w:rPr>
        <w:t>4.8.1.1</w:t>
      </w:r>
      <w:r>
        <w:rPr>
          <w:rFonts w:asciiTheme="minorHAnsi" w:eastAsiaTheme="minorEastAsia" w:hAnsiTheme="minorHAnsi" w:cstheme="minorBidi"/>
          <w:sz w:val="22"/>
          <w:szCs w:val="22"/>
        </w:rPr>
        <w:tab/>
      </w:r>
      <w:r>
        <w:t>RSTD Measurement Reporting Delay</w:t>
      </w:r>
      <w:r>
        <w:tab/>
        <w:t>154</w:t>
      </w:r>
    </w:p>
    <w:p w14:paraId="72E2D159" w14:textId="77777777" w:rsidR="007059ED" w:rsidRDefault="007059ED">
      <w:pPr>
        <w:pStyle w:val="TOC3"/>
        <w:rPr>
          <w:rFonts w:asciiTheme="minorHAnsi" w:eastAsiaTheme="minorEastAsia" w:hAnsiTheme="minorHAnsi" w:cstheme="minorBidi"/>
          <w:sz w:val="22"/>
          <w:szCs w:val="22"/>
        </w:rPr>
      </w:pPr>
      <w:r>
        <w:rPr>
          <w:lang w:eastAsia="zh-CN"/>
        </w:rP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155</w:t>
      </w:r>
    </w:p>
    <w:p w14:paraId="02862BB6" w14:textId="77777777" w:rsidR="007059ED" w:rsidRDefault="007059ED">
      <w:pPr>
        <w:pStyle w:val="TOC4"/>
        <w:rPr>
          <w:rFonts w:asciiTheme="minorHAnsi" w:eastAsiaTheme="minorEastAsia" w:hAnsiTheme="minorHAnsi" w:cstheme="minorBidi"/>
          <w:sz w:val="22"/>
          <w:szCs w:val="22"/>
        </w:rPr>
      </w:pPr>
      <w:r>
        <w:rPr>
          <w:lang w:eastAsia="zh-CN"/>
        </w:rPr>
        <w:t>4.8.2.1</w:t>
      </w:r>
      <w:r>
        <w:rPr>
          <w:rFonts w:asciiTheme="minorHAnsi" w:eastAsiaTheme="minorEastAsia" w:hAnsiTheme="minorHAnsi" w:cstheme="minorBidi"/>
          <w:sz w:val="22"/>
          <w:szCs w:val="22"/>
        </w:rPr>
        <w:tab/>
      </w:r>
      <w:r>
        <w:t>RSTD Measurement Reporting Delay</w:t>
      </w:r>
      <w:r>
        <w:tab/>
        <w:t>156</w:t>
      </w:r>
    </w:p>
    <w:p w14:paraId="704799A4" w14:textId="77777777" w:rsidR="007059ED" w:rsidRDefault="007059ED">
      <w:pPr>
        <w:pStyle w:val="TOC3"/>
        <w:rPr>
          <w:rFonts w:asciiTheme="minorHAnsi" w:eastAsiaTheme="minorEastAsia" w:hAnsiTheme="minorHAnsi" w:cstheme="minorBidi"/>
          <w:sz w:val="22"/>
          <w:szCs w:val="22"/>
        </w:rPr>
      </w:pPr>
      <w:r>
        <w:rPr>
          <w:lang w:eastAsia="zh-CN"/>
        </w:rP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157</w:t>
      </w:r>
    </w:p>
    <w:p w14:paraId="05DE0F16" w14:textId="77777777" w:rsidR="007059ED" w:rsidRDefault="007059ED">
      <w:pPr>
        <w:pStyle w:val="TOC4"/>
        <w:rPr>
          <w:rFonts w:asciiTheme="minorHAnsi" w:eastAsiaTheme="minorEastAsia" w:hAnsiTheme="minorHAnsi" w:cstheme="minorBidi"/>
          <w:sz w:val="22"/>
          <w:szCs w:val="22"/>
        </w:rPr>
      </w:pPr>
      <w:r>
        <w:rPr>
          <w:lang w:eastAsia="zh-CN"/>
        </w:rPr>
        <w:t>4.8.3.1</w:t>
      </w:r>
      <w:r>
        <w:rPr>
          <w:rFonts w:asciiTheme="minorHAnsi" w:eastAsiaTheme="minorEastAsia" w:hAnsiTheme="minorHAnsi" w:cstheme="minorBidi"/>
          <w:sz w:val="22"/>
          <w:szCs w:val="22"/>
        </w:rPr>
        <w:tab/>
      </w:r>
      <w:r>
        <w:t>RSTD Measurement Reporting Delay</w:t>
      </w:r>
      <w:r>
        <w:tab/>
        <w:t>158</w:t>
      </w:r>
    </w:p>
    <w:p w14:paraId="32F575C4" w14:textId="77777777" w:rsidR="007059ED" w:rsidRDefault="007059ED">
      <w:pPr>
        <w:pStyle w:val="TOC3"/>
        <w:rPr>
          <w:rFonts w:asciiTheme="minorHAnsi" w:eastAsiaTheme="minorEastAsia" w:hAnsiTheme="minorHAnsi" w:cstheme="minorBidi"/>
          <w:sz w:val="22"/>
          <w:szCs w:val="22"/>
        </w:rPr>
      </w:pPr>
      <w:r>
        <w:rPr>
          <w:lang w:eastAsia="zh-CN"/>
        </w:rP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159</w:t>
      </w:r>
    </w:p>
    <w:p w14:paraId="0DB3B194" w14:textId="77777777" w:rsidR="007059ED" w:rsidRDefault="007059ED">
      <w:pPr>
        <w:pStyle w:val="TOC4"/>
        <w:rPr>
          <w:rFonts w:asciiTheme="minorHAnsi" w:eastAsiaTheme="minorEastAsia" w:hAnsiTheme="minorHAnsi" w:cstheme="minorBidi"/>
          <w:sz w:val="22"/>
          <w:szCs w:val="22"/>
        </w:rPr>
      </w:pPr>
      <w:r>
        <w:rPr>
          <w:lang w:eastAsia="zh-CN"/>
        </w:rPr>
        <w:t>4.8.4.1</w:t>
      </w:r>
      <w:r>
        <w:rPr>
          <w:rFonts w:asciiTheme="minorHAnsi" w:eastAsiaTheme="minorEastAsia" w:hAnsiTheme="minorHAnsi" w:cstheme="minorBidi"/>
          <w:sz w:val="22"/>
          <w:szCs w:val="22"/>
        </w:rPr>
        <w:tab/>
      </w:r>
      <w:r>
        <w:t>RSTD Measurement Reporting Delay</w:t>
      </w:r>
      <w:r>
        <w:tab/>
        <w:t>160</w:t>
      </w:r>
    </w:p>
    <w:p w14:paraId="41B03848" w14:textId="77777777" w:rsidR="007059ED" w:rsidRDefault="007059ED">
      <w:pPr>
        <w:pStyle w:val="TOC3"/>
        <w:rPr>
          <w:rFonts w:asciiTheme="minorHAnsi" w:eastAsiaTheme="minorEastAsia" w:hAnsiTheme="minorHAnsi" w:cstheme="minorBidi"/>
          <w:sz w:val="22"/>
          <w:szCs w:val="22"/>
        </w:rPr>
      </w:pPr>
      <w:r>
        <w:rPr>
          <w:lang w:eastAsia="zh-CN"/>
        </w:rP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206C00DE" w14:textId="77777777" w:rsidR="007059ED" w:rsidRDefault="007059ED">
      <w:pPr>
        <w:pStyle w:val="TOC4"/>
        <w:rPr>
          <w:rFonts w:asciiTheme="minorHAnsi" w:eastAsiaTheme="minorEastAsia" w:hAnsiTheme="minorHAnsi" w:cstheme="minorBidi"/>
          <w:sz w:val="22"/>
          <w:szCs w:val="22"/>
        </w:rPr>
      </w:pPr>
      <w:r>
        <w:rPr>
          <w:lang w:eastAsia="zh-CN"/>
        </w:rPr>
        <w:t>4.8.5.1</w:t>
      </w:r>
      <w:r>
        <w:rPr>
          <w:rFonts w:asciiTheme="minorHAnsi" w:eastAsiaTheme="minorEastAsia" w:hAnsiTheme="minorHAnsi" w:cstheme="minorBidi"/>
          <w:sz w:val="22"/>
          <w:szCs w:val="22"/>
        </w:rPr>
        <w:tab/>
      </w:r>
      <w:r>
        <w:t>Measurement Reporting Delay</w:t>
      </w:r>
      <w:r>
        <w:tab/>
        <w:t>162</w:t>
      </w:r>
    </w:p>
    <w:p w14:paraId="6A6A0EE6" w14:textId="77777777" w:rsidR="007059ED" w:rsidRDefault="007059ED">
      <w:pPr>
        <w:pStyle w:val="TOC3"/>
        <w:rPr>
          <w:rFonts w:asciiTheme="minorHAnsi" w:eastAsiaTheme="minorEastAsia" w:hAnsiTheme="minorHAnsi" w:cstheme="minorBidi"/>
          <w:sz w:val="22"/>
          <w:szCs w:val="22"/>
        </w:rPr>
      </w:pPr>
      <w:r>
        <w:rPr>
          <w:lang w:eastAsia="zh-CN"/>
        </w:rP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162</w:t>
      </w:r>
    </w:p>
    <w:p w14:paraId="01CA8DFC" w14:textId="77777777" w:rsidR="007059ED" w:rsidRDefault="007059ED">
      <w:pPr>
        <w:pStyle w:val="TOC4"/>
        <w:rPr>
          <w:rFonts w:asciiTheme="minorHAnsi" w:eastAsiaTheme="minorEastAsia" w:hAnsiTheme="minorHAnsi" w:cstheme="minorBidi"/>
          <w:sz w:val="22"/>
          <w:szCs w:val="22"/>
        </w:rPr>
      </w:pPr>
      <w:r>
        <w:rPr>
          <w:lang w:eastAsia="zh-CN"/>
        </w:rPr>
        <w:t>4.8.6.1</w:t>
      </w:r>
      <w:r>
        <w:rPr>
          <w:rFonts w:asciiTheme="minorHAnsi" w:eastAsiaTheme="minorEastAsia" w:hAnsiTheme="minorHAnsi" w:cstheme="minorBidi"/>
          <w:sz w:val="22"/>
          <w:szCs w:val="22"/>
        </w:rPr>
        <w:tab/>
      </w:r>
      <w:r>
        <w:t>Measurement Reporting Delay</w:t>
      </w:r>
      <w:r>
        <w:tab/>
        <w:t>163</w:t>
      </w:r>
    </w:p>
    <w:p w14:paraId="52B5BCC2" w14:textId="77777777" w:rsidR="007059ED" w:rsidRDefault="007059ED">
      <w:pPr>
        <w:pStyle w:val="TOC3"/>
        <w:rPr>
          <w:rFonts w:asciiTheme="minorHAnsi" w:eastAsiaTheme="minorEastAsia" w:hAnsiTheme="minorHAnsi" w:cstheme="minorBidi"/>
          <w:sz w:val="22"/>
          <w:szCs w:val="22"/>
        </w:rPr>
      </w:pPr>
      <w:r>
        <w:rPr>
          <w:lang w:eastAsia="zh-CN"/>
        </w:rP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163</w:t>
      </w:r>
    </w:p>
    <w:p w14:paraId="211751DF" w14:textId="77777777" w:rsidR="007059ED" w:rsidRDefault="007059ED">
      <w:pPr>
        <w:pStyle w:val="TOC4"/>
        <w:rPr>
          <w:rFonts w:asciiTheme="minorHAnsi" w:eastAsiaTheme="minorEastAsia" w:hAnsiTheme="minorHAnsi" w:cstheme="minorBidi"/>
          <w:sz w:val="22"/>
          <w:szCs w:val="22"/>
        </w:rPr>
      </w:pPr>
      <w:r>
        <w:rPr>
          <w:lang w:eastAsia="zh-CN"/>
        </w:rPr>
        <w:t>4.8.7.1</w:t>
      </w:r>
      <w:r>
        <w:rPr>
          <w:rFonts w:asciiTheme="minorHAnsi" w:eastAsiaTheme="minorEastAsia" w:hAnsiTheme="minorHAnsi" w:cstheme="minorBidi"/>
          <w:sz w:val="22"/>
          <w:szCs w:val="22"/>
        </w:rPr>
        <w:tab/>
      </w:r>
      <w:r>
        <w:t>Measurement Reporting Delay</w:t>
      </w:r>
      <w:r>
        <w:tab/>
        <w:t>164</w:t>
      </w:r>
    </w:p>
    <w:p w14:paraId="16AC9801" w14:textId="77777777" w:rsidR="007059ED" w:rsidRDefault="007059ED">
      <w:pPr>
        <w:pStyle w:val="TOC3"/>
        <w:rPr>
          <w:rFonts w:asciiTheme="minorHAnsi" w:eastAsiaTheme="minorEastAsia" w:hAnsiTheme="minorHAnsi" w:cstheme="minorBidi"/>
          <w:sz w:val="22"/>
          <w:szCs w:val="22"/>
        </w:rPr>
      </w:pPr>
      <w:r>
        <w:rPr>
          <w:lang w:eastAsia="zh-CN"/>
        </w:rP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165</w:t>
      </w:r>
    </w:p>
    <w:p w14:paraId="7650167B" w14:textId="77777777" w:rsidR="007059ED" w:rsidRDefault="007059ED">
      <w:pPr>
        <w:pStyle w:val="TOC4"/>
        <w:rPr>
          <w:rFonts w:asciiTheme="minorHAnsi" w:eastAsiaTheme="minorEastAsia" w:hAnsiTheme="minorHAnsi" w:cstheme="minorBidi"/>
          <w:sz w:val="22"/>
          <w:szCs w:val="22"/>
        </w:rPr>
      </w:pPr>
      <w:r>
        <w:rPr>
          <w:lang w:eastAsia="zh-CN"/>
        </w:rPr>
        <w:t>4.8.8.1</w:t>
      </w:r>
      <w:r>
        <w:rPr>
          <w:rFonts w:asciiTheme="minorHAnsi" w:eastAsiaTheme="minorEastAsia" w:hAnsiTheme="minorHAnsi" w:cstheme="minorBidi"/>
          <w:sz w:val="22"/>
          <w:szCs w:val="22"/>
        </w:rPr>
        <w:tab/>
      </w:r>
      <w:r>
        <w:t>Measurement Reporting Delay</w:t>
      </w:r>
      <w:r>
        <w:tab/>
        <w:t>166</w:t>
      </w:r>
    </w:p>
    <w:p w14:paraId="797B6EC2" w14:textId="77777777" w:rsidR="007059ED" w:rsidRDefault="007059ED">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167</w:t>
      </w:r>
    </w:p>
    <w:p w14:paraId="0F54EEE8" w14:textId="77777777" w:rsidR="007059ED" w:rsidRDefault="007059ED">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167</w:t>
      </w:r>
    </w:p>
    <w:p w14:paraId="485DF972" w14:textId="77777777" w:rsidR="007059ED" w:rsidRDefault="007059ED">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167</w:t>
      </w:r>
    </w:p>
    <w:p w14:paraId="583768F9" w14:textId="77777777" w:rsidR="007059ED" w:rsidRDefault="007059ED">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167</w:t>
      </w:r>
    </w:p>
    <w:p w14:paraId="60C2FB23" w14:textId="77777777" w:rsidR="007059ED" w:rsidRDefault="007059ED">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167</w:t>
      </w:r>
    </w:p>
    <w:p w14:paraId="33295006" w14:textId="77777777" w:rsidR="007059ED" w:rsidRDefault="007059ED">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168</w:t>
      </w:r>
    </w:p>
    <w:p w14:paraId="52EFB5A5" w14:textId="77777777" w:rsidR="007059ED" w:rsidRDefault="007059ED">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168</w:t>
      </w:r>
    </w:p>
    <w:p w14:paraId="51184F03" w14:textId="77777777" w:rsidR="007059ED" w:rsidRDefault="007059ED">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168</w:t>
      </w:r>
    </w:p>
    <w:p w14:paraId="2C9BF84A" w14:textId="77777777" w:rsidR="007059ED" w:rsidRDefault="007059ED">
      <w:pPr>
        <w:pStyle w:val="TOC3"/>
        <w:rPr>
          <w:rFonts w:asciiTheme="minorHAnsi" w:eastAsiaTheme="minorEastAsia" w:hAnsiTheme="minorHAnsi" w:cstheme="minorBidi"/>
          <w:sz w:val="22"/>
          <w:szCs w:val="22"/>
        </w:rPr>
      </w:pPr>
      <w:r w:rsidRPr="00AE6739">
        <w:rPr>
          <w:lang w:val="en-US"/>
        </w:rPr>
        <w:t>4A.1.1</w:t>
      </w:r>
      <w:r>
        <w:rPr>
          <w:rFonts w:asciiTheme="minorHAnsi" w:eastAsiaTheme="minorEastAsia" w:hAnsiTheme="minorHAnsi" w:cstheme="minorBidi"/>
          <w:sz w:val="22"/>
          <w:szCs w:val="22"/>
        </w:rPr>
        <w:tab/>
      </w:r>
      <w:r w:rsidRPr="00AE6739">
        <w:rPr>
          <w:lang w:val="en-US"/>
        </w:rPr>
        <w:t>Introduction</w:t>
      </w:r>
      <w:r>
        <w:tab/>
        <w:t>168</w:t>
      </w:r>
    </w:p>
    <w:p w14:paraId="7690EC52" w14:textId="77777777" w:rsidR="007059ED" w:rsidRDefault="007059ED">
      <w:pPr>
        <w:pStyle w:val="TOC3"/>
        <w:rPr>
          <w:rFonts w:asciiTheme="minorHAnsi" w:eastAsiaTheme="minorEastAsia" w:hAnsiTheme="minorHAnsi" w:cstheme="minorBidi"/>
          <w:sz w:val="22"/>
          <w:szCs w:val="22"/>
        </w:rPr>
      </w:pPr>
      <w:r w:rsidRPr="00AE6739">
        <w:rPr>
          <w:lang w:val="en-US"/>
        </w:rPr>
        <w:t>4A.1.2</w:t>
      </w:r>
      <w:r>
        <w:rPr>
          <w:rFonts w:asciiTheme="minorHAnsi" w:eastAsiaTheme="minorEastAsia" w:hAnsiTheme="minorHAnsi" w:cstheme="minorBidi"/>
          <w:sz w:val="22"/>
          <w:szCs w:val="22"/>
        </w:rPr>
        <w:tab/>
      </w:r>
      <w:r w:rsidRPr="00AE6739">
        <w:rPr>
          <w:lang w:val="en-US"/>
        </w:rPr>
        <w:t>Requirements</w:t>
      </w:r>
      <w:r>
        <w:tab/>
        <w:t>168</w:t>
      </w:r>
    </w:p>
    <w:p w14:paraId="30C703E5" w14:textId="77777777" w:rsidR="007059ED" w:rsidRDefault="007059ED">
      <w:pPr>
        <w:pStyle w:val="TOC4"/>
        <w:rPr>
          <w:rFonts w:asciiTheme="minorHAnsi" w:eastAsiaTheme="minorEastAsia" w:hAnsiTheme="minorHAnsi" w:cstheme="minorBidi"/>
          <w:sz w:val="22"/>
          <w:szCs w:val="22"/>
        </w:rPr>
      </w:pPr>
      <w:r w:rsidRPr="00AE6739">
        <w:rPr>
          <w:lang w:val="en-US" w:eastAsia="zh-CN"/>
        </w:rPr>
        <w:t>4A.1.2.1</w:t>
      </w:r>
      <w:r>
        <w:rPr>
          <w:rFonts w:asciiTheme="minorHAnsi" w:eastAsiaTheme="minorEastAsia" w:hAnsiTheme="minorHAnsi" w:cstheme="minorBidi"/>
          <w:sz w:val="22"/>
          <w:szCs w:val="22"/>
        </w:rPr>
        <w:tab/>
      </w:r>
      <w:r w:rsidRPr="00AE6739">
        <w:rPr>
          <w:lang w:val="en-US" w:eastAsia="zh-CN"/>
        </w:rPr>
        <w:t>UE measurement capability</w:t>
      </w:r>
      <w:r>
        <w:tab/>
        <w:t>168</w:t>
      </w:r>
    </w:p>
    <w:p w14:paraId="5DED36A4" w14:textId="77777777" w:rsidR="007059ED" w:rsidRDefault="007059ED">
      <w:pPr>
        <w:pStyle w:val="TOC4"/>
        <w:rPr>
          <w:rFonts w:asciiTheme="minorHAnsi" w:eastAsiaTheme="minorEastAsia" w:hAnsiTheme="minorHAnsi" w:cstheme="minorBidi"/>
          <w:sz w:val="22"/>
          <w:szCs w:val="22"/>
        </w:rPr>
      </w:pPr>
      <w:r w:rsidRPr="00AE6739">
        <w:rPr>
          <w:lang w:val="en-US" w:eastAsia="zh-CN"/>
        </w:rPr>
        <w:t>4A.1.2.2</w:t>
      </w:r>
      <w:r>
        <w:rPr>
          <w:rFonts w:asciiTheme="minorHAnsi" w:eastAsiaTheme="minorEastAsia" w:hAnsiTheme="minorHAnsi" w:cstheme="minorBidi"/>
          <w:sz w:val="22"/>
          <w:szCs w:val="22"/>
        </w:rPr>
        <w:tab/>
      </w:r>
      <w:r w:rsidRPr="00AE6739">
        <w:rPr>
          <w:lang w:val="en-US" w:eastAsia="zh-CN"/>
        </w:rPr>
        <w:t>Measurement and evaluation of serving cell</w:t>
      </w:r>
      <w:r>
        <w:tab/>
        <w:t>168</w:t>
      </w:r>
    </w:p>
    <w:p w14:paraId="7056123C" w14:textId="77777777" w:rsidR="007059ED" w:rsidRDefault="007059ED">
      <w:pPr>
        <w:pStyle w:val="TOC4"/>
        <w:rPr>
          <w:rFonts w:asciiTheme="minorHAnsi" w:eastAsiaTheme="minorEastAsia" w:hAnsiTheme="minorHAnsi" w:cstheme="minorBidi"/>
          <w:sz w:val="22"/>
          <w:szCs w:val="22"/>
        </w:rPr>
      </w:pPr>
      <w:r w:rsidRPr="00AE6739">
        <w:rPr>
          <w:lang w:val="en-US" w:eastAsia="zh-CN"/>
        </w:rPr>
        <w:t>4A.1.2.3</w:t>
      </w:r>
      <w:r>
        <w:rPr>
          <w:rFonts w:asciiTheme="minorHAnsi" w:eastAsiaTheme="minorEastAsia" w:hAnsiTheme="minorHAnsi" w:cstheme="minorBidi"/>
          <w:sz w:val="22"/>
          <w:szCs w:val="22"/>
        </w:rPr>
        <w:tab/>
      </w:r>
      <w:r w:rsidRPr="00AE6739">
        <w:rPr>
          <w:lang w:val="en-US" w:eastAsia="zh-CN"/>
        </w:rPr>
        <w:t>Measurements of intra-frequency E-UTRAN cells</w:t>
      </w:r>
      <w:r>
        <w:tab/>
        <w:t>168</w:t>
      </w:r>
    </w:p>
    <w:p w14:paraId="31066DC7" w14:textId="77777777" w:rsidR="007059ED" w:rsidRDefault="007059ED">
      <w:pPr>
        <w:pStyle w:val="TOC4"/>
        <w:rPr>
          <w:rFonts w:asciiTheme="minorHAnsi" w:eastAsiaTheme="minorEastAsia" w:hAnsiTheme="minorHAnsi" w:cstheme="minorBidi"/>
          <w:sz w:val="22"/>
          <w:szCs w:val="22"/>
        </w:rPr>
      </w:pPr>
      <w:r w:rsidRPr="00AE6739">
        <w:rPr>
          <w:lang w:val="en-US" w:eastAsia="zh-CN"/>
        </w:rPr>
        <w:t>4A.1.2.4</w:t>
      </w:r>
      <w:r>
        <w:rPr>
          <w:rFonts w:asciiTheme="minorHAnsi" w:eastAsiaTheme="minorEastAsia" w:hAnsiTheme="minorHAnsi" w:cstheme="minorBidi"/>
          <w:sz w:val="22"/>
          <w:szCs w:val="22"/>
        </w:rPr>
        <w:tab/>
      </w:r>
      <w:r w:rsidRPr="00AE6739">
        <w:rPr>
          <w:lang w:val="en-US" w:eastAsia="zh-CN"/>
        </w:rPr>
        <w:t>Measurements of inter-frequency E-UTRAN cells</w:t>
      </w:r>
      <w:r>
        <w:tab/>
        <w:t>168</w:t>
      </w:r>
    </w:p>
    <w:p w14:paraId="5EAE2702" w14:textId="77777777" w:rsidR="007059ED" w:rsidRDefault="007059ED">
      <w:pPr>
        <w:pStyle w:val="TOC4"/>
        <w:rPr>
          <w:rFonts w:asciiTheme="minorHAnsi" w:eastAsiaTheme="minorEastAsia" w:hAnsiTheme="minorHAnsi" w:cstheme="minorBidi"/>
          <w:sz w:val="22"/>
          <w:szCs w:val="22"/>
        </w:rPr>
      </w:pPr>
      <w:r>
        <w:rPr>
          <w:lang w:eastAsia="zh-CN"/>
        </w:rPr>
        <w:t>4A.1.2.5</w:t>
      </w:r>
      <w:r>
        <w:rPr>
          <w:rFonts w:asciiTheme="minorHAnsi" w:eastAsiaTheme="minorEastAsia" w:hAnsiTheme="minorHAnsi" w:cstheme="minorBidi"/>
          <w:sz w:val="22"/>
          <w:szCs w:val="22"/>
        </w:rPr>
        <w:tab/>
      </w:r>
      <w:r>
        <w:rPr>
          <w:lang w:eastAsia="zh-CN"/>
        </w:rPr>
        <w:t>Evaluation of cell re-selection criteria</w:t>
      </w:r>
      <w:r>
        <w:tab/>
        <w:t>168</w:t>
      </w:r>
    </w:p>
    <w:p w14:paraId="5A1B6F03" w14:textId="77777777" w:rsidR="007059ED" w:rsidRDefault="007059ED">
      <w:pPr>
        <w:pStyle w:val="TOC4"/>
        <w:rPr>
          <w:rFonts w:asciiTheme="minorHAnsi" w:eastAsiaTheme="minorEastAsia" w:hAnsiTheme="minorHAnsi" w:cstheme="minorBidi"/>
          <w:sz w:val="22"/>
          <w:szCs w:val="22"/>
        </w:rPr>
      </w:pPr>
      <w:r>
        <w:rPr>
          <w:lang w:eastAsia="zh-CN"/>
        </w:rPr>
        <w:t>4A.1.2.6</w:t>
      </w:r>
      <w:r>
        <w:rPr>
          <w:rFonts w:asciiTheme="minorHAnsi" w:eastAsiaTheme="minorEastAsia" w:hAnsiTheme="minorHAnsi" w:cstheme="minorBidi"/>
          <w:sz w:val="22"/>
          <w:szCs w:val="22"/>
        </w:rPr>
        <w:tab/>
      </w:r>
      <w:r>
        <w:rPr>
          <w:lang w:eastAsia="zh-CN"/>
        </w:rPr>
        <w:t>Maximum interruption in paging reception</w:t>
      </w:r>
      <w:r>
        <w:tab/>
        <w:t>168</w:t>
      </w:r>
    </w:p>
    <w:p w14:paraId="697EA685" w14:textId="77777777" w:rsidR="007059ED" w:rsidRDefault="007059ED">
      <w:pPr>
        <w:pStyle w:val="TOC4"/>
        <w:rPr>
          <w:rFonts w:asciiTheme="minorHAnsi" w:eastAsiaTheme="minorEastAsia" w:hAnsiTheme="minorHAnsi" w:cstheme="minorBidi"/>
          <w:sz w:val="22"/>
          <w:szCs w:val="22"/>
        </w:rPr>
      </w:pPr>
      <w:r>
        <w:rPr>
          <w:lang w:eastAsia="zh-CN"/>
        </w:rPr>
        <w:t>4A.1.2.7</w:t>
      </w:r>
      <w:r>
        <w:rPr>
          <w:rFonts w:asciiTheme="minorHAnsi" w:eastAsiaTheme="minorEastAsia" w:hAnsiTheme="minorHAnsi" w:cstheme="minorBidi"/>
          <w:sz w:val="22"/>
          <w:szCs w:val="22"/>
        </w:rPr>
        <w:tab/>
      </w:r>
      <w:r>
        <w:rPr>
          <w:lang w:eastAsia="zh-CN"/>
        </w:rPr>
        <w:t>Measurements of inter-RAT NR cells</w:t>
      </w:r>
      <w:r>
        <w:tab/>
        <w:t>168</w:t>
      </w:r>
    </w:p>
    <w:p w14:paraId="3AC733C1" w14:textId="77777777" w:rsidR="007059ED" w:rsidRDefault="007059E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169</w:t>
      </w:r>
    </w:p>
    <w:p w14:paraId="07193B20" w14:textId="77777777" w:rsidR="007059ED" w:rsidRDefault="007059ED">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169</w:t>
      </w:r>
    </w:p>
    <w:p w14:paraId="6DFDDD17" w14:textId="77777777" w:rsidR="007059ED" w:rsidRDefault="007059ED">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169</w:t>
      </w:r>
    </w:p>
    <w:p w14:paraId="3F17AA79" w14:textId="77777777" w:rsidR="007059ED" w:rsidRDefault="007059ED">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169</w:t>
      </w:r>
    </w:p>
    <w:p w14:paraId="09F3CC30" w14:textId="77777777" w:rsidR="007059ED" w:rsidRDefault="007059ED">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E-UTRAN FDD – FDD</w:t>
      </w:r>
      <w:r>
        <w:tab/>
        <w:t>169</w:t>
      </w:r>
    </w:p>
    <w:p w14:paraId="68ECF3F3" w14:textId="77777777" w:rsidR="007059ED" w:rsidRDefault="007059ED">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Handover delay</w:t>
      </w:r>
      <w:r>
        <w:tab/>
        <w:t>169</w:t>
      </w:r>
    </w:p>
    <w:p w14:paraId="6557990D" w14:textId="77777777" w:rsidR="007059ED" w:rsidRDefault="007059ED">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t>Interruption time</w:t>
      </w:r>
      <w:r>
        <w:tab/>
        <w:t>170</w:t>
      </w:r>
    </w:p>
    <w:p w14:paraId="6C977783" w14:textId="77777777" w:rsidR="007059ED" w:rsidRDefault="007059ED">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E-UTRAN FDD – TDD</w:t>
      </w:r>
      <w:r>
        <w:tab/>
        <w:t>171</w:t>
      </w:r>
    </w:p>
    <w:p w14:paraId="09D0DD18" w14:textId="77777777" w:rsidR="007059ED" w:rsidRDefault="007059ED">
      <w:pPr>
        <w:pStyle w:val="TOC5"/>
        <w:rPr>
          <w:rFonts w:asciiTheme="minorHAnsi" w:eastAsiaTheme="minorEastAsia" w:hAnsiTheme="minorHAnsi" w:cstheme="minorBidi"/>
          <w:sz w:val="22"/>
          <w:szCs w:val="22"/>
        </w:rPr>
      </w:pPr>
      <w:r w:rsidRPr="00AE6739">
        <w:rPr>
          <w:lang w:val="sv-SE"/>
        </w:rPr>
        <w:t>5.1.2.2.1</w:t>
      </w:r>
      <w:r>
        <w:rPr>
          <w:rFonts w:asciiTheme="minorHAnsi" w:eastAsiaTheme="minorEastAsia" w:hAnsiTheme="minorHAnsi" w:cstheme="minorBidi"/>
          <w:sz w:val="22"/>
          <w:szCs w:val="22"/>
        </w:rPr>
        <w:tab/>
      </w:r>
      <w:r w:rsidRPr="00AE6739">
        <w:rPr>
          <w:lang w:val="sv-SE"/>
        </w:rPr>
        <w:t>(Void)</w:t>
      </w:r>
      <w:r>
        <w:tab/>
        <w:t>171</w:t>
      </w:r>
    </w:p>
    <w:p w14:paraId="2CBEA8FA" w14:textId="77777777" w:rsidR="007059ED" w:rsidRDefault="007059ED">
      <w:pPr>
        <w:pStyle w:val="TOC5"/>
        <w:rPr>
          <w:rFonts w:asciiTheme="minorHAnsi" w:eastAsiaTheme="minorEastAsia" w:hAnsiTheme="minorHAnsi" w:cstheme="minorBidi"/>
          <w:sz w:val="22"/>
          <w:szCs w:val="22"/>
        </w:rPr>
      </w:pPr>
      <w:r w:rsidRPr="00AE6739">
        <w:rPr>
          <w:lang w:val="sv-SE"/>
        </w:rPr>
        <w:t>5.1.2.2.2</w:t>
      </w:r>
      <w:r>
        <w:rPr>
          <w:rFonts w:asciiTheme="minorHAnsi" w:eastAsiaTheme="minorEastAsia" w:hAnsiTheme="minorHAnsi" w:cstheme="minorBidi"/>
          <w:sz w:val="22"/>
          <w:szCs w:val="22"/>
        </w:rPr>
        <w:tab/>
      </w:r>
      <w:r w:rsidRPr="00AE6739">
        <w:rPr>
          <w:lang w:val="sv-SE"/>
        </w:rPr>
        <w:t>(Void)</w:t>
      </w:r>
      <w:r>
        <w:tab/>
        <w:t>171</w:t>
      </w:r>
    </w:p>
    <w:p w14:paraId="29654EB2" w14:textId="77777777" w:rsidR="007059ED" w:rsidRDefault="007059ED">
      <w:pPr>
        <w:pStyle w:val="TOC4"/>
        <w:rPr>
          <w:rFonts w:asciiTheme="minorHAnsi" w:eastAsiaTheme="minorEastAsia" w:hAnsiTheme="minorHAnsi" w:cstheme="minorBidi"/>
          <w:sz w:val="22"/>
          <w:szCs w:val="22"/>
        </w:rPr>
      </w:pPr>
      <w:r w:rsidRPr="00AE6739">
        <w:rPr>
          <w:lang w:val="sv-SE"/>
        </w:rPr>
        <w:t>5.1.2.3</w:t>
      </w:r>
      <w:r>
        <w:rPr>
          <w:rFonts w:asciiTheme="minorHAnsi" w:eastAsiaTheme="minorEastAsia" w:hAnsiTheme="minorHAnsi" w:cstheme="minorBidi"/>
          <w:sz w:val="22"/>
          <w:szCs w:val="22"/>
        </w:rPr>
        <w:tab/>
      </w:r>
      <w:r w:rsidRPr="00AE6739">
        <w:rPr>
          <w:lang w:val="sv-SE"/>
        </w:rPr>
        <w:t>E-UTRAN TDD – FDD</w:t>
      </w:r>
      <w:r>
        <w:tab/>
        <w:t>171</w:t>
      </w:r>
    </w:p>
    <w:p w14:paraId="2E88CE45" w14:textId="77777777" w:rsidR="007059ED" w:rsidRDefault="007059ED">
      <w:pPr>
        <w:pStyle w:val="TOC5"/>
        <w:rPr>
          <w:rFonts w:asciiTheme="minorHAnsi" w:eastAsiaTheme="minorEastAsia" w:hAnsiTheme="minorHAnsi" w:cstheme="minorBidi"/>
          <w:sz w:val="22"/>
          <w:szCs w:val="22"/>
        </w:rPr>
      </w:pPr>
      <w:r w:rsidRPr="00AE6739">
        <w:rPr>
          <w:lang w:val="sv-SE"/>
        </w:rPr>
        <w:t>5.1.2.3.1</w:t>
      </w:r>
      <w:r>
        <w:rPr>
          <w:rFonts w:asciiTheme="minorHAnsi" w:eastAsiaTheme="minorEastAsia" w:hAnsiTheme="minorHAnsi" w:cstheme="minorBidi"/>
          <w:sz w:val="22"/>
          <w:szCs w:val="22"/>
        </w:rPr>
        <w:tab/>
      </w:r>
      <w:r w:rsidRPr="00AE6739">
        <w:rPr>
          <w:lang w:val="sv-SE"/>
        </w:rPr>
        <w:t>(Void)</w:t>
      </w:r>
      <w:r>
        <w:tab/>
        <w:t>171</w:t>
      </w:r>
    </w:p>
    <w:p w14:paraId="515DEB1B" w14:textId="77777777" w:rsidR="007059ED" w:rsidRDefault="007059ED">
      <w:pPr>
        <w:pStyle w:val="TOC5"/>
        <w:rPr>
          <w:rFonts w:asciiTheme="minorHAnsi" w:eastAsiaTheme="minorEastAsia" w:hAnsiTheme="minorHAnsi" w:cstheme="minorBidi"/>
          <w:sz w:val="22"/>
          <w:szCs w:val="22"/>
        </w:rPr>
      </w:pPr>
      <w:r w:rsidRPr="00AE6739">
        <w:rPr>
          <w:lang w:val="sv-SE"/>
        </w:rPr>
        <w:t>5.1.2.3.2</w:t>
      </w:r>
      <w:r>
        <w:rPr>
          <w:rFonts w:asciiTheme="minorHAnsi" w:eastAsiaTheme="minorEastAsia" w:hAnsiTheme="minorHAnsi" w:cstheme="minorBidi"/>
          <w:sz w:val="22"/>
          <w:szCs w:val="22"/>
        </w:rPr>
        <w:tab/>
      </w:r>
      <w:r w:rsidRPr="00AE6739">
        <w:rPr>
          <w:lang w:val="sv-SE"/>
        </w:rPr>
        <w:t>(Void)</w:t>
      </w:r>
      <w:r>
        <w:tab/>
        <w:t>171</w:t>
      </w:r>
    </w:p>
    <w:p w14:paraId="1B1153F0" w14:textId="77777777" w:rsidR="007059ED" w:rsidRDefault="007059ED">
      <w:pPr>
        <w:pStyle w:val="TOC4"/>
        <w:rPr>
          <w:rFonts w:asciiTheme="minorHAnsi" w:eastAsiaTheme="minorEastAsia" w:hAnsiTheme="minorHAnsi" w:cstheme="minorBidi"/>
          <w:sz w:val="22"/>
          <w:szCs w:val="22"/>
        </w:rPr>
      </w:pPr>
      <w:r w:rsidRPr="00AE6739">
        <w:rPr>
          <w:lang w:val="sv-SE"/>
        </w:rPr>
        <w:t>5.1.2.4</w:t>
      </w:r>
      <w:r>
        <w:rPr>
          <w:rFonts w:asciiTheme="minorHAnsi" w:eastAsiaTheme="minorEastAsia" w:hAnsiTheme="minorHAnsi" w:cstheme="minorBidi"/>
          <w:sz w:val="22"/>
          <w:szCs w:val="22"/>
        </w:rPr>
        <w:tab/>
      </w:r>
      <w:r w:rsidRPr="00AE6739">
        <w:rPr>
          <w:lang w:val="sv-SE"/>
        </w:rPr>
        <w:t>E-UTRAN TDD – TDD</w:t>
      </w:r>
      <w:r>
        <w:tab/>
        <w:t>171</w:t>
      </w:r>
    </w:p>
    <w:p w14:paraId="02CDCB99" w14:textId="77777777" w:rsidR="007059ED" w:rsidRDefault="007059ED">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171</w:t>
      </w:r>
    </w:p>
    <w:p w14:paraId="2C0862E8" w14:textId="77777777" w:rsidR="007059ED" w:rsidRDefault="007059ED">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172</w:t>
      </w:r>
    </w:p>
    <w:p w14:paraId="58C72C35" w14:textId="77777777" w:rsidR="007059ED" w:rsidRDefault="007059ED">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173</w:t>
      </w:r>
    </w:p>
    <w:p w14:paraId="6BF7DA7F" w14:textId="77777777" w:rsidR="007059ED" w:rsidRDefault="007059ED">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173</w:t>
      </w:r>
    </w:p>
    <w:p w14:paraId="1E8633E6" w14:textId="77777777" w:rsidR="007059ED" w:rsidRDefault="007059ED">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174</w:t>
      </w:r>
    </w:p>
    <w:p w14:paraId="1D81B87A" w14:textId="77777777" w:rsidR="007059ED" w:rsidRDefault="007059ED">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175</w:t>
      </w:r>
    </w:p>
    <w:p w14:paraId="148EE376" w14:textId="77777777" w:rsidR="007059ED" w:rsidRDefault="007059ED">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175</w:t>
      </w:r>
    </w:p>
    <w:p w14:paraId="48B8CFC0" w14:textId="77777777" w:rsidR="007059ED" w:rsidRDefault="007059ED">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E-UTRAN - UTRAN FDD Handover</w:t>
      </w:r>
      <w:r>
        <w:tab/>
        <w:t>175</w:t>
      </w:r>
    </w:p>
    <w:p w14:paraId="7506E731" w14:textId="77777777" w:rsidR="007059ED" w:rsidRDefault="007059ED">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175</w:t>
      </w:r>
    </w:p>
    <w:p w14:paraId="24E038F7" w14:textId="77777777" w:rsidR="007059ED" w:rsidRDefault="007059ED">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175</w:t>
      </w:r>
    </w:p>
    <w:p w14:paraId="48F62071" w14:textId="77777777" w:rsidR="007059ED" w:rsidRDefault="007059ED">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175</w:t>
      </w:r>
    </w:p>
    <w:p w14:paraId="2547582F" w14:textId="77777777" w:rsidR="007059ED" w:rsidRDefault="007059ED">
      <w:pPr>
        <w:pStyle w:val="TOC3"/>
        <w:rPr>
          <w:rFonts w:asciiTheme="minorHAnsi" w:eastAsiaTheme="minorEastAsia" w:hAnsiTheme="minorHAnsi" w:cstheme="minorBidi"/>
          <w:sz w:val="22"/>
          <w:szCs w:val="22"/>
        </w:rPr>
      </w:pPr>
      <w:r w:rsidRPr="00AE6739">
        <w:rPr>
          <w:lang w:val="sv-SE"/>
        </w:rPr>
        <w:t>5.3.2</w:t>
      </w:r>
      <w:r>
        <w:rPr>
          <w:rFonts w:asciiTheme="minorHAnsi" w:eastAsiaTheme="minorEastAsia" w:hAnsiTheme="minorHAnsi" w:cstheme="minorBidi"/>
          <w:sz w:val="22"/>
          <w:szCs w:val="22"/>
        </w:rPr>
        <w:tab/>
      </w:r>
      <w:r w:rsidRPr="00AE6739">
        <w:rPr>
          <w:lang w:val="sv-SE"/>
        </w:rPr>
        <w:t>E-UTRAN - UTRAN TDD Handover</w:t>
      </w:r>
      <w:r>
        <w:tab/>
        <w:t>176</w:t>
      </w:r>
    </w:p>
    <w:p w14:paraId="3D0EC157" w14:textId="77777777" w:rsidR="007059ED" w:rsidRDefault="007059ED">
      <w:pPr>
        <w:pStyle w:val="TOC4"/>
        <w:rPr>
          <w:rFonts w:asciiTheme="minorHAnsi" w:eastAsiaTheme="minorEastAsia" w:hAnsiTheme="minorHAnsi" w:cstheme="minorBidi"/>
          <w:sz w:val="22"/>
          <w:szCs w:val="22"/>
        </w:rPr>
      </w:pPr>
      <w:r w:rsidRPr="00AE6739">
        <w:rPr>
          <w:lang w:val="sv-SE"/>
        </w:rPr>
        <w:t>5.3.2.1</w:t>
      </w:r>
      <w:r>
        <w:rPr>
          <w:rFonts w:asciiTheme="minorHAnsi" w:eastAsiaTheme="minorEastAsia" w:hAnsiTheme="minorHAnsi" w:cstheme="minorBidi"/>
          <w:sz w:val="22"/>
          <w:szCs w:val="22"/>
        </w:rPr>
        <w:tab/>
      </w:r>
      <w:r w:rsidRPr="00AE6739">
        <w:rPr>
          <w:lang w:val="sv-SE"/>
        </w:rPr>
        <w:t>Introduction</w:t>
      </w:r>
      <w:r>
        <w:tab/>
        <w:t>176</w:t>
      </w:r>
    </w:p>
    <w:p w14:paraId="7A1BFE45" w14:textId="77777777" w:rsidR="007059ED" w:rsidRDefault="007059ED">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176</w:t>
      </w:r>
    </w:p>
    <w:p w14:paraId="1EF68AD7" w14:textId="77777777" w:rsidR="007059ED" w:rsidRDefault="007059ED">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176</w:t>
      </w:r>
    </w:p>
    <w:p w14:paraId="733911A0" w14:textId="77777777" w:rsidR="007059ED" w:rsidRDefault="007059ED">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176</w:t>
      </w:r>
    </w:p>
    <w:p w14:paraId="6F6617D1" w14:textId="77777777" w:rsidR="007059ED" w:rsidRDefault="007059ED">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E-UTRAN - GSM Handover</w:t>
      </w:r>
      <w:r>
        <w:tab/>
        <w:t>177</w:t>
      </w:r>
    </w:p>
    <w:p w14:paraId="3AAC8DF5" w14:textId="77777777" w:rsidR="007059ED" w:rsidRDefault="007059ED">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Introduction</w:t>
      </w:r>
      <w:r>
        <w:tab/>
        <w:t>177</w:t>
      </w:r>
    </w:p>
    <w:p w14:paraId="08CED28A" w14:textId="77777777" w:rsidR="007059ED" w:rsidRDefault="007059ED">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177</w:t>
      </w:r>
    </w:p>
    <w:p w14:paraId="016FA625" w14:textId="77777777" w:rsidR="007059ED" w:rsidRDefault="007059ED">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177</w:t>
      </w:r>
    </w:p>
    <w:p w14:paraId="33457AC9" w14:textId="77777777" w:rsidR="007059ED" w:rsidRDefault="007059ED">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177</w:t>
      </w:r>
    </w:p>
    <w:p w14:paraId="0B844458" w14:textId="77777777" w:rsidR="007059ED" w:rsidRDefault="007059ED">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E-UTRAN - NR FR1 Handover</w:t>
      </w:r>
      <w:r>
        <w:tab/>
        <w:t>177</w:t>
      </w:r>
    </w:p>
    <w:p w14:paraId="6C3EA258" w14:textId="77777777" w:rsidR="007059ED" w:rsidRDefault="007059ED">
      <w:pPr>
        <w:pStyle w:val="TOC4"/>
        <w:rPr>
          <w:rFonts w:asciiTheme="minorHAnsi" w:eastAsiaTheme="minorEastAsia" w:hAnsiTheme="minorHAnsi" w:cstheme="minorBidi"/>
          <w:sz w:val="22"/>
          <w:szCs w:val="22"/>
        </w:rPr>
      </w:pPr>
      <w:r w:rsidRPr="00AE6739">
        <w:rPr>
          <w:lang w:val="en-US" w:eastAsia="zh-CN"/>
        </w:rPr>
        <w:t>5.3.4.1</w:t>
      </w:r>
      <w:r>
        <w:rPr>
          <w:rFonts w:asciiTheme="minorHAnsi" w:eastAsiaTheme="minorEastAsia" w:hAnsiTheme="minorHAnsi" w:cstheme="minorBidi"/>
          <w:sz w:val="22"/>
          <w:szCs w:val="22"/>
        </w:rPr>
        <w:tab/>
      </w:r>
      <w:r w:rsidRPr="00AE6739">
        <w:rPr>
          <w:lang w:val="en-US" w:eastAsia="zh-CN"/>
        </w:rPr>
        <w:t>Introduction</w:t>
      </w:r>
      <w:r>
        <w:tab/>
        <w:t>177</w:t>
      </w:r>
    </w:p>
    <w:p w14:paraId="39E6FF45" w14:textId="77777777" w:rsidR="007059ED" w:rsidRDefault="007059ED">
      <w:pPr>
        <w:pStyle w:val="TOC4"/>
        <w:rPr>
          <w:rFonts w:asciiTheme="minorHAnsi" w:eastAsiaTheme="minorEastAsia" w:hAnsiTheme="minorHAnsi" w:cstheme="minorBidi"/>
          <w:sz w:val="22"/>
          <w:szCs w:val="22"/>
        </w:rPr>
      </w:pPr>
      <w:r w:rsidRPr="00AE6739">
        <w:rPr>
          <w:lang w:val="en-US" w:eastAsia="zh-CN"/>
        </w:rPr>
        <w:t>5.3.4.2</w:t>
      </w:r>
      <w:r>
        <w:rPr>
          <w:rFonts w:asciiTheme="minorHAnsi" w:eastAsiaTheme="minorEastAsia" w:hAnsiTheme="minorHAnsi" w:cstheme="minorBidi"/>
          <w:sz w:val="22"/>
          <w:szCs w:val="22"/>
        </w:rPr>
        <w:tab/>
      </w:r>
      <w:r w:rsidRPr="00AE6739">
        <w:rPr>
          <w:lang w:val="en-US" w:eastAsia="zh-CN"/>
        </w:rPr>
        <w:t>Handover delay</w:t>
      </w:r>
      <w:r>
        <w:tab/>
        <w:t>178</w:t>
      </w:r>
    </w:p>
    <w:p w14:paraId="6DDBCE82" w14:textId="77777777" w:rsidR="007059ED" w:rsidRDefault="007059ED">
      <w:pPr>
        <w:pStyle w:val="TOC4"/>
        <w:rPr>
          <w:rFonts w:asciiTheme="minorHAnsi" w:eastAsiaTheme="minorEastAsia" w:hAnsiTheme="minorHAnsi" w:cstheme="minorBidi"/>
          <w:sz w:val="22"/>
          <w:szCs w:val="22"/>
        </w:rPr>
      </w:pPr>
      <w:r w:rsidRPr="00AE6739">
        <w:rPr>
          <w:lang w:val="en-US" w:eastAsia="zh-CN"/>
        </w:rPr>
        <w:t>5.3.4.3</w:t>
      </w:r>
      <w:r>
        <w:rPr>
          <w:rFonts w:asciiTheme="minorHAnsi" w:eastAsiaTheme="minorEastAsia" w:hAnsiTheme="minorHAnsi" w:cstheme="minorBidi"/>
          <w:sz w:val="22"/>
          <w:szCs w:val="22"/>
        </w:rPr>
        <w:tab/>
      </w:r>
      <w:r w:rsidRPr="00AE6739">
        <w:rPr>
          <w:lang w:val="en-US" w:eastAsia="zh-CN"/>
        </w:rPr>
        <w:t>Interruption time</w:t>
      </w:r>
      <w:r>
        <w:tab/>
        <w:t>178</w:t>
      </w:r>
    </w:p>
    <w:p w14:paraId="248E4644" w14:textId="77777777" w:rsidR="007059ED" w:rsidRDefault="007059ED">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E-UTRAN - NR FR2 Handover</w:t>
      </w:r>
      <w:r>
        <w:tab/>
        <w:t>178</w:t>
      </w:r>
    </w:p>
    <w:p w14:paraId="012A6E0E" w14:textId="77777777" w:rsidR="007059ED" w:rsidRDefault="007059ED">
      <w:pPr>
        <w:pStyle w:val="TOC4"/>
        <w:rPr>
          <w:rFonts w:asciiTheme="minorHAnsi" w:eastAsiaTheme="minorEastAsia" w:hAnsiTheme="minorHAnsi" w:cstheme="minorBidi"/>
          <w:sz w:val="22"/>
          <w:szCs w:val="22"/>
        </w:rPr>
      </w:pPr>
      <w:r w:rsidRPr="00AE6739">
        <w:rPr>
          <w:lang w:val="en-US" w:eastAsia="zh-CN"/>
        </w:rPr>
        <w:lastRenderedPageBreak/>
        <w:t>5.3.5.1</w:t>
      </w:r>
      <w:r>
        <w:rPr>
          <w:rFonts w:asciiTheme="minorHAnsi" w:eastAsiaTheme="minorEastAsia" w:hAnsiTheme="minorHAnsi" w:cstheme="minorBidi"/>
          <w:sz w:val="22"/>
          <w:szCs w:val="22"/>
        </w:rPr>
        <w:tab/>
      </w:r>
      <w:r w:rsidRPr="00AE6739">
        <w:rPr>
          <w:lang w:val="en-US" w:eastAsia="zh-CN"/>
        </w:rPr>
        <w:t>Introduction</w:t>
      </w:r>
      <w:r>
        <w:tab/>
        <w:t>178</w:t>
      </w:r>
    </w:p>
    <w:p w14:paraId="53CCD046" w14:textId="77777777" w:rsidR="007059ED" w:rsidRDefault="007059ED">
      <w:pPr>
        <w:pStyle w:val="TOC4"/>
        <w:rPr>
          <w:rFonts w:asciiTheme="minorHAnsi" w:eastAsiaTheme="minorEastAsia" w:hAnsiTheme="minorHAnsi" w:cstheme="minorBidi"/>
          <w:sz w:val="22"/>
          <w:szCs w:val="22"/>
        </w:rPr>
      </w:pPr>
      <w:r w:rsidRPr="00AE6739">
        <w:rPr>
          <w:lang w:val="en-US" w:eastAsia="zh-CN"/>
        </w:rPr>
        <w:t>5.3.5.2</w:t>
      </w:r>
      <w:r>
        <w:rPr>
          <w:rFonts w:asciiTheme="minorHAnsi" w:eastAsiaTheme="minorEastAsia" w:hAnsiTheme="minorHAnsi" w:cstheme="minorBidi"/>
          <w:sz w:val="22"/>
          <w:szCs w:val="22"/>
        </w:rPr>
        <w:tab/>
      </w:r>
      <w:r w:rsidRPr="00AE6739">
        <w:rPr>
          <w:lang w:val="en-US" w:eastAsia="zh-CN"/>
        </w:rPr>
        <w:t>Handover delay</w:t>
      </w:r>
      <w:r>
        <w:tab/>
        <w:t>178</w:t>
      </w:r>
    </w:p>
    <w:p w14:paraId="735EE851" w14:textId="77777777" w:rsidR="007059ED" w:rsidRDefault="007059ED">
      <w:pPr>
        <w:pStyle w:val="TOC4"/>
        <w:rPr>
          <w:rFonts w:asciiTheme="minorHAnsi" w:eastAsiaTheme="minorEastAsia" w:hAnsiTheme="minorHAnsi" w:cstheme="minorBidi"/>
          <w:sz w:val="22"/>
          <w:szCs w:val="22"/>
        </w:rPr>
      </w:pPr>
      <w:r w:rsidRPr="00AE6739">
        <w:rPr>
          <w:lang w:val="en-US" w:eastAsia="zh-CN"/>
        </w:rPr>
        <w:t>5.3.5.3</w:t>
      </w:r>
      <w:r>
        <w:rPr>
          <w:rFonts w:asciiTheme="minorHAnsi" w:eastAsiaTheme="minorEastAsia" w:hAnsiTheme="minorHAnsi" w:cstheme="minorBidi"/>
          <w:sz w:val="22"/>
          <w:szCs w:val="22"/>
        </w:rPr>
        <w:tab/>
      </w:r>
      <w:r w:rsidRPr="00AE6739">
        <w:rPr>
          <w:lang w:val="en-US" w:eastAsia="zh-CN"/>
        </w:rPr>
        <w:t>Interruption time</w:t>
      </w:r>
      <w:r>
        <w:tab/>
        <w:t>179</w:t>
      </w:r>
    </w:p>
    <w:p w14:paraId="1B035D65" w14:textId="77777777" w:rsidR="007059ED" w:rsidRDefault="007059ED">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179</w:t>
      </w:r>
    </w:p>
    <w:p w14:paraId="6B22A9CE" w14:textId="77777777" w:rsidR="007059ED" w:rsidRDefault="007059ED">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E-UTRAN – HRPD Handover</w:t>
      </w:r>
      <w:r>
        <w:tab/>
        <w:t>179</w:t>
      </w:r>
    </w:p>
    <w:p w14:paraId="2BD933EE" w14:textId="77777777" w:rsidR="007059ED" w:rsidRDefault="007059ED">
      <w:pPr>
        <w:pStyle w:val="TOC5"/>
        <w:rPr>
          <w:rFonts w:asciiTheme="minorHAnsi" w:eastAsiaTheme="minorEastAsia" w:hAnsiTheme="minorHAnsi" w:cstheme="minorBidi"/>
          <w:sz w:val="22"/>
          <w:szCs w:val="22"/>
        </w:rPr>
      </w:pPr>
      <w:r>
        <w:t>5.4.1.1</w:t>
      </w:r>
      <w:r>
        <w:rPr>
          <w:rFonts w:asciiTheme="minorHAnsi" w:eastAsiaTheme="minorEastAsia" w:hAnsiTheme="minorHAnsi" w:cstheme="minorBidi"/>
          <w:sz w:val="22"/>
          <w:szCs w:val="22"/>
        </w:rPr>
        <w:tab/>
      </w:r>
      <w:r>
        <w:t>Introduction</w:t>
      </w:r>
      <w:r>
        <w:tab/>
        <w:t>179</w:t>
      </w:r>
    </w:p>
    <w:p w14:paraId="46AA011C" w14:textId="77777777" w:rsidR="007059ED" w:rsidRDefault="007059ED">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180</w:t>
      </w:r>
    </w:p>
    <w:p w14:paraId="02F96C3D" w14:textId="77777777" w:rsidR="007059ED" w:rsidRDefault="007059ED">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180</w:t>
      </w:r>
    </w:p>
    <w:p w14:paraId="35BA0434" w14:textId="77777777" w:rsidR="007059ED" w:rsidRDefault="007059ED">
      <w:pPr>
        <w:pStyle w:val="TOC3"/>
        <w:rPr>
          <w:rFonts w:asciiTheme="minorHAnsi" w:eastAsiaTheme="minorEastAsia" w:hAnsiTheme="minorHAnsi" w:cstheme="minorBidi"/>
          <w:sz w:val="22"/>
          <w:szCs w:val="22"/>
        </w:rPr>
      </w:pPr>
      <w:r w:rsidRPr="00AE6739">
        <w:rPr>
          <w:lang w:val="sv-SE"/>
        </w:rPr>
        <w:t>5.4.2</w:t>
      </w:r>
      <w:r>
        <w:rPr>
          <w:rFonts w:asciiTheme="minorHAnsi" w:eastAsiaTheme="minorEastAsia" w:hAnsiTheme="minorHAnsi" w:cstheme="minorBidi"/>
          <w:sz w:val="22"/>
          <w:szCs w:val="22"/>
        </w:rPr>
        <w:tab/>
      </w:r>
      <w:r w:rsidRPr="00AE6739">
        <w:rPr>
          <w:lang w:val="sv-SE"/>
        </w:rPr>
        <w:t>E-UTRAN – cdma2000 1X Handover</w:t>
      </w:r>
      <w:r>
        <w:tab/>
        <w:t>180</w:t>
      </w:r>
    </w:p>
    <w:p w14:paraId="3C400088" w14:textId="77777777" w:rsidR="007059ED" w:rsidRDefault="007059ED">
      <w:pPr>
        <w:pStyle w:val="TOC5"/>
        <w:rPr>
          <w:rFonts w:asciiTheme="minorHAnsi" w:eastAsiaTheme="minorEastAsia" w:hAnsiTheme="minorHAnsi" w:cstheme="minorBidi"/>
          <w:sz w:val="22"/>
          <w:szCs w:val="22"/>
        </w:rPr>
      </w:pPr>
      <w:r w:rsidRPr="00AE6739">
        <w:rPr>
          <w:lang w:val="sv-SE"/>
        </w:rPr>
        <w:t>5.4.2.1</w:t>
      </w:r>
      <w:r>
        <w:rPr>
          <w:rFonts w:asciiTheme="minorHAnsi" w:eastAsiaTheme="minorEastAsia" w:hAnsiTheme="minorHAnsi" w:cstheme="minorBidi"/>
          <w:sz w:val="22"/>
          <w:szCs w:val="22"/>
        </w:rPr>
        <w:tab/>
      </w:r>
      <w:r w:rsidRPr="00AE6739">
        <w:rPr>
          <w:lang w:val="sv-SE"/>
        </w:rPr>
        <w:t>Introduction</w:t>
      </w:r>
      <w:r>
        <w:tab/>
        <w:t>180</w:t>
      </w:r>
    </w:p>
    <w:p w14:paraId="7E613061" w14:textId="77777777" w:rsidR="007059ED" w:rsidRDefault="007059ED">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180</w:t>
      </w:r>
    </w:p>
    <w:p w14:paraId="7189E44F" w14:textId="77777777" w:rsidR="007059ED" w:rsidRDefault="007059ED">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180</w:t>
      </w:r>
    </w:p>
    <w:p w14:paraId="52089A44" w14:textId="77777777" w:rsidR="007059ED" w:rsidRDefault="007059ED">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181</w:t>
      </w:r>
    </w:p>
    <w:p w14:paraId="2F130E60" w14:textId="77777777" w:rsidR="007059ED" w:rsidRDefault="007059ED">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181</w:t>
      </w:r>
    </w:p>
    <w:p w14:paraId="091B5364" w14:textId="77777777" w:rsidR="007059ED" w:rsidRDefault="007059ED">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181</w:t>
      </w:r>
    </w:p>
    <w:p w14:paraId="785AE6FC" w14:textId="77777777" w:rsidR="007059ED" w:rsidRDefault="007059ED">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181</w:t>
      </w:r>
    </w:p>
    <w:p w14:paraId="525C5293" w14:textId="77777777" w:rsidR="007059ED" w:rsidRDefault="007059ED">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181</w:t>
      </w:r>
    </w:p>
    <w:p w14:paraId="3AD8A326" w14:textId="77777777" w:rsidR="007059ED" w:rsidRDefault="007059ED">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181</w:t>
      </w:r>
    </w:p>
    <w:p w14:paraId="23F7C92A" w14:textId="77777777" w:rsidR="007059ED" w:rsidRDefault="007059ED">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182</w:t>
      </w:r>
    </w:p>
    <w:p w14:paraId="73ED1A5C" w14:textId="77777777" w:rsidR="007059ED" w:rsidRDefault="007059ED">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182</w:t>
      </w:r>
    </w:p>
    <w:p w14:paraId="6A192DE9" w14:textId="77777777" w:rsidR="007059ED" w:rsidRDefault="007059ED">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182</w:t>
      </w:r>
    </w:p>
    <w:p w14:paraId="63033276" w14:textId="77777777" w:rsidR="007059ED" w:rsidRDefault="007059ED">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182</w:t>
      </w:r>
    </w:p>
    <w:p w14:paraId="0CB3CB83" w14:textId="77777777" w:rsidR="007059ED" w:rsidRDefault="007059ED">
      <w:pPr>
        <w:pStyle w:val="TOC3"/>
        <w:rPr>
          <w:rFonts w:asciiTheme="minorHAnsi" w:eastAsiaTheme="minorEastAsia" w:hAnsiTheme="minorHAnsi" w:cstheme="minorBidi"/>
          <w:sz w:val="22"/>
          <w:szCs w:val="22"/>
        </w:rPr>
      </w:pPr>
      <w:r>
        <w:rPr>
          <w:lang w:eastAsia="sv-SE"/>
        </w:rPr>
        <w:t>5.5.3</w:t>
      </w:r>
      <w:r>
        <w:rPr>
          <w:rFonts w:asciiTheme="minorHAnsi" w:eastAsiaTheme="minorEastAsia" w:hAnsiTheme="minorHAnsi" w:cstheme="minorBidi"/>
          <w:sz w:val="22"/>
          <w:szCs w:val="22"/>
        </w:rPr>
        <w:tab/>
      </w:r>
      <w:r>
        <w:rPr>
          <w:lang w:eastAsia="sv-SE"/>
        </w:rPr>
        <w:t>Requirements in CEModeB</w:t>
      </w:r>
      <w:r>
        <w:tab/>
        <w:t>182</w:t>
      </w:r>
    </w:p>
    <w:p w14:paraId="6893109E" w14:textId="77777777" w:rsidR="007059ED" w:rsidRDefault="007059ED">
      <w:pPr>
        <w:pStyle w:val="TOC4"/>
        <w:rPr>
          <w:rFonts w:asciiTheme="minorHAnsi" w:eastAsiaTheme="minorEastAsia" w:hAnsiTheme="minorHAnsi" w:cstheme="minorBidi"/>
          <w:sz w:val="22"/>
          <w:szCs w:val="22"/>
        </w:rPr>
      </w:pPr>
      <w:r>
        <w:rPr>
          <w:lang w:eastAsia="sv-SE"/>
        </w:rPr>
        <w:t>5.5.3.1</w:t>
      </w:r>
      <w:r>
        <w:rPr>
          <w:rFonts w:asciiTheme="minorHAnsi" w:eastAsiaTheme="minorEastAsia" w:hAnsiTheme="minorHAnsi" w:cstheme="minorBidi"/>
          <w:sz w:val="22"/>
          <w:szCs w:val="22"/>
        </w:rPr>
        <w:tab/>
      </w:r>
      <w:r>
        <w:rPr>
          <w:lang w:eastAsia="sv-SE"/>
        </w:rPr>
        <w:t>E-UTRAN FDD – FDD for Cat-M1 FDD UEs</w:t>
      </w:r>
      <w:r>
        <w:tab/>
        <w:t>182</w:t>
      </w:r>
    </w:p>
    <w:p w14:paraId="6CF167CB" w14:textId="77777777" w:rsidR="007059ED" w:rsidRDefault="007059ED">
      <w:pPr>
        <w:pStyle w:val="TOC5"/>
        <w:rPr>
          <w:rFonts w:asciiTheme="minorHAnsi" w:eastAsiaTheme="minorEastAsia" w:hAnsiTheme="minorHAnsi" w:cstheme="minorBidi"/>
          <w:sz w:val="22"/>
          <w:szCs w:val="22"/>
        </w:rPr>
      </w:pPr>
      <w:r>
        <w:rPr>
          <w:lang w:eastAsia="sv-SE"/>
        </w:rPr>
        <w:t>5.5.3.1.1</w:t>
      </w:r>
      <w:r>
        <w:rPr>
          <w:rFonts w:asciiTheme="minorHAnsi" w:eastAsiaTheme="minorEastAsia" w:hAnsiTheme="minorHAnsi" w:cstheme="minorBidi"/>
          <w:sz w:val="22"/>
          <w:szCs w:val="22"/>
        </w:rPr>
        <w:tab/>
      </w:r>
      <w:r>
        <w:rPr>
          <w:lang w:eastAsia="sv-SE"/>
        </w:rPr>
        <w:t>Handover delay</w:t>
      </w:r>
      <w:r>
        <w:tab/>
        <w:t>182</w:t>
      </w:r>
    </w:p>
    <w:p w14:paraId="0427D441" w14:textId="77777777" w:rsidR="007059ED" w:rsidRDefault="007059ED">
      <w:pPr>
        <w:pStyle w:val="TOC5"/>
        <w:rPr>
          <w:rFonts w:asciiTheme="minorHAnsi" w:eastAsiaTheme="minorEastAsia" w:hAnsiTheme="minorHAnsi" w:cstheme="minorBidi"/>
          <w:sz w:val="22"/>
          <w:szCs w:val="22"/>
        </w:rPr>
      </w:pPr>
      <w:r>
        <w:rPr>
          <w:lang w:eastAsia="sv-SE"/>
        </w:rPr>
        <w:t>5.5.3.1.2</w:t>
      </w:r>
      <w:r>
        <w:rPr>
          <w:rFonts w:asciiTheme="minorHAnsi" w:eastAsiaTheme="minorEastAsia" w:hAnsiTheme="minorHAnsi" w:cstheme="minorBidi"/>
          <w:sz w:val="22"/>
          <w:szCs w:val="22"/>
        </w:rPr>
        <w:tab/>
      </w:r>
      <w:r>
        <w:rPr>
          <w:lang w:eastAsia="sv-SE"/>
        </w:rPr>
        <w:t>Interruption time</w:t>
      </w:r>
      <w:r>
        <w:tab/>
        <w:t>183</w:t>
      </w:r>
    </w:p>
    <w:p w14:paraId="07067EAF" w14:textId="77777777" w:rsidR="007059ED" w:rsidRDefault="007059ED">
      <w:pPr>
        <w:pStyle w:val="TOC4"/>
        <w:rPr>
          <w:rFonts w:asciiTheme="minorHAnsi" w:eastAsiaTheme="minorEastAsia" w:hAnsiTheme="minorHAnsi" w:cstheme="minorBidi"/>
          <w:sz w:val="22"/>
          <w:szCs w:val="22"/>
        </w:rPr>
      </w:pPr>
      <w:r>
        <w:rPr>
          <w:lang w:eastAsia="sv-SE"/>
        </w:rPr>
        <w:t>5.5.3.2</w:t>
      </w:r>
      <w:r>
        <w:rPr>
          <w:rFonts w:asciiTheme="minorHAnsi" w:eastAsiaTheme="minorEastAsia" w:hAnsiTheme="minorHAnsi" w:cstheme="minorBidi"/>
          <w:sz w:val="22"/>
          <w:szCs w:val="22"/>
        </w:rPr>
        <w:tab/>
      </w:r>
      <w:r>
        <w:rPr>
          <w:lang w:eastAsia="sv-SE"/>
        </w:rPr>
        <w:t>E-UTRAN FDD – FDD for Cat-M1 HD – FDD UEs</w:t>
      </w:r>
      <w:r>
        <w:tab/>
        <w:t>183</w:t>
      </w:r>
    </w:p>
    <w:p w14:paraId="1F36B47A" w14:textId="77777777" w:rsidR="007059ED" w:rsidRDefault="007059ED">
      <w:pPr>
        <w:pStyle w:val="TOC4"/>
        <w:rPr>
          <w:rFonts w:asciiTheme="minorHAnsi" w:eastAsiaTheme="minorEastAsia" w:hAnsiTheme="minorHAnsi" w:cstheme="minorBidi"/>
          <w:sz w:val="22"/>
          <w:szCs w:val="22"/>
        </w:rPr>
      </w:pPr>
      <w:r w:rsidRPr="00AE6739">
        <w:rPr>
          <w:lang w:val="en-US" w:eastAsia="sv-SE"/>
        </w:rPr>
        <w:t>5.5.3.3</w:t>
      </w:r>
      <w:r>
        <w:rPr>
          <w:rFonts w:asciiTheme="minorHAnsi" w:eastAsiaTheme="minorEastAsia" w:hAnsiTheme="minorHAnsi" w:cstheme="minorBidi"/>
          <w:sz w:val="22"/>
          <w:szCs w:val="22"/>
        </w:rPr>
        <w:tab/>
      </w:r>
      <w:r w:rsidRPr="00AE6739">
        <w:rPr>
          <w:lang w:val="en-US" w:eastAsia="sv-SE"/>
        </w:rPr>
        <w:t xml:space="preserve">E-UTRAN TDD – TDD </w:t>
      </w:r>
      <w:r>
        <w:rPr>
          <w:lang w:eastAsia="sv-SE"/>
        </w:rPr>
        <w:t>for Cat-M1 TDD UEs</w:t>
      </w:r>
      <w:r>
        <w:tab/>
        <w:t>183</w:t>
      </w:r>
    </w:p>
    <w:p w14:paraId="10B668F1" w14:textId="77777777" w:rsidR="007059ED" w:rsidRDefault="007059ED">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183</w:t>
      </w:r>
    </w:p>
    <w:p w14:paraId="40E49701" w14:textId="77777777" w:rsidR="007059ED" w:rsidRDefault="007059E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183</w:t>
      </w:r>
    </w:p>
    <w:p w14:paraId="1C81D6B6" w14:textId="77777777" w:rsidR="007059ED" w:rsidRDefault="007059E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183</w:t>
      </w:r>
    </w:p>
    <w:p w14:paraId="3C16B353" w14:textId="77777777" w:rsidR="007059ED" w:rsidRDefault="007059ED">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184</w:t>
      </w:r>
    </w:p>
    <w:p w14:paraId="4DEA3B43" w14:textId="77777777" w:rsidR="007059ED" w:rsidRDefault="007059ED">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184</w:t>
      </w:r>
    </w:p>
    <w:p w14:paraId="2DF05774" w14:textId="77777777" w:rsidR="007059ED" w:rsidRDefault="007059ED">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184</w:t>
      </w:r>
    </w:p>
    <w:p w14:paraId="7857B602" w14:textId="77777777" w:rsidR="007059ED" w:rsidRDefault="007059E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184</w:t>
      </w:r>
    </w:p>
    <w:p w14:paraId="57EE65C2" w14:textId="77777777" w:rsidR="007059ED" w:rsidRDefault="007059ED">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184</w:t>
      </w:r>
    </w:p>
    <w:p w14:paraId="6FC2A734" w14:textId="77777777" w:rsidR="007059ED" w:rsidRDefault="007059ED">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184</w:t>
      </w:r>
    </w:p>
    <w:p w14:paraId="19956D07" w14:textId="77777777" w:rsidR="007059ED" w:rsidRDefault="007059ED">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185</w:t>
      </w:r>
    </w:p>
    <w:p w14:paraId="14847831" w14:textId="77777777" w:rsidR="007059ED" w:rsidRDefault="007059ED">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185</w:t>
      </w:r>
    </w:p>
    <w:p w14:paraId="3903B0B0"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185</w:t>
      </w:r>
    </w:p>
    <w:p w14:paraId="5D9E3550"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185</w:t>
      </w:r>
    </w:p>
    <w:p w14:paraId="1970350D"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185</w:t>
      </w:r>
    </w:p>
    <w:p w14:paraId="00AFF849"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185</w:t>
      </w:r>
    </w:p>
    <w:p w14:paraId="79D4C3B6"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185</w:t>
      </w:r>
    </w:p>
    <w:p w14:paraId="726509FD" w14:textId="77777777" w:rsidR="007059ED" w:rsidRDefault="007059ED">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185</w:t>
      </w:r>
    </w:p>
    <w:p w14:paraId="293D1171" w14:textId="77777777" w:rsidR="007059ED" w:rsidRDefault="007059ED">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185</w:t>
      </w:r>
    </w:p>
    <w:p w14:paraId="26D2F07F" w14:textId="77777777" w:rsidR="007059ED" w:rsidRDefault="007059ED">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185</w:t>
      </w:r>
    </w:p>
    <w:p w14:paraId="056106D1" w14:textId="77777777" w:rsidR="007059ED" w:rsidRDefault="007059ED">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186</w:t>
      </w:r>
    </w:p>
    <w:p w14:paraId="764F28C2" w14:textId="77777777" w:rsidR="007059ED" w:rsidRDefault="007059ED">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186</w:t>
      </w:r>
    </w:p>
    <w:p w14:paraId="55DB9A74" w14:textId="77777777" w:rsidR="007059ED" w:rsidRDefault="007059E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186</w:t>
      </w:r>
    </w:p>
    <w:p w14:paraId="64C13745" w14:textId="77777777" w:rsidR="007059ED" w:rsidRDefault="007059ED">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186</w:t>
      </w:r>
    </w:p>
    <w:p w14:paraId="637237D1" w14:textId="77777777" w:rsidR="007059ED" w:rsidRDefault="007059ED">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186</w:t>
      </w:r>
    </w:p>
    <w:p w14:paraId="2FD44064" w14:textId="77777777" w:rsidR="007059ED" w:rsidRDefault="007059ED">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186</w:t>
      </w:r>
    </w:p>
    <w:p w14:paraId="7CB712A4" w14:textId="77777777" w:rsidR="007059ED" w:rsidRDefault="007059ED">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187</w:t>
      </w:r>
    </w:p>
    <w:p w14:paraId="16532760" w14:textId="77777777" w:rsidR="007059ED" w:rsidRDefault="007059ED">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187</w:t>
      </w:r>
    </w:p>
    <w:p w14:paraId="0F1A42DA" w14:textId="77777777" w:rsidR="007059ED" w:rsidRDefault="007059E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188</w:t>
      </w:r>
    </w:p>
    <w:p w14:paraId="7D8368C7" w14:textId="77777777" w:rsidR="007059ED" w:rsidRDefault="007059ED">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188</w:t>
      </w:r>
    </w:p>
    <w:p w14:paraId="3557945A" w14:textId="77777777" w:rsidR="007059ED" w:rsidRDefault="007059ED">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188</w:t>
      </w:r>
    </w:p>
    <w:p w14:paraId="7BE3167C" w14:textId="77777777" w:rsidR="007059ED" w:rsidRDefault="007059ED">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189</w:t>
      </w:r>
    </w:p>
    <w:p w14:paraId="51E2926D" w14:textId="77777777" w:rsidR="007059ED" w:rsidRDefault="007059ED">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189</w:t>
      </w:r>
    </w:p>
    <w:p w14:paraId="7C183157" w14:textId="77777777" w:rsidR="007059ED" w:rsidRDefault="007059ED">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189</w:t>
      </w:r>
    </w:p>
    <w:p w14:paraId="4729DD54" w14:textId="77777777" w:rsidR="007059ED" w:rsidRDefault="007059ED">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189</w:t>
      </w:r>
    </w:p>
    <w:p w14:paraId="2C1CA9C5" w14:textId="77777777" w:rsidR="007059ED" w:rsidRDefault="007059ED">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189</w:t>
      </w:r>
    </w:p>
    <w:p w14:paraId="62A9C4A1" w14:textId="77777777" w:rsidR="007059ED" w:rsidRDefault="007059ED">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190</w:t>
      </w:r>
    </w:p>
    <w:p w14:paraId="25E93B11" w14:textId="77777777" w:rsidR="007059ED" w:rsidRDefault="007059ED">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190</w:t>
      </w:r>
    </w:p>
    <w:p w14:paraId="7F8BC833" w14:textId="77777777" w:rsidR="007059ED" w:rsidRDefault="007059ED">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190</w:t>
      </w:r>
    </w:p>
    <w:p w14:paraId="308C423E" w14:textId="77777777" w:rsidR="007059ED" w:rsidRDefault="007059ED">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190</w:t>
      </w:r>
    </w:p>
    <w:p w14:paraId="0FD605CA" w14:textId="77777777" w:rsidR="007059ED" w:rsidRDefault="007059ED">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190</w:t>
      </w:r>
    </w:p>
    <w:p w14:paraId="20A8D1E1" w14:textId="77777777" w:rsidR="007059ED" w:rsidRDefault="007059ED">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190</w:t>
      </w:r>
    </w:p>
    <w:p w14:paraId="078860C2" w14:textId="77777777" w:rsidR="007059ED" w:rsidRDefault="007059ED">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190</w:t>
      </w:r>
    </w:p>
    <w:p w14:paraId="15F4B8E9" w14:textId="77777777" w:rsidR="007059ED" w:rsidRDefault="007059ED">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191</w:t>
      </w:r>
    </w:p>
    <w:p w14:paraId="68669297" w14:textId="77777777" w:rsidR="007059ED" w:rsidRDefault="007059ED">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191</w:t>
      </w:r>
    </w:p>
    <w:p w14:paraId="4212A3CA" w14:textId="77777777" w:rsidR="007059ED" w:rsidRDefault="007059ED">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191</w:t>
      </w:r>
    </w:p>
    <w:p w14:paraId="60225CAA" w14:textId="77777777" w:rsidR="007059ED" w:rsidRDefault="007059ED">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192</w:t>
      </w:r>
    </w:p>
    <w:p w14:paraId="2149CF42" w14:textId="77777777" w:rsidR="007059ED" w:rsidRDefault="007059ED">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192</w:t>
      </w:r>
    </w:p>
    <w:p w14:paraId="27A0E73A" w14:textId="77777777" w:rsidR="007059ED" w:rsidRDefault="007059ED">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192</w:t>
      </w:r>
    </w:p>
    <w:p w14:paraId="62D36426" w14:textId="77777777" w:rsidR="007059ED" w:rsidRDefault="007059ED">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192</w:t>
      </w:r>
    </w:p>
    <w:p w14:paraId="62B5FBF7" w14:textId="77777777" w:rsidR="007059ED" w:rsidRDefault="007059ED">
      <w:pPr>
        <w:pStyle w:val="TOC4"/>
        <w:rPr>
          <w:rFonts w:asciiTheme="minorHAnsi" w:eastAsiaTheme="minorEastAsia" w:hAnsiTheme="minorHAnsi" w:cstheme="minorBidi"/>
          <w:sz w:val="22"/>
          <w:szCs w:val="22"/>
        </w:rPr>
      </w:pPr>
      <w:r w:rsidRPr="00AE6739">
        <w:rPr>
          <w:lang w:val="en-US"/>
        </w:rPr>
        <w:t>6.7.2.2</w:t>
      </w:r>
      <w:r>
        <w:rPr>
          <w:rFonts w:asciiTheme="minorHAnsi" w:eastAsiaTheme="minorEastAsia" w:hAnsiTheme="minorHAnsi" w:cstheme="minorBidi"/>
          <w:sz w:val="22"/>
          <w:szCs w:val="22"/>
        </w:rPr>
        <w:tab/>
      </w:r>
      <w:r w:rsidRPr="00AE6739">
        <w:rPr>
          <w:lang w:val="en-US"/>
        </w:rPr>
        <w:t>UE Re-establishment delay requirement for CEModeB</w:t>
      </w:r>
      <w:r>
        <w:tab/>
        <w:t>192</w:t>
      </w:r>
    </w:p>
    <w:p w14:paraId="7A901DBA" w14:textId="77777777" w:rsidR="007059ED" w:rsidRDefault="007059ED">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193</w:t>
      </w:r>
    </w:p>
    <w:p w14:paraId="05D15119" w14:textId="77777777" w:rsidR="007059ED" w:rsidRDefault="007059ED">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193</w:t>
      </w:r>
    </w:p>
    <w:p w14:paraId="4A20EE8B" w14:textId="77777777" w:rsidR="007059ED" w:rsidRDefault="007059ED">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193</w:t>
      </w:r>
    </w:p>
    <w:p w14:paraId="6C6C28C1" w14:textId="77777777" w:rsidR="007059ED" w:rsidRDefault="007059ED">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193</w:t>
      </w:r>
    </w:p>
    <w:p w14:paraId="0C64614A" w14:textId="77777777" w:rsidR="007059ED" w:rsidRDefault="007059ED">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194</w:t>
      </w:r>
    </w:p>
    <w:p w14:paraId="01F4FA07" w14:textId="77777777" w:rsidR="007059ED" w:rsidRDefault="007059ED">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194</w:t>
      </w:r>
    </w:p>
    <w:p w14:paraId="2E287D1D" w14:textId="77777777" w:rsidR="007059ED" w:rsidRDefault="007059ED">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194</w:t>
      </w:r>
    </w:p>
    <w:p w14:paraId="62549F92" w14:textId="77777777" w:rsidR="007059ED" w:rsidRDefault="007059E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195</w:t>
      </w:r>
    </w:p>
    <w:p w14:paraId="637A934E" w14:textId="77777777" w:rsidR="007059ED" w:rsidRDefault="007059ED">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195</w:t>
      </w:r>
    </w:p>
    <w:p w14:paraId="70720D6C" w14:textId="77777777" w:rsidR="007059ED" w:rsidRDefault="007059ED">
      <w:pPr>
        <w:pStyle w:val="TOC3"/>
        <w:rPr>
          <w:rFonts w:asciiTheme="minorHAnsi" w:eastAsiaTheme="minorEastAsia" w:hAnsiTheme="minorHAnsi" w:cstheme="minorBidi"/>
          <w:sz w:val="22"/>
          <w:szCs w:val="22"/>
        </w:rPr>
      </w:pPr>
      <w:r w:rsidRPr="00AE6739">
        <w:rPr>
          <w:rFonts w:cs="v4.2.0"/>
        </w:rPr>
        <w:t>7.1.1</w:t>
      </w:r>
      <w:r>
        <w:rPr>
          <w:rFonts w:asciiTheme="minorHAnsi" w:eastAsiaTheme="minorEastAsia" w:hAnsiTheme="minorHAnsi" w:cstheme="minorBidi"/>
          <w:sz w:val="22"/>
          <w:szCs w:val="22"/>
        </w:rPr>
        <w:tab/>
      </w:r>
      <w:r w:rsidRPr="00AE6739">
        <w:rPr>
          <w:rFonts w:cs="v4.2.0"/>
        </w:rPr>
        <w:t>Introduction</w:t>
      </w:r>
      <w:r>
        <w:tab/>
        <w:t>195</w:t>
      </w:r>
    </w:p>
    <w:p w14:paraId="6279CC43" w14:textId="77777777" w:rsidR="007059ED" w:rsidRDefault="007059ED">
      <w:pPr>
        <w:pStyle w:val="TOC3"/>
        <w:rPr>
          <w:rFonts w:asciiTheme="minorHAnsi" w:eastAsiaTheme="minorEastAsia" w:hAnsiTheme="minorHAnsi" w:cstheme="minorBidi"/>
          <w:sz w:val="22"/>
          <w:szCs w:val="22"/>
        </w:rPr>
      </w:pPr>
      <w:r w:rsidRPr="00AE6739">
        <w:rPr>
          <w:rFonts w:cs="v4.2.0"/>
        </w:rPr>
        <w:t>7.1.2</w:t>
      </w:r>
      <w:r>
        <w:rPr>
          <w:rFonts w:asciiTheme="minorHAnsi" w:eastAsiaTheme="minorEastAsia" w:hAnsiTheme="minorHAnsi" w:cstheme="minorBidi"/>
          <w:sz w:val="22"/>
          <w:szCs w:val="22"/>
        </w:rPr>
        <w:tab/>
      </w:r>
      <w:r w:rsidRPr="00AE6739">
        <w:rPr>
          <w:rFonts w:cs="v4.2.0"/>
        </w:rPr>
        <w:t>Requirements</w:t>
      </w:r>
      <w:r>
        <w:tab/>
        <w:t>195</w:t>
      </w:r>
    </w:p>
    <w:p w14:paraId="759E130F" w14:textId="77777777" w:rsidR="007059ED" w:rsidRDefault="007059ED">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196</w:t>
      </w:r>
    </w:p>
    <w:p w14:paraId="4C4E15CB" w14:textId="77777777" w:rsidR="007059ED" w:rsidRDefault="007059ED">
      <w:pPr>
        <w:pStyle w:val="TOC3"/>
        <w:rPr>
          <w:rFonts w:asciiTheme="minorHAnsi" w:eastAsiaTheme="minorEastAsia" w:hAnsiTheme="minorHAnsi" w:cstheme="minorBidi"/>
          <w:sz w:val="22"/>
          <w:szCs w:val="22"/>
        </w:rPr>
      </w:pPr>
      <w:r w:rsidRPr="00AE6739">
        <w:rPr>
          <w:rFonts w:cs="v3.7.0"/>
        </w:rPr>
        <w:t>7.2.1</w:t>
      </w:r>
      <w:r>
        <w:rPr>
          <w:rFonts w:asciiTheme="minorHAnsi" w:eastAsiaTheme="minorEastAsia" w:hAnsiTheme="minorHAnsi" w:cstheme="minorBidi"/>
          <w:sz w:val="22"/>
          <w:szCs w:val="22"/>
        </w:rPr>
        <w:tab/>
      </w:r>
      <w:r w:rsidRPr="00AE6739">
        <w:rPr>
          <w:rFonts w:cs="v3.7.0"/>
        </w:rPr>
        <w:t>Introduction</w:t>
      </w:r>
      <w:r>
        <w:tab/>
        <w:t>196</w:t>
      </w:r>
    </w:p>
    <w:p w14:paraId="6AA6E396" w14:textId="77777777" w:rsidR="007059ED" w:rsidRDefault="007059ED">
      <w:pPr>
        <w:pStyle w:val="TOC3"/>
        <w:rPr>
          <w:rFonts w:asciiTheme="minorHAnsi" w:eastAsiaTheme="minorEastAsia" w:hAnsiTheme="minorHAnsi" w:cstheme="minorBidi"/>
          <w:sz w:val="22"/>
          <w:szCs w:val="22"/>
        </w:rPr>
      </w:pPr>
      <w:r w:rsidRPr="00AE6739">
        <w:rPr>
          <w:rFonts w:cs="v3.7.0"/>
        </w:rPr>
        <w:t>7.2.2</w:t>
      </w:r>
      <w:r>
        <w:rPr>
          <w:rFonts w:asciiTheme="minorHAnsi" w:eastAsiaTheme="minorEastAsia" w:hAnsiTheme="minorHAnsi" w:cstheme="minorBidi"/>
          <w:sz w:val="22"/>
          <w:szCs w:val="22"/>
        </w:rPr>
        <w:tab/>
      </w:r>
      <w:r w:rsidRPr="00AE6739">
        <w:rPr>
          <w:rFonts w:cs="v3.7.0"/>
        </w:rPr>
        <w:t>Requirements</w:t>
      </w:r>
      <w:r>
        <w:tab/>
        <w:t>196</w:t>
      </w:r>
    </w:p>
    <w:p w14:paraId="1F75DF57" w14:textId="77777777" w:rsidR="007059ED" w:rsidRDefault="007059ED">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197</w:t>
      </w:r>
    </w:p>
    <w:p w14:paraId="0805CB06" w14:textId="77777777" w:rsidR="007059ED" w:rsidRDefault="007059ED">
      <w:pPr>
        <w:pStyle w:val="TOC3"/>
        <w:rPr>
          <w:rFonts w:asciiTheme="minorHAnsi" w:eastAsiaTheme="minorEastAsia" w:hAnsiTheme="minorHAnsi" w:cstheme="minorBidi"/>
          <w:sz w:val="22"/>
          <w:szCs w:val="22"/>
        </w:rPr>
      </w:pPr>
      <w:r w:rsidRPr="00AE6739">
        <w:rPr>
          <w:rFonts w:cs="v3.7.0"/>
        </w:rPr>
        <w:t>7.3.1</w:t>
      </w:r>
      <w:r>
        <w:rPr>
          <w:rFonts w:asciiTheme="minorHAnsi" w:eastAsiaTheme="minorEastAsia" w:hAnsiTheme="minorHAnsi" w:cstheme="minorBidi"/>
          <w:sz w:val="22"/>
          <w:szCs w:val="22"/>
        </w:rPr>
        <w:tab/>
      </w:r>
      <w:r w:rsidRPr="00AE6739">
        <w:rPr>
          <w:rFonts w:cs="v3.7.0"/>
        </w:rPr>
        <w:t>Introduction</w:t>
      </w:r>
      <w:r>
        <w:tab/>
        <w:t>197</w:t>
      </w:r>
    </w:p>
    <w:p w14:paraId="614A646B" w14:textId="77777777" w:rsidR="007059ED" w:rsidRDefault="007059ED">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197</w:t>
      </w:r>
    </w:p>
    <w:p w14:paraId="7DFB4265" w14:textId="77777777" w:rsidR="007059ED" w:rsidRDefault="007059ED">
      <w:pPr>
        <w:pStyle w:val="TOC4"/>
        <w:rPr>
          <w:rFonts w:asciiTheme="minorHAnsi" w:eastAsiaTheme="minorEastAsia" w:hAnsiTheme="minorHAnsi" w:cstheme="minorBidi"/>
          <w:sz w:val="22"/>
          <w:szCs w:val="22"/>
        </w:rPr>
      </w:pPr>
      <w:r w:rsidRPr="00AE6739">
        <w:rPr>
          <w:rFonts w:eastAsia="?? ??"/>
        </w:rPr>
        <w:t>7.3.2.1</w:t>
      </w:r>
      <w:r>
        <w:rPr>
          <w:rFonts w:asciiTheme="minorHAnsi" w:eastAsiaTheme="minorEastAsia" w:hAnsiTheme="minorHAnsi" w:cstheme="minorBidi"/>
          <w:sz w:val="22"/>
          <w:szCs w:val="22"/>
        </w:rPr>
        <w:tab/>
      </w:r>
      <w:r w:rsidRPr="00AE6739">
        <w:rPr>
          <w:rFonts w:eastAsia="?? ??"/>
        </w:rPr>
        <w:t>Timing Advance adjustment delay</w:t>
      </w:r>
      <w:r>
        <w:tab/>
        <w:t>197</w:t>
      </w:r>
    </w:p>
    <w:p w14:paraId="2B2F219E" w14:textId="77777777" w:rsidR="007059ED" w:rsidRDefault="007059ED">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197</w:t>
      </w:r>
    </w:p>
    <w:p w14:paraId="4A2966DE" w14:textId="77777777" w:rsidR="007059ED" w:rsidRDefault="007059ED">
      <w:pPr>
        <w:pStyle w:val="TOC2"/>
        <w:rPr>
          <w:rFonts w:asciiTheme="minorHAnsi" w:eastAsiaTheme="minorEastAsia" w:hAnsiTheme="minorHAnsi" w:cstheme="minorBidi"/>
          <w:sz w:val="22"/>
          <w:szCs w:val="22"/>
        </w:rPr>
      </w:pPr>
      <w:r w:rsidRPr="00AE6739">
        <w:rPr>
          <w:rFonts w:cs="v4.2.0"/>
        </w:rPr>
        <w:t>7.</w:t>
      </w:r>
      <w:r w:rsidRPr="00AE6739">
        <w:rPr>
          <w:rFonts w:cs="v4.2.0"/>
          <w:lang w:eastAsia="zh-CN"/>
        </w:rPr>
        <w:t>4</w:t>
      </w:r>
      <w:r>
        <w:rPr>
          <w:rFonts w:asciiTheme="minorHAnsi" w:eastAsiaTheme="minorEastAsia" w:hAnsiTheme="minorHAnsi" w:cstheme="minorBidi"/>
          <w:sz w:val="22"/>
          <w:szCs w:val="22"/>
        </w:rPr>
        <w:tab/>
      </w:r>
      <w:r w:rsidRPr="00AE6739">
        <w:rPr>
          <w:rFonts w:cs="v4.2.0"/>
        </w:rPr>
        <w:t xml:space="preserve">Cell </w:t>
      </w:r>
      <w:r w:rsidRPr="00AE6739">
        <w:rPr>
          <w:rFonts w:cs="v4.2.0"/>
          <w:lang w:eastAsia="zh-CN"/>
        </w:rPr>
        <w:t xml:space="preserve">phase </w:t>
      </w:r>
      <w:r w:rsidRPr="00AE6739">
        <w:rPr>
          <w:rFonts w:cs="v4.2.0"/>
        </w:rPr>
        <w:t>synchronization accuracy</w:t>
      </w:r>
      <w:r w:rsidRPr="00AE6739">
        <w:rPr>
          <w:rFonts w:cs="v4.2.0"/>
          <w:lang w:eastAsia="zh-CN"/>
        </w:rPr>
        <w:t xml:space="preserve"> (TDD)</w:t>
      </w:r>
      <w:r>
        <w:tab/>
        <w:t>197</w:t>
      </w:r>
    </w:p>
    <w:p w14:paraId="315C1C87" w14:textId="77777777" w:rsidR="007059ED" w:rsidRDefault="007059ED">
      <w:pPr>
        <w:pStyle w:val="TOC3"/>
        <w:rPr>
          <w:rFonts w:asciiTheme="minorHAnsi" w:eastAsiaTheme="minorEastAsia" w:hAnsiTheme="minorHAnsi" w:cstheme="minorBidi"/>
          <w:sz w:val="22"/>
          <w:szCs w:val="22"/>
        </w:rPr>
      </w:pPr>
      <w:r w:rsidRPr="00AE6739">
        <w:rPr>
          <w:rFonts w:cs="v4.2.0"/>
        </w:rPr>
        <w:t>7.</w:t>
      </w:r>
      <w:r w:rsidRPr="00AE6739">
        <w:rPr>
          <w:rFonts w:cs="v4.2.0"/>
          <w:lang w:eastAsia="zh-CN"/>
        </w:rPr>
        <w:t>4</w:t>
      </w:r>
      <w:r w:rsidRPr="00AE6739">
        <w:rPr>
          <w:rFonts w:cs="v4.2.0"/>
        </w:rPr>
        <w:t>.1</w:t>
      </w:r>
      <w:r>
        <w:rPr>
          <w:rFonts w:asciiTheme="minorHAnsi" w:eastAsiaTheme="minorEastAsia" w:hAnsiTheme="minorHAnsi" w:cstheme="minorBidi"/>
          <w:sz w:val="22"/>
          <w:szCs w:val="22"/>
        </w:rPr>
        <w:tab/>
      </w:r>
      <w:r w:rsidRPr="00AE6739">
        <w:rPr>
          <w:rFonts w:cs="v4.2.0"/>
        </w:rPr>
        <w:t>Definition</w:t>
      </w:r>
      <w:r>
        <w:tab/>
        <w:t>197</w:t>
      </w:r>
    </w:p>
    <w:p w14:paraId="35BF44A1" w14:textId="77777777" w:rsidR="007059ED" w:rsidRDefault="007059ED">
      <w:pPr>
        <w:pStyle w:val="TOC3"/>
        <w:rPr>
          <w:rFonts w:asciiTheme="minorHAnsi" w:eastAsiaTheme="minorEastAsia" w:hAnsiTheme="minorHAnsi" w:cstheme="minorBidi"/>
          <w:sz w:val="22"/>
          <w:szCs w:val="22"/>
        </w:rPr>
      </w:pPr>
      <w:r w:rsidRPr="00AE6739">
        <w:rPr>
          <w:rFonts w:cs="v4.2.0"/>
        </w:rPr>
        <w:t>7.</w:t>
      </w:r>
      <w:r w:rsidRPr="00AE6739">
        <w:rPr>
          <w:rFonts w:cs="v4.2.0"/>
          <w:lang w:eastAsia="zh-CN"/>
        </w:rPr>
        <w:t>4</w:t>
      </w:r>
      <w:r w:rsidRPr="00AE6739">
        <w:rPr>
          <w:rFonts w:cs="v4.2.0"/>
        </w:rPr>
        <w:t>.2</w:t>
      </w:r>
      <w:r>
        <w:rPr>
          <w:rFonts w:asciiTheme="minorHAnsi" w:eastAsiaTheme="minorEastAsia" w:hAnsiTheme="minorHAnsi" w:cstheme="minorBidi"/>
          <w:sz w:val="22"/>
          <w:szCs w:val="22"/>
        </w:rPr>
        <w:tab/>
      </w:r>
      <w:r w:rsidRPr="00AE6739">
        <w:rPr>
          <w:rFonts w:cs="v4.2.0"/>
        </w:rPr>
        <w:t>Minimum requirements</w:t>
      </w:r>
      <w:r>
        <w:tab/>
        <w:t>197</w:t>
      </w:r>
    </w:p>
    <w:p w14:paraId="05B8A950" w14:textId="77777777" w:rsidR="007059ED" w:rsidRDefault="007059ED">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198</w:t>
      </w:r>
    </w:p>
    <w:p w14:paraId="184406DB" w14:textId="77777777" w:rsidR="007059ED" w:rsidRDefault="007059ED">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198</w:t>
      </w:r>
    </w:p>
    <w:p w14:paraId="04C7BA28" w14:textId="77777777" w:rsidR="007059ED" w:rsidRDefault="007059ED">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198</w:t>
      </w:r>
    </w:p>
    <w:p w14:paraId="7D3D45A7" w14:textId="77777777" w:rsidR="007059ED" w:rsidRDefault="007059ED">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198</w:t>
      </w:r>
    </w:p>
    <w:p w14:paraId="32A60F8E" w14:textId="77777777" w:rsidR="007059ED" w:rsidRDefault="007059ED">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198</w:t>
      </w:r>
    </w:p>
    <w:p w14:paraId="27AF860A" w14:textId="77777777" w:rsidR="007059ED" w:rsidRDefault="007059ED">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199</w:t>
      </w:r>
    </w:p>
    <w:p w14:paraId="13B6041A" w14:textId="77777777" w:rsidR="007059ED" w:rsidRDefault="007059ED">
      <w:pPr>
        <w:pStyle w:val="TOC3"/>
        <w:rPr>
          <w:rFonts w:asciiTheme="minorHAnsi" w:eastAsiaTheme="minorEastAsia" w:hAnsiTheme="minorHAnsi" w:cstheme="minorBidi"/>
          <w:sz w:val="22"/>
          <w:szCs w:val="22"/>
        </w:rPr>
      </w:pPr>
      <w:r w:rsidRPr="00AE6739">
        <w:rPr>
          <w:rFonts w:cs="v3.7.0"/>
        </w:rPr>
        <w:t>7.6.1</w:t>
      </w:r>
      <w:r>
        <w:rPr>
          <w:rFonts w:asciiTheme="minorHAnsi" w:eastAsiaTheme="minorEastAsia" w:hAnsiTheme="minorHAnsi" w:cstheme="minorBidi"/>
          <w:sz w:val="22"/>
          <w:szCs w:val="22"/>
        </w:rPr>
        <w:tab/>
      </w:r>
      <w:r w:rsidRPr="00AE6739">
        <w:rPr>
          <w:rFonts w:cs="v3.7.0"/>
        </w:rPr>
        <w:t>Introduction</w:t>
      </w:r>
      <w:r>
        <w:tab/>
        <w:t>199</w:t>
      </w:r>
    </w:p>
    <w:p w14:paraId="48C82473" w14:textId="77777777" w:rsidR="007059ED" w:rsidRDefault="007059ED">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200</w:t>
      </w:r>
    </w:p>
    <w:p w14:paraId="412B22CC" w14:textId="77777777" w:rsidR="007059ED" w:rsidRDefault="007059ED">
      <w:pPr>
        <w:pStyle w:val="TOC4"/>
        <w:rPr>
          <w:rFonts w:asciiTheme="minorHAnsi" w:eastAsiaTheme="minorEastAsia" w:hAnsiTheme="minorHAnsi" w:cstheme="minorBidi"/>
          <w:sz w:val="22"/>
          <w:szCs w:val="22"/>
        </w:rPr>
      </w:pPr>
      <w:r w:rsidRPr="00AE6739">
        <w:rPr>
          <w:rFonts w:eastAsia="?? ??"/>
        </w:rPr>
        <w:t>7.6.2.1</w:t>
      </w:r>
      <w:r>
        <w:rPr>
          <w:rFonts w:asciiTheme="minorHAnsi" w:eastAsiaTheme="minorEastAsia" w:hAnsiTheme="minorHAnsi" w:cstheme="minorBidi"/>
          <w:sz w:val="22"/>
          <w:szCs w:val="22"/>
        </w:rPr>
        <w:tab/>
      </w:r>
      <w:r>
        <w:t>Minimum requirement when no DRX is used</w:t>
      </w:r>
      <w:r>
        <w:tab/>
        <w:t>200</w:t>
      </w:r>
    </w:p>
    <w:p w14:paraId="2EE2CFD7" w14:textId="77777777" w:rsidR="007059ED" w:rsidRDefault="007059ED">
      <w:pPr>
        <w:pStyle w:val="TOC4"/>
        <w:rPr>
          <w:rFonts w:asciiTheme="minorHAnsi" w:eastAsiaTheme="minorEastAsia" w:hAnsiTheme="minorHAnsi" w:cstheme="minorBidi"/>
          <w:sz w:val="22"/>
          <w:szCs w:val="22"/>
        </w:rPr>
      </w:pPr>
      <w:r w:rsidRPr="00AE6739">
        <w:rPr>
          <w:rFonts w:eastAsia="?? ??"/>
        </w:rPr>
        <w:t>7.6.2.2</w:t>
      </w:r>
      <w:r>
        <w:rPr>
          <w:rFonts w:asciiTheme="minorHAnsi" w:eastAsiaTheme="minorEastAsia" w:hAnsiTheme="minorHAnsi" w:cstheme="minorBidi"/>
          <w:sz w:val="22"/>
          <w:szCs w:val="22"/>
        </w:rPr>
        <w:tab/>
      </w:r>
      <w:r>
        <w:t>Minimum requirement when DRX is used</w:t>
      </w:r>
      <w:r>
        <w:tab/>
        <w:t>201</w:t>
      </w:r>
    </w:p>
    <w:p w14:paraId="4E4C3BE1" w14:textId="77777777" w:rsidR="007059ED" w:rsidRDefault="007059ED">
      <w:pPr>
        <w:pStyle w:val="TOC4"/>
        <w:rPr>
          <w:rFonts w:asciiTheme="minorHAnsi" w:eastAsiaTheme="minorEastAsia" w:hAnsiTheme="minorHAnsi" w:cstheme="minorBidi"/>
          <w:sz w:val="22"/>
          <w:szCs w:val="22"/>
        </w:rPr>
      </w:pPr>
      <w:r w:rsidRPr="00AE6739">
        <w:rPr>
          <w:rFonts w:eastAsia="?? ??"/>
        </w:rPr>
        <w:t>7.6.2.3</w:t>
      </w:r>
      <w:r>
        <w:rPr>
          <w:rFonts w:asciiTheme="minorHAnsi" w:eastAsiaTheme="minorEastAsia" w:hAnsiTheme="minorHAnsi" w:cstheme="minorBidi"/>
          <w:sz w:val="22"/>
          <w:szCs w:val="22"/>
        </w:rPr>
        <w:tab/>
      </w:r>
      <w:r>
        <w:t>Minimum requirement at transitions</w:t>
      </w:r>
      <w:r>
        <w:tab/>
        <w:t>202</w:t>
      </w:r>
    </w:p>
    <w:p w14:paraId="5DA1F93C" w14:textId="77777777" w:rsidR="007059ED" w:rsidRDefault="007059ED">
      <w:pPr>
        <w:pStyle w:val="TOC4"/>
        <w:rPr>
          <w:rFonts w:asciiTheme="minorHAnsi" w:eastAsiaTheme="minorEastAsia" w:hAnsiTheme="minorHAnsi" w:cstheme="minorBidi"/>
          <w:sz w:val="22"/>
          <w:szCs w:val="22"/>
        </w:rPr>
      </w:pPr>
      <w:r w:rsidRPr="00AE6739">
        <w:rPr>
          <w:rFonts w:eastAsia="?? ??"/>
        </w:rPr>
        <w:t>7.6.2.4</w:t>
      </w:r>
      <w:r>
        <w:rPr>
          <w:rFonts w:asciiTheme="minorHAnsi" w:eastAsiaTheme="minorEastAsia" w:hAnsiTheme="minorHAnsi" w:cstheme="minorBidi"/>
          <w:sz w:val="22"/>
          <w:szCs w:val="22"/>
        </w:rPr>
        <w:tab/>
      </w:r>
      <w:r>
        <w:t>Minimum requirement during SI Acquisition with autonomous gaps</w:t>
      </w:r>
      <w:r>
        <w:tab/>
        <w:t>202</w:t>
      </w:r>
    </w:p>
    <w:p w14:paraId="29E34C1D" w14:textId="77777777" w:rsidR="007059ED" w:rsidRDefault="007059ED">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203</w:t>
      </w:r>
    </w:p>
    <w:p w14:paraId="0FEBBBCC" w14:textId="77777777" w:rsidR="007059ED" w:rsidRDefault="007059ED">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203</w:t>
      </w:r>
    </w:p>
    <w:p w14:paraId="61902A9E" w14:textId="77777777" w:rsidR="007059ED" w:rsidRDefault="007059ED">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203</w:t>
      </w:r>
    </w:p>
    <w:p w14:paraId="72BFE15D" w14:textId="77777777" w:rsidR="007059ED" w:rsidRDefault="007059ED">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203</w:t>
      </w:r>
    </w:p>
    <w:p w14:paraId="46359130" w14:textId="77777777" w:rsidR="007059ED" w:rsidRDefault="007059ED">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204</w:t>
      </w:r>
    </w:p>
    <w:p w14:paraId="100FC791" w14:textId="77777777" w:rsidR="007059ED" w:rsidRDefault="007059ED">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205</w:t>
      </w:r>
    </w:p>
    <w:p w14:paraId="4867B315" w14:textId="77777777" w:rsidR="007059ED" w:rsidRDefault="007059ED">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207</w:t>
      </w:r>
    </w:p>
    <w:p w14:paraId="4D4E0951" w14:textId="77777777" w:rsidR="007059ED" w:rsidRDefault="007059ED">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208</w:t>
      </w:r>
    </w:p>
    <w:p w14:paraId="45C8365A" w14:textId="77777777" w:rsidR="007059ED" w:rsidRDefault="007059ED">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208</w:t>
      </w:r>
    </w:p>
    <w:p w14:paraId="2CD9F0F0" w14:textId="77777777" w:rsidR="007059ED" w:rsidRDefault="007059ED">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209</w:t>
      </w:r>
    </w:p>
    <w:p w14:paraId="3FFD03A6" w14:textId="77777777" w:rsidR="007059ED" w:rsidRDefault="007059ED">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209</w:t>
      </w:r>
    </w:p>
    <w:p w14:paraId="6881D6B0" w14:textId="77777777" w:rsidR="007059ED" w:rsidRDefault="007059ED">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209</w:t>
      </w:r>
    </w:p>
    <w:p w14:paraId="5816008B" w14:textId="77777777" w:rsidR="007059ED" w:rsidRDefault="007059ED">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211</w:t>
      </w:r>
    </w:p>
    <w:p w14:paraId="5F1FAFD5" w14:textId="77777777" w:rsidR="007059ED" w:rsidRDefault="007059ED">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211</w:t>
      </w:r>
    </w:p>
    <w:p w14:paraId="5DA96853" w14:textId="77777777" w:rsidR="007059ED" w:rsidRDefault="007059ED">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212</w:t>
      </w:r>
    </w:p>
    <w:p w14:paraId="47143236" w14:textId="77777777" w:rsidR="007059ED" w:rsidRDefault="007059ED">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213</w:t>
      </w:r>
    </w:p>
    <w:p w14:paraId="6CD71755" w14:textId="77777777" w:rsidR="007059ED" w:rsidRDefault="007059ED">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214</w:t>
      </w:r>
    </w:p>
    <w:p w14:paraId="12A7104B" w14:textId="77777777" w:rsidR="007059ED" w:rsidRDefault="007059ED">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215</w:t>
      </w:r>
    </w:p>
    <w:p w14:paraId="2E28BCD4" w14:textId="77777777" w:rsidR="007059ED" w:rsidRDefault="007059ED">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216</w:t>
      </w:r>
    </w:p>
    <w:p w14:paraId="6BE0D19A" w14:textId="77777777" w:rsidR="007059ED" w:rsidRDefault="007059ED">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216</w:t>
      </w:r>
    </w:p>
    <w:p w14:paraId="2AD5F0D1" w14:textId="77777777" w:rsidR="007059ED" w:rsidRDefault="007059ED">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218</w:t>
      </w:r>
    </w:p>
    <w:p w14:paraId="6C843CBE" w14:textId="77777777" w:rsidR="007059ED" w:rsidRDefault="007059ED">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220</w:t>
      </w:r>
    </w:p>
    <w:p w14:paraId="281B356B" w14:textId="77777777" w:rsidR="007059ED" w:rsidRDefault="007059ED">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220</w:t>
      </w:r>
    </w:p>
    <w:p w14:paraId="36DD0F08" w14:textId="77777777" w:rsidR="007059ED" w:rsidRDefault="007059ED">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221</w:t>
      </w:r>
    </w:p>
    <w:p w14:paraId="5996727B" w14:textId="77777777" w:rsidR="007059ED" w:rsidRDefault="007059ED">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221</w:t>
      </w:r>
    </w:p>
    <w:p w14:paraId="7BB2CAF2" w14:textId="77777777" w:rsidR="007059ED" w:rsidRDefault="007059ED">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221</w:t>
      </w:r>
    </w:p>
    <w:p w14:paraId="1520A632" w14:textId="77777777" w:rsidR="007059ED" w:rsidRDefault="007059ED">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221</w:t>
      </w:r>
    </w:p>
    <w:p w14:paraId="20947E71" w14:textId="77777777" w:rsidR="007059ED" w:rsidRDefault="007059ED">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221</w:t>
      </w:r>
    </w:p>
    <w:p w14:paraId="7BC38A51" w14:textId="77777777" w:rsidR="007059ED" w:rsidRDefault="007059ED">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221</w:t>
      </w:r>
    </w:p>
    <w:p w14:paraId="179E3A64" w14:textId="77777777" w:rsidR="007059ED" w:rsidRDefault="007059ED">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221</w:t>
      </w:r>
    </w:p>
    <w:p w14:paraId="2C32D6A3" w14:textId="77777777" w:rsidR="007059ED" w:rsidRDefault="007059ED">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222</w:t>
      </w:r>
    </w:p>
    <w:p w14:paraId="3560E98E" w14:textId="77777777" w:rsidR="007059ED" w:rsidRDefault="007059ED">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222</w:t>
      </w:r>
    </w:p>
    <w:p w14:paraId="61ECCB38" w14:textId="77777777" w:rsidR="007059ED" w:rsidRDefault="007059ED">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222</w:t>
      </w:r>
    </w:p>
    <w:p w14:paraId="543D0CFE" w14:textId="77777777" w:rsidR="007059ED" w:rsidRDefault="007059ED">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223</w:t>
      </w:r>
    </w:p>
    <w:p w14:paraId="45284A75" w14:textId="77777777" w:rsidR="007059ED" w:rsidRDefault="007059ED">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223</w:t>
      </w:r>
    </w:p>
    <w:p w14:paraId="35BD50B5" w14:textId="77777777" w:rsidR="007059ED" w:rsidRDefault="007059ED">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224</w:t>
      </w:r>
    </w:p>
    <w:p w14:paraId="3ACE004D" w14:textId="77777777" w:rsidR="007059ED" w:rsidRDefault="007059ED">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AE6739">
        <w:rPr>
          <w:rFonts w:ascii="Times" w:eastAsia="MS Mincho" w:hAnsi="Times"/>
        </w:rPr>
        <w:t>SRS carrier based switching</w:t>
      </w:r>
      <w:r>
        <w:tab/>
        <w:t>224</w:t>
      </w:r>
    </w:p>
    <w:p w14:paraId="0BEE6DEE" w14:textId="77777777" w:rsidR="007059ED" w:rsidRDefault="007059ED">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225</w:t>
      </w:r>
    </w:p>
    <w:p w14:paraId="54FC02C6" w14:textId="77777777" w:rsidR="007059ED" w:rsidRDefault="007059ED">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225</w:t>
      </w:r>
    </w:p>
    <w:p w14:paraId="6303526D" w14:textId="77777777" w:rsidR="007059ED" w:rsidRDefault="007059ED">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225</w:t>
      </w:r>
    </w:p>
    <w:p w14:paraId="117DFA0A" w14:textId="77777777" w:rsidR="007059ED" w:rsidRDefault="007059ED">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226</w:t>
      </w:r>
    </w:p>
    <w:p w14:paraId="28EE0E54" w14:textId="77777777" w:rsidR="007059ED" w:rsidRDefault="007059ED">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226</w:t>
      </w:r>
    </w:p>
    <w:p w14:paraId="4FA864F0" w14:textId="77777777" w:rsidR="007059ED" w:rsidRDefault="007059ED">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226</w:t>
      </w:r>
    </w:p>
    <w:p w14:paraId="0A351C6A" w14:textId="77777777" w:rsidR="007059ED" w:rsidRDefault="007059ED">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226</w:t>
      </w:r>
    </w:p>
    <w:p w14:paraId="328FBE17" w14:textId="77777777" w:rsidR="007059ED" w:rsidRDefault="007059ED">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227</w:t>
      </w:r>
    </w:p>
    <w:p w14:paraId="4F7C38F1" w14:textId="77777777" w:rsidR="007059ED" w:rsidRDefault="007059ED">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227</w:t>
      </w:r>
    </w:p>
    <w:p w14:paraId="6BA1656B" w14:textId="77777777" w:rsidR="007059ED" w:rsidRDefault="007059ED">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227</w:t>
      </w:r>
    </w:p>
    <w:p w14:paraId="29BC9AFB" w14:textId="77777777" w:rsidR="007059ED" w:rsidRDefault="007059ED">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227</w:t>
      </w:r>
    </w:p>
    <w:p w14:paraId="4392523F" w14:textId="77777777" w:rsidR="007059ED" w:rsidRDefault="007059ED">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228</w:t>
      </w:r>
    </w:p>
    <w:p w14:paraId="5F6A042A" w14:textId="77777777" w:rsidR="007059ED" w:rsidRDefault="007059ED">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228</w:t>
      </w:r>
    </w:p>
    <w:p w14:paraId="012EB1D4" w14:textId="77777777" w:rsidR="007059ED" w:rsidRDefault="007059ED">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228</w:t>
      </w:r>
    </w:p>
    <w:p w14:paraId="7768BB13" w14:textId="77777777" w:rsidR="007059ED" w:rsidRDefault="007059ED">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228</w:t>
      </w:r>
    </w:p>
    <w:p w14:paraId="07DDB66D" w14:textId="77777777" w:rsidR="007059ED" w:rsidRDefault="007059ED">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228</w:t>
      </w:r>
    </w:p>
    <w:p w14:paraId="5FAC2F9D" w14:textId="77777777" w:rsidR="007059ED" w:rsidRDefault="007059ED">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229</w:t>
      </w:r>
    </w:p>
    <w:p w14:paraId="6BAB86D4" w14:textId="77777777" w:rsidR="007059ED" w:rsidRDefault="007059ED">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229</w:t>
      </w:r>
    </w:p>
    <w:p w14:paraId="2E606954" w14:textId="77777777" w:rsidR="007059ED" w:rsidRDefault="007059ED">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229</w:t>
      </w:r>
    </w:p>
    <w:p w14:paraId="43B58E29" w14:textId="77777777" w:rsidR="007059ED" w:rsidRDefault="007059ED">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230</w:t>
      </w:r>
    </w:p>
    <w:p w14:paraId="271BA226" w14:textId="77777777" w:rsidR="007059ED" w:rsidRDefault="007059ED">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230</w:t>
      </w:r>
    </w:p>
    <w:p w14:paraId="6A284AD1" w14:textId="77777777" w:rsidR="007059ED" w:rsidRDefault="007059ED">
      <w:pPr>
        <w:pStyle w:val="TOC3"/>
        <w:rPr>
          <w:rFonts w:asciiTheme="minorHAnsi" w:eastAsiaTheme="minorEastAsia" w:hAnsiTheme="minorHAnsi" w:cstheme="minorBidi"/>
          <w:sz w:val="22"/>
          <w:szCs w:val="22"/>
        </w:rPr>
      </w:pPr>
      <w:r w:rsidRPr="00AE6739">
        <w:rPr>
          <w:rFonts w:cs="v3.7.0"/>
        </w:rPr>
        <w:t>7.11.1</w:t>
      </w:r>
      <w:r>
        <w:rPr>
          <w:rFonts w:asciiTheme="minorHAnsi" w:eastAsiaTheme="minorEastAsia" w:hAnsiTheme="minorHAnsi" w:cstheme="minorBidi"/>
          <w:sz w:val="22"/>
          <w:szCs w:val="22"/>
        </w:rPr>
        <w:tab/>
      </w:r>
      <w:r w:rsidRPr="00AE6739">
        <w:rPr>
          <w:rFonts w:cs="v3.7.0"/>
        </w:rPr>
        <w:t>Introduction</w:t>
      </w:r>
      <w:r>
        <w:tab/>
        <w:t>230</w:t>
      </w:r>
    </w:p>
    <w:p w14:paraId="26CB2AEA" w14:textId="77777777" w:rsidR="007059ED" w:rsidRDefault="007059ED">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231</w:t>
      </w:r>
    </w:p>
    <w:p w14:paraId="5B3A1791" w14:textId="77777777" w:rsidR="007059ED" w:rsidRDefault="007059ED">
      <w:pPr>
        <w:pStyle w:val="TOC4"/>
        <w:rPr>
          <w:rFonts w:asciiTheme="minorHAnsi" w:eastAsiaTheme="minorEastAsia" w:hAnsiTheme="minorHAnsi" w:cstheme="minorBidi"/>
          <w:sz w:val="22"/>
          <w:szCs w:val="22"/>
        </w:rPr>
      </w:pPr>
      <w:r w:rsidRPr="00AE6739">
        <w:rPr>
          <w:rFonts w:eastAsia="?? ??"/>
        </w:rPr>
        <w:t>7.11.2.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231</w:t>
      </w:r>
    </w:p>
    <w:p w14:paraId="5EA6F73B" w14:textId="77777777" w:rsidR="007059ED" w:rsidRDefault="007059ED">
      <w:pPr>
        <w:pStyle w:val="TOC4"/>
        <w:rPr>
          <w:rFonts w:asciiTheme="minorHAnsi" w:eastAsiaTheme="minorEastAsia" w:hAnsiTheme="minorHAnsi" w:cstheme="minorBidi"/>
          <w:sz w:val="22"/>
          <w:szCs w:val="22"/>
        </w:rPr>
      </w:pPr>
      <w:r w:rsidRPr="00AE6739">
        <w:rPr>
          <w:rFonts w:eastAsia="?? ??"/>
        </w:rPr>
        <w:t>7.11.2.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232</w:t>
      </w:r>
    </w:p>
    <w:p w14:paraId="46677F4E" w14:textId="77777777" w:rsidR="007059ED" w:rsidRDefault="007059ED">
      <w:pPr>
        <w:pStyle w:val="TOC4"/>
        <w:rPr>
          <w:rFonts w:asciiTheme="minorHAnsi" w:eastAsiaTheme="minorEastAsia" w:hAnsiTheme="minorHAnsi" w:cstheme="minorBidi"/>
          <w:sz w:val="22"/>
          <w:szCs w:val="22"/>
        </w:rPr>
      </w:pPr>
      <w:r w:rsidRPr="00AE6739">
        <w:rPr>
          <w:rFonts w:eastAsia="?? ??"/>
        </w:rPr>
        <w:t>7.11.2.</w:t>
      </w:r>
      <w:r>
        <w:rPr>
          <w:lang w:eastAsia="zh-CN"/>
        </w:rPr>
        <w:t>3</w:t>
      </w:r>
      <w:r>
        <w:rPr>
          <w:rFonts w:asciiTheme="minorHAnsi" w:eastAsiaTheme="minorEastAsia" w:hAnsiTheme="minorHAnsi" w:cstheme="minorBidi"/>
          <w:sz w:val="22"/>
          <w:szCs w:val="22"/>
        </w:rPr>
        <w:tab/>
      </w:r>
      <w:r>
        <w:rPr>
          <w:lang w:eastAsia="zh-CN"/>
        </w:rPr>
        <w:t>Minimum requirement at transitions</w:t>
      </w:r>
      <w:r>
        <w:tab/>
        <w:t>232</w:t>
      </w:r>
    </w:p>
    <w:p w14:paraId="0B8BAA42" w14:textId="77777777" w:rsidR="007059ED" w:rsidRDefault="007059ED">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233</w:t>
      </w:r>
    </w:p>
    <w:p w14:paraId="080F4E11" w14:textId="77777777" w:rsidR="007059ED" w:rsidRDefault="007059ED">
      <w:pPr>
        <w:pStyle w:val="TOC4"/>
        <w:rPr>
          <w:rFonts w:asciiTheme="minorHAnsi" w:eastAsiaTheme="minorEastAsia" w:hAnsiTheme="minorHAnsi" w:cstheme="minorBidi"/>
          <w:sz w:val="22"/>
          <w:szCs w:val="22"/>
        </w:rPr>
      </w:pPr>
      <w:r w:rsidRPr="00AE6739">
        <w:rPr>
          <w:rFonts w:eastAsia="?? ??"/>
        </w:rPr>
        <w:t>7.11.</w:t>
      </w:r>
      <w:r>
        <w:rPr>
          <w:lang w:eastAsia="zh-CN"/>
        </w:rPr>
        <w:t>3</w:t>
      </w:r>
      <w:r w:rsidRPr="00AE6739">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233</w:t>
      </w:r>
    </w:p>
    <w:p w14:paraId="4E329C78" w14:textId="77777777" w:rsidR="007059ED" w:rsidRDefault="007059ED">
      <w:pPr>
        <w:pStyle w:val="TOC4"/>
        <w:rPr>
          <w:rFonts w:asciiTheme="minorHAnsi" w:eastAsiaTheme="minorEastAsia" w:hAnsiTheme="minorHAnsi" w:cstheme="minorBidi"/>
          <w:sz w:val="22"/>
          <w:szCs w:val="22"/>
        </w:rPr>
      </w:pPr>
      <w:r w:rsidRPr="00AE6739">
        <w:rPr>
          <w:rFonts w:eastAsia="?? ??"/>
        </w:rPr>
        <w:t>7.11.</w:t>
      </w:r>
      <w:r>
        <w:rPr>
          <w:lang w:eastAsia="zh-CN"/>
        </w:rPr>
        <w:t>3</w:t>
      </w:r>
      <w:r w:rsidRPr="00AE6739">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233</w:t>
      </w:r>
    </w:p>
    <w:p w14:paraId="06A98D93" w14:textId="77777777" w:rsidR="007059ED" w:rsidRDefault="007059ED">
      <w:pPr>
        <w:pStyle w:val="TOC4"/>
        <w:rPr>
          <w:rFonts w:asciiTheme="minorHAnsi" w:eastAsiaTheme="minorEastAsia" w:hAnsiTheme="minorHAnsi" w:cstheme="minorBidi"/>
          <w:sz w:val="22"/>
          <w:szCs w:val="22"/>
        </w:rPr>
      </w:pPr>
      <w:r w:rsidRPr="00AE6739">
        <w:rPr>
          <w:rFonts w:eastAsia="?? ??"/>
        </w:rPr>
        <w:t>7.11.3.</w:t>
      </w:r>
      <w:r>
        <w:rPr>
          <w:lang w:eastAsia="zh-CN"/>
        </w:rPr>
        <w:t>3</w:t>
      </w:r>
      <w:r>
        <w:rPr>
          <w:rFonts w:asciiTheme="minorHAnsi" w:eastAsiaTheme="minorEastAsia" w:hAnsiTheme="minorHAnsi" w:cstheme="minorBidi"/>
          <w:sz w:val="22"/>
          <w:szCs w:val="22"/>
        </w:rPr>
        <w:tab/>
      </w:r>
      <w:r>
        <w:rPr>
          <w:lang w:eastAsia="zh-CN"/>
        </w:rPr>
        <w:t>Minimum requirement at transitions</w:t>
      </w:r>
      <w:r>
        <w:tab/>
        <w:t>234</w:t>
      </w:r>
    </w:p>
    <w:p w14:paraId="31A8FC0C" w14:textId="77777777" w:rsidR="007059ED" w:rsidRDefault="007059ED">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234</w:t>
      </w:r>
    </w:p>
    <w:p w14:paraId="3ADA2250" w14:textId="77777777" w:rsidR="007059ED" w:rsidRDefault="007059ED">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234</w:t>
      </w:r>
    </w:p>
    <w:p w14:paraId="5D633B9D" w14:textId="77777777" w:rsidR="007059ED" w:rsidRDefault="007059ED">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234</w:t>
      </w:r>
    </w:p>
    <w:p w14:paraId="42F2ED19" w14:textId="77777777" w:rsidR="007059ED" w:rsidRDefault="007059ED">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234</w:t>
      </w:r>
    </w:p>
    <w:p w14:paraId="7C7EA39B" w14:textId="77777777" w:rsidR="007059ED" w:rsidRDefault="007059ED">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234</w:t>
      </w:r>
    </w:p>
    <w:p w14:paraId="2157751C" w14:textId="77777777" w:rsidR="007059ED" w:rsidRDefault="007059ED">
      <w:pPr>
        <w:pStyle w:val="TOC4"/>
        <w:rPr>
          <w:rFonts w:asciiTheme="minorHAnsi" w:eastAsiaTheme="minorEastAsia" w:hAnsiTheme="minorHAnsi" w:cstheme="minorBidi"/>
          <w:sz w:val="22"/>
          <w:szCs w:val="22"/>
        </w:rPr>
      </w:pPr>
      <w:r>
        <w:rPr>
          <w:lang w:eastAsia="zh-CN"/>
        </w:rPr>
        <w:t>7.12.2.3</w:t>
      </w:r>
      <w:r>
        <w:rPr>
          <w:rFonts w:asciiTheme="minorHAnsi" w:eastAsiaTheme="minorEastAsia" w:hAnsiTheme="minorHAnsi" w:cstheme="minorBidi"/>
          <w:sz w:val="22"/>
          <w:szCs w:val="22"/>
        </w:rPr>
        <w:tab/>
      </w:r>
      <w:r>
        <w:rPr>
          <w:lang w:eastAsia="zh-CN"/>
        </w:rPr>
        <w:t>Interruptions at transitions from non-DRX to DRX</w:t>
      </w:r>
      <w:r>
        <w:tab/>
        <w:t>235</w:t>
      </w:r>
    </w:p>
    <w:p w14:paraId="33347A21" w14:textId="77777777" w:rsidR="007059ED" w:rsidRDefault="007059ED">
      <w:pPr>
        <w:pStyle w:val="TOC4"/>
        <w:rPr>
          <w:rFonts w:asciiTheme="minorHAnsi" w:eastAsiaTheme="minorEastAsia" w:hAnsiTheme="minorHAnsi" w:cstheme="minorBidi"/>
          <w:sz w:val="22"/>
          <w:szCs w:val="22"/>
        </w:rPr>
      </w:pPr>
      <w:r>
        <w:rPr>
          <w:lang w:eastAsia="zh-CN"/>
        </w:rPr>
        <w:t>7.12.2.4</w:t>
      </w:r>
      <w:r>
        <w:rPr>
          <w:rFonts w:asciiTheme="minorHAnsi" w:eastAsiaTheme="minorEastAsia" w:hAnsiTheme="minorHAnsi" w:cstheme="minorBidi"/>
          <w:sz w:val="22"/>
          <w:szCs w:val="22"/>
        </w:rPr>
        <w:tab/>
      </w:r>
      <w:r>
        <w:rPr>
          <w:lang w:eastAsia="zh-CN"/>
        </w:rPr>
        <w:t>Interruptions at SCell addition/release</w:t>
      </w:r>
      <w:r>
        <w:tab/>
        <w:t>235</w:t>
      </w:r>
    </w:p>
    <w:p w14:paraId="7F3E1E59" w14:textId="77777777" w:rsidR="007059ED" w:rsidRDefault="007059ED">
      <w:pPr>
        <w:pStyle w:val="TOC4"/>
        <w:rPr>
          <w:rFonts w:asciiTheme="minorHAnsi" w:eastAsiaTheme="minorEastAsia" w:hAnsiTheme="minorHAnsi" w:cstheme="minorBidi"/>
          <w:sz w:val="22"/>
          <w:szCs w:val="22"/>
        </w:rPr>
      </w:pPr>
      <w:r>
        <w:rPr>
          <w:lang w:eastAsia="zh-CN"/>
        </w:rPr>
        <w:t>7.12.2.5</w:t>
      </w:r>
      <w:r>
        <w:rPr>
          <w:rFonts w:asciiTheme="minorHAnsi" w:eastAsiaTheme="minorEastAsia" w:hAnsiTheme="minorHAnsi" w:cstheme="minorBidi"/>
          <w:sz w:val="22"/>
          <w:szCs w:val="22"/>
        </w:rPr>
        <w:tab/>
      </w:r>
      <w:r>
        <w:rPr>
          <w:lang w:eastAsia="zh-CN"/>
        </w:rPr>
        <w:t>Interruptions at SCell activation/deactivation</w:t>
      </w:r>
      <w:r>
        <w:tab/>
        <w:t>235</w:t>
      </w:r>
    </w:p>
    <w:p w14:paraId="0D1F3EC9" w14:textId="77777777" w:rsidR="007059ED" w:rsidRDefault="007059ED">
      <w:pPr>
        <w:pStyle w:val="TOC4"/>
        <w:rPr>
          <w:rFonts w:asciiTheme="minorHAnsi" w:eastAsiaTheme="minorEastAsia" w:hAnsiTheme="minorHAnsi" w:cstheme="minorBidi"/>
          <w:sz w:val="22"/>
          <w:szCs w:val="22"/>
        </w:rPr>
      </w:pPr>
      <w:r>
        <w:rPr>
          <w:lang w:eastAsia="zh-CN"/>
        </w:rPr>
        <w:t>7.12.2.6</w:t>
      </w:r>
      <w:r>
        <w:rPr>
          <w:rFonts w:asciiTheme="minorHAnsi" w:eastAsiaTheme="minorEastAsia" w:hAnsiTheme="minorHAnsi" w:cstheme="minorBidi"/>
          <w:sz w:val="22"/>
          <w:szCs w:val="22"/>
        </w:rPr>
        <w:tab/>
      </w:r>
      <w:r>
        <w:rPr>
          <w:lang w:eastAsia="zh-CN"/>
        </w:rPr>
        <w:t>Interruptions during measurements on SCC</w:t>
      </w:r>
      <w:r>
        <w:tab/>
        <w:t>236</w:t>
      </w:r>
    </w:p>
    <w:p w14:paraId="02B861A4" w14:textId="77777777" w:rsidR="007059ED" w:rsidRDefault="007059ED">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236</w:t>
      </w:r>
    </w:p>
    <w:p w14:paraId="76868207" w14:textId="77777777" w:rsidR="007059ED" w:rsidRDefault="007059ED">
      <w:pPr>
        <w:pStyle w:val="TOC2"/>
        <w:rPr>
          <w:rFonts w:asciiTheme="minorHAnsi" w:eastAsiaTheme="minorEastAsia" w:hAnsiTheme="minorHAnsi" w:cstheme="minorBidi"/>
          <w:sz w:val="22"/>
          <w:szCs w:val="22"/>
        </w:rPr>
      </w:pPr>
      <w:r w:rsidRPr="00AE6739">
        <w:rPr>
          <w:rFonts w:cs="v4.2.0"/>
        </w:rPr>
        <w:t>7.13</w:t>
      </w:r>
      <w:r>
        <w:rPr>
          <w:rFonts w:asciiTheme="minorHAnsi" w:eastAsiaTheme="minorEastAsia" w:hAnsiTheme="minorHAnsi" w:cstheme="minorBidi"/>
          <w:sz w:val="22"/>
          <w:szCs w:val="22"/>
        </w:rPr>
        <w:tab/>
      </w:r>
      <w:r w:rsidRPr="00AE6739">
        <w:rPr>
          <w:rFonts w:cs="v4.2.0"/>
        </w:rPr>
        <w:t xml:space="preserve">Cell </w:t>
      </w:r>
      <w:r w:rsidRPr="00AE6739">
        <w:rPr>
          <w:rFonts w:cs="v4.2.0"/>
          <w:lang w:eastAsia="zh-CN"/>
        </w:rPr>
        <w:t xml:space="preserve">phase </w:t>
      </w:r>
      <w:r w:rsidRPr="00AE6739">
        <w:rPr>
          <w:rFonts w:cs="v4.2.0"/>
        </w:rPr>
        <w:t>synchronization accuracy</w:t>
      </w:r>
      <w:r w:rsidRPr="00AE6739">
        <w:rPr>
          <w:rFonts w:cs="v4.2.0"/>
          <w:lang w:eastAsia="zh-CN"/>
        </w:rPr>
        <w:t xml:space="preserve"> (</w:t>
      </w:r>
      <w:r w:rsidRPr="00AE6739">
        <w:rPr>
          <w:rFonts w:cs="v4.2.0"/>
        </w:rPr>
        <w:t>Synchronized mode of dual connectivity</w:t>
      </w:r>
      <w:r w:rsidRPr="00AE6739">
        <w:rPr>
          <w:rFonts w:cs="v4.2.0"/>
          <w:lang w:eastAsia="zh-CN"/>
        </w:rPr>
        <w:t>)</w:t>
      </w:r>
      <w:r>
        <w:tab/>
        <w:t>237</w:t>
      </w:r>
    </w:p>
    <w:p w14:paraId="21374241" w14:textId="77777777" w:rsidR="007059ED" w:rsidRDefault="007059ED">
      <w:pPr>
        <w:pStyle w:val="TOC3"/>
        <w:rPr>
          <w:rFonts w:asciiTheme="minorHAnsi" w:eastAsiaTheme="minorEastAsia" w:hAnsiTheme="minorHAnsi" w:cstheme="minorBidi"/>
          <w:sz w:val="22"/>
          <w:szCs w:val="22"/>
        </w:rPr>
      </w:pPr>
      <w:r w:rsidRPr="00AE6739">
        <w:rPr>
          <w:rFonts w:cs="v4.2.0"/>
        </w:rPr>
        <w:t>7.13.1</w:t>
      </w:r>
      <w:r>
        <w:rPr>
          <w:rFonts w:asciiTheme="minorHAnsi" w:eastAsiaTheme="minorEastAsia" w:hAnsiTheme="minorHAnsi" w:cstheme="minorBidi"/>
          <w:sz w:val="22"/>
          <w:szCs w:val="22"/>
        </w:rPr>
        <w:tab/>
      </w:r>
      <w:r w:rsidRPr="00AE6739">
        <w:rPr>
          <w:rFonts w:cs="v4.2.0"/>
        </w:rPr>
        <w:t>Definition</w:t>
      </w:r>
      <w:r>
        <w:tab/>
        <w:t>237</w:t>
      </w:r>
    </w:p>
    <w:p w14:paraId="5FF57DD2" w14:textId="77777777" w:rsidR="007059ED" w:rsidRDefault="007059ED">
      <w:pPr>
        <w:pStyle w:val="TOC3"/>
        <w:rPr>
          <w:rFonts w:asciiTheme="minorHAnsi" w:eastAsiaTheme="minorEastAsia" w:hAnsiTheme="minorHAnsi" w:cstheme="minorBidi"/>
          <w:sz w:val="22"/>
          <w:szCs w:val="22"/>
        </w:rPr>
      </w:pPr>
      <w:r w:rsidRPr="00AE6739">
        <w:rPr>
          <w:rFonts w:cs="v4.2.0"/>
        </w:rPr>
        <w:t>7.13.2</w:t>
      </w:r>
      <w:r>
        <w:rPr>
          <w:rFonts w:asciiTheme="minorHAnsi" w:eastAsiaTheme="minorEastAsia" w:hAnsiTheme="minorHAnsi" w:cstheme="minorBidi"/>
          <w:sz w:val="22"/>
          <w:szCs w:val="22"/>
        </w:rPr>
        <w:tab/>
      </w:r>
      <w:r w:rsidRPr="00AE6739">
        <w:rPr>
          <w:rFonts w:cs="v4.2.0"/>
        </w:rPr>
        <w:t>Minimum requirements</w:t>
      </w:r>
      <w:r>
        <w:tab/>
        <w:t>237</w:t>
      </w:r>
    </w:p>
    <w:p w14:paraId="67E8C2B2" w14:textId="77777777" w:rsidR="007059ED" w:rsidRDefault="007059ED">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237</w:t>
      </w:r>
    </w:p>
    <w:p w14:paraId="67820599" w14:textId="77777777" w:rsidR="007059ED" w:rsidRDefault="007059ED">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237</w:t>
      </w:r>
    </w:p>
    <w:p w14:paraId="021D9DBF" w14:textId="77777777" w:rsidR="007059ED" w:rsidRDefault="007059ED">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237</w:t>
      </w:r>
    </w:p>
    <w:p w14:paraId="45394FB9" w14:textId="77777777" w:rsidR="007059ED" w:rsidRDefault="007059ED">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238</w:t>
      </w:r>
    </w:p>
    <w:p w14:paraId="42B453E9" w14:textId="77777777" w:rsidR="007059ED" w:rsidRDefault="007059ED">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238</w:t>
      </w:r>
    </w:p>
    <w:p w14:paraId="1B03EB1D" w14:textId="77777777" w:rsidR="007059ED" w:rsidRDefault="007059ED">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238</w:t>
      </w:r>
    </w:p>
    <w:p w14:paraId="005F665F" w14:textId="77777777" w:rsidR="007059ED" w:rsidRDefault="007059ED">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238</w:t>
      </w:r>
    </w:p>
    <w:p w14:paraId="66E6EBC7" w14:textId="77777777" w:rsidR="007059ED" w:rsidRDefault="007059ED">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238</w:t>
      </w:r>
    </w:p>
    <w:p w14:paraId="43F02402" w14:textId="77777777" w:rsidR="007059ED" w:rsidRDefault="007059ED">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238</w:t>
      </w:r>
    </w:p>
    <w:p w14:paraId="6EA24C79" w14:textId="77777777" w:rsidR="007059ED" w:rsidRDefault="007059ED">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238</w:t>
      </w:r>
    </w:p>
    <w:p w14:paraId="635C9F70" w14:textId="77777777" w:rsidR="007059ED" w:rsidRDefault="007059ED">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238</w:t>
      </w:r>
    </w:p>
    <w:p w14:paraId="735D71A9" w14:textId="77777777" w:rsidR="007059ED" w:rsidRDefault="007059ED">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239</w:t>
      </w:r>
    </w:p>
    <w:p w14:paraId="62DE68C3" w14:textId="77777777" w:rsidR="007059ED" w:rsidRDefault="007059ED">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239</w:t>
      </w:r>
    </w:p>
    <w:p w14:paraId="0965F129" w14:textId="77777777" w:rsidR="007059ED" w:rsidRDefault="007059ED">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239</w:t>
      </w:r>
    </w:p>
    <w:p w14:paraId="26E17016" w14:textId="77777777" w:rsidR="007059ED" w:rsidRDefault="007059ED">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239</w:t>
      </w:r>
    </w:p>
    <w:p w14:paraId="3195CCB1" w14:textId="77777777" w:rsidR="007059ED" w:rsidRDefault="007059ED">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240</w:t>
      </w:r>
    </w:p>
    <w:p w14:paraId="5ADA6DD4" w14:textId="77777777" w:rsidR="007059ED" w:rsidRDefault="007059ED">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240</w:t>
      </w:r>
    </w:p>
    <w:p w14:paraId="08B43B74" w14:textId="77777777" w:rsidR="007059ED" w:rsidRDefault="007059ED">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240</w:t>
      </w:r>
    </w:p>
    <w:p w14:paraId="05599807" w14:textId="77777777" w:rsidR="007059ED" w:rsidRDefault="007059ED">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241</w:t>
      </w:r>
    </w:p>
    <w:p w14:paraId="5929F193" w14:textId="77777777" w:rsidR="007059ED" w:rsidRDefault="007059ED">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241</w:t>
      </w:r>
    </w:p>
    <w:p w14:paraId="3925749C" w14:textId="77777777" w:rsidR="007059ED" w:rsidRDefault="007059ED">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241</w:t>
      </w:r>
    </w:p>
    <w:p w14:paraId="6CF76733" w14:textId="77777777" w:rsidR="007059ED" w:rsidRDefault="007059ED">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241</w:t>
      </w:r>
    </w:p>
    <w:p w14:paraId="6A3F0A42" w14:textId="77777777" w:rsidR="007059ED" w:rsidRDefault="007059ED">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242</w:t>
      </w:r>
    </w:p>
    <w:p w14:paraId="0F797433" w14:textId="77777777" w:rsidR="007059ED" w:rsidRDefault="007059ED">
      <w:pPr>
        <w:pStyle w:val="TOC3"/>
        <w:rPr>
          <w:rFonts w:asciiTheme="minorHAnsi" w:eastAsiaTheme="minorEastAsia" w:hAnsiTheme="minorHAnsi" w:cstheme="minorBidi"/>
          <w:sz w:val="22"/>
          <w:szCs w:val="22"/>
        </w:rPr>
      </w:pPr>
      <w:r>
        <w:rPr>
          <w:lang w:eastAsia="sv-SE"/>
        </w:rPr>
        <w:t>7.16.6</w:t>
      </w:r>
      <w:r>
        <w:rPr>
          <w:rFonts w:asciiTheme="minorHAnsi" w:eastAsiaTheme="minorEastAsia" w:hAnsiTheme="minorHAnsi" w:cstheme="minorBidi"/>
          <w:sz w:val="22"/>
          <w:szCs w:val="22"/>
        </w:rPr>
        <w:tab/>
      </w:r>
      <w:r>
        <w:rPr>
          <w:lang w:eastAsia="sv-SE"/>
        </w:rPr>
        <w:t>ProSe operation under deactivated SCell</w:t>
      </w:r>
      <w:r>
        <w:tab/>
        <w:t>242</w:t>
      </w:r>
    </w:p>
    <w:p w14:paraId="416B836C" w14:textId="77777777" w:rsidR="007059ED" w:rsidRDefault="007059ED">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242</w:t>
      </w:r>
    </w:p>
    <w:p w14:paraId="549D973B" w14:textId="77777777" w:rsidR="007059ED" w:rsidRDefault="007059ED">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242</w:t>
      </w:r>
    </w:p>
    <w:p w14:paraId="3CBF99D6" w14:textId="77777777" w:rsidR="007059ED" w:rsidRDefault="007059ED">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243</w:t>
      </w:r>
    </w:p>
    <w:p w14:paraId="1D7D73B2" w14:textId="77777777" w:rsidR="007059ED" w:rsidRDefault="007059ED">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243</w:t>
      </w:r>
    </w:p>
    <w:p w14:paraId="70CC3C0B" w14:textId="77777777" w:rsidR="007059ED" w:rsidRDefault="007059ED">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243</w:t>
      </w:r>
    </w:p>
    <w:p w14:paraId="66285DAB" w14:textId="77777777" w:rsidR="007059ED" w:rsidRDefault="007059ED">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243</w:t>
      </w:r>
    </w:p>
    <w:p w14:paraId="359E43B6" w14:textId="77777777" w:rsidR="007059ED" w:rsidRDefault="007059ED">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243</w:t>
      </w:r>
    </w:p>
    <w:p w14:paraId="139867C0" w14:textId="77777777" w:rsidR="007059ED" w:rsidRDefault="007059ED">
      <w:pPr>
        <w:pStyle w:val="TOC3"/>
        <w:rPr>
          <w:rFonts w:asciiTheme="minorHAnsi" w:eastAsiaTheme="minorEastAsia" w:hAnsiTheme="minorHAnsi" w:cstheme="minorBidi"/>
          <w:sz w:val="22"/>
          <w:szCs w:val="22"/>
        </w:rPr>
      </w:pPr>
      <w:r w:rsidRPr="00AE6739">
        <w:rPr>
          <w:rFonts w:cs="v3.7.0"/>
        </w:rPr>
        <w:t>7.19.1</w:t>
      </w:r>
      <w:r>
        <w:rPr>
          <w:rFonts w:asciiTheme="minorHAnsi" w:eastAsiaTheme="minorEastAsia" w:hAnsiTheme="minorHAnsi" w:cstheme="minorBidi"/>
          <w:sz w:val="22"/>
          <w:szCs w:val="22"/>
        </w:rPr>
        <w:tab/>
      </w:r>
      <w:r w:rsidRPr="00AE6739">
        <w:rPr>
          <w:rFonts w:cs="v3.7.0"/>
        </w:rPr>
        <w:t>Introduction</w:t>
      </w:r>
      <w:r>
        <w:tab/>
        <w:t>243</w:t>
      </w:r>
    </w:p>
    <w:p w14:paraId="58D0E0ED" w14:textId="77777777" w:rsidR="007059ED" w:rsidRDefault="007059ED">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244</w:t>
      </w:r>
    </w:p>
    <w:p w14:paraId="6051DC6E" w14:textId="77777777" w:rsidR="007059ED" w:rsidRDefault="007059ED">
      <w:pPr>
        <w:pStyle w:val="TOC4"/>
        <w:rPr>
          <w:rFonts w:asciiTheme="minorHAnsi" w:eastAsiaTheme="minorEastAsia" w:hAnsiTheme="minorHAnsi" w:cstheme="minorBidi"/>
          <w:sz w:val="22"/>
          <w:szCs w:val="22"/>
        </w:rPr>
      </w:pPr>
      <w:r w:rsidRPr="00AE6739">
        <w:rPr>
          <w:rFonts w:eastAsia="?? ??"/>
        </w:rPr>
        <w:t>7.19.2.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245</w:t>
      </w:r>
    </w:p>
    <w:p w14:paraId="3F825D39" w14:textId="77777777" w:rsidR="007059ED" w:rsidRDefault="007059ED">
      <w:pPr>
        <w:pStyle w:val="TOC4"/>
        <w:rPr>
          <w:rFonts w:asciiTheme="minorHAnsi" w:eastAsiaTheme="minorEastAsia" w:hAnsiTheme="minorHAnsi" w:cstheme="minorBidi"/>
          <w:sz w:val="22"/>
          <w:szCs w:val="22"/>
        </w:rPr>
      </w:pPr>
      <w:r w:rsidRPr="00AE6739">
        <w:rPr>
          <w:rFonts w:eastAsia="?? ??"/>
        </w:rPr>
        <w:t>7.19.2.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245</w:t>
      </w:r>
    </w:p>
    <w:p w14:paraId="073F37D1" w14:textId="77777777" w:rsidR="007059ED" w:rsidRDefault="007059ED">
      <w:pPr>
        <w:pStyle w:val="TOC4"/>
        <w:rPr>
          <w:rFonts w:asciiTheme="minorHAnsi" w:eastAsiaTheme="minorEastAsia" w:hAnsiTheme="minorHAnsi" w:cstheme="minorBidi"/>
          <w:sz w:val="22"/>
          <w:szCs w:val="22"/>
        </w:rPr>
      </w:pPr>
      <w:r w:rsidRPr="00AE6739">
        <w:rPr>
          <w:rFonts w:eastAsia="?? ??"/>
        </w:rPr>
        <w:t>7.19.2.</w:t>
      </w:r>
      <w:r>
        <w:rPr>
          <w:lang w:eastAsia="zh-CN"/>
        </w:rPr>
        <w:t>3</w:t>
      </w:r>
      <w:r>
        <w:rPr>
          <w:rFonts w:asciiTheme="minorHAnsi" w:eastAsiaTheme="minorEastAsia" w:hAnsiTheme="minorHAnsi" w:cstheme="minorBidi"/>
          <w:sz w:val="22"/>
          <w:szCs w:val="22"/>
        </w:rPr>
        <w:tab/>
      </w:r>
      <w:r>
        <w:rPr>
          <w:lang w:eastAsia="zh-CN"/>
        </w:rPr>
        <w:t>Minimum requirement at transitions</w:t>
      </w:r>
      <w:r>
        <w:tab/>
        <w:t>247</w:t>
      </w:r>
    </w:p>
    <w:p w14:paraId="1F4CF3D1" w14:textId="77777777" w:rsidR="007059ED" w:rsidRDefault="007059ED">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247</w:t>
      </w:r>
    </w:p>
    <w:p w14:paraId="663256D1" w14:textId="77777777" w:rsidR="007059ED" w:rsidRDefault="007059ED">
      <w:pPr>
        <w:pStyle w:val="TOC4"/>
        <w:rPr>
          <w:rFonts w:asciiTheme="minorHAnsi" w:eastAsiaTheme="minorEastAsia" w:hAnsiTheme="minorHAnsi" w:cstheme="minorBidi"/>
          <w:sz w:val="22"/>
          <w:szCs w:val="22"/>
        </w:rPr>
      </w:pPr>
      <w:r w:rsidRPr="00AE6739">
        <w:rPr>
          <w:rFonts w:eastAsia="?? ??"/>
        </w:rPr>
        <w:t>7.19.</w:t>
      </w:r>
      <w:r>
        <w:rPr>
          <w:lang w:eastAsia="zh-CN"/>
        </w:rPr>
        <w:t>3</w:t>
      </w:r>
      <w:r w:rsidRPr="00AE6739">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247</w:t>
      </w:r>
    </w:p>
    <w:p w14:paraId="34396B1D" w14:textId="77777777" w:rsidR="007059ED" w:rsidRDefault="007059ED">
      <w:pPr>
        <w:pStyle w:val="TOC4"/>
        <w:rPr>
          <w:rFonts w:asciiTheme="minorHAnsi" w:eastAsiaTheme="minorEastAsia" w:hAnsiTheme="minorHAnsi" w:cstheme="minorBidi"/>
          <w:sz w:val="22"/>
          <w:szCs w:val="22"/>
        </w:rPr>
      </w:pPr>
      <w:r w:rsidRPr="00AE6739">
        <w:rPr>
          <w:rFonts w:eastAsia="?? ??"/>
        </w:rPr>
        <w:t>7.19.</w:t>
      </w:r>
      <w:r>
        <w:rPr>
          <w:lang w:eastAsia="zh-CN"/>
        </w:rPr>
        <w:t>3</w:t>
      </w:r>
      <w:r w:rsidRPr="00AE6739">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247</w:t>
      </w:r>
    </w:p>
    <w:p w14:paraId="19CF138D" w14:textId="77777777" w:rsidR="007059ED" w:rsidRDefault="007059ED">
      <w:pPr>
        <w:pStyle w:val="TOC4"/>
        <w:rPr>
          <w:rFonts w:asciiTheme="minorHAnsi" w:eastAsiaTheme="minorEastAsia" w:hAnsiTheme="minorHAnsi" w:cstheme="minorBidi"/>
          <w:sz w:val="22"/>
          <w:szCs w:val="22"/>
        </w:rPr>
      </w:pPr>
      <w:r w:rsidRPr="00AE6739">
        <w:rPr>
          <w:rFonts w:eastAsia="?? ??"/>
        </w:rPr>
        <w:t>7.19.3.</w:t>
      </w:r>
      <w:r>
        <w:rPr>
          <w:lang w:eastAsia="zh-CN"/>
        </w:rPr>
        <w:t>3</w:t>
      </w:r>
      <w:r>
        <w:rPr>
          <w:rFonts w:asciiTheme="minorHAnsi" w:eastAsiaTheme="minorEastAsia" w:hAnsiTheme="minorHAnsi" w:cstheme="minorBidi"/>
          <w:sz w:val="22"/>
          <w:szCs w:val="22"/>
        </w:rPr>
        <w:tab/>
      </w:r>
      <w:r>
        <w:rPr>
          <w:lang w:eastAsia="zh-CN"/>
        </w:rPr>
        <w:t>Minimum requirement at transitions</w:t>
      </w:r>
      <w:r>
        <w:tab/>
        <w:t>248</w:t>
      </w:r>
    </w:p>
    <w:p w14:paraId="382DBDCC" w14:textId="77777777" w:rsidR="007059ED" w:rsidRDefault="007059ED">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248</w:t>
      </w:r>
    </w:p>
    <w:p w14:paraId="4DD71014" w14:textId="77777777" w:rsidR="007059ED" w:rsidRDefault="007059ED">
      <w:pPr>
        <w:pStyle w:val="TOC4"/>
        <w:rPr>
          <w:rFonts w:asciiTheme="minorHAnsi" w:eastAsiaTheme="minorEastAsia" w:hAnsiTheme="minorHAnsi" w:cstheme="minorBidi"/>
          <w:sz w:val="22"/>
          <w:szCs w:val="22"/>
        </w:rPr>
      </w:pPr>
      <w:r w:rsidRPr="00AE6739">
        <w:rPr>
          <w:rFonts w:eastAsia="?? ??"/>
        </w:rPr>
        <w:t>7.19.4.</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249</w:t>
      </w:r>
    </w:p>
    <w:p w14:paraId="4E90A85B" w14:textId="77777777" w:rsidR="007059ED" w:rsidRDefault="007059ED">
      <w:pPr>
        <w:pStyle w:val="TOC4"/>
        <w:rPr>
          <w:rFonts w:asciiTheme="minorHAnsi" w:eastAsiaTheme="minorEastAsia" w:hAnsiTheme="minorHAnsi" w:cstheme="minorBidi"/>
          <w:sz w:val="22"/>
          <w:szCs w:val="22"/>
        </w:rPr>
      </w:pPr>
      <w:r w:rsidRPr="00AE6739">
        <w:rPr>
          <w:rFonts w:eastAsia="?? ??"/>
        </w:rPr>
        <w:t>7.19.4.</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250</w:t>
      </w:r>
    </w:p>
    <w:p w14:paraId="1E9783C7" w14:textId="77777777" w:rsidR="007059ED" w:rsidRDefault="007059ED">
      <w:pPr>
        <w:pStyle w:val="TOC4"/>
        <w:rPr>
          <w:rFonts w:asciiTheme="minorHAnsi" w:eastAsiaTheme="minorEastAsia" w:hAnsiTheme="minorHAnsi" w:cstheme="minorBidi"/>
          <w:sz w:val="22"/>
          <w:szCs w:val="22"/>
        </w:rPr>
      </w:pPr>
      <w:r w:rsidRPr="00AE6739">
        <w:rPr>
          <w:rFonts w:eastAsia="?? ??"/>
        </w:rPr>
        <w:t>7.19.4.3</w:t>
      </w:r>
      <w:r>
        <w:rPr>
          <w:rFonts w:asciiTheme="minorHAnsi" w:eastAsiaTheme="minorEastAsia" w:hAnsiTheme="minorHAnsi" w:cstheme="minorBidi"/>
          <w:sz w:val="22"/>
          <w:szCs w:val="22"/>
        </w:rPr>
        <w:tab/>
      </w:r>
      <w:r>
        <w:rPr>
          <w:lang w:eastAsia="zh-CN"/>
        </w:rPr>
        <w:t>Minimum requirement at transitions</w:t>
      </w:r>
      <w:r>
        <w:tab/>
        <w:t>251</w:t>
      </w:r>
    </w:p>
    <w:p w14:paraId="35A71F2B" w14:textId="77777777" w:rsidR="007059ED" w:rsidRDefault="007059ED">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252</w:t>
      </w:r>
    </w:p>
    <w:p w14:paraId="67637F19" w14:textId="77777777" w:rsidR="007059ED" w:rsidRDefault="007059ED">
      <w:pPr>
        <w:pStyle w:val="TOC4"/>
        <w:rPr>
          <w:rFonts w:asciiTheme="minorHAnsi" w:eastAsiaTheme="minorEastAsia" w:hAnsiTheme="minorHAnsi" w:cstheme="minorBidi"/>
          <w:sz w:val="22"/>
          <w:szCs w:val="22"/>
        </w:rPr>
      </w:pPr>
      <w:r w:rsidRPr="00AE6739">
        <w:rPr>
          <w:rFonts w:eastAsia="?? ??"/>
        </w:rPr>
        <w:t>7.19.</w:t>
      </w:r>
      <w:r>
        <w:rPr>
          <w:lang w:eastAsia="zh-CN"/>
        </w:rPr>
        <w:t>5</w:t>
      </w:r>
      <w:r w:rsidRPr="00AE6739">
        <w:rPr>
          <w:rFonts w:eastAsia="?? ??"/>
        </w:rPr>
        <w:t>.</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252</w:t>
      </w:r>
    </w:p>
    <w:p w14:paraId="6F0FD10C" w14:textId="77777777" w:rsidR="007059ED" w:rsidRDefault="007059ED">
      <w:pPr>
        <w:pStyle w:val="TOC4"/>
        <w:rPr>
          <w:rFonts w:asciiTheme="minorHAnsi" w:eastAsiaTheme="minorEastAsia" w:hAnsiTheme="minorHAnsi" w:cstheme="minorBidi"/>
          <w:sz w:val="22"/>
          <w:szCs w:val="22"/>
        </w:rPr>
      </w:pPr>
      <w:r w:rsidRPr="00AE6739">
        <w:rPr>
          <w:rFonts w:eastAsia="?? ??"/>
        </w:rPr>
        <w:t>7.19.</w:t>
      </w:r>
      <w:r>
        <w:rPr>
          <w:lang w:eastAsia="zh-CN"/>
        </w:rPr>
        <w:t>5</w:t>
      </w:r>
      <w:r w:rsidRPr="00AE6739">
        <w:rPr>
          <w:rFonts w:eastAsia="?? ??"/>
        </w:rPr>
        <w:t>.</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252</w:t>
      </w:r>
    </w:p>
    <w:p w14:paraId="4CD3B9F0" w14:textId="77777777" w:rsidR="007059ED" w:rsidRDefault="007059ED">
      <w:pPr>
        <w:pStyle w:val="TOC4"/>
        <w:rPr>
          <w:rFonts w:asciiTheme="minorHAnsi" w:eastAsiaTheme="minorEastAsia" w:hAnsiTheme="minorHAnsi" w:cstheme="minorBidi"/>
          <w:sz w:val="22"/>
          <w:szCs w:val="22"/>
        </w:rPr>
      </w:pPr>
      <w:r w:rsidRPr="00AE6739">
        <w:rPr>
          <w:rFonts w:eastAsia="?? ??"/>
        </w:rPr>
        <w:t>7.19.5.</w:t>
      </w:r>
      <w:r>
        <w:rPr>
          <w:lang w:eastAsia="zh-CN"/>
        </w:rPr>
        <w:t>3</w:t>
      </w:r>
      <w:r>
        <w:rPr>
          <w:rFonts w:asciiTheme="minorHAnsi" w:eastAsiaTheme="minorEastAsia" w:hAnsiTheme="minorHAnsi" w:cstheme="minorBidi"/>
          <w:sz w:val="22"/>
          <w:szCs w:val="22"/>
        </w:rPr>
        <w:tab/>
      </w:r>
      <w:r>
        <w:rPr>
          <w:lang w:eastAsia="zh-CN"/>
        </w:rPr>
        <w:t>Minimum requirement at transitions</w:t>
      </w:r>
      <w:r>
        <w:tab/>
        <w:t>253</w:t>
      </w:r>
    </w:p>
    <w:p w14:paraId="7190FA56" w14:textId="77777777" w:rsidR="007059ED" w:rsidRDefault="007059ED">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253</w:t>
      </w:r>
    </w:p>
    <w:p w14:paraId="61E0A063" w14:textId="77777777" w:rsidR="007059ED" w:rsidRDefault="007059ED">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253</w:t>
      </w:r>
    </w:p>
    <w:p w14:paraId="0175EC95" w14:textId="77777777" w:rsidR="007059ED" w:rsidRDefault="007059ED">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253</w:t>
      </w:r>
    </w:p>
    <w:p w14:paraId="2401B1D9" w14:textId="77777777" w:rsidR="007059ED" w:rsidRDefault="007059ED">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254</w:t>
      </w:r>
    </w:p>
    <w:p w14:paraId="7010A1A1" w14:textId="77777777" w:rsidR="007059ED" w:rsidRDefault="007059ED">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254</w:t>
      </w:r>
    </w:p>
    <w:p w14:paraId="491593FD" w14:textId="77777777" w:rsidR="007059ED" w:rsidRDefault="007059ED">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254</w:t>
      </w:r>
    </w:p>
    <w:p w14:paraId="5BDB21C2" w14:textId="77777777" w:rsidR="007059ED" w:rsidRDefault="007059ED">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254</w:t>
      </w:r>
    </w:p>
    <w:p w14:paraId="00AAE8F2" w14:textId="77777777" w:rsidR="007059ED" w:rsidRDefault="007059ED">
      <w:pPr>
        <w:pStyle w:val="TOC3"/>
        <w:rPr>
          <w:rFonts w:asciiTheme="minorHAnsi" w:eastAsiaTheme="minorEastAsia" w:hAnsiTheme="minorHAnsi" w:cstheme="minorBidi"/>
          <w:sz w:val="22"/>
          <w:szCs w:val="22"/>
        </w:rPr>
      </w:pPr>
      <w:r>
        <w:rPr>
          <w:lang w:eastAsia="zh-CN"/>
        </w:rPr>
        <w:t>7.22.1</w:t>
      </w:r>
      <w:r>
        <w:rPr>
          <w:rFonts w:asciiTheme="minorHAnsi" w:eastAsiaTheme="minorEastAsia" w:hAnsiTheme="minorHAnsi" w:cstheme="minorBidi"/>
          <w:sz w:val="22"/>
          <w:szCs w:val="22"/>
        </w:rPr>
        <w:tab/>
      </w:r>
      <w:r>
        <w:rPr>
          <w:lang w:eastAsia="zh-CN"/>
        </w:rPr>
        <w:t>Introduction</w:t>
      </w:r>
      <w:r>
        <w:tab/>
        <w:t>254</w:t>
      </w:r>
    </w:p>
    <w:p w14:paraId="37B73ABF" w14:textId="77777777" w:rsidR="007059ED" w:rsidRDefault="007059ED">
      <w:pPr>
        <w:pStyle w:val="TOC3"/>
        <w:rPr>
          <w:rFonts w:asciiTheme="minorHAnsi" w:eastAsiaTheme="minorEastAsia" w:hAnsiTheme="minorHAnsi" w:cstheme="minorBidi"/>
          <w:sz w:val="22"/>
          <w:szCs w:val="22"/>
        </w:rPr>
      </w:pPr>
      <w:r>
        <w:rPr>
          <w:lang w:eastAsia="zh-CN"/>
        </w:rPr>
        <w:t>7.22.2</w:t>
      </w:r>
      <w:r>
        <w:rPr>
          <w:rFonts w:asciiTheme="minorHAnsi" w:eastAsiaTheme="minorEastAsia" w:hAnsiTheme="minorHAnsi" w:cstheme="minorBidi"/>
          <w:sz w:val="22"/>
          <w:szCs w:val="22"/>
        </w:rPr>
        <w:tab/>
      </w:r>
      <w:r>
        <w:rPr>
          <w:lang w:eastAsia="zh-CN"/>
        </w:rPr>
        <w:t>Requirements</w:t>
      </w:r>
      <w:r>
        <w:tab/>
        <w:t>254</w:t>
      </w:r>
    </w:p>
    <w:p w14:paraId="0B557906" w14:textId="77777777" w:rsidR="007059ED" w:rsidRDefault="007059ED">
      <w:pPr>
        <w:pStyle w:val="TOC4"/>
        <w:rPr>
          <w:rFonts w:asciiTheme="minorHAnsi" w:eastAsiaTheme="minorEastAsia" w:hAnsiTheme="minorHAnsi" w:cstheme="minorBidi"/>
          <w:sz w:val="22"/>
          <w:szCs w:val="22"/>
        </w:rPr>
      </w:pPr>
      <w:r w:rsidRPr="00AE6739">
        <w:rPr>
          <w:rFonts w:eastAsia="?? ??"/>
          <w:lang w:eastAsia="zh-CN"/>
        </w:rPr>
        <w:t>7.22.2.1</w:t>
      </w:r>
      <w:r>
        <w:rPr>
          <w:rFonts w:asciiTheme="minorHAnsi" w:eastAsiaTheme="minorEastAsia" w:hAnsiTheme="minorHAnsi" w:cstheme="minorBidi"/>
          <w:sz w:val="22"/>
          <w:szCs w:val="22"/>
        </w:rPr>
        <w:tab/>
      </w:r>
      <w:r w:rsidRPr="00AE6739">
        <w:rPr>
          <w:rFonts w:eastAsia="?? ??"/>
          <w:lang w:eastAsia="zh-CN"/>
        </w:rPr>
        <w:t>Timing Advance adjustment delay</w:t>
      </w:r>
      <w:r>
        <w:tab/>
        <w:t>254</w:t>
      </w:r>
    </w:p>
    <w:p w14:paraId="69108CA1" w14:textId="77777777" w:rsidR="007059ED" w:rsidRDefault="007059ED">
      <w:pPr>
        <w:pStyle w:val="TOC4"/>
        <w:rPr>
          <w:rFonts w:asciiTheme="minorHAnsi" w:eastAsiaTheme="minorEastAsia" w:hAnsiTheme="minorHAnsi" w:cstheme="minorBidi"/>
          <w:sz w:val="22"/>
          <w:szCs w:val="22"/>
        </w:rPr>
      </w:pPr>
      <w:r>
        <w:rPr>
          <w:lang w:eastAsia="zh-CN"/>
        </w:rPr>
        <w:t>7.22.2.2</w:t>
      </w:r>
      <w:r>
        <w:rPr>
          <w:rFonts w:asciiTheme="minorHAnsi" w:eastAsiaTheme="minorEastAsia" w:hAnsiTheme="minorHAnsi" w:cstheme="minorBidi"/>
          <w:sz w:val="22"/>
          <w:szCs w:val="22"/>
        </w:rPr>
        <w:tab/>
      </w:r>
      <w:r>
        <w:rPr>
          <w:lang w:eastAsia="zh-CN"/>
        </w:rPr>
        <w:t>Timing Advance adjustment accuracy</w:t>
      </w:r>
      <w:r>
        <w:tab/>
        <w:t>255</w:t>
      </w:r>
    </w:p>
    <w:p w14:paraId="3AEFF832" w14:textId="77777777" w:rsidR="007059ED" w:rsidRDefault="007059ED">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255</w:t>
      </w:r>
    </w:p>
    <w:p w14:paraId="23116BBC" w14:textId="77777777" w:rsidR="007059ED" w:rsidRDefault="007059ED">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255</w:t>
      </w:r>
    </w:p>
    <w:p w14:paraId="6E5ECF67" w14:textId="77777777" w:rsidR="007059ED" w:rsidRDefault="007059ED">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255</w:t>
      </w:r>
    </w:p>
    <w:p w14:paraId="4647A6E4" w14:textId="77777777" w:rsidR="007059ED" w:rsidRDefault="007059ED">
      <w:pPr>
        <w:pStyle w:val="TOC4"/>
        <w:rPr>
          <w:rFonts w:asciiTheme="minorHAnsi" w:eastAsiaTheme="minorEastAsia" w:hAnsiTheme="minorHAnsi" w:cstheme="minorBidi"/>
          <w:sz w:val="22"/>
          <w:szCs w:val="22"/>
        </w:rPr>
      </w:pPr>
      <w:r w:rsidRPr="00AE6739">
        <w:rPr>
          <w:rFonts w:eastAsia="?? ??"/>
        </w:rPr>
        <w:t>7.23.2.</w:t>
      </w:r>
      <w:r>
        <w:rPr>
          <w:lang w:eastAsia="zh-CN"/>
        </w:rPr>
        <w:t>1</w:t>
      </w:r>
      <w:r>
        <w:rPr>
          <w:rFonts w:asciiTheme="minorHAnsi" w:eastAsiaTheme="minorEastAsia" w:hAnsiTheme="minorHAnsi" w:cstheme="minorBidi"/>
          <w:sz w:val="22"/>
          <w:szCs w:val="22"/>
        </w:rPr>
        <w:tab/>
      </w:r>
      <w:r>
        <w:rPr>
          <w:lang w:eastAsia="zh-CN"/>
        </w:rPr>
        <w:t>Minimum requirement when no DRX is used</w:t>
      </w:r>
      <w:r>
        <w:tab/>
        <w:t>255</w:t>
      </w:r>
    </w:p>
    <w:p w14:paraId="45DA5810" w14:textId="77777777" w:rsidR="007059ED" w:rsidRDefault="007059ED">
      <w:pPr>
        <w:pStyle w:val="TOC4"/>
        <w:rPr>
          <w:rFonts w:asciiTheme="minorHAnsi" w:eastAsiaTheme="minorEastAsia" w:hAnsiTheme="minorHAnsi" w:cstheme="minorBidi"/>
          <w:sz w:val="22"/>
          <w:szCs w:val="22"/>
        </w:rPr>
      </w:pPr>
      <w:r w:rsidRPr="00AE6739">
        <w:rPr>
          <w:rFonts w:eastAsia="?? ??"/>
        </w:rPr>
        <w:t>7.23.2.</w:t>
      </w:r>
      <w:r>
        <w:rPr>
          <w:lang w:eastAsia="zh-CN"/>
        </w:rPr>
        <w:t>2</w:t>
      </w:r>
      <w:r>
        <w:rPr>
          <w:rFonts w:asciiTheme="minorHAnsi" w:eastAsiaTheme="minorEastAsia" w:hAnsiTheme="minorHAnsi" w:cstheme="minorBidi"/>
          <w:sz w:val="22"/>
          <w:szCs w:val="22"/>
        </w:rPr>
        <w:tab/>
      </w:r>
      <w:r>
        <w:rPr>
          <w:lang w:eastAsia="zh-CN"/>
        </w:rPr>
        <w:t>Minimum requirement when DRX is used</w:t>
      </w:r>
      <w:r>
        <w:tab/>
        <w:t>256</w:t>
      </w:r>
    </w:p>
    <w:p w14:paraId="6471327B" w14:textId="77777777" w:rsidR="007059ED" w:rsidRDefault="007059ED">
      <w:pPr>
        <w:pStyle w:val="TOC4"/>
        <w:rPr>
          <w:rFonts w:asciiTheme="minorHAnsi" w:eastAsiaTheme="minorEastAsia" w:hAnsiTheme="minorHAnsi" w:cstheme="minorBidi"/>
          <w:sz w:val="22"/>
          <w:szCs w:val="22"/>
        </w:rPr>
      </w:pPr>
      <w:r w:rsidRPr="00AE6739">
        <w:rPr>
          <w:rFonts w:eastAsia="?? ??"/>
        </w:rPr>
        <w:t>7.23.2.</w:t>
      </w:r>
      <w:r>
        <w:rPr>
          <w:lang w:eastAsia="zh-CN"/>
        </w:rPr>
        <w:t>3</w:t>
      </w:r>
      <w:r>
        <w:rPr>
          <w:rFonts w:asciiTheme="minorHAnsi" w:eastAsiaTheme="minorEastAsia" w:hAnsiTheme="minorHAnsi" w:cstheme="minorBidi"/>
          <w:sz w:val="22"/>
          <w:szCs w:val="22"/>
        </w:rPr>
        <w:tab/>
      </w:r>
      <w:r>
        <w:rPr>
          <w:lang w:eastAsia="zh-CN"/>
        </w:rPr>
        <w:t>Minimum requirement at transitions</w:t>
      </w:r>
      <w:r>
        <w:tab/>
        <w:t>256</w:t>
      </w:r>
    </w:p>
    <w:p w14:paraId="65AA7C43" w14:textId="77777777" w:rsidR="007059ED" w:rsidRDefault="007059ED">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257</w:t>
      </w:r>
    </w:p>
    <w:p w14:paraId="586DFF8A" w14:textId="77777777" w:rsidR="007059ED" w:rsidRDefault="007059ED">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257</w:t>
      </w:r>
    </w:p>
    <w:p w14:paraId="0EF12BE0" w14:textId="77777777" w:rsidR="007059ED" w:rsidRDefault="007059ED">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257</w:t>
      </w:r>
    </w:p>
    <w:p w14:paraId="552CE293" w14:textId="77777777" w:rsidR="007059ED" w:rsidRDefault="007059ED">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258</w:t>
      </w:r>
    </w:p>
    <w:p w14:paraId="35FD1611" w14:textId="77777777" w:rsidR="007059ED" w:rsidRDefault="007059ED">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258</w:t>
      </w:r>
    </w:p>
    <w:p w14:paraId="49445CE5" w14:textId="77777777" w:rsidR="007059ED" w:rsidRDefault="007059ED">
      <w:pPr>
        <w:pStyle w:val="TOC3"/>
        <w:rPr>
          <w:rFonts w:asciiTheme="minorHAnsi" w:eastAsiaTheme="minorEastAsia" w:hAnsiTheme="minorHAnsi" w:cstheme="minorBidi"/>
          <w:sz w:val="22"/>
          <w:szCs w:val="22"/>
        </w:rPr>
      </w:pPr>
      <w:r w:rsidRPr="00AE6739">
        <w:rPr>
          <w:rFonts w:cs="v4.2.0"/>
        </w:rPr>
        <w:t>7.</w:t>
      </w:r>
      <w:r w:rsidRPr="00AE6739">
        <w:rPr>
          <w:rFonts w:cs="v4.2.0"/>
          <w:lang w:eastAsia="zh-CN"/>
        </w:rPr>
        <w:t>25</w:t>
      </w:r>
      <w:r w:rsidRPr="00AE6739">
        <w:rPr>
          <w:rFonts w:cs="v4.2.0"/>
        </w:rPr>
        <w:t>.2</w:t>
      </w:r>
      <w:r>
        <w:rPr>
          <w:rFonts w:asciiTheme="minorHAnsi" w:eastAsiaTheme="minorEastAsia" w:hAnsiTheme="minorHAnsi" w:cstheme="minorBidi"/>
          <w:sz w:val="22"/>
          <w:szCs w:val="22"/>
        </w:rPr>
        <w:tab/>
      </w:r>
      <w:r w:rsidRPr="00AE6739">
        <w:rPr>
          <w:rFonts w:cs="v4.2.0"/>
        </w:rPr>
        <w:t>Minimum requirements</w:t>
      </w:r>
      <w:r>
        <w:tab/>
        <w:t>258</w:t>
      </w:r>
    </w:p>
    <w:p w14:paraId="5EACAB69" w14:textId="77777777" w:rsidR="007059ED" w:rsidRDefault="007059ED">
      <w:pPr>
        <w:pStyle w:val="TOC2"/>
        <w:rPr>
          <w:rFonts w:asciiTheme="minorHAnsi" w:eastAsiaTheme="minorEastAsia" w:hAnsiTheme="minorHAnsi" w:cstheme="minorBidi"/>
          <w:sz w:val="22"/>
          <w:szCs w:val="22"/>
        </w:rPr>
      </w:pPr>
      <w:r>
        <w:rPr>
          <w:lang w:eastAsia="sv-SE"/>
        </w:rPr>
        <w:t>7.26</w:t>
      </w:r>
      <w:r>
        <w:rPr>
          <w:rFonts w:asciiTheme="minorHAnsi" w:eastAsiaTheme="minorEastAsia" w:hAnsiTheme="minorHAnsi" w:cstheme="minorBidi"/>
          <w:sz w:val="22"/>
          <w:szCs w:val="22"/>
        </w:rPr>
        <w:tab/>
      </w:r>
      <w:r>
        <w:rPr>
          <w:lang w:eastAsia="sv-SE"/>
        </w:rPr>
        <w:t>UE transmit timing for Category M2</w:t>
      </w:r>
      <w:r>
        <w:tab/>
        <w:t>258</w:t>
      </w:r>
    </w:p>
    <w:p w14:paraId="2138BC67" w14:textId="77777777" w:rsidR="007059ED" w:rsidRDefault="007059ED">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258</w:t>
      </w:r>
    </w:p>
    <w:p w14:paraId="18A08C6B" w14:textId="77777777" w:rsidR="007059ED" w:rsidRDefault="007059ED">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258</w:t>
      </w:r>
    </w:p>
    <w:p w14:paraId="6237A5E8" w14:textId="77777777" w:rsidR="007059ED" w:rsidRDefault="007059ED">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259</w:t>
      </w:r>
    </w:p>
    <w:p w14:paraId="0BE4A899" w14:textId="77777777" w:rsidR="007059ED" w:rsidRDefault="007059ED">
      <w:pPr>
        <w:pStyle w:val="TOC3"/>
        <w:rPr>
          <w:rFonts w:asciiTheme="minorHAnsi" w:eastAsiaTheme="minorEastAsia" w:hAnsiTheme="minorHAnsi" w:cstheme="minorBidi"/>
          <w:sz w:val="22"/>
          <w:szCs w:val="22"/>
        </w:rPr>
      </w:pPr>
      <w:r w:rsidRPr="00AE6739">
        <w:rPr>
          <w:rFonts w:cs="v3.7.0"/>
        </w:rPr>
        <w:t>7.</w:t>
      </w:r>
      <w:r w:rsidRPr="00AE6739">
        <w:rPr>
          <w:rFonts w:cs="v3.7.0"/>
          <w:lang w:eastAsia="zh-CN"/>
        </w:rPr>
        <w:t>27</w:t>
      </w:r>
      <w:r w:rsidRPr="00AE6739">
        <w:rPr>
          <w:rFonts w:cs="v3.7.0"/>
        </w:rPr>
        <w:t>.1</w:t>
      </w:r>
      <w:r>
        <w:rPr>
          <w:rFonts w:asciiTheme="minorHAnsi" w:eastAsiaTheme="minorEastAsia" w:hAnsiTheme="minorHAnsi" w:cstheme="minorBidi"/>
          <w:sz w:val="22"/>
          <w:szCs w:val="22"/>
        </w:rPr>
        <w:tab/>
      </w:r>
      <w:r w:rsidRPr="00AE6739">
        <w:rPr>
          <w:rFonts w:cs="v3.7.0"/>
        </w:rPr>
        <w:t>Introduction</w:t>
      </w:r>
      <w:r>
        <w:tab/>
        <w:t>259</w:t>
      </w:r>
    </w:p>
    <w:p w14:paraId="5E24BDF6" w14:textId="77777777" w:rsidR="007059ED" w:rsidRDefault="007059ED">
      <w:pPr>
        <w:pStyle w:val="TOC3"/>
        <w:rPr>
          <w:rFonts w:asciiTheme="minorHAnsi" w:eastAsiaTheme="minorEastAsia" w:hAnsiTheme="minorHAnsi" w:cstheme="minorBidi"/>
          <w:sz w:val="22"/>
          <w:szCs w:val="22"/>
        </w:rPr>
      </w:pPr>
      <w:r w:rsidRPr="00AE6739">
        <w:rPr>
          <w:rFonts w:cs="v3.7.0"/>
        </w:rPr>
        <w:t>7.</w:t>
      </w:r>
      <w:r w:rsidRPr="00AE6739">
        <w:rPr>
          <w:rFonts w:cs="v3.7.0"/>
          <w:lang w:eastAsia="zh-CN"/>
        </w:rPr>
        <w:t>27</w:t>
      </w:r>
      <w:r w:rsidRPr="00AE6739">
        <w:rPr>
          <w:rFonts w:cs="v3.7.0"/>
        </w:rPr>
        <w:t>.2</w:t>
      </w:r>
      <w:r>
        <w:rPr>
          <w:rFonts w:asciiTheme="minorHAnsi" w:eastAsiaTheme="minorEastAsia" w:hAnsiTheme="minorHAnsi" w:cstheme="minorBidi"/>
          <w:sz w:val="22"/>
          <w:szCs w:val="22"/>
        </w:rPr>
        <w:tab/>
      </w:r>
      <w:r w:rsidRPr="00AE6739">
        <w:rPr>
          <w:rFonts w:cs="v3.7.0"/>
        </w:rPr>
        <w:t>Requirements</w:t>
      </w:r>
      <w:r>
        <w:tab/>
        <w:t>259</w:t>
      </w:r>
    </w:p>
    <w:p w14:paraId="4298720A" w14:textId="77777777" w:rsidR="007059ED" w:rsidRDefault="007059ED">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259</w:t>
      </w:r>
    </w:p>
    <w:p w14:paraId="6D5BC425" w14:textId="77777777" w:rsidR="007059ED" w:rsidRDefault="007059ED">
      <w:pPr>
        <w:pStyle w:val="TOC3"/>
        <w:rPr>
          <w:rFonts w:asciiTheme="minorHAnsi" w:eastAsiaTheme="minorEastAsia" w:hAnsiTheme="minorHAnsi" w:cstheme="minorBidi"/>
          <w:sz w:val="22"/>
          <w:szCs w:val="22"/>
        </w:rPr>
      </w:pPr>
      <w:r w:rsidRPr="00AE6739">
        <w:rPr>
          <w:rFonts w:cs="v3.7.0"/>
        </w:rPr>
        <w:t>7.28.1</w:t>
      </w:r>
      <w:r>
        <w:rPr>
          <w:rFonts w:asciiTheme="minorHAnsi" w:eastAsiaTheme="minorEastAsia" w:hAnsiTheme="minorHAnsi" w:cstheme="minorBidi"/>
          <w:sz w:val="22"/>
          <w:szCs w:val="22"/>
        </w:rPr>
        <w:tab/>
      </w:r>
      <w:r w:rsidRPr="00AE6739">
        <w:rPr>
          <w:rFonts w:cs="v3.7.0"/>
        </w:rPr>
        <w:t>Introduction</w:t>
      </w:r>
      <w:r>
        <w:tab/>
        <w:t>259</w:t>
      </w:r>
    </w:p>
    <w:p w14:paraId="7480A976" w14:textId="77777777" w:rsidR="007059ED" w:rsidRDefault="007059ED">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259</w:t>
      </w:r>
    </w:p>
    <w:p w14:paraId="06F214F9" w14:textId="77777777" w:rsidR="007059ED" w:rsidRDefault="007059ED">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259</w:t>
      </w:r>
    </w:p>
    <w:p w14:paraId="101B46BD" w14:textId="77777777" w:rsidR="007059ED" w:rsidRDefault="007059ED">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259</w:t>
      </w:r>
    </w:p>
    <w:p w14:paraId="01756F92" w14:textId="77777777" w:rsidR="007059ED" w:rsidRDefault="007059ED">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259</w:t>
      </w:r>
    </w:p>
    <w:p w14:paraId="1145DC47" w14:textId="77777777" w:rsidR="007059ED" w:rsidRDefault="007059ED">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259</w:t>
      </w:r>
    </w:p>
    <w:p w14:paraId="40205806" w14:textId="77777777" w:rsidR="007059ED" w:rsidRDefault="007059ED">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259</w:t>
      </w:r>
    </w:p>
    <w:p w14:paraId="33DDC76B" w14:textId="77777777" w:rsidR="007059ED" w:rsidRDefault="007059ED">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259</w:t>
      </w:r>
    </w:p>
    <w:p w14:paraId="5E381EF3" w14:textId="77777777" w:rsidR="007059ED" w:rsidRDefault="007059ED">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260</w:t>
      </w:r>
    </w:p>
    <w:p w14:paraId="2A082A45" w14:textId="77777777" w:rsidR="007059ED" w:rsidRDefault="007059ED">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260</w:t>
      </w:r>
    </w:p>
    <w:p w14:paraId="164A5251" w14:textId="77777777" w:rsidR="007059ED" w:rsidRDefault="007059ED">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260</w:t>
      </w:r>
    </w:p>
    <w:p w14:paraId="3C449836" w14:textId="77777777" w:rsidR="007059ED" w:rsidRDefault="007059ED">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261</w:t>
      </w:r>
    </w:p>
    <w:p w14:paraId="2E901E98" w14:textId="77777777" w:rsidR="007059ED" w:rsidRDefault="007059ED">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261</w:t>
      </w:r>
    </w:p>
    <w:p w14:paraId="69F271ED" w14:textId="77777777" w:rsidR="007059ED" w:rsidRDefault="007059ED">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261</w:t>
      </w:r>
    </w:p>
    <w:p w14:paraId="15098098" w14:textId="77777777" w:rsidR="007059ED" w:rsidRDefault="007059ED">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261</w:t>
      </w:r>
    </w:p>
    <w:p w14:paraId="2897057C" w14:textId="77777777" w:rsidR="007059ED" w:rsidRDefault="007059ED">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261</w:t>
      </w:r>
    </w:p>
    <w:p w14:paraId="44BA3DB7" w14:textId="77777777" w:rsidR="007059ED" w:rsidRDefault="007059ED">
      <w:pPr>
        <w:pStyle w:val="TOC4"/>
        <w:rPr>
          <w:rFonts w:asciiTheme="minorHAnsi" w:eastAsiaTheme="minorEastAsia" w:hAnsiTheme="minorHAnsi" w:cstheme="minorBidi"/>
          <w:sz w:val="22"/>
          <w:szCs w:val="22"/>
        </w:rPr>
      </w:pPr>
      <w:r>
        <w:rPr>
          <w:lang w:eastAsia="zh-CN"/>
        </w:rPr>
        <w:t>7.32</w:t>
      </w:r>
      <w:r>
        <w:t>.2.2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261</w:t>
      </w:r>
    </w:p>
    <w:p w14:paraId="37DE5CE3" w14:textId="77777777" w:rsidR="007059ED" w:rsidRDefault="007059ED">
      <w:pPr>
        <w:pStyle w:val="TOC4"/>
        <w:rPr>
          <w:rFonts w:asciiTheme="minorHAnsi" w:eastAsiaTheme="minorEastAsia" w:hAnsiTheme="minorHAnsi" w:cstheme="minorBidi"/>
          <w:sz w:val="22"/>
          <w:szCs w:val="22"/>
        </w:rPr>
      </w:pPr>
      <w:r>
        <w:rPr>
          <w:lang w:eastAsia="zh-CN"/>
        </w:rPr>
        <w:t>7.32.2.3</w:t>
      </w:r>
      <w:r>
        <w:rPr>
          <w:rFonts w:asciiTheme="minorHAnsi" w:eastAsiaTheme="minorEastAsia" w:hAnsiTheme="minorHAnsi" w:cstheme="minorBidi"/>
          <w:sz w:val="22"/>
          <w:szCs w:val="22"/>
        </w:rPr>
        <w:tab/>
      </w:r>
      <w:r>
        <w:rPr>
          <w:lang w:eastAsia="zh-CN"/>
        </w:rPr>
        <w:t>Interruptions at transitions from non-DRX to DRX</w:t>
      </w:r>
      <w:r>
        <w:tab/>
        <w:t>262</w:t>
      </w:r>
    </w:p>
    <w:p w14:paraId="689E4E46" w14:textId="77777777" w:rsidR="007059ED" w:rsidRDefault="007059ED">
      <w:pPr>
        <w:pStyle w:val="TOC4"/>
        <w:rPr>
          <w:rFonts w:asciiTheme="minorHAnsi" w:eastAsiaTheme="minorEastAsia" w:hAnsiTheme="minorHAnsi" w:cstheme="minorBidi"/>
          <w:sz w:val="22"/>
          <w:szCs w:val="22"/>
        </w:rPr>
      </w:pPr>
      <w:r>
        <w:rPr>
          <w:lang w:eastAsia="zh-CN"/>
        </w:rPr>
        <w:t>7.32.2.4</w:t>
      </w:r>
      <w:r>
        <w:rPr>
          <w:rFonts w:asciiTheme="minorHAnsi" w:eastAsiaTheme="minorEastAsia" w:hAnsiTheme="minorHAnsi" w:cstheme="minorBidi"/>
          <w:sz w:val="22"/>
          <w:szCs w:val="22"/>
        </w:rPr>
        <w:tab/>
      </w:r>
      <w:r>
        <w:rPr>
          <w:lang w:eastAsia="zh-CN"/>
        </w:rPr>
        <w:t>Interruptions at SCell addition/release</w:t>
      </w:r>
      <w:r>
        <w:tab/>
        <w:t>262</w:t>
      </w:r>
    </w:p>
    <w:p w14:paraId="1C2DBD28" w14:textId="77777777" w:rsidR="007059ED" w:rsidRDefault="007059ED">
      <w:pPr>
        <w:pStyle w:val="TOC4"/>
        <w:rPr>
          <w:rFonts w:asciiTheme="minorHAnsi" w:eastAsiaTheme="minorEastAsia" w:hAnsiTheme="minorHAnsi" w:cstheme="minorBidi"/>
          <w:sz w:val="22"/>
          <w:szCs w:val="22"/>
        </w:rPr>
      </w:pPr>
      <w:r>
        <w:rPr>
          <w:lang w:eastAsia="zh-CN"/>
        </w:rPr>
        <w:t>7.32.2.5</w:t>
      </w:r>
      <w:r>
        <w:rPr>
          <w:rFonts w:asciiTheme="minorHAnsi" w:eastAsiaTheme="minorEastAsia" w:hAnsiTheme="minorHAnsi" w:cstheme="minorBidi"/>
          <w:sz w:val="22"/>
          <w:szCs w:val="22"/>
        </w:rPr>
        <w:tab/>
      </w:r>
      <w:r>
        <w:rPr>
          <w:lang w:eastAsia="zh-CN"/>
        </w:rPr>
        <w:t>Interruptions at SCell activation/deactivation</w:t>
      </w:r>
      <w:r>
        <w:tab/>
        <w:t>262</w:t>
      </w:r>
    </w:p>
    <w:p w14:paraId="21BE6653" w14:textId="77777777" w:rsidR="007059ED" w:rsidRDefault="007059ED">
      <w:pPr>
        <w:pStyle w:val="TOC4"/>
        <w:rPr>
          <w:rFonts w:asciiTheme="minorHAnsi" w:eastAsiaTheme="minorEastAsia" w:hAnsiTheme="minorHAnsi" w:cstheme="minorBidi"/>
          <w:sz w:val="22"/>
          <w:szCs w:val="22"/>
        </w:rPr>
      </w:pPr>
      <w:r>
        <w:rPr>
          <w:lang w:eastAsia="zh-CN"/>
        </w:rPr>
        <w:t>7.32.2.6</w:t>
      </w:r>
      <w:r>
        <w:rPr>
          <w:rFonts w:asciiTheme="minorHAnsi" w:eastAsiaTheme="minorEastAsia" w:hAnsiTheme="minorHAnsi" w:cstheme="minorBidi"/>
          <w:sz w:val="22"/>
          <w:szCs w:val="22"/>
        </w:rPr>
        <w:tab/>
      </w:r>
      <w:r>
        <w:rPr>
          <w:lang w:eastAsia="zh-CN"/>
        </w:rPr>
        <w:t>Interruptions during measurements on SCC</w:t>
      </w:r>
      <w:r>
        <w:tab/>
        <w:t>262</w:t>
      </w:r>
    </w:p>
    <w:p w14:paraId="206839DF" w14:textId="77777777" w:rsidR="007059ED" w:rsidRDefault="007059ED">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262</w:t>
      </w:r>
    </w:p>
    <w:p w14:paraId="5980F0EF" w14:textId="77777777" w:rsidR="007059ED" w:rsidRDefault="007059ED">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263</w:t>
      </w:r>
    </w:p>
    <w:p w14:paraId="42A7E142" w14:textId="77777777" w:rsidR="007059ED" w:rsidRDefault="007059ED">
      <w:pPr>
        <w:pStyle w:val="TOC4"/>
        <w:rPr>
          <w:rFonts w:asciiTheme="minorHAnsi" w:eastAsiaTheme="minorEastAsia" w:hAnsiTheme="minorHAnsi" w:cstheme="minorBidi"/>
          <w:sz w:val="22"/>
          <w:szCs w:val="22"/>
        </w:rPr>
      </w:pPr>
      <w:r>
        <w:rPr>
          <w:lang w:eastAsia="zh-CN"/>
        </w:rPr>
        <w:t>7.32.2.7</w:t>
      </w:r>
      <w:r>
        <w:rPr>
          <w:rFonts w:asciiTheme="minorHAnsi" w:eastAsiaTheme="minorEastAsia" w:hAnsiTheme="minorHAnsi" w:cstheme="minorBidi"/>
          <w:sz w:val="22"/>
          <w:szCs w:val="22"/>
        </w:rPr>
        <w:tab/>
      </w:r>
      <w:r>
        <w:rPr>
          <w:lang w:eastAsia="zh-CN"/>
        </w:rPr>
        <w:t>Interruptions at active BWP switching</w:t>
      </w:r>
      <w:r>
        <w:tab/>
        <w:t>263</w:t>
      </w:r>
    </w:p>
    <w:p w14:paraId="3D79720D" w14:textId="77777777" w:rsidR="007059ED" w:rsidRDefault="007059ED">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AE6739">
        <w:rPr>
          <w:i/>
        </w:rPr>
        <w:t xml:space="preserve"> </w:t>
      </w:r>
      <w:r>
        <w:t>sTTI and 1ms-TTI with 3 subframe HARQ processing</w:t>
      </w:r>
      <w:r>
        <w:tab/>
        <w:t>264</w:t>
      </w:r>
    </w:p>
    <w:p w14:paraId="771924BA" w14:textId="77777777" w:rsidR="007059ED" w:rsidRDefault="007059ED">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264</w:t>
      </w:r>
    </w:p>
    <w:p w14:paraId="1AA2E2C4" w14:textId="77777777" w:rsidR="007059ED" w:rsidRDefault="007059ED">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264</w:t>
      </w:r>
    </w:p>
    <w:p w14:paraId="75E241F5" w14:textId="77777777" w:rsidR="007059ED" w:rsidRDefault="007059ED">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264</w:t>
      </w:r>
    </w:p>
    <w:p w14:paraId="04093C29" w14:textId="77777777" w:rsidR="007059ED" w:rsidRDefault="007059ED">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264</w:t>
      </w:r>
    </w:p>
    <w:p w14:paraId="71559096" w14:textId="77777777" w:rsidR="007059ED" w:rsidRDefault="007059ED">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264</w:t>
      </w:r>
    </w:p>
    <w:p w14:paraId="7A98C453" w14:textId="77777777" w:rsidR="007059ED" w:rsidRDefault="007059ED">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264</w:t>
      </w:r>
    </w:p>
    <w:p w14:paraId="51B08B7A" w14:textId="77777777" w:rsidR="007059ED" w:rsidRDefault="007059ED">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265</w:t>
      </w:r>
    </w:p>
    <w:p w14:paraId="7CE3B3BD" w14:textId="77777777" w:rsidR="007059ED" w:rsidRDefault="007059ED">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265</w:t>
      </w:r>
    </w:p>
    <w:p w14:paraId="4673537E" w14:textId="77777777" w:rsidR="007059ED" w:rsidRDefault="007059ED">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265</w:t>
      </w:r>
    </w:p>
    <w:p w14:paraId="5156F019" w14:textId="77777777" w:rsidR="007059ED" w:rsidRDefault="007059ED">
      <w:pPr>
        <w:pStyle w:val="TOC4"/>
        <w:rPr>
          <w:rFonts w:asciiTheme="minorHAnsi" w:eastAsiaTheme="minorEastAsia" w:hAnsiTheme="minorHAnsi" w:cstheme="minorBidi"/>
          <w:sz w:val="22"/>
          <w:szCs w:val="22"/>
        </w:rPr>
      </w:pPr>
      <w:r>
        <w:rPr>
          <w:lang w:eastAsia="zh-CN"/>
        </w:rPr>
        <w:lastRenderedPageBreak/>
        <w:t>7.36</w:t>
      </w:r>
      <w:r>
        <w:t>.2.1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265</w:t>
      </w:r>
    </w:p>
    <w:p w14:paraId="0F45DB6E" w14:textId="77777777" w:rsidR="007059ED" w:rsidRDefault="007059ED">
      <w:pPr>
        <w:pStyle w:val="TOC4"/>
        <w:rPr>
          <w:rFonts w:asciiTheme="minorHAnsi" w:eastAsiaTheme="minorEastAsia" w:hAnsiTheme="minorHAnsi" w:cstheme="minorBidi"/>
          <w:sz w:val="22"/>
          <w:szCs w:val="22"/>
        </w:rPr>
      </w:pPr>
      <w:r>
        <w:rPr>
          <w:lang w:eastAsia="zh-CN"/>
        </w:rPr>
        <w:t>7.36.2.2</w:t>
      </w:r>
      <w:r>
        <w:rPr>
          <w:rFonts w:asciiTheme="minorHAnsi" w:eastAsiaTheme="minorEastAsia" w:hAnsiTheme="minorHAnsi" w:cstheme="minorBidi"/>
          <w:sz w:val="22"/>
          <w:szCs w:val="22"/>
        </w:rPr>
        <w:tab/>
      </w:r>
      <w:r>
        <w:rPr>
          <w:lang w:eastAsia="zh-CN"/>
        </w:rPr>
        <w:t>Interruptions at transitions from non-DRX to DRX</w:t>
      </w:r>
      <w:r>
        <w:tab/>
        <w:t>265</w:t>
      </w:r>
    </w:p>
    <w:p w14:paraId="05FFD777" w14:textId="77777777" w:rsidR="007059ED" w:rsidRDefault="007059ED">
      <w:pPr>
        <w:pStyle w:val="TOC4"/>
        <w:rPr>
          <w:rFonts w:asciiTheme="minorHAnsi" w:eastAsiaTheme="minorEastAsia" w:hAnsiTheme="minorHAnsi" w:cstheme="minorBidi"/>
          <w:sz w:val="22"/>
          <w:szCs w:val="22"/>
        </w:rPr>
      </w:pPr>
      <w:r>
        <w:rPr>
          <w:lang w:eastAsia="zh-CN"/>
        </w:rPr>
        <w:t>7.36.2.3</w:t>
      </w:r>
      <w:r>
        <w:rPr>
          <w:rFonts w:asciiTheme="minorHAnsi" w:eastAsiaTheme="minorEastAsia" w:hAnsiTheme="minorHAnsi" w:cstheme="minorBidi"/>
          <w:sz w:val="22"/>
          <w:szCs w:val="22"/>
        </w:rPr>
        <w:tab/>
      </w:r>
      <w:r>
        <w:rPr>
          <w:lang w:eastAsia="zh-CN"/>
        </w:rPr>
        <w:t>Interruptions at SCell addition/release</w:t>
      </w:r>
      <w:r>
        <w:tab/>
        <w:t>265</w:t>
      </w:r>
    </w:p>
    <w:p w14:paraId="42F9B52A" w14:textId="77777777" w:rsidR="007059ED" w:rsidRDefault="007059ED">
      <w:pPr>
        <w:pStyle w:val="TOC4"/>
        <w:rPr>
          <w:rFonts w:asciiTheme="minorHAnsi" w:eastAsiaTheme="minorEastAsia" w:hAnsiTheme="minorHAnsi" w:cstheme="minorBidi"/>
          <w:sz w:val="22"/>
          <w:szCs w:val="22"/>
        </w:rPr>
      </w:pPr>
      <w:r>
        <w:rPr>
          <w:lang w:eastAsia="zh-CN"/>
        </w:rPr>
        <w:t>7.36.2.4</w:t>
      </w:r>
      <w:r>
        <w:rPr>
          <w:rFonts w:asciiTheme="minorHAnsi" w:eastAsiaTheme="minorEastAsia" w:hAnsiTheme="minorHAnsi" w:cstheme="minorBidi"/>
          <w:sz w:val="22"/>
          <w:szCs w:val="22"/>
        </w:rPr>
        <w:tab/>
      </w:r>
      <w:r>
        <w:rPr>
          <w:lang w:eastAsia="zh-CN"/>
        </w:rPr>
        <w:t>Interruptions at SCell activation/deactivation</w:t>
      </w:r>
      <w:r>
        <w:tab/>
        <w:t>266</w:t>
      </w:r>
    </w:p>
    <w:p w14:paraId="00A7EA4C" w14:textId="77777777" w:rsidR="007059ED" w:rsidRDefault="007059ED">
      <w:pPr>
        <w:pStyle w:val="TOC4"/>
        <w:rPr>
          <w:rFonts w:asciiTheme="minorHAnsi" w:eastAsiaTheme="minorEastAsia" w:hAnsiTheme="minorHAnsi" w:cstheme="minorBidi"/>
          <w:sz w:val="22"/>
          <w:szCs w:val="22"/>
        </w:rPr>
      </w:pPr>
      <w:r>
        <w:rPr>
          <w:lang w:eastAsia="zh-CN"/>
        </w:rPr>
        <w:t>7.36.2.5</w:t>
      </w:r>
      <w:r>
        <w:rPr>
          <w:rFonts w:asciiTheme="minorHAnsi" w:eastAsiaTheme="minorEastAsia" w:hAnsiTheme="minorHAnsi" w:cstheme="minorBidi"/>
          <w:sz w:val="22"/>
          <w:szCs w:val="22"/>
        </w:rPr>
        <w:tab/>
      </w:r>
      <w:r>
        <w:rPr>
          <w:lang w:eastAsia="zh-CN"/>
        </w:rPr>
        <w:t>Interruptions during measurements on SCC</w:t>
      </w:r>
      <w:r>
        <w:tab/>
        <w:t>266</w:t>
      </w:r>
    </w:p>
    <w:p w14:paraId="44D41783" w14:textId="77777777" w:rsidR="007059ED" w:rsidRDefault="007059ED">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266</w:t>
      </w:r>
    </w:p>
    <w:p w14:paraId="1796D562" w14:textId="77777777" w:rsidR="007059ED" w:rsidRDefault="007059ED">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266</w:t>
      </w:r>
    </w:p>
    <w:p w14:paraId="1084D8E9" w14:textId="77777777" w:rsidR="007059ED" w:rsidRDefault="007059ED">
      <w:pPr>
        <w:pStyle w:val="TOC4"/>
        <w:rPr>
          <w:rFonts w:asciiTheme="minorHAnsi" w:eastAsiaTheme="minorEastAsia" w:hAnsiTheme="minorHAnsi" w:cstheme="minorBidi"/>
          <w:sz w:val="22"/>
          <w:szCs w:val="22"/>
        </w:rPr>
      </w:pPr>
      <w:r>
        <w:rPr>
          <w:lang w:eastAsia="zh-CN"/>
        </w:rPr>
        <w:t>7.36.2.6</w:t>
      </w:r>
      <w:r>
        <w:rPr>
          <w:rFonts w:asciiTheme="minorHAnsi" w:eastAsiaTheme="minorEastAsia" w:hAnsiTheme="minorHAnsi" w:cstheme="minorBidi"/>
          <w:sz w:val="22"/>
          <w:szCs w:val="22"/>
        </w:rPr>
        <w:tab/>
      </w:r>
      <w:r>
        <w:rPr>
          <w:lang w:eastAsia="zh-CN"/>
        </w:rPr>
        <w:t>Interruptions at active BWP switching</w:t>
      </w:r>
      <w:r>
        <w:tab/>
        <w:t>266</w:t>
      </w:r>
    </w:p>
    <w:p w14:paraId="538220FC" w14:textId="77777777" w:rsidR="007059ED" w:rsidRDefault="007059ED">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267</w:t>
      </w:r>
    </w:p>
    <w:p w14:paraId="4238422E" w14:textId="77777777" w:rsidR="007059ED" w:rsidRDefault="007059ED">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267</w:t>
      </w:r>
    </w:p>
    <w:p w14:paraId="034FC85D" w14:textId="77777777" w:rsidR="007059ED" w:rsidRDefault="007059ED">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267</w:t>
      </w:r>
    </w:p>
    <w:p w14:paraId="26C64F9C" w14:textId="77777777" w:rsidR="007059ED" w:rsidRDefault="007059ED">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267</w:t>
      </w:r>
    </w:p>
    <w:p w14:paraId="20E8D384" w14:textId="77777777" w:rsidR="007059ED" w:rsidRDefault="007059ED">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267</w:t>
      </w:r>
    </w:p>
    <w:p w14:paraId="1F073025" w14:textId="77777777" w:rsidR="007059ED" w:rsidRDefault="007059ED">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274</w:t>
      </w:r>
    </w:p>
    <w:p w14:paraId="71CEAFF7" w14:textId="77777777" w:rsidR="007059ED" w:rsidRDefault="007059ED">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275</w:t>
      </w:r>
    </w:p>
    <w:p w14:paraId="21417D3C" w14:textId="77777777" w:rsidR="007059ED" w:rsidRDefault="007059ED">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276</w:t>
      </w:r>
    </w:p>
    <w:p w14:paraId="686E2CDA" w14:textId="77777777" w:rsidR="007059ED" w:rsidRDefault="007059ED">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278</w:t>
      </w:r>
    </w:p>
    <w:p w14:paraId="65BBA107" w14:textId="77777777" w:rsidR="007059ED" w:rsidRDefault="007059ED">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278</w:t>
      </w:r>
    </w:p>
    <w:p w14:paraId="6A1D70B8" w14:textId="77777777" w:rsidR="007059ED" w:rsidRDefault="007059ED">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280</w:t>
      </w:r>
    </w:p>
    <w:p w14:paraId="067A2142" w14:textId="77777777" w:rsidR="007059ED" w:rsidRDefault="007059ED">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280</w:t>
      </w:r>
    </w:p>
    <w:p w14:paraId="165A8F5C" w14:textId="77777777" w:rsidR="007059ED" w:rsidRDefault="007059ED">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284</w:t>
      </w:r>
    </w:p>
    <w:p w14:paraId="2B3A809C" w14:textId="77777777" w:rsidR="007059ED" w:rsidRDefault="007059ED">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288</w:t>
      </w:r>
    </w:p>
    <w:p w14:paraId="7E649F62" w14:textId="77777777" w:rsidR="007059ED" w:rsidRDefault="007059ED">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289</w:t>
      </w:r>
    </w:p>
    <w:p w14:paraId="75437413" w14:textId="77777777" w:rsidR="007059ED" w:rsidRDefault="007059ED">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290</w:t>
      </w:r>
    </w:p>
    <w:p w14:paraId="37C8F84F" w14:textId="77777777" w:rsidR="007059ED" w:rsidRDefault="007059ED">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290</w:t>
      </w:r>
    </w:p>
    <w:p w14:paraId="33EACED5" w14:textId="77777777" w:rsidR="007059ED" w:rsidRDefault="007059ED">
      <w:pPr>
        <w:pStyle w:val="TOC5"/>
        <w:rPr>
          <w:rFonts w:asciiTheme="minorHAnsi" w:eastAsiaTheme="minorEastAsia" w:hAnsiTheme="minorHAnsi" w:cstheme="minorBidi"/>
          <w:sz w:val="22"/>
          <w:szCs w:val="22"/>
        </w:rPr>
      </w:pPr>
      <w:r w:rsidRPr="00AE6739">
        <w:rPr>
          <w:rFonts w:cs="v4.2.0"/>
        </w:rPr>
        <w:t>8.1.2.3.1</w:t>
      </w:r>
      <w:r>
        <w:rPr>
          <w:rFonts w:asciiTheme="minorHAnsi" w:eastAsiaTheme="minorEastAsia" w:hAnsiTheme="minorHAnsi" w:cstheme="minorBidi"/>
          <w:sz w:val="22"/>
          <w:szCs w:val="22"/>
        </w:rPr>
        <w:tab/>
      </w:r>
      <w:r>
        <w:t>E-UTRAN FDD – FDD inter frequency measurements</w:t>
      </w:r>
      <w:r>
        <w:tab/>
        <w:t>291</w:t>
      </w:r>
    </w:p>
    <w:p w14:paraId="520D9CF1" w14:textId="77777777" w:rsidR="007059ED" w:rsidRDefault="007059ED">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296</w:t>
      </w:r>
    </w:p>
    <w:p w14:paraId="6F4AA20A" w14:textId="77777777" w:rsidR="007059ED" w:rsidRDefault="007059ED">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303</w:t>
      </w:r>
    </w:p>
    <w:p w14:paraId="1D374755" w14:textId="77777777" w:rsidR="007059ED" w:rsidRDefault="007059ED">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303</w:t>
      </w:r>
    </w:p>
    <w:p w14:paraId="6CB8385B" w14:textId="77777777" w:rsidR="007059ED" w:rsidRDefault="007059ED">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303</w:t>
      </w:r>
    </w:p>
    <w:p w14:paraId="7256E8E7" w14:textId="77777777" w:rsidR="007059ED" w:rsidRDefault="007059ED">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304</w:t>
      </w:r>
    </w:p>
    <w:p w14:paraId="0B31CADA" w14:textId="77777777" w:rsidR="007059ED" w:rsidRDefault="007059ED">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306</w:t>
      </w:r>
    </w:p>
    <w:p w14:paraId="103FB416" w14:textId="77777777" w:rsidR="007059ED" w:rsidRDefault="007059ED">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307</w:t>
      </w:r>
    </w:p>
    <w:p w14:paraId="76EC6DE1" w14:textId="77777777" w:rsidR="007059ED" w:rsidRDefault="007059ED">
      <w:pPr>
        <w:pStyle w:val="TOC5"/>
        <w:rPr>
          <w:rFonts w:asciiTheme="minorHAnsi" w:eastAsiaTheme="minorEastAsia" w:hAnsiTheme="minorHAnsi" w:cstheme="minorBidi"/>
          <w:sz w:val="22"/>
          <w:szCs w:val="22"/>
        </w:rPr>
      </w:pPr>
      <w:r w:rsidRPr="00AE6739">
        <w:rPr>
          <w:rFonts w:cs="v4.2.0"/>
        </w:rPr>
        <w:t>8.1.2.3.9</w:t>
      </w:r>
      <w:r>
        <w:rPr>
          <w:rFonts w:asciiTheme="minorHAnsi" w:eastAsiaTheme="minorEastAsia" w:hAnsiTheme="minorHAnsi" w:cstheme="minorBidi"/>
          <w:sz w:val="22"/>
          <w:szCs w:val="22"/>
        </w:rPr>
        <w:tab/>
      </w:r>
      <w:r>
        <w:t>E-UTRAN FDD – FDD inter frequency measurements with FeMBMS/Unicast mixed cells</w:t>
      </w:r>
      <w:r>
        <w:tab/>
        <w:t>308</w:t>
      </w:r>
    </w:p>
    <w:p w14:paraId="6740524A" w14:textId="77777777" w:rsidR="007059ED" w:rsidRDefault="007059ED">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315</w:t>
      </w:r>
    </w:p>
    <w:p w14:paraId="29A1BCF9" w14:textId="77777777" w:rsidR="007059ED" w:rsidRDefault="007059ED">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315</w:t>
      </w:r>
    </w:p>
    <w:p w14:paraId="3CDB5900" w14:textId="77777777" w:rsidR="007059ED" w:rsidRDefault="007059ED">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315</w:t>
      </w:r>
    </w:p>
    <w:p w14:paraId="45F225D9" w14:textId="77777777" w:rsidR="007059ED" w:rsidRDefault="007059ED">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320</w:t>
      </w:r>
    </w:p>
    <w:p w14:paraId="75A2CF4B" w14:textId="77777777" w:rsidR="007059ED" w:rsidRDefault="007059ED">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320</w:t>
      </w:r>
    </w:p>
    <w:p w14:paraId="01F76BCF" w14:textId="77777777" w:rsidR="007059ED" w:rsidRDefault="007059ED">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324</w:t>
      </w:r>
    </w:p>
    <w:p w14:paraId="0BEF858C" w14:textId="77777777" w:rsidR="007059ED" w:rsidRDefault="007059ED">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324</w:t>
      </w:r>
    </w:p>
    <w:p w14:paraId="7EE2F8D1" w14:textId="77777777" w:rsidR="007059ED" w:rsidRDefault="007059ED">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329</w:t>
      </w:r>
    </w:p>
    <w:p w14:paraId="64705A28" w14:textId="77777777" w:rsidR="007059ED" w:rsidRDefault="007059ED">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329</w:t>
      </w:r>
    </w:p>
    <w:p w14:paraId="453FA558" w14:textId="77777777" w:rsidR="007059ED" w:rsidRDefault="007059ED">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331</w:t>
      </w:r>
    </w:p>
    <w:p w14:paraId="35B701A1" w14:textId="77777777" w:rsidR="007059ED" w:rsidRDefault="007059ED">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331</w:t>
      </w:r>
    </w:p>
    <w:p w14:paraId="48C63D1A" w14:textId="77777777" w:rsidR="007059ED" w:rsidRDefault="007059ED">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331</w:t>
      </w:r>
    </w:p>
    <w:p w14:paraId="7822F073" w14:textId="77777777" w:rsidR="007059ED" w:rsidRDefault="007059ED">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332</w:t>
      </w:r>
    </w:p>
    <w:p w14:paraId="6F6F5C18" w14:textId="77777777" w:rsidR="007059ED" w:rsidRDefault="007059ED">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332</w:t>
      </w:r>
    </w:p>
    <w:p w14:paraId="1E2CE95A" w14:textId="77777777" w:rsidR="007059ED" w:rsidRDefault="007059ED">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332</w:t>
      </w:r>
    </w:p>
    <w:p w14:paraId="3C00D313" w14:textId="77777777" w:rsidR="007059ED" w:rsidRDefault="007059ED">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332</w:t>
      </w:r>
    </w:p>
    <w:p w14:paraId="06AE4E48" w14:textId="77777777" w:rsidR="007059ED" w:rsidRDefault="007059ED">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334</w:t>
      </w:r>
    </w:p>
    <w:p w14:paraId="67FDD37B" w14:textId="77777777" w:rsidR="007059ED" w:rsidRDefault="007059ED">
      <w:pPr>
        <w:pStyle w:val="TOC5"/>
        <w:rPr>
          <w:rFonts w:asciiTheme="minorHAnsi" w:eastAsiaTheme="minorEastAsia" w:hAnsiTheme="minorHAnsi" w:cstheme="minorBidi"/>
          <w:sz w:val="22"/>
          <w:szCs w:val="22"/>
        </w:rPr>
      </w:pPr>
      <w:r w:rsidRPr="00AE6739">
        <w:rPr>
          <w:lang w:val="en-US"/>
        </w:rPr>
        <w:t>8.1.2.4.</w:t>
      </w:r>
      <w:r w:rsidRPr="00AE6739">
        <w:rPr>
          <w:lang w:val="en-US" w:eastAsia="zh-CN"/>
        </w:rPr>
        <w:t>15</w:t>
      </w:r>
      <w:r>
        <w:rPr>
          <w:rFonts w:asciiTheme="minorHAnsi" w:eastAsiaTheme="minorEastAsia" w:hAnsiTheme="minorHAnsi" w:cstheme="minorBidi"/>
          <w:sz w:val="22"/>
          <w:szCs w:val="22"/>
        </w:rPr>
        <w:tab/>
      </w:r>
      <w:r w:rsidRPr="00AE6739">
        <w:rPr>
          <w:lang w:val="en-US"/>
        </w:rPr>
        <w:t xml:space="preserve">E-UTRAN </w:t>
      </w:r>
      <w:r w:rsidRPr="00AE6739">
        <w:rPr>
          <w:lang w:val="en-US" w:eastAsia="zh-CN"/>
        </w:rPr>
        <w:t>F</w:t>
      </w:r>
      <w:r w:rsidRPr="00AE6739">
        <w:rPr>
          <w:lang w:val="en-US"/>
        </w:rPr>
        <w:t>DD – cdma2000 1xRTT measurements</w:t>
      </w:r>
      <w:r w:rsidRPr="00AE6739">
        <w:rPr>
          <w:lang w:val="en-US" w:eastAsia="zh-CN"/>
        </w:rPr>
        <w:t xml:space="preserve"> for SON ANR</w:t>
      </w:r>
      <w:r>
        <w:tab/>
        <w:t>334</w:t>
      </w:r>
    </w:p>
    <w:p w14:paraId="0FA6FFC9" w14:textId="77777777" w:rsidR="007059ED" w:rsidRDefault="007059ED">
      <w:pPr>
        <w:pStyle w:val="TOC5"/>
        <w:rPr>
          <w:rFonts w:asciiTheme="minorHAnsi" w:eastAsiaTheme="minorEastAsia" w:hAnsiTheme="minorHAnsi" w:cstheme="minorBidi"/>
          <w:sz w:val="22"/>
          <w:szCs w:val="22"/>
        </w:rPr>
      </w:pPr>
      <w:r w:rsidRPr="00AE6739">
        <w:rPr>
          <w:lang w:val="en-US"/>
        </w:rPr>
        <w:t>8.1.2.4.</w:t>
      </w:r>
      <w:r w:rsidRPr="00AE6739">
        <w:rPr>
          <w:lang w:val="en-US" w:eastAsia="zh-CN"/>
        </w:rPr>
        <w:t>16</w:t>
      </w:r>
      <w:r>
        <w:rPr>
          <w:rFonts w:asciiTheme="minorHAnsi" w:eastAsiaTheme="minorEastAsia" w:hAnsiTheme="minorHAnsi" w:cstheme="minorBidi"/>
          <w:sz w:val="22"/>
          <w:szCs w:val="22"/>
        </w:rPr>
        <w:tab/>
      </w:r>
      <w:r w:rsidRPr="00AE6739">
        <w:rPr>
          <w:lang w:val="en-US"/>
        </w:rPr>
        <w:t xml:space="preserve">E-UTRAN </w:t>
      </w:r>
      <w:r w:rsidRPr="00AE6739">
        <w:rPr>
          <w:lang w:val="en-US" w:eastAsia="zh-CN"/>
        </w:rPr>
        <w:t>T</w:t>
      </w:r>
      <w:r w:rsidRPr="00AE6739">
        <w:rPr>
          <w:lang w:val="en-US"/>
        </w:rPr>
        <w:t>DD – cdma2000 1xRTT measurements</w:t>
      </w:r>
      <w:r w:rsidRPr="00AE6739">
        <w:rPr>
          <w:lang w:val="en-US" w:eastAsia="zh-CN"/>
        </w:rPr>
        <w:t xml:space="preserve"> for SON ANR</w:t>
      </w:r>
      <w:r>
        <w:tab/>
        <w:t>334</w:t>
      </w:r>
    </w:p>
    <w:p w14:paraId="14AF7D4A" w14:textId="77777777" w:rsidR="007059ED" w:rsidRDefault="007059ED">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334</w:t>
      </w:r>
    </w:p>
    <w:p w14:paraId="2B664D5C" w14:textId="77777777" w:rsidR="007059ED" w:rsidRDefault="007059ED">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335</w:t>
      </w:r>
    </w:p>
    <w:p w14:paraId="0EB29539" w14:textId="77777777" w:rsidR="007059ED" w:rsidRDefault="007059ED">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335</w:t>
      </w:r>
    </w:p>
    <w:p w14:paraId="7413542A" w14:textId="77777777" w:rsidR="007059ED" w:rsidRDefault="007059ED">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337</w:t>
      </w:r>
    </w:p>
    <w:p w14:paraId="2490D2C2" w14:textId="77777777" w:rsidR="007059ED" w:rsidRDefault="007059ED">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337</w:t>
      </w:r>
    </w:p>
    <w:p w14:paraId="62F22DEC" w14:textId="77777777" w:rsidR="007059ED" w:rsidRDefault="007059ED">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340</w:t>
      </w:r>
    </w:p>
    <w:p w14:paraId="7FD8A194" w14:textId="77777777" w:rsidR="007059ED" w:rsidRDefault="007059ED">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340</w:t>
      </w:r>
    </w:p>
    <w:p w14:paraId="34BBABB8" w14:textId="77777777" w:rsidR="007059ED" w:rsidRDefault="007059ED">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340</w:t>
      </w:r>
    </w:p>
    <w:p w14:paraId="1EB77C8D" w14:textId="77777777" w:rsidR="007059ED" w:rsidRDefault="007059ED">
      <w:pPr>
        <w:pStyle w:val="TOC5"/>
        <w:rPr>
          <w:rFonts w:asciiTheme="minorHAnsi" w:eastAsiaTheme="minorEastAsia" w:hAnsiTheme="minorHAnsi" w:cstheme="minorBidi"/>
          <w:sz w:val="22"/>
          <w:szCs w:val="22"/>
        </w:rPr>
      </w:pPr>
      <w:r w:rsidRPr="00AE6739">
        <w:rPr>
          <w:lang w:val="en-US"/>
        </w:rPr>
        <w:t>8.1.2.4.25</w:t>
      </w:r>
      <w:r>
        <w:rPr>
          <w:rFonts w:asciiTheme="minorHAnsi" w:eastAsiaTheme="minorEastAsia" w:hAnsiTheme="minorHAnsi" w:cstheme="minorBidi"/>
          <w:sz w:val="22"/>
          <w:szCs w:val="22"/>
        </w:rPr>
        <w:tab/>
      </w:r>
      <w:r w:rsidRPr="00AE6739">
        <w:rPr>
          <w:lang w:val="en-US"/>
        </w:rPr>
        <w:t>E-UTRAN FDD – NR SFTD Measurements</w:t>
      </w:r>
      <w:r>
        <w:tab/>
        <w:t>340</w:t>
      </w:r>
    </w:p>
    <w:p w14:paraId="0031E460" w14:textId="77777777" w:rsidR="007059ED" w:rsidRDefault="007059ED">
      <w:pPr>
        <w:pStyle w:val="TOC5"/>
        <w:rPr>
          <w:rFonts w:asciiTheme="minorHAnsi" w:eastAsiaTheme="minorEastAsia" w:hAnsiTheme="minorHAnsi" w:cstheme="minorBidi"/>
          <w:sz w:val="22"/>
          <w:szCs w:val="22"/>
        </w:rPr>
      </w:pPr>
      <w:r w:rsidRPr="00AE6739">
        <w:rPr>
          <w:lang w:val="en-US"/>
        </w:rPr>
        <w:t>8.1.2.4.26</w:t>
      </w:r>
      <w:r>
        <w:rPr>
          <w:rFonts w:asciiTheme="minorHAnsi" w:eastAsiaTheme="minorEastAsia" w:hAnsiTheme="minorHAnsi" w:cstheme="minorBidi"/>
          <w:sz w:val="22"/>
          <w:szCs w:val="22"/>
        </w:rPr>
        <w:tab/>
      </w:r>
      <w:r w:rsidRPr="00AE6739">
        <w:rPr>
          <w:lang w:val="en-US"/>
        </w:rPr>
        <w:t>E-UTRAN TDD – NR SFTD Measurements</w:t>
      </w:r>
      <w:r>
        <w:tab/>
        <w:t>342</w:t>
      </w:r>
    </w:p>
    <w:p w14:paraId="1512DE5D" w14:textId="77777777" w:rsidR="007059ED" w:rsidRDefault="007059ED">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342</w:t>
      </w:r>
    </w:p>
    <w:p w14:paraId="0FE96510"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rPr>
        <w:tab/>
      </w:r>
      <w:r>
        <w:t>E-UTRAN FDD Intra-Frequency OTDOA Measurements</w:t>
      </w:r>
      <w:r>
        <w:tab/>
        <w:t>342</w:t>
      </w:r>
    </w:p>
    <w:p w14:paraId="07D6DF67"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rPr>
        <w:tab/>
      </w:r>
      <w:r>
        <w:t>E-UTRAN TDD Intra-Frequency OTDOA Measurements</w:t>
      </w:r>
      <w:r>
        <w:tab/>
        <w:t>344</w:t>
      </w:r>
    </w:p>
    <w:p w14:paraId="59452E1E"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.5.3</w:t>
      </w:r>
      <w:r>
        <w:rPr>
          <w:rFonts w:asciiTheme="minorHAnsi" w:eastAsiaTheme="minorEastAsia" w:hAnsiTheme="minorHAnsi" w:cstheme="minorBidi"/>
          <w:sz w:val="22"/>
          <w:szCs w:val="22"/>
        </w:rPr>
        <w:tab/>
      </w:r>
      <w:r>
        <w:t>E-UTRAN FDD Intra-Frequency OTDOA Measurements for UE Category 1bis</w:t>
      </w:r>
      <w:r>
        <w:tab/>
        <w:t>346</w:t>
      </w:r>
    </w:p>
    <w:p w14:paraId="4E070DAB"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.5.4</w:t>
      </w:r>
      <w:r>
        <w:rPr>
          <w:rFonts w:asciiTheme="minorHAnsi" w:eastAsiaTheme="minorEastAsia" w:hAnsiTheme="minorHAnsi" w:cstheme="minorBidi"/>
          <w:sz w:val="22"/>
          <w:szCs w:val="22"/>
        </w:rPr>
        <w:tab/>
      </w:r>
      <w:r>
        <w:t>E-UTRAN TDD Intra-Frequency OTDOA Measurements for UE Category 1bis</w:t>
      </w:r>
      <w:r>
        <w:tab/>
        <w:t>347</w:t>
      </w:r>
    </w:p>
    <w:p w14:paraId="7FA44431" w14:textId="77777777" w:rsidR="007059ED" w:rsidRDefault="007059ED">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Void</w:t>
      </w:r>
      <w:r>
        <w:tab/>
        <w:t>349</w:t>
      </w:r>
    </w:p>
    <w:p w14:paraId="5BD8FB4B" w14:textId="77777777" w:rsidR="007059ED" w:rsidRDefault="007059ED">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Void</w:t>
      </w:r>
      <w:r>
        <w:tab/>
        <w:t>349</w:t>
      </w:r>
    </w:p>
    <w:p w14:paraId="2E2D50E0" w14:textId="77777777" w:rsidR="007059ED" w:rsidRDefault="007059ED">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Void</w:t>
      </w:r>
      <w:r>
        <w:tab/>
        <w:t>349</w:t>
      </w:r>
    </w:p>
    <w:p w14:paraId="1B84790B" w14:textId="77777777" w:rsidR="007059ED" w:rsidRDefault="007059ED">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Void</w:t>
      </w:r>
      <w:r>
        <w:tab/>
        <w:t>349</w:t>
      </w:r>
    </w:p>
    <w:p w14:paraId="44246267" w14:textId="77777777" w:rsidR="007059ED" w:rsidRDefault="007059ED">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349</w:t>
      </w:r>
    </w:p>
    <w:p w14:paraId="42DFE73A" w14:textId="77777777" w:rsidR="007059ED" w:rsidRDefault="007059ED">
      <w:pPr>
        <w:pStyle w:val="TOC5"/>
        <w:rPr>
          <w:rFonts w:asciiTheme="minorHAnsi" w:eastAsiaTheme="minorEastAsia" w:hAnsiTheme="minorHAnsi" w:cstheme="minorBidi"/>
          <w:sz w:val="22"/>
          <w:szCs w:val="22"/>
        </w:rPr>
      </w:pPr>
      <w:r>
        <w:rPr>
          <w:lang w:eastAsia="zh-CN"/>
        </w:rPr>
        <w:t>8.1.2.6.1</w:t>
      </w:r>
      <w:r>
        <w:rPr>
          <w:rFonts w:asciiTheme="minorHAnsi" w:eastAsiaTheme="minorEastAsia" w:hAnsiTheme="minorHAnsi" w:cstheme="minorBidi"/>
          <w:sz w:val="22"/>
          <w:szCs w:val="22"/>
        </w:rPr>
        <w:tab/>
      </w:r>
      <w:r>
        <w:rPr>
          <w:lang w:eastAsia="zh-CN"/>
        </w:rPr>
        <w:t>E-UTRAN FDD-FDD Inter-Frequency OTDOA Measurements</w:t>
      </w:r>
      <w:r>
        <w:tab/>
        <w:t>350</w:t>
      </w:r>
    </w:p>
    <w:p w14:paraId="22B685CC" w14:textId="77777777" w:rsidR="007059ED" w:rsidRDefault="007059ED">
      <w:pPr>
        <w:pStyle w:val="TOC5"/>
        <w:rPr>
          <w:rFonts w:asciiTheme="minorHAnsi" w:eastAsiaTheme="minorEastAsia" w:hAnsiTheme="minorHAnsi" w:cstheme="minorBidi"/>
          <w:sz w:val="22"/>
          <w:szCs w:val="22"/>
        </w:rPr>
      </w:pPr>
      <w:r>
        <w:rPr>
          <w:lang w:eastAsia="zh-CN"/>
        </w:rPr>
        <w:t>8.1.2.6.2</w:t>
      </w:r>
      <w:r>
        <w:rPr>
          <w:rFonts w:asciiTheme="minorHAnsi" w:eastAsiaTheme="minorEastAsia" w:hAnsiTheme="minorHAnsi" w:cstheme="minorBidi"/>
          <w:sz w:val="22"/>
          <w:szCs w:val="22"/>
        </w:rPr>
        <w:tab/>
      </w:r>
      <w:r>
        <w:rPr>
          <w:lang w:eastAsia="zh-CN"/>
        </w:rPr>
        <w:t>E-UTRAN TDD-FDD Inter-Frequency OTDOA Measurements</w:t>
      </w:r>
      <w:r>
        <w:tab/>
        <w:t>351</w:t>
      </w:r>
    </w:p>
    <w:p w14:paraId="4F37A1E6" w14:textId="77777777" w:rsidR="007059ED" w:rsidRDefault="007059ED">
      <w:pPr>
        <w:pStyle w:val="TOC5"/>
        <w:rPr>
          <w:rFonts w:asciiTheme="minorHAnsi" w:eastAsiaTheme="minorEastAsia" w:hAnsiTheme="minorHAnsi" w:cstheme="minorBidi"/>
          <w:sz w:val="22"/>
          <w:szCs w:val="22"/>
        </w:rPr>
      </w:pPr>
      <w:r>
        <w:rPr>
          <w:lang w:eastAsia="zh-CN"/>
        </w:rPr>
        <w:t>8.1.2.6.3</w:t>
      </w:r>
      <w:r>
        <w:rPr>
          <w:rFonts w:asciiTheme="minorHAnsi" w:eastAsiaTheme="minorEastAsia" w:hAnsiTheme="minorHAnsi" w:cstheme="minorBidi"/>
          <w:sz w:val="22"/>
          <w:szCs w:val="22"/>
        </w:rPr>
        <w:tab/>
      </w:r>
      <w:r>
        <w:rPr>
          <w:lang w:eastAsia="zh-CN"/>
        </w:rPr>
        <w:t>E-UTRAN TDD-TDD Inter-Frequency OTDOA Measurements</w:t>
      </w:r>
      <w:r>
        <w:tab/>
        <w:t>353</w:t>
      </w:r>
    </w:p>
    <w:p w14:paraId="244AD6A3" w14:textId="77777777" w:rsidR="007059ED" w:rsidRDefault="007059ED">
      <w:pPr>
        <w:pStyle w:val="TOC5"/>
        <w:rPr>
          <w:rFonts w:asciiTheme="minorHAnsi" w:eastAsiaTheme="minorEastAsia" w:hAnsiTheme="minorHAnsi" w:cstheme="minorBidi"/>
          <w:sz w:val="22"/>
          <w:szCs w:val="22"/>
        </w:rPr>
      </w:pPr>
      <w:r>
        <w:rPr>
          <w:lang w:eastAsia="zh-CN"/>
        </w:rPr>
        <w:t>8.1.2.6.4</w:t>
      </w:r>
      <w:r>
        <w:rPr>
          <w:rFonts w:asciiTheme="minorHAnsi" w:eastAsiaTheme="minorEastAsia" w:hAnsiTheme="minorHAnsi" w:cstheme="minorBidi"/>
          <w:sz w:val="22"/>
          <w:szCs w:val="22"/>
        </w:rPr>
        <w:tab/>
      </w:r>
      <w:r>
        <w:rPr>
          <w:lang w:eastAsia="zh-CN"/>
        </w:rPr>
        <w:t>E-UTRAN FDD-TDD Inter-Frequency OTDOA Measurements</w:t>
      </w:r>
      <w:r>
        <w:tab/>
        <w:t>355</w:t>
      </w:r>
    </w:p>
    <w:p w14:paraId="6618FC23" w14:textId="77777777" w:rsidR="007059ED" w:rsidRDefault="007059ED">
      <w:pPr>
        <w:pStyle w:val="TOC5"/>
        <w:rPr>
          <w:rFonts w:asciiTheme="minorHAnsi" w:eastAsiaTheme="minorEastAsia" w:hAnsiTheme="minorHAnsi" w:cstheme="minorBidi"/>
          <w:sz w:val="22"/>
          <w:szCs w:val="22"/>
        </w:rPr>
      </w:pPr>
      <w:r>
        <w:rPr>
          <w:lang w:eastAsia="zh-CN"/>
        </w:rP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356</w:t>
      </w:r>
    </w:p>
    <w:p w14:paraId="678DAB25" w14:textId="77777777" w:rsidR="007059ED" w:rsidRDefault="007059ED">
      <w:pPr>
        <w:pStyle w:val="TOC5"/>
        <w:rPr>
          <w:rFonts w:asciiTheme="minorHAnsi" w:eastAsiaTheme="minorEastAsia" w:hAnsiTheme="minorHAnsi" w:cstheme="minorBidi"/>
          <w:sz w:val="22"/>
          <w:szCs w:val="22"/>
        </w:rPr>
      </w:pPr>
      <w:r>
        <w:rPr>
          <w:lang w:eastAsia="zh-CN"/>
        </w:rP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358</w:t>
      </w:r>
    </w:p>
    <w:p w14:paraId="40EBA1E1" w14:textId="77777777" w:rsidR="007059ED" w:rsidRDefault="007059ED">
      <w:pPr>
        <w:pStyle w:val="TOC5"/>
        <w:rPr>
          <w:rFonts w:asciiTheme="minorHAnsi" w:eastAsiaTheme="minorEastAsia" w:hAnsiTheme="minorHAnsi" w:cstheme="minorBidi"/>
          <w:sz w:val="22"/>
          <w:szCs w:val="22"/>
        </w:rPr>
      </w:pPr>
      <w:r>
        <w:rPr>
          <w:lang w:eastAsia="zh-CN"/>
        </w:rP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360</w:t>
      </w:r>
    </w:p>
    <w:p w14:paraId="2AADFCBF" w14:textId="77777777" w:rsidR="007059ED" w:rsidRDefault="007059ED">
      <w:pPr>
        <w:pStyle w:val="TOC5"/>
        <w:rPr>
          <w:rFonts w:asciiTheme="minorHAnsi" w:eastAsiaTheme="minorEastAsia" w:hAnsiTheme="minorHAnsi" w:cstheme="minorBidi"/>
          <w:sz w:val="22"/>
          <w:szCs w:val="22"/>
        </w:rPr>
      </w:pPr>
      <w:r>
        <w:rPr>
          <w:lang w:eastAsia="zh-CN"/>
        </w:rP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362</w:t>
      </w:r>
    </w:p>
    <w:p w14:paraId="6FC5F437" w14:textId="77777777" w:rsidR="007059ED" w:rsidRDefault="007059ED">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363</w:t>
      </w:r>
    </w:p>
    <w:p w14:paraId="1836D11A"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rPr>
        <w:tab/>
      </w:r>
      <w:r>
        <w:t>E-UTRAN FDD UE Rx-Tx Time Difference Measurements</w:t>
      </w:r>
      <w:r>
        <w:tab/>
        <w:t>363</w:t>
      </w:r>
    </w:p>
    <w:p w14:paraId="0A009450"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rPr>
        <w:tab/>
      </w:r>
      <w:r>
        <w:t>E-UTRAN TDD UE Rx-Tx Time Difference Measurements</w:t>
      </w:r>
      <w:r>
        <w:tab/>
        <w:t>365</w:t>
      </w:r>
    </w:p>
    <w:p w14:paraId="53466793"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rPr>
        <w:tab/>
      </w:r>
      <w:r>
        <w:t>E-UTRAN FDD Intra-frequency E-CID RSRP and RSRQ Measurements</w:t>
      </w:r>
      <w:r>
        <w:tab/>
        <w:t>366</w:t>
      </w:r>
    </w:p>
    <w:p w14:paraId="4F005A2D"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rPr>
        <w:tab/>
      </w:r>
      <w:r>
        <w:t>E-UTRAN TDD Intra-frequency E-CID RSRP and RSRQ Measurements</w:t>
      </w:r>
      <w:r>
        <w:tab/>
        <w:t>367</w:t>
      </w:r>
    </w:p>
    <w:p w14:paraId="5B906024" w14:textId="77777777" w:rsidR="007059ED" w:rsidRDefault="007059ED">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367</w:t>
      </w:r>
    </w:p>
    <w:p w14:paraId="4CC51F37" w14:textId="77777777" w:rsidR="007059ED" w:rsidRDefault="007059ED">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367</w:t>
      </w:r>
    </w:p>
    <w:p w14:paraId="414B6E87" w14:textId="77777777" w:rsidR="007059ED" w:rsidRDefault="007059ED">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370</w:t>
      </w:r>
    </w:p>
    <w:p w14:paraId="05DBF9F4" w14:textId="77777777" w:rsidR="007059ED" w:rsidRDefault="007059ED">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373</w:t>
      </w:r>
    </w:p>
    <w:p w14:paraId="6310AF00" w14:textId="77777777" w:rsidR="007059ED" w:rsidRDefault="007059ED">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376</w:t>
      </w:r>
    </w:p>
    <w:p w14:paraId="12167708" w14:textId="77777777" w:rsidR="007059ED" w:rsidRDefault="007059ED">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380</w:t>
      </w:r>
    </w:p>
    <w:p w14:paraId="02E13431"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rPr>
        <w:tab/>
      </w:r>
      <w:r>
        <w:t>E-UTRAN FDD UE Rx-Tx Time Difference Measurements</w:t>
      </w:r>
      <w:r>
        <w:tab/>
        <w:t>380</w:t>
      </w:r>
    </w:p>
    <w:p w14:paraId="149BFDD1" w14:textId="77777777" w:rsidR="007059ED" w:rsidRDefault="007059ED">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380</w:t>
      </w:r>
    </w:p>
    <w:p w14:paraId="3F64EF61"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rPr>
        <w:tab/>
      </w:r>
      <w:r>
        <w:t>E-UTRAN FDD UE Rx-Tx Time Difference Measurements with CRS Assistance Information</w:t>
      </w:r>
      <w:r>
        <w:tab/>
        <w:t>381</w:t>
      </w:r>
    </w:p>
    <w:p w14:paraId="1E402C6A" w14:textId="77777777" w:rsidR="007059ED" w:rsidRDefault="007059ED">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381</w:t>
      </w:r>
    </w:p>
    <w:p w14:paraId="1EF49F9F" w14:textId="77777777" w:rsidR="007059ED" w:rsidRDefault="007059ED">
      <w:pPr>
        <w:pStyle w:val="TOC4"/>
        <w:rPr>
          <w:rFonts w:asciiTheme="minorHAnsi" w:eastAsiaTheme="minorEastAsia" w:hAnsiTheme="minorHAnsi" w:cstheme="minorBidi"/>
          <w:sz w:val="22"/>
          <w:szCs w:val="22"/>
        </w:rPr>
      </w:pPr>
      <w:r w:rsidRPr="00AE6739">
        <w:rPr>
          <w:rFonts w:cs="v4.2.0"/>
          <w:lang w:eastAsia="sv-SE"/>
        </w:rPr>
        <w:t>8.1.2.10</w:t>
      </w:r>
      <w:r>
        <w:rPr>
          <w:rFonts w:asciiTheme="minorHAnsi" w:eastAsiaTheme="minorEastAsia" w:hAnsiTheme="minorHAnsi" w:cstheme="minorBidi"/>
          <w:sz w:val="22"/>
          <w:szCs w:val="22"/>
        </w:rPr>
        <w:tab/>
      </w:r>
      <w:r>
        <w:rPr>
          <w:lang w:eastAsia="sv-SE"/>
        </w:rPr>
        <w:t>Void</w:t>
      </w:r>
      <w:r>
        <w:tab/>
        <w:t>382</w:t>
      </w:r>
    </w:p>
    <w:p w14:paraId="299C6AAF" w14:textId="77777777" w:rsidR="007059ED" w:rsidRDefault="007059ED">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382</w:t>
      </w:r>
    </w:p>
    <w:p w14:paraId="70B57FD5" w14:textId="77777777" w:rsidR="007059ED" w:rsidRDefault="007059ED">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382</w:t>
      </w:r>
    </w:p>
    <w:p w14:paraId="7DF5FA6C" w14:textId="77777777" w:rsidR="007059ED" w:rsidRDefault="007059ED">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382</w:t>
      </w:r>
    </w:p>
    <w:p w14:paraId="6094FEBD" w14:textId="77777777" w:rsidR="007059ED" w:rsidRDefault="007059ED">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386</w:t>
      </w:r>
    </w:p>
    <w:p w14:paraId="4EFD7C17" w14:textId="77777777" w:rsidR="007059ED" w:rsidRDefault="007059ED">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386</w:t>
      </w:r>
    </w:p>
    <w:p w14:paraId="6D8E599E" w14:textId="77777777" w:rsidR="007059ED" w:rsidRDefault="007059ED">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386</w:t>
      </w:r>
    </w:p>
    <w:p w14:paraId="0910E562" w14:textId="77777777" w:rsidR="007059ED" w:rsidRDefault="007059ED">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386</w:t>
      </w:r>
    </w:p>
    <w:p w14:paraId="683C9221" w14:textId="77777777" w:rsidR="007059ED" w:rsidRDefault="007059ED">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386</w:t>
      </w:r>
    </w:p>
    <w:p w14:paraId="76BED84C" w14:textId="77777777" w:rsidR="007059ED" w:rsidRDefault="007059ED">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387</w:t>
      </w:r>
    </w:p>
    <w:p w14:paraId="127CD36C" w14:textId="77777777" w:rsidR="007059ED" w:rsidRDefault="007059ED">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387</w:t>
      </w:r>
    </w:p>
    <w:p w14:paraId="59C79ACB" w14:textId="77777777" w:rsidR="007059ED" w:rsidRDefault="007059ED">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388</w:t>
      </w:r>
    </w:p>
    <w:p w14:paraId="598A3F4D" w14:textId="77777777" w:rsidR="007059ED" w:rsidRDefault="007059ED">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389</w:t>
      </w:r>
    </w:p>
    <w:p w14:paraId="27AB59D8" w14:textId="77777777" w:rsidR="007059ED" w:rsidRDefault="007059ED">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390</w:t>
      </w:r>
    </w:p>
    <w:p w14:paraId="73A28A62" w14:textId="77777777" w:rsidR="007059ED" w:rsidRDefault="007059ED">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390</w:t>
      </w:r>
    </w:p>
    <w:p w14:paraId="3DA3C66A" w14:textId="77777777" w:rsidR="007059ED" w:rsidRDefault="007059ED">
      <w:pPr>
        <w:pStyle w:val="TOC3"/>
        <w:rPr>
          <w:rFonts w:asciiTheme="minorHAnsi" w:eastAsiaTheme="minorEastAsia" w:hAnsiTheme="minorHAnsi" w:cstheme="minorBidi"/>
          <w:sz w:val="22"/>
          <w:szCs w:val="22"/>
        </w:rPr>
      </w:pPr>
      <w:r>
        <w:rPr>
          <w:lang w:eastAsia="zh-CN"/>
        </w:rPr>
        <w:t>8</w:t>
      </w:r>
      <w:r>
        <w:t>.</w:t>
      </w:r>
      <w:r>
        <w:rPr>
          <w:lang w:eastAsia="zh-CN"/>
        </w:rPr>
        <w:t>4.1</w:t>
      </w:r>
      <w:r>
        <w:rPr>
          <w:rFonts w:asciiTheme="minorHAnsi" w:eastAsiaTheme="minorEastAsia" w:hAnsiTheme="minorHAnsi" w:cstheme="minorBidi"/>
          <w:sz w:val="22"/>
          <w:szCs w:val="22"/>
        </w:rPr>
        <w:tab/>
      </w:r>
      <w:r>
        <w:t>Introduction</w:t>
      </w:r>
      <w:r>
        <w:tab/>
        <w:t>390</w:t>
      </w:r>
    </w:p>
    <w:p w14:paraId="4EFFB13D" w14:textId="77777777" w:rsidR="007059ED" w:rsidRDefault="007059ED">
      <w:pPr>
        <w:pStyle w:val="TOC3"/>
        <w:rPr>
          <w:rFonts w:asciiTheme="minorHAnsi" w:eastAsiaTheme="minorEastAsia" w:hAnsiTheme="minorHAnsi" w:cstheme="minorBidi"/>
          <w:sz w:val="22"/>
          <w:szCs w:val="22"/>
        </w:rPr>
      </w:pPr>
      <w:r>
        <w:rPr>
          <w:lang w:eastAsia="zh-CN"/>
        </w:rPr>
        <w:t>8.4.2</w:t>
      </w:r>
      <w:r>
        <w:rPr>
          <w:rFonts w:asciiTheme="minorHAnsi" w:eastAsiaTheme="minorEastAsia" w:hAnsiTheme="minorHAnsi" w:cstheme="minorBidi"/>
          <w:sz w:val="22"/>
          <w:szCs w:val="22"/>
        </w:rPr>
        <w:tab/>
      </w:r>
      <w:r>
        <w:rPr>
          <w:lang w:eastAsia="zh-CN"/>
        </w:rPr>
        <w:t>Measurements on the primary component carrier</w:t>
      </w:r>
      <w:r>
        <w:tab/>
        <w:t>390</w:t>
      </w:r>
    </w:p>
    <w:p w14:paraId="423F5E1B" w14:textId="77777777" w:rsidR="007059ED" w:rsidRDefault="007059ED">
      <w:pPr>
        <w:pStyle w:val="TOC3"/>
        <w:rPr>
          <w:rFonts w:asciiTheme="minorHAnsi" w:eastAsiaTheme="minorEastAsia" w:hAnsiTheme="minorHAnsi" w:cstheme="minorBidi"/>
          <w:sz w:val="22"/>
          <w:szCs w:val="22"/>
        </w:rPr>
      </w:pPr>
      <w:r>
        <w:rPr>
          <w:lang w:eastAsia="zh-CN"/>
        </w:rPr>
        <w:t>8.4.3</w:t>
      </w:r>
      <w:r>
        <w:rPr>
          <w:rFonts w:asciiTheme="minorHAnsi" w:eastAsiaTheme="minorEastAsia" w:hAnsiTheme="minorHAnsi" w:cstheme="minorBidi"/>
          <w:sz w:val="22"/>
          <w:szCs w:val="22"/>
        </w:rPr>
        <w:tab/>
      </w:r>
      <w:r>
        <w:rPr>
          <w:lang w:eastAsia="zh-CN"/>
        </w:rPr>
        <w:t>Measurements on a secondary component carrier</w:t>
      </w:r>
      <w:r>
        <w:tab/>
        <w:t>391</w:t>
      </w:r>
    </w:p>
    <w:p w14:paraId="140A0FB2" w14:textId="77777777" w:rsidR="007059ED" w:rsidRDefault="007059ED">
      <w:pPr>
        <w:pStyle w:val="TOC3"/>
        <w:rPr>
          <w:rFonts w:asciiTheme="minorHAnsi" w:eastAsiaTheme="minorEastAsia" w:hAnsiTheme="minorHAnsi" w:cstheme="minorBidi"/>
          <w:sz w:val="22"/>
          <w:szCs w:val="22"/>
        </w:rPr>
      </w:pPr>
      <w:r>
        <w:rPr>
          <w:lang w:eastAsia="zh-CN"/>
        </w:rP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392</w:t>
      </w:r>
    </w:p>
    <w:p w14:paraId="6108E9FE" w14:textId="77777777" w:rsidR="007059ED" w:rsidRDefault="007059ED">
      <w:pPr>
        <w:pStyle w:val="TOC3"/>
        <w:rPr>
          <w:rFonts w:asciiTheme="minorHAnsi" w:eastAsiaTheme="minorEastAsia" w:hAnsiTheme="minorHAnsi" w:cstheme="minorBidi"/>
          <w:sz w:val="22"/>
          <w:szCs w:val="22"/>
        </w:rPr>
      </w:pPr>
      <w:r>
        <w:rPr>
          <w:lang w:eastAsia="zh-CN"/>
        </w:rPr>
        <w:t>8.4.5</w:t>
      </w:r>
      <w:r>
        <w:rPr>
          <w:rFonts w:asciiTheme="minorHAnsi" w:eastAsiaTheme="minorEastAsia" w:hAnsiTheme="minorHAnsi" w:cstheme="minorBidi"/>
          <w:sz w:val="22"/>
          <w:szCs w:val="22"/>
        </w:rPr>
        <w:tab/>
      </w:r>
      <w:r>
        <w:rPr>
          <w:lang w:eastAsia="zh-CN"/>
        </w:rPr>
        <w:t>Measurements on different secondary component carriers</w:t>
      </w:r>
      <w:r>
        <w:tab/>
        <w:t>393</w:t>
      </w:r>
    </w:p>
    <w:p w14:paraId="2E05964F" w14:textId="77777777" w:rsidR="007059ED" w:rsidRDefault="007059ED">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394</w:t>
      </w:r>
    </w:p>
    <w:p w14:paraId="276410CB" w14:textId="77777777" w:rsidR="007059ED" w:rsidRDefault="007059ED">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394</w:t>
      </w:r>
    </w:p>
    <w:p w14:paraId="44E50926" w14:textId="77777777" w:rsidR="007059ED" w:rsidRDefault="007059ED">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394</w:t>
      </w:r>
    </w:p>
    <w:p w14:paraId="219CC2A2" w14:textId="77777777" w:rsidR="007059ED" w:rsidRDefault="007059ED">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394</w:t>
      </w:r>
    </w:p>
    <w:p w14:paraId="15E393CD" w14:textId="77777777" w:rsidR="007059ED" w:rsidRDefault="007059ED">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394</w:t>
      </w:r>
    </w:p>
    <w:p w14:paraId="56A9D5DF" w14:textId="77777777" w:rsidR="007059ED" w:rsidRDefault="007059ED">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397</w:t>
      </w:r>
    </w:p>
    <w:p w14:paraId="4C7EA0E8" w14:textId="77777777" w:rsidR="007059ED" w:rsidRDefault="007059ED">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399</w:t>
      </w:r>
    </w:p>
    <w:p w14:paraId="30EFB667" w14:textId="77777777" w:rsidR="007059ED" w:rsidRDefault="007059ED">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403</w:t>
      </w:r>
    </w:p>
    <w:p w14:paraId="77356A40" w14:textId="77777777" w:rsidR="007059ED" w:rsidRDefault="007059ED">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403</w:t>
      </w:r>
    </w:p>
    <w:p w14:paraId="573A1B79" w14:textId="77777777" w:rsidR="007059ED" w:rsidRDefault="007059ED">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404</w:t>
      </w:r>
    </w:p>
    <w:p w14:paraId="6B3CE578" w14:textId="77777777" w:rsidR="007059ED" w:rsidRDefault="007059ED">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405</w:t>
      </w:r>
    </w:p>
    <w:p w14:paraId="1A3C17BE" w14:textId="77777777" w:rsidR="007059ED" w:rsidRDefault="007059ED">
      <w:pPr>
        <w:pStyle w:val="TOC3"/>
        <w:rPr>
          <w:rFonts w:asciiTheme="minorHAnsi" w:eastAsiaTheme="minorEastAsia" w:hAnsiTheme="minorHAnsi" w:cstheme="minorBidi"/>
          <w:sz w:val="22"/>
          <w:szCs w:val="22"/>
        </w:rPr>
      </w:pPr>
      <w:r>
        <w:rPr>
          <w:lang w:eastAsia="zh-CN"/>
        </w:rPr>
        <w:t>8.6.1</w:t>
      </w:r>
      <w:r>
        <w:rPr>
          <w:rFonts w:asciiTheme="minorHAnsi" w:eastAsiaTheme="minorEastAsia" w:hAnsiTheme="minorHAnsi" w:cstheme="minorBidi"/>
          <w:sz w:val="22"/>
          <w:szCs w:val="22"/>
        </w:rPr>
        <w:tab/>
      </w:r>
      <w:r>
        <w:t>Introduction</w:t>
      </w:r>
      <w:r>
        <w:tab/>
        <w:t>405</w:t>
      </w:r>
    </w:p>
    <w:p w14:paraId="0E67A446" w14:textId="77777777" w:rsidR="007059ED" w:rsidRDefault="007059ED">
      <w:pPr>
        <w:pStyle w:val="TOC3"/>
        <w:rPr>
          <w:rFonts w:asciiTheme="minorHAnsi" w:eastAsiaTheme="minorEastAsia" w:hAnsiTheme="minorHAnsi" w:cstheme="minorBidi"/>
          <w:sz w:val="22"/>
          <w:szCs w:val="22"/>
        </w:rPr>
      </w:pPr>
      <w:r>
        <w:rPr>
          <w:lang w:eastAsia="zh-CN"/>
        </w:rPr>
        <w:t>8.6.2</w:t>
      </w:r>
      <w:r>
        <w:rPr>
          <w:rFonts w:asciiTheme="minorHAnsi" w:eastAsiaTheme="minorEastAsia" w:hAnsiTheme="minorHAnsi" w:cstheme="minorBidi"/>
          <w:sz w:val="22"/>
          <w:szCs w:val="22"/>
        </w:rPr>
        <w:tab/>
      </w:r>
      <w:r>
        <w:rPr>
          <w:lang w:eastAsia="zh-CN"/>
        </w:rPr>
        <w:t>Requirements for CRS based discovery signal measurements</w:t>
      </w:r>
      <w:r>
        <w:tab/>
        <w:t>405</w:t>
      </w:r>
    </w:p>
    <w:p w14:paraId="3915D983" w14:textId="77777777" w:rsidR="007059ED" w:rsidRDefault="007059ED">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405</w:t>
      </w:r>
    </w:p>
    <w:p w14:paraId="16464664" w14:textId="77777777" w:rsidR="007059ED" w:rsidRDefault="007059ED">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405</w:t>
      </w:r>
    </w:p>
    <w:p w14:paraId="21072EF7" w14:textId="77777777" w:rsidR="007059ED" w:rsidRDefault="007059ED">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408</w:t>
      </w:r>
    </w:p>
    <w:p w14:paraId="2BA17BE5" w14:textId="77777777" w:rsidR="007059ED" w:rsidRDefault="007059ED">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410</w:t>
      </w:r>
    </w:p>
    <w:p w14:paraId="6D1AC293" w14:textId="77777777" w:rsidR="007059ED" w:rsidRDefault="007059ED">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411</w:t>
      </w:r>
    </w:p>
    <w:p w14:paraId="36A77F0F" w14:textId="77777777" w:rsidR="007059ED" w:rsidRDefault="007059ED">
      <w:pPr>
        <w:pStyle w:val="TOC5"/>
        <w:rPr>
          <w:rFonts w:asciiTheme="minorHAnsi" w:eastAsiaTheme="minorEastAsia" w:hAnsiTheme="minorHAnsi" w:cstheme="minorBidi"/>
          <w:sz w:val="22"/>
          <w:szCs w:val="22"/>
        </w:rPr>
      </w:pPr>
      <w:r w:rsidRPr="00AE6739">
        <w:rPr>
          <w:rFonts w:cs="v4.2.0"/>
        </w:rPr>
        <w:t>8.6.2.</w:t>
      </w:r>
      <w:r w:rsidRPr="00AE6739">
        <w:rPr>
          <w:rFonts w:cs="v4.2.0"/>
          <w:lang w:eastAsia="zh-CN"/>
        </w:rPr>
        <w:t>2</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413</w:t>
      </w:r>
    </w:p>
    <w:p w14:paraId="52C22D74" w14:textId="77777777" w:rsidR="007059ED" w:rsidRDefault="007059ED">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416</w:t>
      </w:r>
    </w:p>
    <w:p w14:paraId="7E568E28" w14:textId="77777777" w:rsidR="007059ED" w:rsidRDefault="007059ED">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416</w:t>
      </w:r>
    </w:p>
    <w:p w14:paraId="59989E9F" w14:textId="77777777" w:rsidR="007059ED" w:rsidRDefault="007059ED">
      <w:pPr>
        <w:pStyle w:val="TOC3"/>
        <w:rPr>
          <w:rFonts w:asciiTheme="minorHAnsi" w:eastAsiaTheme="minorEastAsia" w:hAnsiTheme="minorHAnsi" w:cstheme="minorBidi"/>
          <w:sz w:val="22"/>
          <w:szCs w:val="22"/>
        </w:rPr>
      </w:pPr>
      <w:r>
        <w:rPr>
          <w:lang w:eastAsia="zh-CN"/>
        </w:rPr>
        <w:t>8</w:t>
      </w:r>
      <w:r>
        <w:t>.6</w:t>
      </w:r>
      <w:r>
        <w:rPr>
          <w:lang w:eastAsia="zh-CN"/>
        </w:rPr>
        <w:t>.3</w:t>
      </w:r>
      <w:r>
        <w:rPr>
          <w:rFonts w:asciiTheme="minorHAnsi" w:eastAsiaTheme="minorEastAsia" w:hAnsiTheme="minorHAnsi" w:cstheme="minorBidi"/>
          <w:sz w:val="22"/>
          <w:szCs w:val="22"/>
        </w:rPr>
        <w:tab/>
      </w:r>
      <w:r>
        <w:rPr>
          <w:lang w:eastAsia="zh-CN"/>
        </w:rPr>
        <w:t>Requirements for CSI-RS based discovery signal measurements</w:t>
      </w:r>
      <w:r>
        <w:tab/>
        <w:t>416</w:t>
      </w:r>
    </w:p>
    <w:p w14:paraId="4F0A30F9" w14:textId="77777777" w:rsidR="007059ED" w:rsidRDefault="007059ED">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416</w:t>
      </w:r>
    </w:p>
    <w:p w14:paraId="550599EC" w14:textId="77777777" w:rsidR="007059ED" w:rsidRDefault="007059ED">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417</w:t>
      </w:r>
    </w:p>
    <w:p w14:paraId="52EEC7ED" w14:textId="77777777" w:rsidR="007059ED" w:rsidRDefault="007059ED">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419</w:t>
      </w:r>
    </w:p>
    <w:p w14:paraId="2D78BD18" w14:textId="77777777" w:rsidR="007059ED" w:rsidRDefault="007059ED">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421</w:t>
      </w:r>
    </w:p>
    <w:p w14:paraId="0BFB0E13" w14:textId="77777777" w:rsidR="007059ED" w:rsidRDefault="007059ED">
      <w:pPr>
        <w:pStyle w:val="TOC5"/>
        <w:rPr>
          <w:rFonts w:asciiTheme="minorHAnsi" w:eastAsiaTheme="minorEastAsia" w:hAnsiTheme="minorHAnsi" w:cstheme="minorBidi"/>
          <w:sz w:val="22"/>
          <w:szCs w:val="22"/>
        </w:rPr>
      </w:pPr>
      <w:r w:rsidRPr="00AE6739">
        <w:rPr>
          <w:rFonts w:cs="v4.2.0"/>
        </w:rPr>
        <w:t>8.6.3.</w:t>
      </w:r>
      <w:r w:rsidRPr="00AE6739">
        <w:rPr>
          <w:rFonts w:cs="v4.2.0"/>
          <w:lang w:eastAsia="zh-CN"/>
        </w:rPr>
        <w:t>2</w:t>
      </w:r>
      <w:r w:rsidRPr="00AE6739">
        <w:rPr>
          <w:rFonts w:cs="v4.2.0"/>
        </w:rPr>
        <w:t>.1</w:t>
      </w:r>
      <w:r>
        <w:rPr>
          <w:rFonts w:asciiTheme="minorHAnsi" w:eastAsiaTheme="minorEastAsia" w:hAnsiTheme="minorHAnsi" w:cstheme="minorBidi"/>
          <w:sz w:val="22"/>
          <w:szCs w:val="22"/>
        </w:rPr>
        <w:tab/>
      </w:r>
      <w:r>
        <w:t>E-UTRAN FDD – FDD inter frequency measurements</w:t>
      </w:r>
      <w:r>
        <w:tab/>
        <w:t>422</w:t>
      </w:r>
    </w:p>
    <w:p w14:paraId="3957A5E7" w14:textId="77777777" w:rsidR="007059ED" w:rsidRDefault="007059ED">
      <w:pPr>
        <w:pStyle w:val="TOC5"/>
        <w:rPr>
          <w:rFonts w:asciiTheme="minorHAnsi" w:eastAsiaTheme="minorEastAsia" w:hAnsiTheme="minorHAnsi" w:cstheme="minorBidi"/>
          <w:sz w:val="22"/>
          <w:szCs w:val="22"/>
        </w:rPr>
      </w:pPr>
      <w:r w:rsidRPr="00AE6739">
        <w:rPr>
          <w:rFonts w:cs="v4.2.0"/>
        </w:rPr>
        <w:t>8.6.3.</w:t>
      </w:r>
      <w:r w:rsidRPr="00AE6739">
        <w:rPr>
          <w:rFonts w:cs="v4.2.0"/>
          <w:lang w:eastAsia="zh-CN"/>
        </w:rPr>
        <w:t>2</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measurements</w:t>
      </w:r>
      <w:r>
        <w:tab/>
        <w:t>424</w:t>
      </w:r>
    </w:p>
    <w:p w14:paraId="72844ED4" w14:textId="77777777" w:rsidR="007059ED" w:rsidRDefault="007059ED">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427</w:t>
      </w:r>
    </w:p>
    <w:p w14:paraId="58D118E5" w14:textId="77777777" w:rsidR="007059ED" w:rsidRDefault="007059ED">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427</w:t>
      </w:r>
    </w:p>
    <w:p w14:paraId="68B4E906" w14:textId="77777777" w:rsidR="007059ED" w:rsidRDefault="007059ED">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427</w:t>
      </w:r>
    </w:p>
    <w:p w14:paraId="7F5C713A" w14:textId="77777777" w:rsidR="007059ED" w:rsidRDefault="007059ED">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427</w:t>
      </w:r>
    </w:p>
    <w:p w14:paraId="1870CD69" w14:textId="77777777" w:rsidR="007059ED" w:rsidRDefault="007059ED">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428</w:t>
      </w:r>
    </w:p>
    <w:p w14:paraId="3A84FB0E" w14:textId="77777777" w:rsidR="007059ED" w:rsidRDefault="007059ED">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428</w:t>
      </w:r>
    </w:p>
    <w:p w14:paraId="1AA00D9F" w14:textId="77777777" w:rsidR="007059ED" w:rsidRDefault="007059ED">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428</w:t>
      </w:r>
    </w:p>
    <w:p w14:paraId="093755D2" w14:textId="77777777" w:rsidR="007059ED" w:rsidRDefault="007059ED">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428</w:t>
      </w:r>
    </w:p>
    <w:p w14:paraId="2AE41096" w14:textId="77777777" w:rsidR="007059ED" w:rsidRDefault="007059ED">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428</w:t>
      </w:r>
    </w:p>
    <w:p w14:paraId="0A5D2648" w14:textId="77777777" w:rsidR="007059ED" w:rsidRDefault="007059ED">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428</w:t>
      </w:r>
    </w:p>
    <w:p w14:paraId="32925F30" w14:textId="77777777" w:rsidR="007059ED" w:rsidRDefault="007059ED">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429</w:t>
      </w:r>
    </w:p>
    <w:p w14:paraId="345A95C5" w14:textId="77777777" w:rsidR="007059ED" w:rsidRDefault="007059ED">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431</w:t>
      </w:r>
    </w:p>
    <w:p w14:paraId="12307E89" w14:textId="77777777" w:rsidR="007059ED" w:rsidRDefault="007059ED">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431</w:t>
      </w:r>
    </w:p>
    <w:p w14:paraId="69730AAF" w14:textId="77777777" w:rsidR="007059ED" w:rsidRDefault="007059ED">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431</w:t>
      </w:r>
    </w:p>
    <w:p w14:paraId="7D6DCF43" w14:textId="77777777" w:rsidR="007059ED" w:rsidRDefault="007059ED">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431</w:t>
      </w:r>
    </w:p>
    <w:p w14:paraId="78B5288F" w14:textId="77777777" w:rsidR="007059ED" w:rsidRDefault="007059ED">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431</w:t>
      </w:r>
    </w:p>
    <w:p w14:paraId="58E1F374" w14:textId="77777777" w:rsidR="007059ED" w:rsidRDefault="007059ED">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431</w:t>
      </w:r>
    </w:p>
    <w:p w14:paraId="6F458C91" w14:textId="77777777" w:rsidR="007059ED" w:rsidRDefault="007059ED">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433</w:t>
      </w:r>
    </w:p>
    <w:p w14:paraId="5A2E984D" w14:textId="77777777" w:rsidR="007059ED" w:rsidRDefault="007059ED">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434</w:t>
      </w:r>
    </w:p>
    <w:p w14:paraId="4895A51A" w14:textId="77777777" w:rsidR="007059ED" w:rsidRDefault="007059ED">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434</w:t>
      </w:r>
    </w:p>
    <w:p w14:paraId="2FEBBC33" w14:textId="77777777" w:rsidR="007059ED" w:rsidRDefault="007059ED">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434</w:t>
      </w:r>
    </w:p>
    <w:p w14:paraId="019FBDA2" w14:textId="77777777" w:rsidR="007059ED" w:rsidRDefault="007059ED">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435</w:t>
      </w:r>
    </w:p>
    <w:p w14:paraId="683A9FCE" w14:textId="77777777" w:rsidR="007059ED" w:rsidRDefault="007059ED">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435</w:t>
      </w:r>
    </w:p>
    <w:p w14:paraId="2C118545" w14:textId="77777777" w:rsidR="007059ED" w:rsidRDefault="007059ED">
      <w:pPr>
        <w:pStyle w:val="TOC3"/>
        <w:rPr>
          <w:rFonts w:asciiTheme="minorHAnsi" w:eastAsiaTheme="minorEastAsia" w:hAnsiTheme="minorHAnsi" w:cstheme="minorBidi"/>
          <w:sz w:val="22"/>
          <w:szCs w:val="22"/>
        </w:rPr>
      </w:pPr>
      <w:r>
        <w:rPr>
          <w:lang w:eastAsia="zh-CN"/>
        </w:rPr>
        <w:t>8.8.5</w:t>
      </w:r>
      <w:r>
        <w:rPr>
          <w:rFonts w:asciiTheme="minorHAnsi" w:eastAsiaTheme="minorEastAsia" w:hAnsiTheme="minorHAnsi" w:cstheme="minorBidi"/>
          <w:sz w:val="22"/>
          <w:szCs w:val="22"/>
        </w:rPr>
        <w:tab/>
      </w:r>
      <w:r>
        <w:rPr>
          <w:lang w:eastAsia="zh-CN"/>
        </w:rPr>
        <w:t>Intra-frequency measurements with autonomous gaps</w:t>
      </w:r>
      <w:r>
        <w:tab/>
        <w:t>435</w:t>
      </w:r>
    </w:p>
    <w:p w14:paraId="3732686E" w14:textId="77777777" w:rsidR="007059ED" w:rsidRDefault="007059ED">
      <w:pPr>
        <w:pStyle w:val="TOC4"/>
        <w:rPr>
          <w:rFonts w:asciiTheme="minorHAnsi" w:eastAsiaTheme="minorEastAsia" w:hAnsiTheme="minorHAnsi" w:cstheme="minorBidi"/>
          <w:sz w:val="22"/>
          <w:szCs w:val="22"/>
        </w:rPr>
      </w:pPr>
      <w:r>
        <w:rPr>
          <w:lang w:eastAsia="zh-CN"/>
        </w:rPr>
        <w:t>8.8.5.1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23DD1EED" w14:textId="77777777" w:rsidR="007059ED" w:rsidRDefault="007059ED">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436</w:t>
      </w:r>
    </w:p>
    <w:p w14:paraId="74F83134" w14:textId="77777777" w:rsidR="007059ED" w:rsidRDefault="007059ED">
      <w:pPr>
        <w:pStyle w:val="TOC3"/>
        <w:rPr>
          <w:rFonts w:asciiTheme="minorHAnsi" w:eastAsiaTheme="minorEastAsia" w:hAnsiTheme="minorHAnsi" w:cstheme="minorBidi"/>
          <w:sz w:val="22"/>
          <w:szCs w:val="22"/>
        </w:rPr>
      </w:pPr>
      <w:r>
        <w:rPr>
          <w:lang w:eastAsia="zh-CN"/>
        </w:rPr>
        <w:t>8.8.6</w:t>
      </w:r>
      <w:r>
        <w:rPr>
          <w:rFonts w:asciiTheme="minorHAnsi" w:eastAsiaTheme="minorEastAsia" w:hAnsiTheme="minorHAnsi" w:cstheme="minorBidi"/>
          <w:sz w:val="22"/>
          <w:szCs w:val="22"/>
        </w:rPr>
        <w:tab/>
      </w:r>
      <w:r>
        <w:rPr>
          <w:lang w:eastAsia="zh-CN"/>
        </w:rPr>
        <w:t>Inter-frequency measurements with autonomous gaps</w:t>
      </w:r>
      <w:r>
        <w:tab/>
        <w:t>436</w:t>
      </w:r>
    </w:p>
    <w:p w14:paraId="70848030" w14:textId="77777777" w:rsidR="007059ED" w:rsidRDefault="007059ED">
      <w:pPr>
        <w:pStyle w:val="TOC4"/>
        <w:rPr>
          <w:rFonts w:asciiTheme="minorHAnsi" w:eastAsiaTheme="minorEastAsia" w:hAnsiTheme="minorHAnsi" w:cstheme="minorBidi"/>
          <w:sz w:val="22"/>
          <w:szCs w:val="22"/>
        </w:rPr>
      </w:pPr>
      <w:r>
        <w:rPr>
          <w:lang w:eastAsia="zh-CN"/>
        </w:rPr>
        <w:t>8.8.6.1</w:t>
      </w:r>
      <w:r>
        <w:rPr>
          <w:rFonts w:asciiTheme="minorHAnsi" w:eastAsiaTheme="minorEastAsia" w:hAnsiTheme="minorHAnsi" w:cstheme="minorBidi"/>
          <w:sz w:val="22"/>
          <w:szCs w:val="22"/>
        </w:rPr>
        <w:tab/>
      </w:r>
      <w:r>
        <w:rPr>
          <w:lang w:eastAsia="zh-CN"/>
        </w:rPr>
        <w:t>Identification of a new CGI of E-UTRA cell with autonomous gaps</w:t>
      </w:r>
      <w:r>
        <w:tab/>
        <w:t>436</w:t>
      </w:r>
    </w:p>
    <w:p w14:paraId="2636ABA6" w14:textId="77777777" w:rsidR="007059ED" w:rsidRDefault="007059ED">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437</w:t>
      </w:r>
    </w:p>
    <w:p w14:paraId="1A63BCAC" w14:textId="77777777" w:rsidR="007059ED" w:rsidRDefault="007059ED">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437</w:t>
      </w:r>
    </w:p>
    <w:p w14:paraId="7F49E341" w14:textId="77777777" w:rsidR="007059ED" w:rsidRDefault="007059ED">
      <w:pPr>
        <w:pStyle w:val="TOC4"/>
        <w:rPr>
          <w:rFonts w:asciiTheme="minorHAnsi" w:eastAsiaTheme="minorEastAsia" w:hAnsiTheme="minorHAnsi" w:cstheme="minorBidi"/>
          <w:sz w:val="22"/>
          <w:szCs w:val="22"/>
        </w:rPr>
      </w:pPr>
      <w:r>
        <w:rPr>
          <w:lang w:eastAsia="zh-CN"/>
        </w:rPr>
        <w:t>8.</w:t>
      </w:r>
      <w:r>
        <w:t>8</w:t>
      </w:r>
      <w:r>
        <w:rPr>
          <w:lang w:eastAsia="zh-CN"/>
        </w:rPr>
        <w:t>.7.1</w:t>
      </w:r>
      <w:r>
        <w:rPr>
          <w:rFonts w:asciiTheme="minorHAnsi" w:eastAsiaTheme="minorEastAsia" w:hAnsiTheme="minorHAnsi" w:cstheme="minorBidi"/>
          <w:sz w:val="22"/>
          <w:szCs w:val="22"/>
        </w:rPr>
        <w:tab/>
      </w:r>
      <w:r>
        <w:rPr>
          <w:lang w:eastAsia="zh-CN"/>
        </w:rPr>
        <w:t>Introduction</w:t>
      </w:r>
      <w:r>
        <w:tab/>
        <w:t>437</w:t>
      </w:r>
    </w:p>
    <w:p w14:paraId="50A02D79" w14:textId="77777777" w:rsidR="007059ED" w:rsidRDefault="007059ED">
      <w:pPr>
        <w:pStyle w:val="TOC4"/>
        <w:rPr>
          <w:rFonts w:asciiTheme="minorHAnsi" w:eastAsiaTheme="minorEastAsia" w:hAnsiTheme="minorHAnsi" w:cstheme="minorBidi"/>
          <w:sz w:val="22"/>
          <w:szCs w:val="22"/>
        </w:rPr>
      </w:pPr>
      <w:r>
        <w:rPr>
          <w:lang w:eastAsia="zh-CN"/>
        </w:rPr>
        <w:t>8</w:t>
      </w:r>
      <w:r>
        <w:t>.8.7.2</w:t>
      </w:r>
      <w:r>
        <w:rPr>
          <w:rFonts w:asciiTheme="minorHAnsi" w:eastAsiaTheme="minorEastAsia" w:hAnsiTheme="minorHAnsi" w:cstheme="minorBidi"/>
          <w:sz w:val="22"/>
          <w:szCs w:val="22"/>
        </w:rPr>
        <w:tab/>
      </w:r>
      <w:r>
        <w:t>SSTD Measurement requirements</w:t>
      </w:r>
      <w:r>
        <w:tab/>
        <w:t>437</w:t>
      </w:r>
    </w:p>
    <w:p w14:paraId="2BFD5459" w14:textId="77777777" w:rsidR="007059ED" w:rsidRDefault="007059ED">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438</w:t>
      </w:r>
    </w:p>
    <w:p w14:paraId="3099A88F" w14:textId="77777777" w:rsidR="007059ED" w:rsidRDefault="007059ED">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438</w:t>
      </w:r>
    </w:p>
    <w:p w14:paraId="11E441B4" w14:textId="77777777" w:rsidR="007059ED" w:rsidRDefault="007059ED">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438</w:t>
      </w:r>
    </w:p>
    <w:p w14:paraId="7CB9625D" w14:textId="77777777" w:rsidR="007059ED" w:rsidRDefault="007059ED">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438</w:t>
      </w:r>
    </w:p>
    <w:p w14:paraId="6EFF9107" w14:textId="77777777" w:rsidR="007059ED" w:rsidRDefault="007059ED">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438</w:t>
      </w:r>
    </w:p>
    <w:p w14:paraId="5D6BB480" w14:textId="77777777" w:rsidR="007059ED" w:rsidRDefault="007059ED">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439</w:t>
      </w:r>
    </w:p>
    <w:p w14:paraId="07F86F31" w14:textId="77777777" w:rsidR="007059ED" w:rsidRDefault="007059ED">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439</w:t>
      </w:r>
    </w:p>
    <w:p w14:paraId="60CE525C" w14:textId="77777777" w:rsidR="007059ED" w:rsidRDefault="007059ED">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439</w:t>
      </w:r>
    </w:p>
    <w:p w14:paraId="663A9007" w14:textId="77777777" w:rsidR="007059ED" w:rsidRDefault="007059ED">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439</w:t>
      </w:r>
    </w:p>
    <w:p w14:paraId="6FB43900" w14:textId="77777777" w:rsidR="007059ED" w:rsidRDefault="007059ED">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439</w:t>
      </w:r>
    </w:p>
    <w:p w14:paraId="6FFBBABF" w14:textId="77777777" w:rsidR="007059ED" w:rsidRDefault="007059ED">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439</w:t>
      </w:r>
    </w:p>
    <w:p w14:paraId="27381412" w14:textId="77777777" w:rsidR="007059ED" w:rsidRDefault="007059ED">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440</w:t>
      </w:r>
    </w:p>
    <w:p w14:paraId="2D66B28F" w14:textId="77777777" w:rsidR="007059ED" w:rsidRDefault="007059ED">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440</w:t>
      </w:r>
    </w:p>
    <w:p w14:paraId="57DCDE61" w14:textId="77777777" w:rsidR="007059ED" w:rsidRDefault="007059ED">
      <w:pPr>
        <w:pStyle w:val="TOC3"/>
        <w:rPr>
          <w:rFonts w:asciiTheme="minorHAnsi" w:eastAsiaTheme="minorEastAsia" w:hAnsiTheme="minorHAnsi" w:cstheme="minorBidi"/>
          <w:sz w:val="22"/>
          <w:szCs w:val="22"/>
        </w:rPr>
      </w:pPr>
      <w:r>
        <w:rPr>
          <w:lang w:eastAsia="zh-CN"/>
        </w:rPr>
        <w:t>8.11.1</w:t>
      </w:r>
      <w:r>
        <w:rPr>
          <w:rFonts w:asciiTheme="minorHAnsi" w:eastAsiaTheme="minorEastAsia" w:hAnsiTheme="minorHAnsi" w:cstheme="minorBidi"/>
          <w:sz w:val="22"/>
          <w:szCs w:val="22"/>
        </w:rPr>
        <w:tab/>
      </w:r>
      <w:r>
        <w:t>Introduction</w:t>
      </w:r>
      <w:r>
        <w:tab/>
        <w:t>440</w:t>
      </w:r>
    </w:p>
    <w:p w14:paraId="4F4C258D" w14:textId="77777777" w:rsidR="007059ED" w:rsidRDefault="007059ED">
      <w:pPr>
        <w:pStyle w:val="TOC3"/>
        <w:rPr>
          <w:rFonts w:asciiTheme="minorHAnsi" w:eastAsiaTheme="minorEastAsia" w:hAnsiTheme="minorHAnsi" w:cstheme="minorBidi"/>
          <w:sz w:val="22"/>
          <w:szCs w:val="22"/>
        </w:rPr>
      </w:pPr>
      <w:r>
        <w:rPr>
          <w:lang w:eastAsia="zh-CN"/>
        </w:rPr>
        <w:t>8.11.2</w:t>
      </w:r>
      <w:r>
        <w:rPr>
          <w:rFonts w:asciiTheme="minorHAnsi" w:eastAsiaTheme="minorEastAsia" w:hAnsiTheme="minorHAnsi" w:cstheme="minorBidi"/>
          <w:sz w:val="22"/>
          <w:szCs w:val="22"/>
        </w:rPr>
        <w:tab/>
      </w:r>
      <w:r>
        <w:rPr>
          <w:lang w:eastAsia="zh-CN"/>
        </w:rPr>
        <w:t>CRS based discovery signal measurements</w:t>
      </w:r>
      <w:r>
        <w:tab/>
        <w:t>441</w:t>
      </w:r>
    </w:p>
    <w:p w14:paraId="374964CB" w14:textId="77777777" w:rsidR="007059ED" w:rsidRDefault="007059ED">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441</w:t>
      </w:r>
    </w:p>
    <w:p w14:paraId="15ACA008" w14:textId="77777777" w:rsidR="007059ED" w:rsidRDefault="007059ED">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441</w:t>
      </w:r>
    </w:p>
    <w:p w14:paraId="1A84160B" w14:textId="77777777" w:rsidR="007059ED" w:rsidRDefault="007059ED">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441</w:t>
      </w:r>
    </w:p>
    <w:p w14:paraId="584E743E" w14:textId="77777777" w:rsidR="007059ED" w:rsidRDefault="007059ED">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442</w:t>
      </w:r>
    </w:p>
    <w:p w14:paraId="54CE5CF7" w14:textId="77777777" w:rsidR="007059ED" w:rsidRDefault="007059ED">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443</w:t>
      </w:r>
    </w:p>
    <w:p w14:paraId="0BD165E5" w14:textId="77777777" w:rsidR="007059ED" w:rsidRDefault="007059ED">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445</w:t>
      </w:r>
    </w:p>
    <w:p w14:paraId="7B3EC6D3" w14:textId="77777777" w:rsidR="007059ED" w:rsidRDefault="007059ED">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446</w:t>
      </w:r>
    </w:p>
    <w:p w14:paraId="325E752E" w14:textId="77777777" w:rsidR="007059ED" w:rsidRDefault="007059ED">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446</w:t>
      </w:r>
    </w:p>
    <w:p w14:paraId="6CC2282C" w14:textId="77777777" w:rsidR="007059ED" w:rsidRDefault="007059ED">
      <w:pPr>
        <w:pStyle w:val="TOC5"/>
        <w:rPr>
          <w:rFonts w:asciiTheme="minorHAnsi" w:eastAsiaTheme="minorEastAsia" w:hAnsiTheme="minorHAnsi" w:cstheme="minorBidi"/>
          <w:sz w:val="22"/>
          <w:szCs w:val="22"/>
        </w:rPr>
      </w:pPr>
      <w:r w:rsidRPr="00AE6739">
        <w:rPr>
          <w:rFonts w:cs="v4.2.0"/>
        </w:rPr>
        <w:t>8.11.2.</w:t>
      </w:r>
      <w:r w:rsidRPr="00AE6739">
        <w:rPr>
          <w:rFonts w:cs="v4.2.0"/>
          <w:lang w:eastAsia="zh-CN"/>
        </w:rPr>
        <w:t>2</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450</w:t>
      </w:r>
    </w:p>
    <w:p w14:paraId="6F8BFE3E" w14:textId="77777777" w:rsidR="007059ED" w:rsidRDefault="007059ED">
      <w:pPr>
        <w:pStyle w:val="TOC3"/>
        <w:rPr>
          <w:rFonts w:asciiTheme="minorHAnsi" w:eastAsiaTheme="minorEastAsia" w:hAnsiTheme="minorHAnsi" w:cstheme="minorBidi"/>
          <w:sz w:val="22"/>
          <w:szCs w:val="22"/>
        </w:rPr>
      </w:pPr>
      <w:r>
        <w:rPr>
          <w:lang w:eastAsia="zh-CN"/>
        </w:rPr>
        <w:t>8.11.3</w:t>
      </w:r>
      <w:r>
        <w:rPr>
          <w:rFonts w:asciiTheme="minorHAnsi" w:eastAsiaTheme="minorEastAsia" w:hAnsiTheme="minorHAnsi" w:cstheme="minorBidi"/>
          <w:sz w:val="22"/>
          <w:szCs w:val="22"/>
        </w:rPr>
        <w:tab/>
      </w:r>
      <w:r>
        <w:rPr>
          <w:lang w:eastAsia="zh-CN"/>
        </w:rPr>
        <w:t>CSI-RS based discovery signal measurements</w:t>
      </w:r>
      <w:r>
        <w:tab/>
        <w:t>450</w:t>
      </w:r>
    </w:p>
    <w:p w14:paraId="68A57DD7" w14:textId="77777777" w:rsidR="007059ED" w:rsidRDefault="007059ED">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450</w:t>
      </w:r>
    </w:p>
    <w:p w14:paraId="2FD9A1E9" w14:textId="77777777" w:rsidR="007059ED" w:rsidRDefault="007059ED">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450</w:t>
      </w:r>
    </w:p>
    <w:p w14:paraId="4B252456" w14:textId="77777777" w:rsidR="007059ED" w:rsidRDefault="007059ED">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450</w:t>
      </w:r>
    </w:p>
    <w:p w14:paraId="6AEFD606" w14:textId="77777777" w:rsidR="007059ED" w:rsidRDefault="007059ED">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452</w:t>
      </w:r>
    </w:p>
    <w:p w14:paraId="0DF29BC5" w14:textId="77777777" w:rsidR="007059ED" w:rsidRDefault="007059ED">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452</w:t>
      </w:r>
    </w:p>
    <w:p w14:paraId="2F4E8426" w14:textId="77777777" w:rsidR="007059ED" w:rsidRDefault="007059ED">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453</w:t>
      </w:r>
    </w:p>
    <w:p w14:paraId="72306664" w14:textId="77777777" w:rsidR="007059ED" w:rsidRDefault="007059ED">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454</w:t>
      </w:r>
    </w:p>
    <w:p w14:paraId="45D4FA32" w14:textId="77777777" w:rsidR="007059ED" w:rsidRDefault="007059ED">
      <w:pPr>
        <w:pStyle w:val="TOC5"/>
        <w:rPr>
          <w:rFonts w:asciiTheme="minorHAnsi" w:eastAsiaTheme="minorEastAsia" w:hAnsiTheme="minorHAnsi" w:cstheme="minorBidi"/>
          <w:sz w:val="22"/>
          <w:szCs w:val="22"/>
        </w:rPr>
      </w:pPr>
      <w:r w:rsidRPr="00AE6739">
        <w:rPr>
          <w:rFonts w:cs="v4.2.0"/>
        </w:rPr>
        <w:t>8.11.3.</w:t>
      </w:r>
      <w:r w:rsidRPr="00AE6739">
        <w:rPr>
          <w:rFonts w:cs="v4.2.0"/>
          <w:lang w:eastAsia="zh-CN"/>
        </w:rPr>
        <w:t>2</w:t>
      </w:r>
      <w:r w:rsidRPr="00AE6739">
        <w:rPr>
          <w:rFonts w:cs="v4.2.0"/>
        </w:rPr>
        <w:t>.1</w:t>
      </w:r>
      <w:r>
        <w:rPr>
          <w:rFonts w:asciiTheme="minorHAnsi" w:eastAsiaTheme="minorEastAsia" w:hAnsiTheme="minorHAnsi" w:cstheme="minorBidi"/>
          <w:sz w:val="22"/>
          <w:szCs w:val="22"/>
        </w:rPr>
        <w:tab/>
      </w:r>
      <w:r>
        <w:t>E-UTRAN FDD – FS3 inter-frequency measurements</w:t>
      </w:r>
      <w:r>
        <w:tab/>
        <w:t>454</w:t>
      </w:r>
    </w:p>
    <w:p w14:paraId="168F3159" w14:textId="77777777" w:rsidR="007059ED" w:rsidRDefault="007059ED">
      <w:pPr>
        <w:pStyle w:val="TOC5"/>
        <w:rPr>
          <w:rFonts w:asciiTheme="minorHAnsi" w:eastAsiaTheme="minorEastAsia" w:hAnsiTheme="minorHAnsi" w:cstheme="minorBidi"/>
          <w:sz w:val="22"/>
          <w:szCs w:val="22"/>
        </w:rPr>
      </w:pPr>
      <w:r w:rsidRPr="00AE6739">
        <w:rPr>
          <w:rFonts w:cs="v4.2.0"/>
        </w:rPr>
        <w:t>8.11.3.</w:t>
      </w:r>
      <w:r w:rsidRPr="00AE6739">
        <w:rPr>
          <w:rFonts w:cs="v4.2.0"/>
          <w:lang w:eastAsia="zh-CN"/>
        </w:rPr>
        <w:t>2</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FS3</w:t>
      </w:r>
      <w:r>
        <w:t xml:space="preserve"> inter-frequency measurements</w:t>
      </w:r>
      <w:r>
        <w:tab/>
        <w:t>458</w:t>
      </w:r>
    </w:p>
    <w:p w14:paraId="0E64ED5D" w14:textId="77777777" w:rsidR="007059ED" w:rsidRDefault="007059ED">
      <w:pPr>
        <w:pStyle w:val="TOC3"/>
        <w:rPr>
          <w:rFonts w:asciiTheme="minorHAnsi" w:eastAsiaTheme="minorEastAsia" w:hAnsiTheme="minorHAnsi" w:cstheme="minorBidi"/>
          <w:sz w:val="22"/>
          <w:szCs w:val="22"/>
        </w:rPr>
      </w:pPr>
      <w:r>
        <w:rPr>
          <w:lang w:eastAsia="zh-CN"/>
        </w:rPr>
        <w:t>8.11.4</w:t>
      </w:r>
      <w:r>
        <w:rPr>
          <w:rFonts w:asciiTheme="minorHAnsi" w:eastAsiaTheme="minorEastAsia" w:hAnsiTheme="minorHAnsi" w:cstheme="minorBidi"/>
          <w:sz w:val="22"/>
          <w:szCs w:val="22"/>
        </w:rPr>
        <w:tab/>
      </w:r>
      <w:r>
        <w:rPr>
          <w:lang w:eastAsia="zh-CN"/>
        </w:rPr>
        <w:t>RSSI measurements</w:t>
      </w:r>
      <w:r>
        <w:tab/>
        <w:t>458</w:t>
      </w:r>
    </w:p>
    <w:p w14:paraId="50F2CDF1" w14:textId="77777777" w:rsidR="007059ED" w:rsidRDefault="007059ED">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458</w:t>
      </w:r>
    </w:p>
    <w:p w14:paraId="0DD3897F" w14:textId="77777777" w:rsidR="007059ED" w:rsidRDefault="007059ED">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458</w:t>
      </w:r>
    </w:p>
    <w:p w14:paraId="074E72AE" w14:textId="77777777" w:rsidR="007059ED" w:rsidRDefault="007059ED">
      <w:pPr>
        <w:pStyle w:val="TOC3"/>
        <w:rPr>
          <w:rFonts w:asciiTheme="minorHAnsi" w:eastAsiaTheme="minorEastAsia" w:hAnsiTheme="minorHAnsi" w:cstheme="minorBidi"/>
          <w:sz w:val="22"/>
          <w:szCs w:val="22"/>
        </w:rPr>
      </w:pPr>
      <w:r>
        <w:rPr>
          <w:lang w:eastAsia="zh-CN"/>
        </w:rPr>
        <w:t>8.11.5</w:t>
      </w:r>
      <w:r>
        <w:rPr>
          <w:rFonts w:asciiTheme="minorHAnsi" w:eastAsiaTheme="minorEastAsia" w:hAnsiTheme="minorHAnsi" w:cstheme="minorBidi"/>
          <w:sz w:val="22"/>
          <w:szCs w:val="22"/>
        </w:rPr>
        <w:tab/>
      </w:r>
      <w:r>
        <w:t>Channel occupancy</w:t>
      </w:r>
      <w:r>
        <w:rPr>
          <w:lang w:eastAsia="zh-CN"/>
        </w:rPr>
        <w:t xml:space="preserve"> measurements</w:t>
      </w:r>
      <w:r>
        <w:tab/>
        <w:t>459</w:t>
      </w:r>
    </w:p>
    <w:p w14:paraId="679230C2" w14:textId="77777777" w:rsidR="007059ED" w:rsidRDefault="007059ED">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459</w:t>
      </w:r>
    </w:p>
    <w:p w14:paraId="6E65817A" w14:textId="77777777" w:rsidR="007059ED" w:rsidRDefault="007059ED">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459</w:t>
      </w:r>
    </w:p>
    <w:p w14:paraId="472520F4" w14:textId="77777777" w:rsidR="007059ED" w:rsidRDefault="007059ED">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459</w:t>
      </w:r>
    </w:p>
    <w:p w14:paraId="766DFF63" w14:textId="77777777" w:rsidR="007059ED" w:rsidRDefault="007059ED">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459</w:t>
      </w:r>
    </w:p>
    <w:p w14:paraId="74EB757E" w14:textId="77777777" w:rsidR="007059ED" w:rsidRDefault="007059ED">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459</w:t>
      </w:r>
    </w:p>
    <w:p w14:paraId="08075EC9" w14:textId="77777777" w:rsidR="007059ED" w:rsidRDefault="007059ED">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459</w:t>
      </w:r>
    </w:p>
    <w:p w14:paraId="1DCBE9D0" w14:textId="77777777" w:rsidR="007059ED" w:rsidRDefault="007059ED">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459</w:t>
      </w:r>
    </w:p>
    <w:p w14:paraId="32D58B28" w14:textId="77777777" w:rsidR="007059ED" w:rsidRDefault="007059ED">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459</w:t>
      </w:r>
    </w:p>
    <w:p w14:paraId="45485905" w14:textId="77777777" w:rsidR="007059ED" w:rsidRDefault="007059ED">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460</w:t>
      </w:r>
    </w:p>
    <w:p w14:paraId="038BE658" w14:textId="77777777" w:rsidR="007059ED" w:rsidRDefault="007059ED">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460</w:t>
      </w:r>
    </w:p>
    <w:p w14:paraId="2910630F" w14:textId="77777777" w:rsidR="007059ED" w:rsidRDefault="007059ED">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462</w:t>
      </w:r>
    </w:p>
    <w:p w14:paraId="74B50CEA" w14:textId="77777777" w:rsidR="007059ED" w:rsidRDefault="007059ED">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465</w:t>
      </w:r>
    </w:p>
    <w:p w14:paraId="60BD5E5F" w14:textId="77777777" w:rsidR="007059ED" w:rsidRDefault="007059ED">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465</w:t>
      </w:r>
    </w:p>
    <w:p w14:paraId="5BDA5BF8" w14:textId="77777777" w:rsidR="007059ED" w:rsidRDefault="007059ED">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465</w:t>
      </w:r>
    </w:p>
    <w:p w14:paraId="630723CA" w14:textId="77777777" w:rsidR="007059ED" w:rsidRDefault="007059ED">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465</w:t>
      </w:r>
    </w:p>
    <w:p w14:paraId="23F4EF66" w14:textId="77777777" w:rsidR="007059ED" w:rsidRDefault="007059ED">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465</w:t>
      </w:r>
    </w:p>
    <w:p w14:paraId="0690EEEE" w14:textId="77777777" w:rsidR="007059ED" w:rsidRDefault="007059ED">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465</w:t>
      </w:r>
    </w:p>
    <w:p w14:paraId="012ACFE5" w14:textId="77777777" w:rsidR="007059ED" w:rsidRDefault="007059ED">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467</w:t>
      </w:r>
    </w:p>
    <w:p w14:paraId="627636D7" w14:textId="77777777" w:rsidR="007059ED" w:rsidRDefault="007059ED">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469</w:t>
      </w:r>
    </w:p>
    <w:p w14:paraId="6C22CE37" w14:textId="77777777" w:rsidR="007059ED" w:rsidRDefault="007059ED">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469</w:t>
      </w:r>
    </w:p>
    <w:p w14:paraId="0E4DFFCE" w14:textId="77777777" w:rsidR="007059ED" w:rsidRDefault="007059ED">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469</w:t>
      </w:r>
    </w:p>
    <w:p w14:paraId="615B43FF" w14:textId="77777777" w:rsidR="007059ED" w:rsidRDefault="007059ED">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470</w:t>
      </w:r>
    </w:p>
    <w:p w14:paraId="054C7664" w14:textId="77777777" w:rsidR="007059ED" w:rsidRDefault="007059ED">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470</w:t>
      </w:r>
    </w:p>
    <w:p w14:paraId="61668B41" w14:textId="77777777" w:rsidR="007059ED" w:rsidRDefault="007059ED">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474</w:t>
      </w:r>
    </w:p>
    <w:p w14:paraId="35F92DE8" w14:textId="77777777" w:rsidR="007059ED" w:rsidRDefault="007059ED">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476</w:t>
      </w:r>
    </w:p>
    <w:p w14:paraId="3362E956" w14:textId="77777777" w:rsidR="007059ED" w:rsidRDefault="007059ED">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480</w:t>
      </w:r>
    </w:p>
    <w:p w14:paraId="749E49BA" w14:textId="77777777" w:rsidR="007059ED" w:rsidRDefault="007059ED">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480</w:t>
      </w:r>
    </w:p>
    <w:p w14:paraId="777F5B54"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.3.1</w:t>
      </w:r>
      <w:r>
        <w:rPr>
          <w:rFonts w:asciiTheme="minorHAnsi" w:eastAsiaTheme="minorEastAsia" w:hAnsiTheme="minorHAnsi" w:cstheme="minorBidi"/>
          <w:sz w:val="22"/>
          <w:szCs w:val="22"/>
        </w:rPr>
        <w:tab/>
      </w:r>
      <w:r>
        <w:t>E-UTRAN FDD Intra-Frequency OTDOA Measurements</w:t>
      </w:r>
      <w:r>
        <w:tab/>
        <w:t>480</w:t>
      </w:r>
    </w:p>
    <w:p w14:paraId="6BDFA1F8"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.3.2</w:t>
      </w:r>
      <w:r>
        <w:rPr>
          <w:rFonts w:asciiTheme="minorHAnsi" w:eastAsiaTheme="minorEastAsia" w:hAnsiTheme="minorHAnsi" w:cstheme="minorBidi"/>
          <w:sz w:val="22"/>
          <w:szCs w:val="22"/>
        </w:rPr>
        <w:tab/>
      </w:r>
      <w:r>
        <w:t>E-UTRAN TDD Intra-Frequency OTDOA Measurements</w:t>
      </w:r>
      <w:r>
        <w:tab/>
        <w:t>483</w:t>
      </w:r>
    </w:p>
    <w:p w14:paraId="7D559C0E" w14:textId="77777777" w:rsidR="007059ED" w:rsidRDefault="007059ED">
      <w:pPr>
        <w:pStyle w:val="TOC5"/>
        <w:rPr>
          <w:rFonts w:asciiTheme="minorHAnsi" w:eastAsiaTheme="minorEastAsia" w:hAnsiTheme="minorHAnsi" w:cstheme="minorBidi"/>
          <w:sz w:val="22"/>
          <w:szCs w:val="22"/>
        </w:rPr>
      </w:pPr>
      <w:r>
        <w:rPr>
          <w:lang w:eastAsia="zh-CN"/>
        </w:rPr>
        <w:t>8</w:t>
      </w:r>
      <w:r>
        <w:t>.</w:t>
      </w:r>
      <w:r>
        <w:rPr>
          <w:lang w:eastAsia="zh-CN"/>
        </w:rPr>
        <w:t>13</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485</w:t>
      </w:r>
    </w:p>
    <w:p w14:paraId="5850B3C1" w14:textId="77777777" w:rsidR="007059ED" w:rsidRDefault="007059ED">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486</w:t>
      </w:r>
    </w:p>
    <w:p w14:paraId="2B0CD7E5" w14:textId="77777777" w:rsidR="007059ED" w:rsidRDefault="007059ED">
      <w:pPr>
        <w:pStyle w:val="TOC5"/>
        <w:rPr>
          <w:rFonts w:asciiTheme="minorHAnsi" w:eastAsiaTheme="minorEastAsia" w:hAnsiTheme="minorHAnsi" w:cstheme="minorBidi"/>
          <w:sz w:val="22"/>
          <w:szCs w:val="22"/>
        </w:rPr>
      </w:pPr>
      <w:r>
        <w:rPr>
          <w:lang w:eastAsia="zh-CN"/>
        </w:rPr>
        <w:t>8.13.2.4.1</w:t>
      </w:r>
      <w:r>
        <w:rPr>
          <w:rFonts w:asciiTheme="minorHAnsi" w:eastAsiaTheme="minorEastAsia" w:hAnsiTheme="minorHAnsi" w:cstheme="minorBidi"/>
          <w:sz w:val="22"/>
          <w:szCs w:val="22"/>
        </w:rPr>
        <w:tab/>
      </w:r>
      <w:r>
        <w:t>E-UTRAN FDD Inter-Frequency OTDOA Measurements</w:t>
      </w:r>
      <w:r>
        <w:tab/>
        <w:t>486</w:t>
      </w:r>
    </w:p>
    <w:p w14:paraId="26C32B6F" w14:textId="77777777" w:rsidR="007059ED" w:rsidRDefault="007059ED">
      <w:pPr>
        <w:pStyle w:val="TOC5"/>
        <w:rPr>
          <w:rFonts w:asciiTheme="minorHAnsi" w:eastAsiaTheme="minorEastAsia" w:hAnsiTheme="minorHAnsi" w:cstheme="minorBidi"/>
          <w:sz w:val="22"/>
          <w:szCs w:val="22"/>
        </w:rPr>
      </w:pPr>
      <w:r>
        <w:rPr>
          <w:lang w:eastAsia="zh-CN"/>
        </w:rPr>
        <w:t>8.13.2.4.2</w:t>
      </w:r>
      <w:r>
        <w:rPr>
          <w:rFonts w:asciiTheme="minorHAnsi" w:eastAsiaTheme="minorEastAsia" w:hAnsiTheme="minorHAnsi" w:cstheme="minorBidi"/>
          <w:sz w:val="22"/>
          <w:szCs w:val="22"/>
        </w:rPr>
        <w:tab/>
      </w:r>
      <w:r>
        <w:t>E-UTRAN TDD Inter-Frequency OTDOA Measurements</w:t>
      </w:r>
      <w:r>
        <w:tab/>
        <w:t>488</w:t>
      </w:r>
    </w:p>
    <w:p w14:paraId="2866007E" w14:textId="77777777" w:rsidR="007059ED" w:rsidRDefault="007059ED">
      <w:pPr>
        <w:pStyle w:val="TOC5"/>
        <w:rPr>
          <w:rFonts w:asciiTheme="minorHAnsi" w:eastAsiaTheme="minorEastAsia" w:hAnsiTheme="minorHAnsi" w:cstheme="minorBidi"/>
          <w:sz w:val="22"/>
          <w:szCs w:val="22"/>
        </w:rPr>
      </w:pPr>
      <w:r>
        <w:rPr>
          <w:lang w:eastAsia="zh-CN"/>
        </w:rP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490</w:t>
      </w:r>
    </w:p>
    <w:p w14:paraId="6C2D99F8" w14:textId="77777777" w:rsidR="007059ED" w:rsidRDefault="007059ED">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491</w:t>
      </w:r>
    </w:p>
    <w:p w14:paraId="2C78A1C7" w14:textId="77777777" w:rsidR="007059ED" w:rsidRDefault="007059ED">
      <w:pPr>
        <w:pStyle w:val="TOC5"/>
        <w:rPr>
          <w:rFonts w:asciiTheme="minorHAnsi" w:eastAsiaTheme="minorEastAsia" w:hAnsiTheme="minorHAnsi" w:cstheme="minorBidi"/>
          <w:sz w:val="22"/>
          <w:szCs w:val="22"/>
        </w:rPr>
      </w:pPr>
      <w:r>
        <w:rPr>
          <w:lang w:eastAsia="zh-CN"/>
        </w:rP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491</w:t>
      </w:r>
    </w:p>
    <w:p w14:paraId="2AE30B50" w14:textId="77777777" w:rsidR="007059ED" w:rsidRDefault="007059ED">
      <w:pPr>
        <w:pStyle w:val="TOC5"/>
        <w:rPr>
          <w:rFonts w:asciiTheme="minorHAnsi" w:eastAsiaTheme="minorEastAsia" w:hAnsiTheme="minorHAnsi" w:cstheme="minorBidi"/>
          <w:sz w:val="22"/>
          <w:szCs w:val="22"/>
        </w:rPr>
      </w:pPr>
      <w:r>
        <w:rPr>
          <w:lang w:eastAsia="zh-CN"/>
        </w:rP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491</w:t>
      </w:r>
    </w:p>
    <w:p w14:paraId="6335C27E" w14:textId="77777777" w:rsidR="007059ED" w:rsidRDefault="007059ED">
      <w:pPr>
        <w:pStyle w:val="TOC5"/>
        <w:rPr>
          <w:rFonts w:asciiTheme="minorHAnsi" w:eastAsiaTheme="minorEastAsia" w:hAnsiTheme="minorHAnsi" w:cstheme="minorBidi"/>
          <w:sz w:val="22"/>
          <w:szCs w:val="22"/>
        </w:rPr>
      </w:pPr>
      <w:r>
        <w:rPr>
          <w:lang w:eastAsia="zh-CN"/>
        </w:rP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492</w:t>
      </w:r>
    </w:p>
    <w:p w14:paraId="20735216" w14:textId="77777777" w:rsidR="007059ED" w:rsidRDefault="007059ED">
      <w:pPr>
        <w:pStyle w:val="TOC5"/>
        <w:rPr>
          <w:rFonts w:asciiTheme="minorHAnsi" w:eastAsiaTheme="minorEastAsia" w:hAnsiTheme="minorHAnsi" w:cstheme="minorBidi"/>
          <w:sz w:val="22"/>
          <w:szCs w:val="22"/>
        </w:rPr>
      </w:pPr>
      <w:r>
        <w:rPr>
          <w:lang w:eastAsia="zh-CN"/>
        </w:rP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492</w:t>
      </w:r>
    </w:p>
    <w:p w14:paraId="0320E891" w14:textId="77777777" w:rsidR="007059ED" w:rsidRDefault="007059ED">
      <w:pPr>
        <w:pStyle w:val="TOC5"/>
        <w:rPr>
          <w:rFonts w:asciiTheme="minorHAnsi" w:eastAsiaTheme="minorEastAsia" w:hAnsiTheme="minorHAnsi" w:cstheme="minorBidi"/>
          <w:sz w:val="22"/>
          <w:szCs w:val="22"/>
        </w:rPr>
      </w:pPr>
      <w:r>
        <w:rPr>
          <w:lang w:eastAsia="zh-CN"/>
        </w:rP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492</w:t>
      </w:r>
    </w:p>
    <w:p w14:paraId="2086BC99" w14:textId="77777777" w:rsidR="007059ED" w:rsidRDefault="007059ED">
      <w:pPr>
        <w:pStyle w:val="TOC5"/>
        <w:rPr>
          <w:rFonts w:asciiTheme="minorHAnsi" w:eastAsiaTheme="minorEastAsia" w:hAnsiTheme="minorHAnsi" w:cstheme="minorBidi"/>
          <w:sz w:val="22"/>
          <w:szCs w:val="22"/>
        </w:rPr>
      </w:pPr>
      <w:r>
        <w:rPr>
          <w:lang w:eastAsia="zh-CN"/>
        </w:rP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493</w:t>
      </w:r>
    </w:p>
    <w:p w14:paraId="6BFDFCB8" w14:textId="77777777" w:rsidR="007059ED" w:rsidRDefault="007059ED">
      <w:pPr>
        <w:pStyle w:val="TOC5"/>
        <w:rPr>
          <w:rFonts w:asciiTheme="minorHAnsi" w:eastAsiaTheme="minorEastAsia" w:hAnsiTheme="minorHAnsi" w:cstheme="minorBidi"/>
          <w:sz w:val="22"/>
          <w:szCs w:val="22"/>
        </w:rPr>
      </w:pPr>
      <w:r>
        <w:rPr>
          <w:lang w:eastAsia="zh-CN"/>
        </w:rP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493</w:t>
      </w:r>
    </w:p>
    <w:p w14:paraId="09D50619" w14:textId="77777777" w:rsidR="007059ED" w:rsidRDefault="007059ED">
      <w:pPr>
        <w:pStyle w:val="TOC5"/>
        <w:rPr>
          <w:rFonts w:asciiTheme="minorHAnsi" w:eastAsiaTheme="minorEastAsia" w:hAnsiTheme="minorHAnsi" w:cstheme="minorBidi"/>
          <w:sz w:val="22"/>
          <w:szCs w:val="22"/>
        </w:rPr>
      </w:pPr>
      <w:r>
        <w:rPr>
          <w:lang w:eastAsia="zh-CN"/>
        </w:rP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494</w:t>
      </w:r>
    </w:p>
    <w:p w14:paraId="4C57AC3F" w14:textId="77777777" w:rsidR="007059ED" w:rsidRDefault="007059ED">
      <w:pPr>
        <w:pStyle w:val="TOC5"/>
        <w:rPr>
          <w:rFonts w:asciiTheme="minorHAnsi" w:eastAsiaTheme="minorEastAsia" w:hAnsiTheme="minorHAnsi" w:cstheme="minorBidi"/>
          <w:sz w:val="22"/>
          <w:szCs w:val="22"/>
        </w:rPr>
      </w:pPr>
      <w:r>
        <w:rPr>
          <w:lang w:eastAsia="zh-CN"/>
        </w:rP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495</w:t>
      </w:r>
    </w:p>
    <w:p w14:paraId="5A77CB72" w14:textId="77777777" w:rsidR="007059ED" w:rsidRDefault="007059ED">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495</w:t>
      </w:r>
    </w:p>
    <w:p w14:paraId="40C4B718" w14:textId="77777777" w:rsidR="007059ED" w:rsidRDefault="007059ED">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496</w:t>
      </w:r>
    </w:p>
    <w:p w14:paraId="55B0F606" w14:textId="77777777" w:rsidR="007059ED" w:rsidRDefault="007059ED">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500</w:t>
      </w:r>
    </w:p>
    <w:p w14:paraId="00DB2A03" w14:textId="77777777" w:rsidR="007059ED" w:rsidRDefault="007059ED">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502</w:t>
      </w:r>
    </w:p>
    <w:p w14:paraId="72E762CB" w14:textId="77777777" w:rsidR="007059ED" w:rsidRDefault="007059ED">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506</w:t>
      </w:r>
    </w:p>
    <w:p w14:paraId="31C5FE4F" w14:textId="77777777" w:rsidR="007059ED" w:rsidRDefault="007059ED">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506</w:t>
      </w:r>
    </w:p>
    <w:p w14:paraId="13B9E5C2" w14:textId="77777777" w:rsidR="007059ED" w:rsidRDefault="007059ED">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506</w:t>
      </w:r>
    </w:p>
    <w:p w14:paraId="5DAFFAC6" w14:textId="77777777" w:rsidR="007059ED" w:rsidRDefault="007059ED">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506</w:t>
      </w:r>
    </w:p>
    <w:p w14:paraId="433459B8" w14:textId="77777777" w:rsidR="007059ED" w:rsidRDefault="007059ED">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511</w:t>
      </w:r>
    </w:p>
    <w:p w14:paraId="4A62AEE0" w14:textId="77777777" w:rsidR="007059ED" w:rsidRDefault="007059ED">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513</w:t>
      </w:r>
    </w:p>
    <w:p w14:paraId="46DBA8B5" w14:textId="77777777" w:rsidR="007059ED" w:rsidRDefault="007059ED">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519</w:t>
      </w:r>
    </w:p>
    <w:p w14:paraId="73E3FFB8" w14:textId="77777777" w:rsidR="007059ED" w:rsidRDefault="007059ED">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520</w:t>
      </w:r>
    </w:p>
    <w:p w14:paraId="0CD61921" w14:textId="77777777" w:rsidR="007059ED" w:rsidRDefault="007059ED">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520</w:t>
      </w:r>
    </w:p>
    <w:p w14:paraId="0C8EAE08" w14:textId="77777777" w:rsidR="007059ED" w:rsidRDefault="007059ED">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521</w:t>
      </w:r>
    </w:p>
    <w:p w14:paraId="58B70E5F" w14:textId="77777777" w:rsidR="007059ED" w:rsidRDefault="007059ED">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521</w:t>
      </w:r>
    </w:p>
    <w:p w14:paraId="01AF2576" w14:textId="77777777" w:rsidR="007059ED" w:rsidRDefault="007059ED">
      <w:pPr>
        <w:pStyle w:val="TOC5"/>
        <w:rPr>
          <w:rFonts w:asciiTheme="minorHAnsi" w:eastAsiaTheme="minorEastAsia" w:hAnsiTheme="minorHAnsi" w:cstheme="minorBidi"/>
          <w:sz w:val="22"/>
          <w:szCs w:val="22"/>
        </w:rPr>
      </w:pPr>
      <w:r>
        <w:rPr>
          <w:lang w:eastAsia="zh-CN"/>
        </w:rPr>
        <w:t>8.13.3.3.1</w:t>
      </w:r>
      <w:r>
        <w:rPr>
          <w:rFonts w:asciiTheme="minorHAnsi" w:eastAsiaTheme="minorEastAsia" w:hAnsiTheme="minorHAnsi" w:cstheme="minorBidi"/>
          <w:sz w:val="22"/>
          <w:szCs w:val="22"/>
        </w:rPr>
        <w:tab/>
      </w:r>
      <w:r>
        <w:t>E-UTRAN FDD Intra-Frequency OTDOA Measurements</w:t>
      </w:r>
      <w:r>
        <w:tab/>
        <w:t>521</w:t>
      </w:r>
    </w:p>
    <w:p w14:paraId="373CD644" w14:textId="77777777" w:rsidR="007059ED" w:rsidRDefault="007059ED">
      <w:pPr>
        <w:pStyle w:val="TOC5"/>
        <w:rPr>
          <w:rFonts w:asciiTheme="minorHAnsi" w:eastAsiaTheme="minorEastAsia" w:hAnsiTheme="minorHAnsi" w:cstheme="minorBidi"/>
          <w:sz w:val="22"/>
          <w:szCs w:val="22"/>
        </w:rPr>
      </w:pPr>
      <w:r>
        <w:rPr>
          <w:lang w:eastAsia="zh-CN"/>
        </w:rPr>
        <w:t>8.13.3.3.2</w:t>
      </w:r>
      <w:r>
        <w:rPr>
          <w:rFonts w:asciiTheme="minorHAnsi" w:eastAsiaTheme="minorEastAsia" w:hAnsiTheme="minorHAnsi" w:cstheme="minorBidi"/>
          <w:sz w:val="22"/>
          <w:szCs w:val="22"/>
        </w:rPr>
        <w:tab/>
      </w:r>
      <w:r>
        <w:t>E-UTRAN TDD Intra-Frequency OTDOA Measurements</w:t>
      </w:r>
      <w:r>
        <w:tab/>
        <w:t>524</w:t>
      </w:r>
    </w:p>
    <w:p w14:paraId="33F4C39A" w14:textId="77777777" w:rsidR="007059ED" w:rsidRDefault="007059ED">
      <w:pPr>
        <w:pStyle w:val="TOC5"/>
        <w:rPr>
          <w:rFonts w:asciiTheme="minorHAnsi" w:eastAsiaTheme="minorEastAsia" w:hAnsiTheme="minorHAnsi" w:cstheme="minorBidi"/>
          <w:sz w:val="22"/>
          <w:szCs w:val="22"/>
        </w:rPr>
      </w:pPr>
      <w:r>
        <w:rPr>
          <w:lang w:eastAsia="zh-CN"/>
        </w:rP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526</w:t>
      </w:r>
    </w:p>
    <w:p w14:paraId="5000ADB5" w14:textId="77777777" w:rsidR="007059ED" w:rsidRDefault="007059ED">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527</w:t>
      </w:r>
    </w:p>
    <w:p w14:paraId="4514CC86" w14:textId="77777777" w:rsidR="007059ED" w:rsidRDefault="007059ED">
      <w:pPr>
        <w:pStyle w:val="TOC5"/>
        <w:rPr>
          <w:rFonts w:asciiTheme="minorHAnsi" w:eastAsiaTheme="minorEastAsia" w:hAnsiTheme="minorHAnsi" w:cstheme="minorBidi"/>
          <w:sz w:val="22"/>
          <w:szCs w:val="22"/>
        </w:rPr>
      </w:pPr>
      <w:r>
        <w:rPr>
          <w:lang w:eastAsia="zh-CN"/>
        </w:rP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527</w:t>
      </w:r>
    </w:p>
    <w:p w14:paraId="49F70D5E" w14:textId="77777777" w:rsidR="007059ED" w:rsidRDefault="007059ED">
      <w:pPr>
        <w:pStyle w:val="TOC5"/>
        <w:rPr>
          <w:rFonts w:asciiTheme="minorHAnsi" w:eastAsiaTheme="minorEastAsia" w:hAnsiTheme="minorHAnsi" w:cstheme="minorBidi"/>
          <w:sz w:val="22"/>
          <w:szCs w:val="22"/>
        </w:rPr>
      </w:pPr>
      <w:r>
        <w:rPr>
          <w:lang w:eastAsia="zh-CN"/>
        </w:rP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527</w:t>
      </w:r>
    </w:p>
    <w:p w14:paraId="25C89D13" w14:textId="77777777" w:rsidR="007059ED" w:rsidRDefault="007059ED">
      <w:pPr>
        <w:pStyle w:val="TOC5"/>
        <w:rPr>
          <w:rFonts w:asciiTheme="minorHAnsi" w:eastAsiaTheme="minorEastAsia" w:hAnsiTheme="minorHAnsi" w:cstheme="minorBidi"/>
          <w:sz w:val="22"/>
          <w:szCs w:val="22"/>
        </w:rPr>
      </w:pPr>
      <w:r>
        <w:rPr>
          <w:lang w:eastAsia="zh-CN"/>
        </w:rP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527</w:t>
      </w:r>
    </w:p>
    <w:p w14:paraId="1C3EB826" w14:textId="77777777" w:rsidR="007059ED" w:rsidRDefault="007059ED">
      <w:pPr>
        <w:pStyle w:val="TOC5"/>
        <w:rPr>
          <w:rFonts w:asciiTheme="minorHAnsi" w:eastAsiaTheme="minorEastAsia" w:hAnsiTheme="minorHAnsi" w:cstheme="minorBidi"/>
          <w:sz w:val="22"/>
          <w:szCs w:val="22"/>
        </w:rPr>
      </w:pPr>
      <w:r>
        <w:rPr>
          <w:lang w:eastAsia="zh-CN"/>
        </w:rP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528</w:t>
      </w:r>
    </w:p>
    <w:p w14:paraId="2D2B3FE8" w14:textId="77777777" w:rsidR="007059ED" w:rsidRDefault="007059ED">
      <w:pPr>
        <w:pStyle w:val="TOC5"/>
        <w:rPr>
          <w:rFonts w:asciiTheme="minorHAnsi" w:eastAsiaTheme="minorEastAsia" w:hAnsiTheme="minorHAnsi" w:cstheme="minorBidi"/>
          <w:sz w:val="22"/>
          <w:szCs w:val="22"/>
        </w:rPr>
      </w:pPr>
      <w:r>
        <w:rPr>
          <w:lang w:eastAsia="zh-CN"/>
        </w:rP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528</w:t>
      </w:r>
    </w:p>
    <w:p w14:paraId="6F3F604D" w14:textId="77777777" w:rsidR="007059ED" w:rsidRDefault="007059ED">
      <w:pPr>
        <w:pStyle w:val="TOC5"/>
        <w:rPr>
          <w:rFonts w:asciiTheme="minorHAnsi" w:eastAsiaTheme="minorEastAsia" w:hAnsiTheme="minorHAnsi" w:cstheme="minorBidi"/>
          <w:sz w:val="22"/>
          <w:szCs w:val="22"/>
        </w:rPr>
      </w:pPr>
      <w:r>
        <w:rPr>
          <w:lang w:eastAsia="zh-CN"/>
        </w:rP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529</w:t>
      </w:r>
    </w:p>
    <w:p w14:paraId="6D5E4C93" w14:textId="77777777" w:rsidR="007059ED" w:rsidRDefault="007059ED">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529</w:t>
      </w:r>
    </w:p>
    <w:p w14:paraId="55ACA51A" w14:textId="77777777" w:rsidR="007059ED" w:rsidRDefault="007059ED">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529</w:t>
      </w:r>
    </w:p>
    <w:p w14:paraId="5B46C078" w14:textId="77777777" w:rsidR="007059ED" w:rsidRDefault="007059ED">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534</w:t>
      </w:r>
    </w:p>
    <w:p w14:paraId="44529642" w14:textId="77777777" w:rsidR="007059ED" w:rsidRDefault="007059ED">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536</w:t>
      </w:r>
    </w:p>
    <w:p w14:paraId="2F5B3393" w14:textId="77777777" w:rsidR="007059ED" w:rsidRDefault="007059ED">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540</w:t>
      </w:r>
    </w:p>
    <w:p w14:paraId="58D660D3" w14:textId="77777777" w:rsidR="007059ED" w:rsidRDefault="007059ED">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541</w:t>
      </w:r>
    </w:p>
    <w:p w14:paraId="334D5100" w14:textId="77777777" w:rsidR="007059ED" w:rsidRDefault="007059ED">
      <w:pPr>
        <w:pStyle w:val="TOC5"/>
        <w:rPr>
          <w:rFonts w:asciiTheme="minorHAnsi" w:eastAsiaTheme="minorEastAsia" w:hAnsiTheme="minorHAnsi" w:cstheme="minorBidi"/>
          <w:sz w:val="22"/>
          <w:szCs w:val="22"/>
        </w:rPr>
      </w:pPr>
      <w:r>
        <w:rPr>
          <w:lang w:eastAsia="zh-CN"/>
        </w:rPr>
        <w:t>8.13.3.7.1</w:t>
      </w:r>
      <w:r>
        <w:rPr>
          <w:rFonts w:asciiTheme="minorHAnsi" w:eastAsiaTheme="minorEastAsia" w:hAnsiTheme="minorHAnsi" w:cstheme="minorBidi"/>
          <w:sz w:val="22"/>
          <w:szCs w:val="22"/>
        </w:rPr>
        <w:tab/>
      </w:r>
      <w:r>
        <w:t>E-UTRAN FDD Inter-Frequency OTDOA Measurements</w:t>
      </w:r>
      <w:r>
        <w:tab/>
        <w:t>541</w:t>
      </w:r>
    </w:p>
    <w:p w14:paraId="38293861" w14:textId="77777777" w:rsidR="007059ED" w:rsidRDefault="007059ED">
      <w:pPr>
        <w:pStyle w:val="TOC5"/>
        <w:rPr>
          <w:rFonts w:asciiTheme="minorHAnsi" w:eastAsiaTheme="minorEastAsia" w:hAnsiTheme="minorHAnsi" w:cstheme="minorBidi"/>
          <w:sz w:val="22"/>
          <w:szCs w:val="22"/>
        </w:rPr>
      </w:pPr>
      <w:r>
        <w:rPr>
          <w:lang w:eastAsia="zh-CN"/>
        </w:rPr>
        <w:t>8.13.3.7.2</w:t>
      </w:r>
      <w:r>
        <w:rPr>
          <w:rFonts w:asciiTheme="minorHAnsi" w:eastAsiaTheme="minorEastAsia" w:hAnsiTheme="minorHAnsi" w:cstheme="minorBidi"/>
          <w:sz w:val="22"/>
          <w:szCs w:val="22"/>
        </w:rPr>
        <w:tab/>
      </w:r>
      <w:r>
        <w:t>E-UTRAN TDD Inter-Frequency OTDOA Measurements</w:t>
      </w:r>
      <w:r>
        <w:tab/>
        <w:t>543</w:t>
      </w:r>
    </w:p>
    <w:p w14:paraId="2064B0BD" w14:textId="77777777" w:rsidR="007059ED" w:rsidRDefault="007059ED">
      <w:pPr>
        <w:pStyle w:val="TOC5"/>
        <w:rPr>
          <w:rFonts w:asciiTheme="minorHAnsi" w:eastAsiaTheme="minorEastAsia" w:hAnsiTheme="minorHAnsi" w:cstheme="minorBidi"/>
          <w:sz w:val="22"/>
          <w:szCs w:val="22"/>
        </w:rPr>
      </w:pPr>
      <w:r>
        <w:rPr>
          <w:lang w:eastAsia="zh-CN"/>
        </w:rP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545</w:t>
      </w:r>
    </w:p>
    <w:p w14:paraId="51DD11C9" w14:textId="77777777" w:rsidR="007059ED" w:rsidRDefault="007059ED">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546</w:t>
      </w:r>
    </w:p>
    <w:p w14:paraId="29001EAB" w14:textId="77777777" w:rsidR="007059ED" w:rsidRDefault="007059ED">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546</w:t>
      </w:r>
    </w:p>
    <w:p w14:paraId="04A54703" w14:textId="77777777" w:rsidR="007059ED" w:rsidRDefault="007059ED">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546</w:t>
      </w:r>
    </w:p>
    <w:p w14:paraId="53A1FD1B" w14:textId="77777777" w:rsidR="007059ED" w:rsidRDefault="007059ED">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546</w:t>
      </w:r>
    </w:p>
    <w:p w14:paraId="0877C56F" w14:textId="77777777" w:rsidR="007059ED" w:rsidRDefault="007059ED">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546</w:t>
      </w:r>
    </w:p>
    <w:p w14:paraId="75DDF7E1" w14:textId="77777777" w:rsidR="007059ED" w:rsidRDefault="007059ED">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547</w:t>
      </w:r>
    </w:p>
    <w:p w14:paraId="5F7B7AA8" w14:textId="77777777" w:rsidR="007059ED" w:rsidRDefault="007059ED">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547</w:t>
      </w:r>
    </w:p>
    <w:p w14:paraId="1F1D6C0E" w14:textId="77777777" w:rsidR="007059ED" w:rsidRDefault="007059ED">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547</w:t>
      </w:r>
    </w:p>
    <w:p w14:paraId="46C71393" w14:textId="77777777" w:rsidR="007059ED" w:rsidRDefault="007059ED">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547</w:t>
      </w:r>
    </w:p>
    <w:p w14:paraId="5E46DAF9" w14:textId="77777777" w:rsidR="007059ED" w:rsidRDefault="007059ED">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547</w:t>
      </w:r>
    </w:p>
    <w:p w14:paraId="5F4B63DD" w14:textId="77777777" w:rsidR="007059ED" w:rsidRDefault="007059ED">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547</w:t>
      </w:r>
    </w:p>
    <w:p w14:paraId="6A42F438" w14:textId="77777777" w:rsidR="007059ED" w:rsidRDefault="007059ED">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547</w:t>
      </w:r>
    </w:p>
    <w:p w14:paraId="259FE781" w14:textId="77777777" w:rsidR="007059ED" w:rsidRDefault="007059ED">
      <w:pPr>
        <w:pStyle w:val="TOC4"/>
        <w:rPr>
          <w:rFonts w:asciiTheme="minorHAnsi" w:eastAsiaTheme="minorEastAsia" w:hAnsiTheme="minorHAnsi" w:cstheme="minorBidi"/>
          <w:sz w:val="22"/>
          <w:szCs w:val="22"/>
        </w:rPr>
      </w:pPr>
      <w:r>
        <w:rPr>
          <w:lang w:eastAsia="zh-CN"/>
        </w:rP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547</w:t>
      </w:r>
    </w:p>
    <w:p w14:paraId="02810D91" w14:textId="77777777" w:rsidR="007059ED" w:rsidRDefault="007059ED">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548</w:t>
      </w:r>
    </w:p>
    <w:p w14:paraId="2BF23504" w14:textId="77777777" w:rsidR="007059ED" w:rsidRDefault="007059ED">
      <w:pPr>
        <w:pStyle w:val="TOC4"/>
        <w:rPr>
          <w:rFonts w:asciiTheme="minorHAnsi" w:eastAsiaTheme="minorEastAsia" w:hAnsiTheme="minorHAnsi" w:cstheme="minorBidi"/>
          <w:sz w:val="22"/>
          <w:szCs w:val="22"/>
        </w:rPr>
      </w:pPr>
      <w:r>
        <w:rPr>
          <w:lang w:eastAsia="zh-CN"/>
        </w:rP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548</w:t>
      </w:r>
    </w:p>
    <w:p w14:paraId="05E89CEC" w14:textId="77777777" w:rsidR="007059ED" w:rsidRDefault="007059ED">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549</w:t>
      </w:r>
    </w:p>
    <w:p w14:paraId="47D8B245" w14:textId="77777777" w:rsidR="007059ED" w:rsidRDefault="007059ED">
      <w:pPr>
        <w:pStyle w:val="TOC4"/>
        <w:rPr>
          <w:rFonts w:asciiTheme="minorHAnsi" w:eastAsiaTheme="minorEastAsia" w:hAnsiTheme="minorHAnsi" w:cstheme="minorBidi"/>
          <w:sz w:val="22"/>
          <w:szCs w:val="22"/>
        </w:rPr>
      </w:pPr>
      <w:r>
        <w:rPr>
          <w:lang w:eastAsia="zh-CN"/>
        </w:rP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549</w:t>
      </w:r>
    </w:p>
    <w:p w14:paraId="5F3BE52B" w14:textId="77777777" w:rsidR="007059ED" w:rsidRDefault="007059ED">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550</w:t>
      </w:r>
    </w:p>
    <w:p w14:paraId="17D3963D" w14:textId="77777777" w:rsidR="007059ED" w:rsidRDefault="007059ED">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550</w:t>
      </w:r>
    </w:p>
    <w:p w14:paraId="2B37600D" w14:textId="77777777" w:rsidR="007059ED" w:rsidRDefault="007059ED">
      <w:pPr>
        <w:pStyle w:val="TOC5"/>
        <w:rPr>
          <w:rFonts w:asciiTheme="minorHAnsi" w:eastAsiaTheme="minorEastAsia" w:hAnsiTheme="minorHAnsi" w:cstheme="minorBidi"/>
          <w:sz w:val="22"/>
          <w:szCs w:val="22"/>
        </w:rPr>
      </w:pPr>
      <w:r>
        <w:rPr>
          <w:lang w:eastAsia="zh-CN"/>
        </w:rPr>
        <w:t>8.16</w:t>
      </w:r>
      <w:r>
        <w:t>.2</w:t>
      </w:r>
      <w:r>
        <w:rPr>
          <w:lang w:eastAsia="zh-CN"/>
        </w:rPr>
        <w:t>.3.1</w:t>
      </w:r>
      <w:r>
        <w:rPr>
          <w:rFonts w:asciiTheme="minorHAnsi" w:eastAsiaTheme="minorEastAsia" w:hAnsiTheme="minorHAnsi" w:cstheme="minorBidi"/>
          <w:sz w:val="22"/>
          <w:szCs w:val="22"/>
        </w:rPr>
        <w:tab/>
      </w:r>
      <w:r>
        <w:t>E-UTRAN FDD Intra-Frequency OTDOA Measurements</w:t>
      </w:r>
      <w:r>
        <w:tab/>
        <w:t>550</w:t>
      </w:r>
    </w:p>
    <w:p w14:paraId="066CADEA" w14:textId="77777777" w:rsidR="007059ED" w:rsidRDefault="007059ED">
      <w:pPr>
        <w:pStyle w:val="TOC5"/>
        <w:rPr>
          <w:rFonts w:asciiTheme="minorHAnsi" w:eastAsiaTheme="minorEastAsia" w:hAnsiTheme="minorHAnsi" w:cstheme="minorBidi"/>
          <w:sz w:val="22"/>
          <w:szCs w:val="22"/>
        </w:rPr>
      </w:pPr>
      <w:r>
        <w:rPr>
          <w:lang w:eastAsia="zh-CN"/>
        </w:rPr>
        <w:t>8.16</w:t>
      </w:r>
      <w:r>
        <w:t>.2</w:t>
      </w:r>
      <w:r>
        <w:rPr>
          <w:lang w:eastAsia="zh-CN"/>
        </w:rPr>
        <w:t>.3.2</w:t>
      </w:r>
      <w:r>
        <w:rPr>
          <w:rFonts w:asciiTheme="minorHAnsi" w:eastAsiaTheme="minorEastAsia" w:hAnsiTheme="minorHAnsi" w:cstheme="minorBidi"/>
          <w:sz w:val="22"/>
          <w:szCs w:val="22"/>
        </w:rPr>
        <w:tab/>
      </w:r>
      <w:r>
        <w:t>E-UTRAN TDD Intra-Frequency OTDOA Measurements</w:t>
      </w:r>
      <w:r>
        <w:tab/>
        <w:t>553</w:t>
      </w:r>
    </w:p>
    <w:p w14:paraId="12589FA9" w14:textId="77777777" w:rsidR="007059ED" w:rsidRDefault="007059ED">
      <w:pPr>
        <w:pStyle w:val="TOC5"/>
        <w:rPr>
          <w:rFonts w:asciiTheme="minorHAnsi" w:eastAsiaTheme="minorEastAsia" w:hAnsiTheme="minorHAnsi" w:cstheme="minorBidi"/>
          <w:sz w:val="22"/>
          <w:szCs w:val="22"/>
        </w:rPr>
      </w:pPr>
      <w:r>
        <w:rPr>
          <w:lang w:eastAsia="zh-CN"/>
        </w:rPr>
        <w:t>8.16</w:t>
      </w:r>
      <w:r>
        <w:t>.2</w:t>
      </w:r>
      <w:r>
        <w:rPr>
          <w:lang w:eastAsia="zh-CN"/>
        </w:rPr>
        <w:t>.3.3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555</w:t>
      </w:r>
    </w:p>
    <w:p w14:paraId="6CF1CBF7" w14:textId="77777777" w:rsidR="007059ED" w:rsidRDefault="007059ED">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556</w:t>
      </w:r>
    </w:p>
    <w:p w14:paraId="132ABE11" w14:textId="77777777" w:rsidR="007059ED" w:rsidRDefault="007059ED">
      <w:pPr>
        <w:pStyle w:val="TOC5"/>
        <w:rPr>
          <w:rFonts w:asciiTheme="minorHAnsi" w:eastAsiaTheme="minorEastAsia" w:hAnsiTheme="minorHAnsi" w:cstheme="minorBidi"/>
          <w:sz w:val="22"/>
          <w:szCs w:val="22"/>
        </w:rPr>
      </w:pPr>
      <w:r>
        <w:rPr>
          <w:lang w:eastAsia="zh-CN"/>
        </w:rPr>
        <w:t>8.16.2.4.1</w:t>
      </w:r>
      <w:r>
        <w:rPr>
          <w:rFonts w:asciiTheme="minorHAnsi" w:eastAsiaTheme="minorEastAsia" w:hAnsiTheme="minorHAnsi" w:cstheme="minorBidi"/>
          <w:sz w:val="22"/>
          <w:szCs w:val="22"/>
        </w:rPr>
        <w:tab/>
      </w:r>
      <w:r>
        <w:t>E-UTRAN FDD Inter-Frequency OTDOA Measurements</w:t>
      </w:r>
      <w:r>
        <w:tab/>
        <w:t>556</w:t>
      </w:r>
    </w:p>
    <w:p w14:paraId="69CA450D" w14:textId="77777777" w:rsidR="007059ED" w:rsidRDefault="007059ED">
      <w:pPr>
        <w:pStyle w:val="TOC5"/>
        <w:rPr>
          <w:rFonts w:asciiTheme="minorHAnsi" w:eastAsiaTheme="minorEastAsia" w:hAnsiTheme="minorHAnsi" w:cstheme="minorBidi"/>
          <w:sz w:val="22"/>
          <w:szCs w:val="22"/>
        </w:rPr>
      </w:pPr>
      <w:r>
        <w:rPr>
          <w:lang w:eastAsia="zh-CN"/>
        </w:rPr>
        <w:t>8.16.2.4.2</w:t>
      </w:r>
      <w:r>
        <w:rPr>
          <w:rFonts w:asciiTheme="minorHAnsi" w:eastAsiaTheme="minorEastAsia" w:hAnsiTheme="minorHAnsi" w:cstheme="minorBidi"/>
          <w:sz w:val="22"/>
          <w:szCs w:val="22"/>
        </w:rPr>
        <w:tab/>
      </w:r>
      <w:r>
        <w:t>E-UTRAN TDD Inter-Frequency OTDOA Measurements</w:t>
      </w:r>
      <w:r>
        <w:tab/>
        <w:t>558</w:t>
      </w:r>
    </w:p>
    <w:p w14:paraId="0FC7EA61" w14:textId="77777777" w:rsidR="007059ED" w:rsidRDefault="007059ED">
      <w:pPr>
        <w:pStyle w:val="TOC5"/>
        <w:rPr>
          <w:rFonts w:asciiTheme="minorHAnsi" w:eastAsiaTheme="minorEastAsia" w:hAnsiTheme="minorHAnsi" w:cstheme="minorBidi"/>
          <w:sz w:val="22"/>
          <w:szCs w:val="22"/>
        </w:rPr>
      </w:pPr>
      <w:r>
        <w:rPr>
          <w:lang w:eastAsia="zh-CN"/>
        </w:rP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560</w:t>
      </w:r>
    </w:p>
    <w:p w14:paraId="037738E0" w14:textId="77777777" w:rsidR="007059ED" w:rsidRDefault="007059ED">
      <w:pPr>
        <w:pStyle w:val="TOC3"/>
        <w:rPr>
          <w:rFonts w:asciiTheme="minorHAnsi" w:eastAsiaTheme="minorEastAsia" w:hAnsiTheme="minorHAnsi" w:cstheme="minorBidi"/>
          <w:sz w:val="22"/>
          <w:szCs w:val="22"/>
        </w:rPr>
      </w:pPr>
      <w:r w:rsidRPr="00AE6739">
        <w:rPr>
          <w:lang w:val="en-US"/>
        </w:rPr>
        <w:t>8.16.3</w:t>
      </w:r>
      <w:r>
        <w:rPr>
          <w:rFonts w:asciiTheme="minorHAnsi" w:eastAsiaTheme="minorEastAsia" w:hAnsiTheme="minorHAnsi" w:cstheme="minorBidi"/>
          <w:sz w:val="22"/>
          <w:szCs w:val="22"/>
        </w:rPr>
        <w:tab/>
      </w:r>
      <w:r w:rsidRPr="00AE6739">
        <w:rPr>
          <w:lang w:val="en-US"/>
        </w:rPr>
        <w:t>Requirements for UE category M2 with CE mode B</w:t>
      </w:r>
      <w:r>
        <w:tab/>
        <w:t>561</w:t>
      </w:r>
    </w:p>
    <w:p w14:paraId="0FCD8E3E" w14:textId="77777777" w:rsidR="007059ED" w:rsidRDefault="007059ED">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561</w:t>
      </w:r>
    </w:p>
    <w:p w14:paraId="5BD6A216" w14:textId="77777777" w:rsidR="007059ED" w:rsidRDefault="007059ED">
      <w:pPr>
        <w:pStyle w:val="TOC5"/>
        <w:rPr>
          <w:rFonts w:asciiTheme="minorHAnsi" w:eastAsiaTheme="minorEastAsia" w:hAnsiTheme="minorHAnsi" w:cstheme="minorBidi"/>
          <w:sz w:val="22"/>
          <w:szCs w:val="22"/>
        </w:rPr>
      </w:pPr>
      <w:r>
        <w:rPr>
          <w:lang w:eastAsia="zh-CN"/>
        </w:rPr>
        <w:t>8.16.3.1.1</w:t>
      </w:r>
      <w:r>
        <w:rPr>
          <w:rFonts w:asciiTheme="minorHAnsi" w:eastAsiaTheme="minorEastAsia" w:hAnsiTheme="minorHAnsi" w:cstheme="minorBidi"/>
          <w:sz w:val="22"/>
          <w:szCs w:val="22"/>
        </w:rPr>
        <w:tab/>
      </w:r>
      <w:r>
        <w:t>E-UTRAN FDD Intra-Frequency OTDOA Measurements</w:t>
      </w:r>
      <w:r>
        <w:tab/>
        <w:t>561</w:t>
      </w:r>
    </w:p>
    <w:p w14:paraId="5414FD5C" w14:textId="77777777" w:rsidR="007059ED" w:rsidRDefault="007059ED">
      <w:pPr>
        <w:pStyle w:val="TOC5"/>
        <w:rPr>
          <w:rFonts w:asciiTheme="minorHAnsi" w:eastAsiaTheme="minorEastAsia" w:hAnsiTheme="minorHAnsi" w:cstheme="minorBidi"/>
          <w:sz w:val="22"/>
          <w:szCs w:val="22"/>
        </w:rPr>
      </w:pPr>
      <w:r>
        <w:rPr>
          <w:lang w:eastAsia="zh-CN"/>
        </w:rPr>
        <w:t>8.16.3.1.2</w:t>
      </w:r>
      <w:r>
        <w:rPr>
          <w:rFonts w:asciiTheme="minorHAnsi" w:eastAsiaTheme="minorEastAsia" w:hAnsiTheme="minorHAnsi" w:cstheme="minorBidi"/>
          <w:sz w:val="22"/>
          <w:szCs w:val="22"/>
        </w:rPr>
        <w:tab/>
      </w:r>
      <w:r>
        <w:t>E-UTRAN TDD Intra-Frequency OTDOA Measurements</w:t>
      </w:r>
      <w:r>
        <w:tab/>
        <w:t>564</w:t>
      </w:r>
    </w:p>
    <w:p w14:paraId="44488452" w14:textId="77777777" w:rsidR="007059ED" w:rsidRDefault="007059ED">
      <w:pPr>
        <w:pStyle w:val="TOC5"/>
        <w:rPr>
          <w:rFonts w:asciiTheme="minorHAnsi" w:eastAsiaTheme="minorEastAsia" w:hAnsiTheme="minorHAnsi" w:cstheme="minorBidi"/>
          <w:sz w:val="22"/>
          <w:szCs w:val="22"/>
        </w:rPr>
      </w:pPr>
      <w:r>
        <w:rPr>
          <w:lang w:eastAsia="zh-CN"/>
        </w:rP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566</w:t>
      </w:r>
    </w:p>
    <w:p w14:paraId="2D0905B9" w14:textId="77777777" w:rsidR="007059ED" w:rsidRDefault="007059ED">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567</w:t>
      </w:r>
    </w:p>
    <w:p w14:paraId="4E2D4C12" w14:textId="77777777" w:rsidR="007059ED" w:rsidRDefault="007059ED">
      <w:pPr>
        <w:pStyle w:val="TOC5"/>
        <w:rPr>
          <w:rFonts w:asciiTheme="minorHAnsi" w:eastAsiaTheme="minorEastAsia" w:hAnsiTheme="minorHAnsi" w:cstheme="minorBidi"/>
          <w:sz w:val="22"/>
          <w:szCs w:val="22"/>
        </w:rPr>
      </w:pPr>
      <w:r>
        <w:rPr>
          <w:lang w:eastAsia="zh-CN"/>
        </w:rPr>
        <w:t>8.16.3.2.1</w:t>
      </w:r>
      <w:r>
        <w:rPr>
          <w:rFonts w:asciiTheme="minorHAnsi" w:eastAsiaTheme="minorEastAsia" w:hAnsiTheme="minorHAnsi" w:cstheme="minorBidi"/>
          <w:sz w:val="22"/>
          <w:szCs w:val="22"/>
        </w:rPr>
        <w:tab/>
      </w:r>
      <w:r>
        <w:t>E-UTRAN FDD Inter-Frequency OTDOA Measurements</w:t>
      </w:r>
      <w:r>
        <w:tab/>
        <w:t>567</w:t>
      </w:r>
    </w:p>
    <w:p w14:paraId="3ACC1B6B" w14:textId="77777777" w:rsidR="007059ED" w:rsidRDefault="007059ED">
      <w:pPr>
        <w:pStyle w:val="TOC5"/>
        <w:rPr>
          <w:rFonts w:asciiTheme="minorHAnsi" w:eastAsiaTheme="minorEastAsia" w:hAnsiTheme="minorHAnsi" w:cstheme="minorBidi"/>
          <w:sz w:val="22"/>
          <w:szCs w:val="22"/>
        </w:rPr>
      </w:pPr>
      <w:r>
        <w:rPr>
          <w:lang w:eastAsia="zh-CN"/>
        </w:rPr>
        <w:t>8.16.3.2.2</w:t>
      </w:r>
      <w:r>
        <w:rPr>
          <w:rFonts w:asciiTheme="minorHAnsi" w:eastAsiaTheme="minorEastAsia" w:hAnsiTheme="minorHAnsi" w:cstheme="minorBidi"/>
          <w:sz w:val="22"/>
          <w:szCs w:val="22"/>
        </w:rPr>
        <w:tab/>
      </w:r>
      <w:r>
        <w:t>E-UTRAN TDD Inter-Frequency OTDOA Measurements</w:t>
      </w:r>
      <w:r>
        <w:tab/>
        <w:t>569</w:t>
      </w:r>
    </w:p>
    <w:p w14:paraId="43449949" w14:textId="77777777" w:rsidR="007059ED" w:rsidRDefault="007059ED">
      <w:pPr>
        <w:pStyle w:val="TOC5"/>
        <w:rPr>
          <w:rFonts w:asciiTheme="minorHAnsi" w:eastAsiaTheme="minorEastAsia" w:hAnsiTheme="minorHAnsi" w:cstheme="minorBidi"/>
          <w:sz w:val="22"/>
          <w:szCs w:val="22"/>
        </w:rPr>
      </w:pPr>
      <w:r>
        <w:rPr>
          <w:lang w:eastAsia="zh-CN"/>
        </w:rP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571</w:t>
      </w:r>
    </w:p>
    <w:p w14:paraId="39B94EF3" w14:textId="77777777" w:rsidR="007059ED" w:rsidRDefault="007059ED">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572</w:t>
      </w:r>
    </w:p>
    <w:p w14:paraId="15169A6B" w14:textId="77777777" w:rsidR="007059ED" w:rsidRDefault="007059ED">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572</w:t>
      </w:r>
    </w:p>
    <w:p w14:paraId="1F2EC20E" w14:textId="77777777" w:rsidR="007059ED" w:rsidRDefault="007059ED">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572</w:t>
      </w:r>
    </w:p>
    <w:p w14:paraId="5FD75BFD" w14:textId="77777777" w:rsidR="007059ED" w:rsidRDefault="007059ED">
      <w:pPr>
        <w:pStyle w:val="TOC3"/>
        <w:rPr>
          <w:rFonts w:asciiTheme="minorHAnsi" w:eastAsiaTheme="minorEastAsia" w:hAnsiTheme="minorHAnsi" w:cstheme="minorBidi"/>
          <w:sz w:val="22"/>
          <w:szCs w:val="22"/>
        </w:rPr>
      </w:pPr>
      <w:r w:rsidRPr="00AE6739">
        <w:rPr>
          <w:rFonts w:eastAsia="SimSun"/>
        </w:rPr>
        <w:t>8.17.1A</w:t>
      </w:r>
      <w:r>
        <w:rPr>
          <w:rFonts w:asciiTheme="minorHAnsi" w:eastAsiaTheme="minorEastAsia" w:hAnsiTheme="minorHAnsi" w:cstheme="minorBidi"/>
          <w:sz w:val="22"/>
          <w:szCs w:val="22"/>
        </w:rPr>
        <w:tab/>
      </w:r>
      <w:r w:rsidRPr="00AE6739">
        <w:rPr>
          <w:rFonts w:eastAsia="SimSun"/>
        </w:rPr>
        <w:t>Intrafrequency Measurements</w:t>
      </w:r>
      <w:r>
        <w:tab/>
        <w:t>573</w:t>
      </w:r>
    </w:p>
    <w:p w14:paraId="63F0EEFF" w14:textId="77777777" w:rsidR="007059ED" w:rsidRDefault="007059ED">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573</w:t>
      </w:r>
    </w:p>
    <w:p w14:paraId="2D0D90AB" w14:textId="77777777" w:rsidR="007059ED" w:rsidRDefault="007059ED">
      <w:pPr>
        <w:pStyle w:val="TOC4"/>
        <w:rPr>
          <w:rFonts w:asciiTheme="minorHAnsi" w:eastAsiaTheme="minorEastAsia" w:hAnsiTheme="minorHAnsi" w:cstheme="minorBidi"/>
          <w:sz w:val="22"/>
          <w:szCs w:val="22"/>
        </w:rPr>
      </w:pPr>
      <w:r>
        <w:rPr>
          <w:lang w:eastAsia="zh-CN"/>
        </w:rPr>
        <w:t>8.</w:t>
      </w:r>
      <w:r>
        <w:t>17</w:t>
      </w:r>
      <w:r>
        <w:rPr>
          <w:lang w:eastAsia="zh-CN"/>
        </w:rPr>
        <w:t>.2.1</w:t>
      </w:r>
      <w:r>
        <w:rPr>
          <w:rFonts w:asciiTheme="minorHAnsi" w:eastAsiaTheme="minorEastAsia" w:hAnsiTheme="minorHAnsi" w:cstheme="minorBidi"/>
          <w:sz w:val="22"/>
          <w:szCs w:val="22"/>
        </w:rPr>
        <w:tab/>
      </w:r>
      <w:r>
        <w:rPr>
          <w:lang w:eastAsia="zh-CN"/>
        </w:rPr>
        <w:t>Introduction</w:t>
      </w:r>
      <w:r>
        <w:tab/>
        <w:t>573</w:t>
      </w:r>
    </w:p>
    <w:p w14:paraId="7C73B667" w14:textId="77777777" w:rsidR="007059ED" w:rsidRDefault="007059ED">
      <w:pPr>
        <w:pStyle w:val="TOC4"/>
        <w:rPr>
          <w:rFonts w:asciiTheme="minorHAnsi" w:eastAsiaTheme="minorEastAsia" w:hAnsiTheme="minorHAnsi" w:cstheme="minorBidi"/>
          <w:sz w:val="22"/>
          <w:szCs w:val="22"/>
        </w:rPr>
      </w:pPr>
      <w:r>
        <w:rPr>
          <w:lang w:eastAsia="zh-CN"/>
        </w:rPr>
        <w:t>8</w:t>
      </w:r>
      <w:r>
        <w:t>.17.2.2</w:t>
      </w:r>
      <w:r>
        <w:rPr>
          <w:rFonts w:asciiTheme="minorHAnsi" w:eastAsiaTheme="minorEastAsia" w:hAnsiTheme="minorHAnsi" w:cstheme="minorBidi"/>
          <w:sz w:val="22"/>
          <w:szCs w:val="22"/>
        </w:rPr>
        <w:tab/>
      </w:r>
      <w:r>
        <w:t>SFTD Measurement requirements</w:t>
      </w:r>
      <w:r>
        <w:tab/>
        <w:t>573</w:t>
      </w:r>
    </w:p>
    <w:p w14:paraId="7E2975CA" w14:textId="77777777" w:rsidR="007059ED" w:rsidRDefault="007059ED">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573</w:t>
      </w:r>
    </w:p>
    <w:p w14:paraId="1798C7A3" w14:textId="77777777" w:rsidR="007059ED" w:rsidRDefault="007059ED">
      <w:pPr>
        <w:pStyle w:val="TOC3"/>
        <w:rPr>
          <w:rFonts w:asciiTheme="minorHAnsi" w:eastAsiaTheme="minorEastAsia" w:hAnsiTheme="minorHAnsi" w:cstheme="minorBidi"/>
          <w:sz w:val="22"/>
          <w:szCs w:val="22"/>
        </w:rPr>
      </w:pPr>
      <w:r w:rsidRPr="00AE6739">
        <w:rPr>
          <w:rFonts w:cs="v4.2.0"/>
          <w:lang w:eastAsia="sv-SE"/>
        </w:rPr>
        <w:t>8.17.3</w:t>
      </w:r>
      <w:r>
        <w:rPr>
          <w:rFonts w:asciiTheme="minorHAnsi" w:eastAsiaTheme="minorEastAsia" w:hAnsiTheme="minorHAnsi" w:cstheme="minorBidi"/>
          <w:sz w:val="22"/>
          <w:szCs w:val="22"/>
        </w:rPr>
        <w:tab/>
      </w:r>
      <w:r>
        <w:rPr>
          <w:lang w:eastAsia="sv-SE"/>
        </w:rPr>
        <w:t>E-UTRA Inter-frequency Measurements when Configured with E-UTRA-NR Dual Connectivity Operation</w:t>
      </w:r>
      <w:r>
        <w:tab/>
        <w:t>574</w:t>
      </w:r>
    </w:p>
    <w:p w14:paraId="5B2F786D" w14:textId="77777777" w:rsidR="007059ED" w:rsidRDefault="007059ED">
      <w:pPr>
        <w:pStyle w:val="TOC4"/>
        <w:rPr>
          <w:rFonts w:asciiTheme="minorHAnsi" w:eastAsiaTheme="minorEastAsia" w:hAnsiTheme="minorHAnsi" w:cstheme="minorBidi"/>
          <w:sz w:val="22"/>
          <w:szCs w:val="22"/>
        </w:rPr>
      </w:pPr>
      <w:r w:rsidRPr="00AE6739">
        <w:rPr>
          <w:rFonts w:cs="v4.2.0"/>
          <w:lang w:eastAsia="sv-SE"/>
        </w:rPr>
        <w:t>8.17.3</w:t>
      </w:r>
      <w:r w:rsidRPr="00AE6739">
        <w:rPr>
          <w:rFonts w:cs="v4.2.0"/>
        </w:rPr>
        <w:t>.1</w:t>
      </w:r>
      <w:r>
        <w:rPr>
          <w:rFonts w:asciiTheme="minorHAnsi" w:eastAsiaTheme="minorEastAsia" w:hAnsiTheme="minorHAnsi" w:cstheme="minorBidi"/>
          <w:sz w:val="22"/>
          <w:szCs w:val="22"/>
        </w:rPr>
        <w:tab/>
      </w:r>
      <w:r>
        <w:t>Introduction</w:t>
      </w:r>
      <w:r>
        <w:tab/>
        <w:t>574</w:t>
      </w:r>
    </w:p>
    <w:p w14:paraId="472BE0FD" w14:textId="77777777" w:rsidR="007059ED" w:rsidRDefault="007059ED">
      <w:pPr>
        <w:pStyle w:val="TOC4"/>
        <w:rPr>
          <w:rFonts w:asciiTheme="minorHAnsi" w:eastAsiaTheme="minorEastAsia" w:hAnsiTheme="minorHAnsi" w:cstheme="minorBidi"/>
          <w:sz w:val="22"/>
          <w:szCs w:val="22"/>
        </w:rPr>
      </w:pPr>
      <w:r w:rsidRPr="00AE6739">
        <w:rPr>
          <w:rFonts w:cs="v4.2.0"/>
          <w:lang w:eastAsia="sv-SE"/>
        </w:rPr>
        <w:t>8.17.3</w:t>
      </w:r>
      <w:r w:rsidRPr="00AE6739">
        <w:rPr>
          <w:rFonts w:cs="v4.2.0"/>
        </w:rPr>
        <w:t>.2</w:t>
      </w:r>
      <w:r>
        <w:rPr>
          <w:rFonts w:asciiTheme="minorHAnsi" w:eastAsiaTheme="minorEastAsia" w:hAnsiTheme="minorHAnsi" w:cstheme="minorBidi"/>
          <w:sz w:val="22"/>
          <w:szCs w:val="22"/>
        </w:rPr>
        <w:tab/>
      </w:r>
      <w:r>
        <w:t>E-UTRAN FDD inter frequency measurements</w:t>
      </w:r>
      <w:r>
        <w:tab/>
        <w:t>574</w:t>
      </w:r>
    </w:p>
    <w:p w14:paraId="79631942" w14:textId="77777777" w:rsidR="007059ED" w:rsidRDefault="007059ED">
      <w:pPr>
        <w:pStyle w:val="TOC5"/>
        <w:rPr>
          <w:rFonts w:asciiTheme="minorHAnsi" w:eastAsiaTheme="minorEastAsia" w:hAnsiTheme="minorHAnsi" w:cstheme="minorBidi"/>
          <w:sz w:val="22"/>
          <w:szCs w:val="22"/>
        </w:rPr>
      </w:pPr>
      <w:r w:rsidRPr="00AE6739">
        <w:rPr>
          <w:rFonts w:cs="v4.2.0"/>
          <w:lang w:eastAsia="sv-SE"/>
        </w:rPr>
        <w:t>8.17.3</w:t>
      </w:r>
      <w:r w:rsidRPr="00AE6739">
        <w:rPr>
          <w:rFonts w:cs="v4.2.0"/>
        </w:rPr>
        <w:t>.2.1</w:t>
      </w:r>
      <w:r>
        <w:rPr>
          <w:rFonts w:asciiTheme="minorHAnsi" w:eastAsiaTheme="minorEastAsia" w:hAnsiTheme="minorHAnsi" w:cstheme="minorBidi"/>
          <w:sz w:val="22"/>
          <w:szCs w:val="22"/>
        </w:rPr>
        <w:tab/>
      </w:r>
      <w:r>
        <w:t>E-UTRAN FDD inter frequency measurements when no DRX is used</w:t>
      </w:r>
      <w:r>
        <w:tab/>
        <w:t>574</w:t>
      </w:r>
    </w:p>
    <w:p w14:paraId="69CCE086" w14:textId="77777777" w:rsidR="007059ED" w:rsidRDefault="007059ED">
      <w:pPr>
        <w:pStyle w:val="TOC5"/>
        <w:rPr>
          <w:rFonts w:asciiTheme="minorHAnsi" w:eastAsiaTheme="minorEastAsia" w:hAnsiTheme="minorHAnsi" w:cstheme="minorBidi"/>
          <w:sz w:val="22"/>
          <w:szCs w:val="22"/>
        </w:rPr>
      </w:pPr>
      <w:r w:rsidRPr="00AE6739">
        <w:rPr>
          <w:rFonts w:cs="v4.2.0"/>
        </w:rPr>
        <w:t>8.17.3.2.2</w:t>
      </w:r>
      <w:r>
        <w:rPr>
          <w:rFonts w:asciiTheme="minorHAnsi" w:eastAsiaTheme="minorEastAsia" w:hAnsiTheme="minorHAnsi" w:cstheme="minorBidi"/>
          <w:sz w:val="22"/>
          <w:szCs w:val="22"/>
        </w:rPr>
        <w:tab/>
      </w:r>
      <w:r>
        <w:t>E-UTRAN FDD inter frequency measurements when DRX is used</w:t>
      </w:r>
      <w:r>
        <w:tab/>
        <w:t>575</w:t>
      </w:r>
    </w:p>
    <w:p w14:paraId="73CE7614" w14:textId="77777777" w:rsidR="007059ED" w:rsidRDefault="007059ED">
      <w:pPr>
        <w:pStyle w:val="TOC4"/>
        <w:rPr>
          <w:rFonts w:asciiTheme="minorHAnsi" w:eastAsiaTheme="minorEastAsia" w:hAnsiTheme="minorHAnsi" w:cstheme="minorBidi"/>
          <w:sz w:val="22"/>
          <w:szCs w:val="22"/>
        </w:rPr>
      </w:pPr>
      <w:r w:rsidRPr="00AE6739">
        <w:rPr>
          <w:rFonts w:cs="v4.2.0"/>
        </w:rPr>
        <w:t>8.17.3.3</w:t>
      </w:r>
      <w:r>
        <w:rPr>
          <w:rFonts w:asciiTheme="minorHAnsi" w:eastAsiaTheme="minorEastAsia" w:hAnsiTheme="minorHAnsi" w:cstheme="minorBidi"/>
          <w:sz w:val="22"/>
          <w:szCs w:val="22"/>
        </w:rPr>
        <w:tab/>
      </w:r>
      <w:r>
        <w:t>E-UTRAN TDD inter frequency measurements</w:t>
      </w:r>
      <w:r>
        <w:tab/>
        <w:t>577</w:t>
      </w:r>
    </w:p>
    <w:p w14:paraId="5294D1B4" w14:textId="77777777" w:rsidR="007059ED" w:rsidRDefault="007059ED">
      <w:pPr>
        <w:pStyle w:val="TOC5"/>
        <w:rPr>
          <w:rFonts w:asciiTheme="minorHAnsi" w:eastAsiaTheme="minorEastAsia" w:hAnsiTheme="minorHAnsi" w:cstheme="minorBidi"/>
          <w:sz w:val="22"/>
          <w:szCs w:val="22"/>
        </w:rPr>
      </w:pPr>
      <w:r w:rsidRPr="00AE6739">
        <w:rPr>
          <w:rFonts w:cs="v4.2.0"/>
        </w:rPr>
        <w:t>8.17.3.3.1</w:t>
      </w:r>
      <w:r>
        <w:rPr>
          <w:rFonts w:asciiTheme="minorHAnsi" w:eastAsiaTheme="minorEastAsia" w:hAnsiTheme="minorHAnsi" w:cstheme="minorBidi"/>
          <w:sz w:val="22"/>
          <w:szCs w:val="22"/>
        </w:rPr>
        <w:tab/>
      </w:r>
      <w:r>
        <w:t>E-UTRAN TDD inter frequency measurements when no DRX is used</w:t>
      </w:r>
      <w:r>
        <w:tab/>
        <w:t>577</w:t>
      </w:r>
    </w:p>
    <w:p w14:paraId="323DCAB9" w14:textId="77777777" w:rsidR="007059ED" w:rsidRDefault="007059ED">
      <w:pPr>
        <w:pStyle w:val="TOC5"/>
        <w:rPr>
          <w:rFonts w:asciiTheme="minorHAnsi" w:eastAsiaTheme="minorEastAsia" w:hAnsiTheme="minorHAnsi" w:cstheme="minorBidi"/>
          <w:sz w:val="22"/>
          <w:szCs w:val="22"/>
        </w:rPr>
      </w:pPr>
      <w:r w:rsidRPr="00AE6739">
        <w:rPr>
          <w:rFonts w:cs="v4.2.0"/>
        </w:rPr>
        <w:t>8.17.3.3.2</w:t>
      </w:r>
      <w:r>
        <w:rPr>
          <w:rFonts w:asciiTheme="minorHAnsi" w:eastAsiaTheme="minorEastAsia" w:hAnsiTheme="minorHAnsi" w:cstheme="minorBidi"/>
          <w:sz w:val="22"/>
          <w:szCs w:val="22"/>
        </w:rPr>
        <w:tab/>
      </w:r>
      <w:r>
        <w:t>E-UTRAN TDD inter frequency measurements when DRX is used</w:t>
      </w:r>
      <w:r>
        <w:tab/>
        <w:t>579</w:t>
      </w:r>
    </w:p>
    <w:p w14:paraId="0796D701" w14:textId="77777777" w:rsidR="007059ED" w:rsidRDefault="007059ED">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581</w:t>
      </w:r>
    </w:p>
    <w:p w14:paraId="40C2F2E4" w14:textId="77777777" w:rsidR="007059ED" w:rsidRDefault="007059ED">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581</w:t>
      </w:r>
    </w:p>
    <w:p w14:paraId="11ECF125" w14:textId="77777777" w:rsidR="007059ED" w:rsidRDefault="007059ED">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AE6739">
        <w:rPr>
          <w:rFonts w:eastAsia="Calibri"/>
        </w:rPr>
        <w:t>NR I</w:t>
      </w:r>
      <w:r>
        <w:t>nter-RAT cell identification</w:t>
      </w:r>
      <w:r>
        <w:tab/>
        <w:t>581</w:t>
      </w:r>
    </w:p>
    <w:p w14:paraId="49EBC386" w14:textId="77777777" w:rsidR="007059ED" w:rsidRDefault="007059ED">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AE6739">
        <w:rPr>
          <w:rFonts w:eastAsia="Calibri"/>
        </w:rPr>
        <w:t>NR I</w:t>
      </w:r>
      <w:r>
        <w:t>nter-RAT measurement</w:t>
      </w:r>
      <w:r>
        <w:tab/>
        <w:t>583</w:t>
      </w:r>
    </w:p>
    <w:p w14:paraId="74B8D686" w14:textId="77777777" w:rsidR="007059ED" w:rsidRDefault="007059ED">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AE6739">
        <w:rPr>
          <w:rFonts w:eastAsia="Calibri"/>
        </w:rPr>
        <w:t>NR I</w:t>
      </w:r>
      <w:r>
        <w:t>nter-RAT measurement reporting</w:t>
      </w:r>
      <w:r>
        <w:tab/>
        <w:t>584</w:t>
      </w:r>
    </w:p>
    <w:p w14:paraId="720AD3A1" w14:textId="77777777" w:rsidR="007059ED" w:rsidRDefault="007059ED">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584</w:t>
      </w:r>
    </w:p>
    <w:p w14:paraId="2465B88F" w14:textId="77777777" w:rsidR="007059ED" w:rsidRDefault="007059ED">
      <w:pPr>
        <w:pStyle w:val="TOC3"/>
        <w:rPr>
          <w:rFonts w:asciiTheme="minorHAnsi" w:eastAsiaTheme="minorEastAsia" w:hAnsiTheme="minorHAnsi" w:cstheme="minorBidi"/>
          <w:sz w:val="22"/>
          <w:szCs w:val="22"/>
        </w:rPr>
      </w:pPr>
      <w:r>
        <w:rPr>
          <w:lang w:eastAsia="sv-SE"/>
        </w:rP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585</w:t>
      </w:r>
    </w:p>
    <w:p w14:paraId="6D65FD2B" w14:textId="77777777" w:rsidR="007059ED" w:rsidRDefault="007059ED">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585</w:t>
      </w:r>
    </w:p>
    <w:p w14:paraId="7CAE55CD" w14:textId="77777777" w:rsidR="007059ED" w:rsidRDefault="007059ED">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585</w:t>
      </w:r>
    </w:p>
    <w:p w14:paraId="471E8AFD" w14:textId="77777777" w:rsidR="007059ED" w:rsidRDefault="007059ED">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585</w:t>
      </w:r>
    </w:p>
    <w:p w14:paraId="79C6ECF0" w14:textId="77777777" w:rsidR="007059ED" w:rsidRDefault="007059ED">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585</w:t>
      </w:r>
    </w:p>
    <w:p w14:paraId="5F7CBC01" w14:textId="77777777" w:rsidR="007059ED" w:rsidRDefault="007059ED">
      <w:pPr>
        <w:pStyle w:val="TOC5"/>
        <w:rPr>
          <w:rFonts w:asciiTheme="minorHAnsi" w:eastAsiaTheme="minorEastAsia" w:hAnsiTheme="minorHAnsi" w:cstheme="minorBidi"/>
          <w:sz w:val="22"/>
          <w:szCs w:val="22"/>
        </w:rPr>
      </w:pPr>
      <w:r w:rsidRPr="00AE6739">
        <w:rPr>
          <w:rFonts w:cs="v4.2.0"/>
        </w:rPr>
        <w:t>8.17.5.2.3</w:t>
      </w:r>
      <w:r>
        <w:rPr>
          <w:rFonts w:asciiTheme="minorHAnsi" w:eastAsiaTheme="minorEastAsia" w:hAnsiTheme="minorHAnsi" w:cstheme="minorBidi"/>
          <w:sz w:val="22"/>
          <w:szCs w:val="22"/>
        </w:rPr>
        <w:tab/>
      </w:r>
      <w:r>
        <w:t>UE UTRA FDD CPICH measurement capability</w:t>
      </w:r>
      <w:r>
        <w:tab/>
        <w:t>585</w:t>
      </w:r>
    </w:p>
    <w:p w14:paraId="4F456647" w14:textId="77777777" w:rsidR="007059ED" w:rsidRDefault="007059ED">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586</w:t>
      </w:r>
    </w:p>
    <w:p w14:paraId="34718B8F" w14:textId="77777777" w:rsidR="007059ED" w:rsidRDefault="007059ED">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586</w:t>
      </w:r>
    </w:p>
    <w:p w14:paraId="0303B7A8" w14:textId="77777777" w:rsidR="007059ED" w:rsidRDefault="007059ED">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586</w:t>
      </w:r>
    </w:p>
    <w:p w14:paraId="40A95F2E" w14:textId="77777777" w:rsidR="007059ED" w:rsidRDefault="007059ED">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587</w:t>
      </w:r>
    </w:p>
    <w:p w14:paraId="3CB53590" w14:textId="77777777" w:rsidR="007059ED" w:rsidRDefault="007059ED">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588</w:t>
      </w:r>
    </w:p>
    <w:p w14:paraId="0ED4BB98" w14:textId="77777777" w:rsidR="007059ED" w:rsidRDefault="007059ED">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588</w:t>
      </w:r>
    </w:p>
    <w:p w14:paraId="122D6760" w14:textId="77777777" w:rsidR="007059ED" w:rsidRDefault="007059ED">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588</w:t>
      </w:r>
    </w:p>
    <w:p w14:paraId="72E38758" w14:textId="77777777" w:rsidR="007059ED" w:rsidRDefault="007059ED">
      <w:pPr>
        <w:pStyle w:val="TOC3"/>
        <w:rPr>
          <w:rFonts w:asciiTheme="minorHAnsi" w:eastAsiaTheme="minorEastAsia" w:hAnsiTheme="minorHAnsi" w:cstheme="minorBidi"/>
          <w:sz w:val="22"/>
          <w:szCs w:val="22"/>
        </w:rPr>
      </w:pPr>
      <w:r>
        <w:rPr>
          <w:lang w:eastAsia="sv-SE"/>
        </w:rP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589</w:t>
      </w:r>
    </w:p>
    <w:p w14:paraId="1DCC2106" w14:textId="77777777" w:rsidR="007059ED" w:rsidRDefault="007059ED">
      <w:pPr>
        <w:pStyle w:val="TOC3"/>
        <w:rPr>
          <w:rFonts w:asciiTheme="minorHAnsi" w:eastAsiaTheme="minorEastAsia" w:hAnsiTheme="minorHAnsi" w:cstheme="minorBidi"/>
          <w:sz w:val="22"/>
          <w:szCs w:val="22"/>
        </w:rPr>
      </w:pPr>
      <w:r>
        <w:rPr>
          <w:lang w:eastAsia="sv-SE"/>
        </w:rP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589</w:t>
      </w:r>
    </w:p>
    <w:p w14:paraId="3B1BA5F1" w14:textId="77777777" w:rsidR="007059ED" w:rsidRDefault="007059ED">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589</w:t>
      </w:r>
    </w:p>
    <w:p w14:paraId="2EB9E252" w14:textId="77777777" w:rsidR="007059ED" w:rsidRDefault="007059ED">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589</w:t>
      </w:r>
    </w:p>
    <w:p w14:paraId="2C2C407A" w14:textId="77777777" w:rsidR="007059ED" w:rsidRDefault="007059ED">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589</w:t>
      </w:r>
    </w:p>
    <w:p w14:paraId="38B2563F" w14:textId="77777777" w:rsidR="007059ED" w:rsidRDefault="007059ED">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589</w:t>
      </w:r>
    </w:p>
    <w:p w14:paraId="2CA38521" w14:textId="77777777" w:rsidR="007059ED" w:rsidRDefault="007059ED">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590</w:t>
      </w:r>
    </w:p>
    <w:p w14:paraId="18371F74" w14:textId="77777777" w:rsidR="007059ED" w:rsidRDefault="007059ED">
      <w:pPr>
        <w:pStyle w:val="TOC3"/>
        <w:rPr>
          <w:rFonts w:asciiTheme="minorHAnsi" w:eastAsiaTheme="minorEastAsia" w:hAnsiTheme="minorHAnsi" w:cstheme="minorBidi"/>
          <w:sz w:val="22"/>
          <w:szCs w:val="22"/>
        </w:rPr>
      </w:pPr>
      <w:r>
        <w:rPr>
          <w:lang w:eastAsia="sv-SE"/>
        </w:rP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591</w:t>
      </w:r>
    </w:p>
    <w:p w14:paraId="15BE5E2A" w14:textId="77777777" w:rsidR="007059ED" w:rsidRDefault="007059ED">
      <w:pPr>
        <w:pStyle w:val="TOC3"/>
        <w:rPr>
          <w:rFonts w:asciiTheme="minorHAnsi" w:eastAsiaTheme="minorEastAsia" w:hAnsiTheme="minorHAnsi" w:cstheme="minorBidi"/>
          <w:sz w:val="22"/>
          <w:szCs w:val="22"/>
        </w:rPr>
      </w:pPr>
      <w:r>
        <w:rPr>
          <w:lang w:eastAsia="sv-SE"/>
        </w:rP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591</w:t>
      </w:r>
    </w:p>
    <w:p w14:paraId="432F2D80" w14:textId="77777777" w:rsidR="007059ED" w:rsidRDefault="007059ED">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591</w:t>
      </w:r>
    </w:p>
    <w:p w14:paraId="03F162D7" w14:textId="77777777" w:rsidR="007059ED" w:rsidRDefault="007059ED">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591</w:t>
      </w:r>
    </w:p>
    <w:p w14:paraId="5E6995B0" w14:textId="77777777" w:rsidR="007059ED" w:rsidRDefault="007059ED">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591</w:t>
      </w:r>
    </w:p>
    <w:p w14:paraId="13A07B00" w14:textId="77777777" w:rsidR="007059ED" w:rsidRDefault="007059ED">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591</w:t>
      </w:r>
    </w:p>
    <w:p w14:paraId="0E9B5E5C" w14:textId="77777777" w:rsidR="007059ED" w:rsidRDefault="007059ED">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591</w:t>
      </w:r>
    </w:p>
    <w:p w14:paraId="797F9B1A" w14:textId="77777777" w:rsidR="007059ED" w:rsidRDefault="007059ED">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592</w:t>
      </w:r>
    </w:p>
    <w:p w14:paraId="2F6E30AE" w14:textId="77777777" w:rsidR="007059ED" w:rsidRDefault="007059ED">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592</w:t>
      </w:r>
    </w:p>
    <w:p w14:paraId="314E3CFB" w14:textId="77777777" w:rsidR="007059ED" w:rsidRDefault="007059ED">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592</w:t>
      </w:r>
    </w:p>
    <w:p w14:paraId="218644C0" w14:textId="77777777" w:rsidR="007059ED" w:rsidRDefault="007059ED">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593</w:t>
      </w:r>
    </w:p>
    <w:p w14:paraId="37082BE1" w14:textId="77777777" w:rsidR="007059ED" w:rsidRDefault="007059ED">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594</w:t>
      </w:r>
    </w:p>
    <w:p w14:paraId="4F881E12" w14:textId="77777777" w:rsidR="007059ED" w:rsidRDefault="007059ED">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594</w:t>
      </w:r>
    </w:p>
    <w:p w14:paraId="33F66F62" w14:textId="77777777" w:rsidR="007059ED" w:rsidRDefault="007059ED">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594</w:t>
      </w:r>
    </w:p>
    <w:p w14:paraId="101BCA16" w14:textId="77777777" w:rsidR="007059ED" w:rsidRDefault="007059ED">
      <w:pPr>
        <w:pStyle w:val="TOC3"/>
        <w:rPr>
          <w:rFonts w:asciiTheme="minorHAnsi" w:eastAsiaTheme="minorEastAsia" w:hAnsiTheme="minorHAnsi" w:cstheme="minorBidi"/>
          <w:sz w:val="22"/>
          <w:szCs w:val="22"/>
        </w:rPr>
      </w:pPr>
      <w:r>
        <w:rPr>
          <w:lang w:eastAsia="sv-SE"/>
        </w:rP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594</w:t>
      </w:r>
    </w:p>
    <w:p w14:paraId="15246C69" w14:textId="77777777" w:rsidR="007059ED" w:rsidRDefault="007059ED">
      <w:pPr>
        <w:pStyle w:val="TOC3"/>
        <w:rPr>
          <w:rFonts w:asciiTheme="minorHAnsi" w:eastAsiaTheme="minorEastAsia" w:hAnsiTheme="minorHAnsi" w:cstheme="minorBidi"/>
          <w:sz w:val="22"/>
          <w:szCs w:val="22"/>
        </w:rPr>
      </w:pPr>
      <w:r>
        <w:rPr>
          <w:lang w:eastAsia="sv-SE"/>
        </w:rP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594</w:t>
      </w:r>
    </w:p>
    <w:p w14:paraId="315FB763" w14:textId="77777777" w:rsidR="007059ED" w:rsidRDefault="007059ED">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594</w:t>
      </w:r>
    </w:p>
    <w:p w14:paraId="400B1021" w14:textId="77777777" w:rsidR="007059ED" w:rsidRDefault="007059ED">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595</w:t>
      </w:r>
    </w:p>
    <w:p w14:paraId="0376A08D" w14:textId="77777777" w:rsidR="007059ED" w:rsidRDefault="007059ED">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595</w:t>
      </w:r>
    </w:p>
    <w:p w14:paraId="78F9FD89" w14:textId="77777777" w:rsidR="007059ED" w:rsidRDefault="007059ED">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595</w:t>
      </w:r>
    </w:p>
    <w:p w14:paraId="29807971" w14:textId="77777777" w:rsidR="007059ED" w:rsidRDefault="007059ED">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596</w:t>
      </w:r>
    </w:p>
    <w:p w14:paraId="40BFA384" w14:textId="77777777" w:rsidR="007059ED" w:rsidRDefault="007059ED">
      <w:pPr>
        <w:pStyle w:val="TOC3"/>
        <w:rPr>
          <w:rFonts w:asciiTheme="minorHAnsi" w:eastAsiaTheme="minorEastAsia" w:hAnsiTheme="minorHAnsi" w:cstheme="minorBidi"/>
          <w:sz w:val="22"/>
          <w:szCs w:val="22"/>
        </w:rPr>
      </w:pPr>
      <w:r>
        <w:rPr>
          <w:lang w:eastAsia="sv-SE"/>
        </w:rP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596</w:t>
      </w:r>
    </w:p>
    <w:p w14:paraId="12F0D307" w14:textId="77777777" w:rsidR="007059ED" w:rsidRDefault="007059ED">
      <w:pPr>
        <w:pStyle w:val="TOC3"/>
        <w:rPr>
          <w:rFonts w:asciiTheme="minorHAnsi" w:eastAsiaTheme="minorEastAsia" w:hAnsiTheme="minorHAnsi" w:cstheme="minorBidi"/>
          <w:sz w:val="22"/>
          <w:szCs w:val="22"/>
        </w:rPr>
      </w:pPr>
      <w:r>
        <w:rPr>
          <w:lang w:eastAsia="sv-SE"/>
        </w:rP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596</w:t>
      </w:r>
    </w:p>
    <w:p w14:paraId="3BDC5F60" w14:textId="77777777" w:rsidR="007059ED" w:rsidRDefault="007059ED">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596</w:t>
      </w:r>
    </w:p>
    <w:p w14:paraId="1043C9AF" w14:textId="77777777" w:rsidR="007059ED" w:rsidRDefault="007059ED">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596</w:t>
      </w:r>
    </w:p>
    <w:p w14:paraId="139CEFF4" w14:textId="77777777" w:rsidR="007059ED" w:rsidRDefault="007059ED">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596</w:t>
      </w:r>
    </w:p>
    <w:p w14:paraId="06AE3205" w14:textId="77777777" w:rsidR="007059ED" w:rsidRDefault="007059ED">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597</w:t>
      </w:r>
    </w:p>
    <w:p w14:paraId="63C19D24" w14:textId="77777777" w:rsidR="007059ED" w:rsidRDefault="007059ED">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598</w:t>
      </w:r>
    </w:p>
    <w:p w14:paraId="15B6582E" w14:textId="77777777" w:rsidR="007059ED" w:rsidRDefault="007059ED">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599</w:t>
      </w:r>
    </w:p>
    <w:p w14:paraId="0F6197FC" w14:textId="77777777" w:rsidR="007059ED" w:rsidRDefault="007059ED">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599</w:t>
      </w:r>
    </w:p>
    <w:p w14:paraId="2E1045A9" w14:textId="77777777" w:rsidR="007059ED" w:rsidRDefault="007059ED">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599</w:t>
      </w:r>
    </w:p>
    <w:p w14:paraId="414D3731" w14:textId="77777777" w:rsidR="007059ED" w:rsidRDefault="007059ED">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599</w:t>
      </w:r>
    </w:p>
    <w:p w14:paraId="4A4B21A0" w14:textId="77777777" w:rsidR="007059ED" w:rsidRDefault="007059ED">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599</w:t>
      </w:r>
    </w:p>
    <w:p w14:paraId="3F55D443" w14:textId="77777777" w:rsidR="007059ED" w:rsidRDefault="007059ED">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600</w:t>
      </w:r>
    </w:p>
    <w:p w14:paraId="5ABCDFB6" w14:textId="77777777" w:rsidR="007059ED" w:rsidRDefault="007059ED">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601</w:t>
      </w:r>
    </w:p>
    <w:p w14:paraId="1ADF2D00" w14:textId="77777777" w:rsidR="007059ED" w:rsidRDefault="007059ED">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601</w:t>
      </w:r>
    </w:p>
    <w:p w14:paraId="7ECE1158" w14:textId="77777777" w:rsidR="007059ED" w:rsidRDefault="007059ED">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601</w:t>
      </w:r>
    </w:p>
    <w:p w14:paraId="427C4D96" w14:textId="77777777" w:rsidR="007059ED" w:rsidRDefault="007059ED">
      <w:pPr>
        <w:pStyle w:val="TOC3"/>
        <w:rPr>
          <w:rFonts w:asciiTheme="minorHAnsi" w:eastAsiaTheme="minorEastAsia" w:hAnsiTheme="minorHAnsi" w:cstheme="minorBidi"/>
          <w:sz w:val="22"/>
          <w:szCs w:val="22"/>
        </w:rPr>
      </w:pPr>
      <w:r>
        <w:rPr>
          <w:lang w:eastAsia="sv-SE"/>
        </w:rP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602</w:t>
      </w:r>
    </w:p>
    <w:p w14:paraId="35B94DA2" w14:textId="77777777" w:rsidR="007059ED" w:rsidRDefault="007059ED">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602</w:t>
      </w:r>
    </w:p>
    <w:p w14:paraId="20E40709" w14:textId="77777777" w:rsidR="007059ED" w:rsidRDefault="007059ED">
      <w:pPr>
        <w:pStyle w:val="TOC4"/>
        <w:rPr>
          <w:rFonts w:asciiTheme="minorHAnsi" w:eastAsiaTheme="minorEastAsia" w:hAnsiTheme="minorHAnsi" w:cstheme="minorBidi"/>
          <w:sz w:val="22"/>
          <w:szCs w:val="22"/>
        </w:rPr>
      </w:pPr>
      <w:r>
        <w:rPr>
          <w:lang w:eastAsia="zh-CN"/>
        </w:rP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602</w:t>
      </w:r>
    </w:p>
    <w:p w14:paraId="66EEAD2C" w14:textId="77777777" w:rsidR="007059ED" w:rsidRDefault="007059ED">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602</w:t>
      </w:r>
    </w:p>
    <w:p w14:paraId="6D766712" w14:textId="77777777" w:rsidR="007059ED" w:rsidRDefault="007059ED">
      <w:pPr>
        <w:pStyle w:val="TOC4"/>
        <w:rPr>
          <w:rFonts w:asciiTheme="minorHAnsi" w:eastAsiaTheme="minorEastAsia" w:hAnsiTheme="minorHAnsi" w:cstheme="minorBidi"/>
          <w:sz w:val="22"/>
          <w:szCs w:val="22"/>
        </w:rPr>
      </w:pPr>
      <w:r>
        <w:rPr>
          <w:lang w:eastAsia="zh-CN"/>
        </w:rP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602</w:t>
      </w:r>
    </w:p>
    <w:p w14:paraId="725D0191" w14:textId="77777777" w:rsidR="007059ED" w:rsidRDefault="007059ED">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603</w:t>
      </w:r>
    </w:p>
    <w:p w14:paraId="75120465" w14:textId="77777777" w:rsidR="007059ED" w:rsidRDefault="007059ED">
      <w:pPr>
        <w:pStyle w:val="TOC4"/>
        <w:rPr>
          <w:rFonts w:asciiTheme="minorHAnsi" w:eastAsiaTheme="minorEastAsia" w:hAnsiTheme="minorHAnsi" w:cstheme="minorBidi"/>
          <w:sz w:val="22"/>
          <w:szCs w:val="22"/>
        </w:rPr>
      </w:pPr>
      <w:r>
        <w:rPr>
          <w:lang w:eastAsia="zh-CN"/>
        </w:rP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603</w:t>
      </w:r>
    </w:p>
    <w:p w14:paraId="4F3F861C" w14:textId="77777777" w:rsidR="007059ED" w:rsidRDefault="007059ED">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603</w:t>
      </w:r>
    </w:p>
    <w:p w14:paraId="5308BDE8" w14:textId="77777777" w:rsidR="007059ED" w:rsidRDefault="007059ED">
      <w:pPr>
        <w:pStyle w:val="TOC4"/>
        <w:rPr>
          <w:rFonts w:asciiTheme="minorHAnsi" w:eastAsiaTheme="minorEastAsia" w:hAnsiTheme="minorHAnsi" w:cstheme="minorBidi"/>
          <w:sz w:val="22"/>
          <w:szCs w:val="22"/>
        </w:rPr>
      </w:pPr>
      <w:r>
        <w:rPr>
          <w:lang w:eastAsia="zh-CN"/>
        </w:rP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603</w:t>
      </w:r>
    </w:p>
    <w:p w14:paraId="116A500A" w14:textId="77777777" w:rsidR="007059ED" w:rsidRDefault="007059ED">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604</w:t>
      </w:r>
    </w:p>
    <w:p w14:paraId="368D528B" w14:textId="77777777" w:rsidR="007059ED" w:rsidRDefault="007059ED">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604</w:t>
      </w:r>
    </w:p>
    <w:p w14:paraId="66A48033" w14:textId="77777777" w:rsidR="007059ED" w:rsidRDefault="007059ED">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604</w:t>
      </w:r>
    </w:p>
    <w:p w14:paraId="4FD71F56" w14:textId="77777777" w:rsidR="007059ED" w:rsidRDefault="007059ED">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604</w:t>
      </w:r>
    </w:p>
    <w:p w14:paraId="0AD9F4EC" w14:textId="77777777" w:rsidR="007059ED" w:rsidRDefault="007059ED">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604</w:t>
      </w:r>
    </w:p>
    <w:p w14:paraId="6695AA91" w14:textId="77777777" w:rsidR="007059ED" w:rsidRDefault="007059ED">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604</w:t>
      </w:r>
    </w:p>
    <w:p w14:paraId="16BD7CA8" w14:textId="77777777" w:rsidR="007059ED" w:rsidRDefault="007059ED">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605</w:t>
      </w:r>
    </w:p>
    <w:p w14:paraId="7E63F5CB" w14:textId="77777777" w:rsidR="007059ED" w:rsidRDefault="007059ED">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605</w:t>
      </w:r>
    </w:p>
    <w:p w14:paraId="5BD978DC" w14:textId="77777777" w:rsidR="007059ED" w:rsidRDefault="007059ED">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606</w:t>
      </w:r>
    </w:p>
    <w:p w14:paraId="40FE8389" w14:textId="77777777" w:rsidR="007059ED" w:rsidRDefault="007059ED">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606</w:t>
      </w:r>
    </w:p>
    <w:p w14:paraId="7F090305" w14:textId="77777777" w:rsidR="007059ED" w:rsidRDefault="007059ED">
      <w:pPr>
        <w:pStyle w:val="TOC3"/>
        <w:rPr>
          <w:rFonts w:asciiTheme="minorHAnsi" w:eastAsiaTheme="minorEastAsia" w:hAnsiTheme="minorHAnsi" w:cstheme="minorBidi"/>
          <w:sz w:val="22"/>
          <w:szCs w:val="22"/>
        </w:rPr>
      </w:pPr>
      <w:r w:rsidRPr="00AE6739">
        <w:rPr>
          <w:rFonts w:eastAsia="SimSun"/>
        </w:rPr>
        <w:t>8.19.2</w:t>
      </w:r>
      <w:r>
        <w:rPr>
          <w:rFonts w:asciiTheme="minorHAnsi" w:eastAsiaTheme="minorEastAsia" w:hAnsiTheme="minorHAnsi" w:cstheme="minorBidi"/>
          <w:sz w:val="22"/>
          <w:szCs w:val="22"/>
        </w:rPr>
        <w:tab/>
      </w:r>
      <w:r w:rsidRPr="00AE6739">
        <w:rPr>
          <w:rFonts w:eastAsia="SimSun"/>
        </w:rPr>
        <w:t>Intra-frequency Measurements</w:t>
      </w:r>
      <w:r>
        <w:tab/>
        <w:t>606</w:t>
      </w:r>
    </w:p>
    <w:p w14:paraId="17C5D85F" w14:textId="77777777" w:rsidR="007059ED" w:rsidRDefault="007059ED">
      <w:pPr>
        <w:pStyle w:val="TOC3"/>
        <w:rPr>
          <w:rFonts w:asciiTheme="minorHAnsi" w:eastAsiaTheme="minorEastAsia" w:hAnsiTheme="minorHAnsi" w:cstheme="minorBidi"/>
          <w:sz w:val="22"/>
          <w:szCs w:val="22"/>
        </w:rPr>
      </w:pPr>
      <w:r w:rsidRPr="00AE6739">
        <w:rPr>
          <w:rFonts w:cs="v4.2.0"/>
          <w:lang w:eastAsia="sv-SE"/>
        </w:rPr>
        <w:t>8.19.3</w:t>
      </w:r>
      <w:r>
        <w:rPr>
          <w:rFonts w:asciiTheme="minorHAnsi" w:eastAsiaTheme="minorEastAsia" w:hAnsiTheme="minorHAnsi" w:cstheme="minorBidi"/>
          <w:sz w:val="22"/>
          <w:szCs w:val="22"/>
        </w:rPr>
        <w:tab/>
      </w:r>
      <w:r>
        <w:rPr>
          <w:lang w:eastAsia="sv-SE"/>
        </w:rPr>
        <w:t>Inter-frequency Measurements</w:t>
      </w:r>
      <w:r>
        <w:tab/>
        <w:t>607</w:t>
      </w:r>
    </w:p>
    <w:p w14:paraId="1C0A6A3D" w14:textId="77777777" w:rsidR="007059ED" w:rsidRDefault="007059ED">
      <w:pPr>
        <w:pStyle w:val="TOC3"/>
        <w:rPr>
          <w:rFonts w:asciiTheme="minorHAnsi" w:eastAsiaTheme="minorEastAsia" w:hAnsiTheme="minorHAnsi" w:cstheme="minorBidi"/>
          <w:sz w:val="22"/>
          <w:szCs w:val="22"/>
        </w:rPr>
      </w:pPr>
      <w:r w:rsidRPr="00AE6739">
        <w:rPr>
          <w:rFonts w:eastAsia="SimSun"/>
        </w:rPr>
        <w:t>8.19.4</w:t>
      </w:r>
      <w:r>
        <w:rPr>
          <w:rFonts w:asciiTheme="minorHAnsi" w:eastAsiaTheme="minorEastAsia" w:hAnsiTheme="minorHAnsi" w:cstheme="minorBidi"/>
          <w:sz w:val="22"/>
          <w:szCs w:val="22"/>
        </w:rPr>
        <w:tab/>
      </w:r>
      <w:r>
        <w:t>Void</w:t>
      </w:r>
      <w:r>
        <w:tab/>
        <w:t>607</w:t>
      </w:r>
    </w:p>
    <w:p w14:paraId="569A62B3" w14:textId="77777777" w:rsidR="007059ED" w:rsidRDefault="007059ED">
      <w:pPr>
        <w:pStyle w:val="TOC3"/>
        <w:rPr>
          <w:rFonts w:asciiTheme="minorHAnsi" w:eastAsiaTheme="minorEastAsia" w:hAnsiTheme="minorHAnsi" w:cstheme="minorBidi"/>
          <w:sz w:val="22"/>
          <w:szCs w:val="22"/>
        </w:rPr>
      </w:pPr>
      <w:r w:rsidRPr="00AE6739">
        <w:rPr>
          <w:rFonts w:eastAsia="SimSun"/>
        </w:rPr>
        <w:t>8.19.5</w:t>
      </w:r>
      <w:r>
        <w:rPr>
          <w:rFonts w:asciiTheme="minorHAnsi" w:eastAsiaTheme="minorEastAsia" w:hAnsiTheme="minorHAnsi" w:cstheme="minorBidi"/>
          <w:sz w:val="22"/>
          <w:szCs w:val="22"/>
        </w:rPr>
        <w:tab/>
      </w:r>
      <w:r w:rsidRPr="00AE6739">
        <w:rPr>
          <w:rFonts w:eastAsia="SimSun"/>
        </w:rPr>
        <w:t>Intra-frequency E-CID Measurements</w:t>
      </w:r>
      <w:r>
        <w:tab/>
        <w:t>607</w:t>
      </w:r>
    </w:p>
    <w:p w14:paraId="7BC9643C" w14:textId="77777777" w:rsidR="007059ED" w:rsidRDefault="007059ED">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607</w:t>
      </w:r>
    </w:p>
    <w:p w14:paraId="7817519F" w14:textId="77777777" w:rsidR="007059ED" w:rsidRDefault="007059ED">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607</w:t>
      </w:r>
    </w:p>
    <w:p w14:paraId="31A33C78" w14:textId="77777777" w:rsidR="007059ED" w:rsidRDefault="007059ED">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607</w:t>
      </w:r>
    </w:p>
    <w:p w14:paraId="5E539D3C" w14:textId="77777777" w:rsidR="007059ED" w:rsidRDefault="007059ED">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608</w:t>
      </w:r>
    </w:p>
    <w:p w14:paraId="48C3F83D" w14:textId="77777777" w:rsidR="007059ED" w:rsidRDefault="007059ED">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608</w:t>
      </w:r>
    </w:p>
    <w:p w14:paraId="21171627" w14:textId="77777777" w:rsidR="007059ED" w:rsidRDefault="007059ED">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608</w:t>
      </w:r>
    </w:p>
    <w:p w14:paraId="0DB98F6B" w14:textId="77777777" w:rsidR="007059ED" w:rsidRDefault="007059ED">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609</w:t>
      </w:r>
    </w:p>
    <w:p w14:paraId="22BFA6A8" w14:textId="77777777" w:rsidR="007059ED" w:rsidRDefault="007059ED">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610</w:t>
      </w:r>
    </w:p>
    <w:p w14:paraId="2D694A02" w14:textId="77777777" w:rsidR="007059ED" w:rsidRDefault="007059ED">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611</w:t>
      </w:r>
    </w:p>
    <w:p w14:paraId="3B48F370" w14:textId="77777777" w:rsidR="007059ED" w:rsidRDefault="007059ED">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612</w:t>
      </w:r>
    </w:p>
    <w:p w14:paraId="78AFD8D0" w14:textId="77777777" w:rsidR="007059ED" w:rsidRDefault="007059ED">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613</w:t>
      </w:r>
    </w:p>
    <w:p w14:paraId="0D1DAE8F" w14:textId="77777777" w:rsidR="007059ED" w:rsidRDefault="007059ED">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614</w:t>
      </w:r>
    </w:p>
    <w:p w14:paraId="46BE5554" w14:textId="77777777" w:rsidR="007059ED" w:rsidRDefault="007059ED">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615</w:t>
      </w:r>
    </w:p>
    <w:p w14:paraId="0EDC45E5" w14:textId="77777777" w:rsidR="007059ED" w:rsidRDefault="007059ED">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615</w:t>
      </w:r>
    </w:p>
    <w:p w14:paraId="33721585" w14:textId="77777777" w:rsidR="007059ED" w:rsidRDefault="007059ED">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615</w:t>
      </w:r>
    </w:p>
    <w:p w14:paraId="3AB0530D" w14:textId="77777777" w:rsidR="007059ED" w:rsidRDefault="007059ED">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616</w:t>
      </w:r>
    </w:p>
    <w:p w14:paraId="196EFB5B" w14:textId="77777777" w:rsidR="007059ED" w:rsidRDefault="007059ED">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616</w:t>
      </w:r>
    </w:p>
    <w:p w14:paraId="51AD9F89" w14:textId="77777777" w:rsidR="007059ED" w:rsidRDefault="007059ED">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616</w:t>
      </w:r>
    </w:p>
    <w:p w14:paraId="0CCE1D92" w14:textId="77777777" w:rsidR="007059ED" w:rsidRDefault="007059ED">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617</w:t>
      </w:r>
    </w:p>
    <w:p w14:paraId="5A511280" w14:textId="77777777" w:rsidR="007059ED" w:rsidRDefault="007059ED">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617</w:t>
      </w:r>
    </w:p>
    <w:p w14:paraId="733F95A2" w14:textId="77777777" w:rsidR="007059ED" w:rsidRDefault="007059ED">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618</w:t>
      </w:r>
    </w:p>
    <w:p w14:paraId="695C5F96" w14:textId="77777777" w:rsidR="007059ED" w:rsidRDefault="007059ED">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619</w:t>
      </w:r>
    </w:p>
    <w:p w14:paraId="17CBE186" w14:textId="77777777" w:rsidR="007059ED" w:rsidRDefault="007059ED">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619</w:t>
      </w:r>
    </w:p>
    <w:p w14:paraId="039797F7" w14:textId="77777777" w:rsidR="007059ED" w:rsidRDefault="007059ED">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620</w:t>
      </w:r>
    </w:p>
    <w:p w14:paraId="69ADA0BD" w14:textId="77777777" w:rsidR="007059ED" w:rsidRDefault="007059ED">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620</w:t>
      </w:r>
    </w:p>
    <w:p w14:paraId="44FC73D6" w14:textId="77777777" w:rsidR="007059ED" w:rsidRDefault="007059ED">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621</w:t>
      </w:r>
    </w:p>
    <w:p w14:paraId="23F4B847" w14:textId="77777777" w:rsidR="007059ED" w:rsidRDefault="007059ED">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622</w:t>
      </w:r>
    </w:p>
    <w:p w14:paraId="7E4E45F8" w14:textId="77777777" w:rsidR="007059ED" w:rsidRDefault="007059ED">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622</w:t>
      </w:r>
    </w:p>
    <w:p w14:paraId="1BDF348E" w14:textId="77777777" w:rsidR="007059ED" w:rsidRDefault="007059ED">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622</w:t>
      </w:r>
    </w:p>
    <w:p w14:paraId="5CEFEFFE" w14:textId="77777777" w:rsidR="007059ED" w:rsidRDefault="007059ED">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622</w:t>
      </w:r>
    </w:p>
    <w:p w14:paraId="7BD6DD41" w14:textId="77777777" w:rsidR="007059ED" w:rsidRDefault="007059ED">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623</w:t>
      </w:r>
    </w:p>
    <w:p w14:paraId="7CF2FBB9" w14:textId="77777777" w:rsidR="007059ED" w:rsidRDefault="007059ED">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623</w:t>
      </w:r>
    </w:p>
    <w:p w14:paraId="10AFE4D1" w14:textId="77777777" w:rsidR="007059ED" w:rsidRDefault="007059ED">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623</w:t>
      </w:r>
    </w:p>
    <w:p w14:paraId="46E9DC19" w14:textId="77777777" w:rsidR="007059ED" w:rsidRDefault="007059ED">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624</w:t>
      </w:r>
    </w:p>
    <w:p w14:paraId="14AD9170" w14:textId="77777777" w:rsidR="007059ED" w:rsidRDefault="007059ED">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625</w:t>
      </w:r>
    </w:p>
    <w:p w14:paraId="61B12DCF" w14:textId="77777777" w:rsidR="007059ED" w:rsidRDefault="007059ED">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626</w:t>
      </w:r>
    </w:p>
    <w:p w14:paraId="653739E9" w14:textId="77777777" w:rsidR="007059ED" w:rsidRDefault="007059ED">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627</w:t>
      </w:r>
    </w:p>
    <w:p w14:paraId="12B58613" w14:textId="77777777" w:rsidR="007059ED" w:rsidRDefault="007059ED">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628</w:t>
      </w:r>
    </w:p>
    <w:p w14:paraId="58E545FE" w14:textId="77777777" w:rsidR="007059ED" w:rsidRDefault="007059ED">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628</w:t>
      </w:r>
    </w:p>
    <w:p w14:paraId="6EBAF8DD" w14:textId="77777777" w:rsidR="007059ED" w:rsidRDefault="007059ED">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628</w:t>
      </w:r>
    </w:p>
    <w:p w14:paraId="15EA1D17" w14:textId="77777777" w:rsidR="007059ED" w:rsidRDefault="007059ED">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628</w:t>
      </w:r>
    </w:p>
    <w:p w14:paraId="516AB6EC" w14:textId="77777777" w:rsidR="007059ED" w:rsidRDefault="007059ED">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628</w:t>
      </w:r>
    </w:p>
    <w:p w14:paraId="05F86516" w14:textId="77777777" w:rsidR="007059ED" w:rsidRDefault="007059ED">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629</w:t>
      </w:r>
    </w:p>
    <w:p w14:paraId="254ABF4E" w14:textId="77777777" w:rsidR="007059ED" w:rsidRDefault="007059ED">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629</w:t>
      </w:r>
    </w:p>
    <w:p w14:paraId="3F99E3A9" w14:textId="77777777" w:rsidR="007059ED" w:rsidRDefault="007059ED">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630</w:t>
      </w:r>
    </w:p>
    <w:p w14:paraId="0DBF9973" w14:textId="77777777" w:rsidR="007059ED" w:rsidRDefault="007059ED">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631</w:t>
      </w:r>
    </w:p>
    <w:p w14:paraId="0A6E7618" w14:textId="77777777" w:rsidR="007059ED" w:rsidRDefault="007059ED">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631</w:t>
      </w:r>
    </w:p>
    <w:p w14:paraId="4AB53BBA" w14:textId="77777777" w:rsidR="007059ED" w:rsidRDefault="007059ED">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632</w:t>
      </w:r>
    </w:p>
    <w:p w14:paraId="25C13393" w14:textId="77777777" w:rsidR="007059ED" w:rsidRDefault="007059ED">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633</w:t>
      </w:r>
    </w:p>
    <w:p w14:paraId="7FE4628B" w14:textId="77777777" w:rsidR="007059ED" w:rsidRDefault="007059ED">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633</w:t>
      </w:r>
    </w:p>
    <w:p w14:paraId="77A56E05" w14:textId="77777777" w:rsidR="007059ED" w:rsidRDefault="007059ED">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633</w:t>
      </w:r>
    </w:p>
    <w:p w14:paraId="207ABC04" w14:textId="77777777" w:rsidR="007059ED" w:rsidRDefault="007059ED">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634</w:t>
      </w:r>
    </w:p>
    <w:p w14:paraId="1F8BA538" w14:textId="77777777" w:rsidR="007059ED" w:rsidRDefault="007059ED">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635</w:t>
      </w:r>
    </w:p>
    <w:p w14:paraId="4B4E1EEC" w14:textId="77777777" w:rsidR="007059ED" w:rsidRDefault="007059ED">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635</w:t>
      </w:r>
    </w:p>
    <w:p w14:paraId="0F052BD0" w14:textId="77777777" w:rsidR="007059ED" w:rsidRDefault="007059ED">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635</w:t>
      </w:r>
    </w:p>
    <w:p w14:paraId="546E8980" w14:textId="77777777" w:rsidR="007059ED" w:rsidRDefault="007059ED">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635</w:t>
      </w:r>
    </w:p>
    <w:p w14:paraId="2F9DE385" w14:textId="77777777" w:rsidR="007059ED" w:rsidRDefault="007059ED">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636</w:t>
      </w:r>
    </w:p>
    <w:p w14:paraId="572E2DFF" w14:textId="77777777" w:rsidR="007059ED" w:rsidRDefault="007059ED">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636</w:t>
      </w:r>
    </w:p>
    <w:p w14:paraId="21A770D2" w14:textId="77777777" w:rsidR="007059ED" w:rsidRDefault="007059ED">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637</w:t>
      </w:r>
    </w:p>
    <w:p w14:paraId="2F9FF252" w14:textId="77777777" w:rsidR="007059ED" w:rsidRDefault="007059ED">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637</w:t>
      </w:r>
    </w:p>
    <w:p w14:paraId="261FF8F3" w14:textId="77777777" w:rsidR="007059ED" w:rsidRDefault="007059ED">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637</w:t>
      </w:r>
    </w:p>
    <w:p w14:paraId="339E4EDB" w14:textId="77777777" w:rsidR="007059ED" w:rsidRDefault="007059ED">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637</w:t>
      </w:r>
    </w:p>
    <w:p w14:paraId="5B43F376" w14:textId="77777777" w:rsidR="007059ED" w:rsidRDefault="007059ED">
      <w:pPr>
        <w:pStyle w:val="TOC3"/>
        <w:rPr>
          <w:rFonts w:asciiTheme="minorHAnsi" w:eastAsiaTheme="minorEastAsia" w:hAnsiTheme="minorHAnsi" w:cstheme="minorBidi"/>
          <w:sz w:val="22"/>
          <w:szCs w:val="22"/>
        </w:rPr>
      </w:pPr>
      <w:r>
        <w:rPr>
          <w:lang w:eastAsia="zh-CN"/>
        </w:rPr>
        <w:t>9.</w:t>
      </w:r>
      <w:r>
        <w:t>1.</w:t>
      </w:r>
      <w:r>
        <w:rPr>
          <w:lang w:eastAsia="zh-CN"/>
        </w:rPr>
        <w:t>9</w:t>
      </w:r>
      <w:r>
        <w:rPr>
          <w:rFonts w:asciiTheme="minorHAnsi" w:eastAsiaTheme="minorEastAsia" w:hAnsiTheme="minorHAnsi" w:cstheme="minorBidi"/>
          <w:sz w:val="22"/>
          <w:szCs w:val="22"/>
        </w:rPr>
        <w:tab/>
      </w:r>
      <w:r>
        <w:rPr>
          <w:lang w:eastAsia="zh-CN"/>
        </w:rPr>
        <w:t>UE Rx – Tx time difference</w:t>
      </w:r>
      <w:r>
        <w:tab/>
        <w:t>637</w:t>
      </w:r>
    </w:p>
    <w:p w14:paraId="58DFCFC8"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rPr>
        <w:tab/>
      </w:r>
      <w:r>
        <w:t xml:space="preserve">Measurement </w:t>
      </w:r>
      <w:r>
        <w:rPr>
          <w:lang w:eastAsia="zh-CN"/>
        </w:rPr>
        <w:t>Requirement</w:t>
      </w:r>
      <w:r>
        <w:tab/>
        <w:t>637</w:t>
      </w:r>
    </w:p>
    <w:p w14:paraId="1D33044D"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rPr>
        <w:tab/>
      </w:r>
      <w:r>
        <w:t>Measurement Report mapping</w:t>
      </w:r>
      <w:r>
        <w:tab/>
        <w:t>638</w:t>
      </w:r>
    </w:p>
    <w:p w14:paraId="4938ACE1" w14:textId="77777777" w:rsidR="007059ED" w:rsidRDefault="007059ED">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639</w:t>
      </w:r>
    </w:p>
    <w:p w14:paraId="1E4D0257"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640</w:t>
      </w:r>
    </w:p>
    <w:p w14:paraId="0B5F8BD7" w14:textId="77777777" w:rsidR="007059ED" w:rsidRDefault="007059ED">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641</w:t>
      </w:r>
    </w:p>
    <w:p w14:paraId="6B846E7A"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rPr>
        <w:tab/>
      </w:r>
      <w:r>
        <w:t xml:space="preserve">Intra-Frequency Accuracy </w:t>
      </w:r>
      <w:r>
        <w:rPr>
          <w:lang w:eastAsia="zh-CN"/>
        </w:rPr>
        <w:t>Requirement</w:t>
      </w:r>
      <w:r>
        <w:tab/>
        <w:t>641</w:t>
      </w:r>
    </w:p>
    <w:p w14:paraId="528F2113"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rPr>
        <w:tab/>
      </w:r>
      <w:r>
        <w:t xml:space="preserve">Inter-Frequency Accuracy </w:t>
      </w:r>
      <w:r>
        <w:rPr>
          <w:lang w:eastAsia="zh-CN"/>
        </w:rPr>
        <w:t>Requirement</w:t>
      </w:r>
      <w:r>
        <w:tab/>
        <w:t>642</w:t>
      </w:r>
    </w:p>
    <w:p w14:paraId="57F4BF53" w14:textId="77777777" w:rsidR="007059ED" w:rsidRDefault="007059ED">
      <w:pPr>
        <w:pStyle w:val="TOC4"/>
        <w:rPr>
          <w:rFonts w:asciiTheme="minorHAnsi" w:eastAsiaTheme="minorEastAsia" w:hAnsiTheme="minorHAnsi" w:cstheme="minorBidi"/>
          <w:sz w:val="22"/>
          <w:szCs w:val="22"/>
        </w:rPr>
      </w:pPr>
      <w:r>
        <w:rPr>
          <w:lang w:eastAsia="zh-CN"/>
        </w:rPr>
        <w:t>9.1.10.3</w:t>
      </w:r>
      <w:r>
        <w:rPr>
          <w:rFonts w:asciiTheme="minorHAnsi" w:eastAsiaTheme="minorEastAsia" w:hAnsiTheme="minorHAnsi" w:cstheme="minorBidi"/>
          <w:sz w:val="22"/>
          <w:szCs w:val="22"/>
        </w:rPr>
        <w:tab/>
      </w:r>
      <w:r>
        <w:rPr>
          <w:lang w:eastAsia="zh-CN"/>
        </w:rPr>
        <w:t>RSTD Measurement Report Mapping</w:t>
      </w:r>
      <w:r>
        <w:tab/>
        <w:t>644</w:t>
      </w:r>
    </w:p>
    <w:p w14:paraId="635CC2CB" w14:textId="77777777" w:rsidR="007059ED" w:rsidRDefault="007059ED">
      <w:pPr>
        <w:pStyle w:val="TOC4"/>
        <w:rPr>
          <w:rFonts w:asciiTheme="minorHAnsi" w:eastAsiaTheme="minorEastAsia" w:hAnsiTheme="minorHAnsi" w:cstheme="minorBidi"/>
          <w:sz w:val="22"/>
          <w:szCs w:val="22"/>
        </w:rPr>
      </w:pPr>
      <w:r>
        <w:rPr>
          <w:lang w:eastAsia="zh-CN"/>
        </w:rPr>
        <w:t>9.1.10.4</w:t>
      </w:r>
      <w:r>
        <w:rPr>
          <w:rFonts w:asciiTheme="minorHAnsi" w:eastAsiaTheme="minorEastAsia" w:hAnsiTheme="minorHAnsi" w:cstheme="minorBidi"/>
          <w:sz w:val="22"/>
          <w:szCs w:val="22"/>
        </w:rPr>
        <w:tab/>
      </w:r>
      <w:r>
        <w:rPr>
          <w:lang w:eastAsia="zh-CN"/>
        </w:rPr>
        <w:t>Higher-Resolution RSTD Measurement Report Mapping</w:t>
      </w:r>
      <w:r>
        <w:tab/>
        <w:t>644</w:t>
      </w:r>
    </w:p>
    <w:p w14:paraId="78A9D84F"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645</w:t>
      </w:r>
    </w:p>
    <w:p w14:paraId="26DC447D"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646</w:t>
      </w:r>
    </w:p>
    <w:p w14:paraId="6B3C3790" w14:textId="77777777" w:rsidR="007059ED" w:rsidRDefault="007059ED">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647</w:t>
      </w:r>
    </w:p>
    <w:p w14:paraId="002C8C72"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rPr>
        <w:tab/>
      </w:r>
      <w:r>
        <w:t>Primary component carrier accuracy requirement</w:t>
      </w:r>
      <w:r>
        <w:tab/>
        <w:t>648</w:t>
      </w:r>
    </w:p>
    <w:p w14:paraId="4814B214"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rPr>
        <w:tab/>
      </w:r>
      <w:r>
        <w:t>Secondary component carrier accuracy requirement</w:t>
      </w:r>
      <w:r>
        <w:tab/>
        <w:t>648</w:t>
      </w:r>
    </w:p>
    <w:p w14:paraId="5D0079BD"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rPr>
        <w:tab/>
      </w:r>
      <w:r>
        <w:t>Primary and secondary component carrier relative accuracy requirement</w:t>
      </w:r>
      <w:r>
        <w:tab/>
        <w:t>648</w:t>
      </w:r>
    </w:p>
    <w:p w14:paraId="764B3308"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rPr>
        <w:tab/>
      </w:r>
      <w:r>
        <w:t>Secondary component carrier relative accuracy requirement</w:t>
      </w:r>
      <w:r>
        <w:tab/>
        <w:t>648</w:t>
      </w:r>
    </w:p>
    <w:p w14:paraId="3DF19EE9" w14:textId="77777777" w:rsidR="007059ED" w:rsidRDefault="007059ED">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648</w:t>
      </w:r>
    </w:p>
    <w:p w14:paraId="796A24C9" w14:textId="77777777" w:rsidR="007059ED" w:rsidRDefault="007059ED">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649</w:t>
      </w:r>
    </w:p>
    <w:p w14:paraId="7812328B" w14:textId="77777777" w:rsidR="007059ED" w:rsidRDefault="007059ED">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649</w:t>
      </w:r>
    </w:p>
    <w:p w14:paraId="6D2A04B1" w14:textId="77777777" w:rsidR="007059ED" w:rsidRDefault="007059ED">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649</w:t>
      </w:r>
    </w:p>
    <w:p w14:paraId="0002E06F" w14:textId="77777777" w:rsidR="007059ED" w:rsidRDefault="007059ED">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650</w:t>
      </w:r>
    </w:p>
    <w:p w14:paraId="0968A59E" w14:textId="77777777" w:rsidR="007059ED" w:rsidRDefault="007059ED">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651</w:t>
      </w:r>
    </w:p>
    <w:p w14:paraId="0EA66715" w14:textId="77777777" w:rsidR="007059ED" w:rsidRDefault="007059ED">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651</w:t>
      </w:r>
    </w:p>
    <w:p w14:paraId="20CD5949" w14:textId="77777777" w:rsidR="007059ED" w:rsidRDefault="007059ED">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651</w:t>
      </w:r>
    </w:p>
    <w:p w14:paraId="00E6F8ED" w14:textId="77777777" w:rsidR="007059ED" w:rsidRDefault="007059ED">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651</w:t>
      </w:r>
    </w:p>
    <w:p w14:paraId="37E84070" w14:textId="77777777" w:rsidR="007059ED" w:rsidRDefault="007059ED">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651</w:t>
      </w:r>
    </w:p>
    <w:p w14:paraId="63FCE633" w14:textId="77777777" w:rsidR="007059ED" w:rsidRDefault="007059ED">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651</w:t>
      </w:r>
    </w:p>
    <w:p w14:paraId="78180BD7" w14:textId="77777777" w:rsidR="007059ED" w:rsidRDefault="007059ED">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652</w:t>
      </w:r>
    </w:p>
    <w:p w14:paraId="4D8B24BA" w14:textId="77777777" w:rsidR="007059ED" w:rsidRDefault="007059ED">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653</w:t>
      </w:r>
    </w:p>
    <w:p w14:paraId="6E0CC384" w14:textId="77777777" w:rsidR="007059ED" w:rsidRDefault="007059ED">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653</w:t>
      </w:r>
    </w:p>
    <w:p w14:paraId="7AB597E2" w14:textId="77777777" w:rsidR="007059ED" w:rsidRDefault="007059ED">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653</w:t>
      </w:r>
    </w:p>
    <w:p w14:paraId="2390BFE6" w14:textId="77777777" w:rsidR="007059ED" w:rsidRDefault="007059ED">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654</w:t>
      </w:r>
    </w:p>
    <w:p w14:paraId="031EABB5" w14:textId="77777777" w:rsidR="007059ED" w:rsidRDefault="007059ED">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654</w:t>
      </w:r>
    </w:p>
    <w:p w14:paraId="4AADE75D" w14:textId="77777777" w:rsidR="007059ED" w:rsidRDefault="007059ED">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654</w:t>
      </w:r>
    </w:p>
    <w:p w14:paraId="0C91C5DD"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655</w:t>
      </w:r>
    </w:p>
    <w:p w14:paraId="4F60690E" w14:textId="77777777" w:rsidR="007059ED" w:rsidRDefault="007059ED">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rPr>
        <w:tab/>
      </w:r>
      <w:r>
        <w:t>Primary component carrier accuracy requirement</w:t>
      </w:r>
      <w:r>
        <w:tab/>
        <w:t>655</w:t>
      </w:r>
    </w:p>
    <w:p w14:paraId="40AB19A6" w14:textId="77777777" w:rsidR="007059ED" w:rsidRDefault="007059ED">
      <w:pPr>
        <w:pStyle w:val="TOC5"/>
        <w:rPr>
          <w:rFonts w:asciiTheme="minorHAnsi" w:eastAsiaTheme="minorEastAsia" w:hAnsiTheme="minorHAnsi" w:cstheme="minorBidi"/>
          <w:sz w:val="22"/>
          <w:szCs w:val="22"/>
        </w:rPr>
      </w:pPr>
      <w:r>
        <w:rPr>
          <w:lang w:eastAsia="zh-CN"/>
        </w:rPr>
        <w:t>9.1.15.1.2</w:t>
      </w:r>
      <w:r>
        <w:rPr>
          <w:rFonts w:asciiTheme="minorHAnsi" w:eastAsiaTheme="minorEastAsia" w:hAnsiTheme="minorHAnsi" w:cstheme="minorBidi"/>
          <w:sz w:val="22"/>
          <w:szCs w:val="22"/>
        </w:rPr>
        <w:tab/>
      </w:r>
      <w:r>
        <w:rPr>
          <w:lang w:eastAsia="zh-CN"/>
        </w:rPr>
        <w:t>Secondary component carrier accuracy requirement</w:t>
      </w:r>
      <w:r>
        <w:tab/>
        <w:t>655</w:t>
      </w:r>
    </w:p>
    <w:p w14:paraId="7F03CDCB" w14:textId="77777777" w:rsidR="007059ED" w:rsidRDefault="007059ED">
      <w:pPr>
        <w:pStyle w:val="TOC5"/>
        <w:rPr>
          <w:rFonts w:asciiTheme="minorHAnsi" w:eastAsiaTheme="minorEastAsia" w:hAnsiTheme="minorHAnsi" w:cstheme="minorBidi"/>
          <w:sz w:val="22"/>
          <w:szCs w:val="22"/>
        </w:rPr>
      </w:pPr>
      <w:r>
        <w:rPr>
          <w:lang w:eastAsia="zh-CN"/>
        </w:rP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655</w:t>
      </w:r>
    </w:p>
    <w:p w14:paraId="4FFAD271" w14:textId="77777777" w:rsidR="007059ED" w:rsidRDefault="007059ED">
      <w:pPr>
        <w:pStyle w:val="TOC5"/>
        <w:rPr>
          <w:rFonts w:asciiTheme="minorHAnsi" w:eastAsiaTheme="minorEastAsia" w:hAnsiTheme="minorHAnsi" w:cstheme="minorBidi"/>
          <w:sz w:val="22"/>
          <w:szCs w:val="22"/>
        </w:rPr>
      </w:pPr>
      <w:r>
        <w:rPr>
          <w:lang w:eastAsia="zh-CN"/>
        </w:rPr>
        <w:t>9.1.15.1.4</w:t>
      </w:r>
      <w:r>
        <w:rPr>
          <w:rFonts w:asciiTheme="minorHAnsi" w:eastAsiaTheme="minorEastAsia" w:hAnsiTheme="minorHAnsi" w:cstheme="minorBidi"/>
          <w:sz w:val="22"/>
          <w:szCs w:val="22"/>
        </w:rPr>
        <w:tab/>
      </w:r>
      <w:r>
        <w:rPr>
          <w:lang w:eastAsia="zh-CN"/>
        </w:rPr>
        <w:t>Secondary component carrier relative accuracy requirement</w:t>
      </w:r>
      <w:r>
        <w:tab/>
        <w:t>655</w:t>
      </w:r>
    </w:p>
    <w:p w14:paraId="64680FE4"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655</w:t>
      </w:r>
    </w:p>
    <w:p w14:paraId="07368BAD" w14:textId="77777777" w:rsidR="007059ED" w:rsidRDefault="007059ED">
      <w:pPr>
        <w:pStyle w:val="TOC5"/>
        <w:rPr>
          <w:rFonts w:asciiTheme="minorHAnsi" w:eastAsiaTheme="minorEastAsia" w:hAnsiTheme="minorHAnsi" w:cstheme="minorBidi"/>
          <w:sz w:val="22"/>
          <w:szCs w:val="22"/>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rPr>
        <w:tab/>
      </w:r>
      <w:r>
        <w:t>Primary component carrier accuracy requirement</w:t>
      </w:r>
      <w:r>
        <w:tab/>
        <w:t>655</w:t>
      </w:r>
    </w:p>
    <w:p w14:paraId="52992A43" w14:textId="77777777" w:rsidR="007059ED" w:rsidRDefault="007059ED">
      <w:pPr>
        <w:pStyle w:val="TOC5"/>
        <w:rPr>
          <w:rFonts w:asciiTheme="minorHAnsi" w:eastAsiaTheme="minorEastAsia" w:hAnsiTheme="minorHAnsi" w:cstheme="minorBidi"/>
          <w:sz w:val="22"/>
          <w:szCs w:val="22"/>
        </w:rPr>
      </w:pPr>
      <w:r>
        <w:rPr>
          <w:lang w:eastAsia="zh-CN"/>
        </w:rPr>
        <w:t>9.1.15.2.2</w:t>
      </w:r>
      <w:r>
        <w:rPr>
          <w:rFonts w:asciiTheme="minorHAnsi" w:eastAsiaTheme="minorEastAsia" w:hAnsiTheme="minorHAnsi" w:cstheme="minorBidi"/>
          <w:sz w:val="22"/>
          <w:szCs w:val="22"/>
        </w:rPr>
        <w:tab/>
      </w:r>
      <w:r>
        <w:rPr>
          <w:lang w:eastAsia="zh-CN"/>
        </w:rPr>
        <w:t>Secondary component carrier accuracy requirement</w:t>
      </w:r>
      <w:r>
        <w:tab/>
        <w:t>655</w:t>
      </w:r>
    </w:p>
    <w:p w14:paraId="58F731F1" w14:textId="77777777" w:rsidR="007059ED" w:rsidRDefault="007059ED">
      <w:pPr>
        <w:pStyle w:val="TOC5"/>
        <w:rPr>
          <w:rFonts w:asciiTheme="minorHAnsi" w:eastAsiaTheme="minorEastAsia" w:hAnsiTheme="minorHAnsi" w:cstheme="minorBidi"/>
          <w:sz w:val="22"/>
          <w:szCs w:val="22"/>
        </w:rPr>
      </w:pPr>
      <w:r>
        <w:rPr>
          <w:lang w:eastAsia="zh-CN"/>
        </w:rP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655</w:t>
      </w:r>
    </w:p>
    <w:p w14:paraId="1E43D015" w14:textId="77777777" w:rsidR="007059ED" w:rsidRDefault="007059ED">
      <w:pPr>
        <w:pStyle w:val="TOC5"/>
        <w:rPr>
          <w:rFonts w:asciiTheme="minorHAnsi" w:eastAsiaTheme="minorEastAsia" w:hAnsiTheme="minorHAnsi" w:cstheme="minorBidi"/>
          <w:sz w:val="22"/>
          <w:szCs w:val="22"/>
        </w:rPr>
      </w:pPr>
      <w:r>
        <w:rPr>
          <w:lang w:eastAsia="zh-CN"/>
        </w:rPr>
        <w:t>9.1.15.2.4</w:t>
      </w:r>
      <w:r>
        <w:rPr>
          <w:rFonts w:asciiTheme="minorHAnsi" w:eastAsiaTheme="minorEastAsia" w:hAnsiTheme="minorHAnsi" w:cstheme="minorBidi"/>
          <w:sz w:val="22"/>
          <w:szCs w:val="22"/>
        </w:rPr>
        <w:tab/>
      </w:r>
      <w:r>
        <w:rPr>
          <w:lang w:eastAsia="zh-CN"/>
        </w:rPr>
        <w:t>Secondary component carrier relative accuracy requirement</w:t>
      </w:r>
      <w:r>
        <w:tab/>
        <w:t>655</w:t>
      </w:r>
    </w:p>
    <w:p w14:paraId="2A926DD4" w14:textId="77777777" w:rsidR="007059ED" w:rsidRDefault="007059ED">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656</w:t>
      </w:r>
    </w:p>
    <w:p w14:paraId="4E8C1A55" w14:textId="77777777" w:rsidR="007059ED" w:rsidRDefault="007059ED">
      <w:pPr>
        <w:pStyle w:val="TOC3"/>
        <w:rPr>
          <w:rFonts w:asciiTheme="minorHAnsi" w:eastAsiaTheme="minorEastAsia" w:hAnsiTheme="minorHAnsi" w:cstheme="minorBidi"/>
          <w:sz w:val="22"/>
          <w:szCs w:val="22"/>
        </w:rPr>
      </w:pPr>
      <w:r>
        <w:rPr>
          <w:lang w:eastAsia="zh-CN"/>
        </w:rPr>
        <w:t>9.1.17</w:t>
      </w:r>
      <w:r>
        <w:rPr>
          <w:rFonts w:asciiTheme="minorHAnsi" w:eastAsiaTheme="minorEastAsia" w:hAnsiTheme="minorHAnsi" w:cstheme="minorBidi"/>
          <w:sz w:val="22"/>
          <w:szCs w:val="22"/>
        </w:rPr>
        <w:tab/>
      </w:r>
      <w:r>
        <w:rPr>
          <w:lang w:eastAsia="zh-CN"/>
        </w:rPr>
        <w:t>RS-SINR Measurements</w:t>
      </w:r>
      <w:r>
        <w:tab/>
        <w:t>656</w:t>
      </w:r>
    </w:p>
    <w:p w14:paraId="6FDB112F" w14:textId="77777777" w:rsidR="007059ED" w:rsidRDefault="007059ED">
      <w:pPr>
        <w:pStyle w:val="TOC4"/>
        <w:rPr>
          <w:rFonts w:asciiTheme="minorHAnsi" w:eastAsiaTheme="minorEastAsia" w:hAnsiTheme="minorHAnsi" w:cstheme="minorBidi"/>
          <w:sz w:val="22"/>
          <w:szCs w:val="22"/>
        </w:rPr>
      </w:pPr>
      <w:r>
        <w:rPr>
          <w:lang w:eastAsia="zh-CN"/>
        </w:rPr>
        <w:t>9.1.17.1</w:t>
      </w:r>
      <w:r>
        <w:rPr>
          <w:rFonts w:asciiTheme="minorHAnsi" w:eastAsiaTheme="minorEastAsia" w:hAnsiTheme="minorHAnsi" w:cstheme="minorBidi"/>
          <w:sz w:val="22"/>
          <w:szCs w:val="22"/>
        </w:rPr>
        <w:tab/>
      </w:r>
      <w:r>
        <w:rPr>
          <w:lang w:eastAsia="zh-CN"/>
        </w:rPr>
        <w:t>Measurement Report Mapping</w:t>
      </w:r>
      <w:r>
        <w:tab/>
        <w:t>656</w:t>
      </w:r>
    </w:p>
    <w:p w14:paraId="422F1DE7" w14:textId="77777777" w:rsidR="007059ED" w:rsidRDefault="007059ED">
      <w:pPr>
        <w:pStyle w:val="TOC4"/>
        <w:rPr>
          <w:rFonts w:asciiTheme="minorHAnsi" w:eastAsiaTheme="minorEastAsia" w:hAnsiTheme="minorHAnsi" w:cstheme="minorBidi"/>
          <w:sz w:val="22"/>
          <w:szCs w:val="22"/>
        </w:rPr>
      </w:pPr>
      <w:r>
        <w:rPr>
          <w:lang w:eastAsia="zh-CN"/>
        </w:rPr>
        <w:t>9.1.17.2</w:t>
      </w:r>
      <w:r>
        <w:rPr>
          <w:rFonts w:asciiTheme="minorHAnsi" w:eastAsiaTheme="minorEastAsia" w:hAnsiTheme="minorHAnsi" w:cstheme="minorBidi"/>
          <w:sz w:val="22"/>
          <w:szCs w:val="22"/>
        </w:rPr>
        <w:tab/>
      </w:r>
      <w:r>
        <w:rPr>
          <w:lang w:eastAsia="zh-CN"/>
        </w:rPr>
        <w:t>Intra-frequency RS-SINR Measurement Accuracy Requirements</w:t>
      </w:r>
      <w:r>
        <w:tab/>
        <w:t>657</w:t>
      </w:r>
    </w:p>
    <w:p w14:paraId="249AFB10" w14:textId="77777777" w:rsidR="007059ED" w:rsidRDefault="007059ED">
      <w:pPr>
        <w:pStyle w:val="TOC5"/>
        <w:rPr>
          <w:rFonts w:asciiTheme="minorHAnsi" w:eastAsiaTheme="minorEastAsia" w:hAnsiTheme="minorHAnsi" w:cstheme="minorBidi"/>
          <w:sz w:val="22"/>
          <w:szCs w:val="22"/>
        </w:rPr>
      </w:pPr>
      <w:r>
        <w:rPr>
          <w:lang w:eastAsia="zh-CN"/>
        </w:rPr>
        <w:t>9.1.17.2.1</w:t>
      </w:r>
      <w:r>
        <w:rPr>
          <w:rFonts w:asciiTheme="minorHAnsi" w:eastAsiaTheme="minorEastAsia" w:hAnsiTheme="minorHAnsi" w:cstheme="minorBidi"/>
          <w:sz w:val="22"/>
          <w:szCs w:val="22"/>
        </w:rPr>
        <w:tab/>
      </w:r>
      <w:r>
        <w:rPr>
          <w:lang w:eastAsia="zh-CN"/>
        </w:rPr>
        <w:t>Absolute RS-SINR Measurement Accuracy Requirements</w:t>
      </w:r>
      <w:r>
        <w:tab/>
        <w:t>657</w:t>
      </w:r>
    </w:p>
    <w:p w14:paraId="689E6DFA" w14:textId="77777777" w:rsidR="007059ED" w:rsidRDefault="007059ED">
      <w:pPr>
        <w:pStyle w:val="TOC4"/>
        <w:rPr>
          <w:rFonts w:asciiTheme="minorHAnsi" w:eastAsiaTheme="minorEastAsia" w:hAnsiTheme="minorHAnsi" w:cstheme="minorBidi"/>
          <w:sz w:val="22"/>
          <w:szCs w:val="22"/>
        </w:rPr>
      </w:pPr>
      <w:r>
        <w:rPr>
          <w:lang w:eastAsia="zh-CN"/>
        </w:rPr>
        <w:t>9.1.17.3</w:t>
      </w:r>
      <w:r>
        <w:rPr>
          <w:rFonts w:asciiTheme="minorHAnsi" w:eastAsiaTheme="minorEastAsia" w:hAnsiTheme="minorHAnsi" w:cstheme="minorBidi"/>
          <w:sz w:val="22"/>
          <w:szCs w:val="22"/>
        </w:rPr>
        <w:tab/>
      </w:r>
      <w:r>
        <w:rPr>
          <w:lang w:eastAsia="zh-CN"/>
        </w:rPr>
        <w:t>Inter-frequency RS-SINR Measurement Accuracy Requirements</w:t>
      </w:r>
      <w:r>
        <w:tab/>
        <w:t>657</w:t>
      </w:r>
    </w:p>
    <w:p w14:paraId="20EDEF82" w14:textId="77777777" w:rsidR="007059ED" w:rsidRDefault="007059ED">
      <w:pPr>
        <w:pStyle w:val="TOC5"/>
        <w:rPr>
          <w:rFonts w:asciiTheme="minorHAnsi" w:eastAsiaTheme="minorEastAsia" w:hAnsiTheme="minorHAnsi" w:cstheme="minorBidi"/>
          <w:sz w:val="22"/>
          <w:szCs w:val="22"/>
        </w:rPr>
      </w:pPr>
      <w:r>
        <w:rPr>
          <w:lang w:eastAsia="zh-CN"/>
        </w:rPr>
        <w:t>9.1.17.3.1</w:t>
      </w:r>
      <w:r>
        <w:rPr>
          <w:rFonts w:asciiTheme="minorHAnsi" w:eastAsiaTheme="minorEastAsia" w:hAnsiTheme="minorHAnsi" w:cstheme="minorBidi"/>
          <w:sz w:val="22"/>
          <w:szCs w:val="22"/>
        </w:rPr>
        <w:tab/>
      </w:r>
      <w:r>
        <w:rPr>
          <w:lang w:eastAsia="zh-CN"/>
        </w:rPr>
        <w:t>Absolute RS-SINR Measurement Accuracy Requirements</w:t>
      </w:r>
      <w:r>
        <w:tab/>
        <w:t>657</w:t>
      </w:r>
    </w:p>
    <w:p w14:paraId="6309FFFA" w14:textId="77777777" w:rsidR="007059ED" w:rsidRDefault="007059ED">
      <w:pPr>
        <w:pStyle w:val="TOC5"/>
        <w:rPr>
          <w:rFonts w:asciiTheme="minorHAnsi" w:eastAsiaTheme="minorEastAsia" w:hAnsiTheme="minorHAnsi" w:cstheme="minorBidi"/>
          <w:sz w:val="22"/>
          <w:szCs w:val="22"/>
        </w:rPr>
      </w:pPr>
      <w:r>
        <w:rPr>
          <w:lang w:eastAsia="zh-CN"/>
        </w:rPr>
        <w:t>9.1.17.3.2</w:t>
      </w:r>
      <w:r>
        <w:rPr>
          <w:rFonts w:asciiTheme="minorHAnsi" w:eastAsiaTheme="minorEastAsia" w:hAnsiTheme="minorHAnsi" w:cstheme="minorBidi"/>
          <w:sz w:val="22"/>
          <w:szCs w:val="22"/>
        </w:rPr>
        <w:tab/>
      </w:r>
      <w:r>
        <w:rPr>
          <w:lang w:eastAsia="zh-CN"/>
        </w:rPr>
        <w:t>Relative RS-SINR Measurement Accuracy Requirements</w:t>
      </w:r>
      <w:r>
        <w:tab/>
        <w:t>658</w:t>
      </w:r>
    </w:p>
    <w:p w14:paraId="11AE0B0A" w14:textId="77777777" w:rsidR="007059ED" w:rsidRDefault="007059ED">
      <w:pPr>
        <w:pStyle w:val="TOC3"/>
        <w:rPr>
          <w:rFonts w:asciiTheme="minorHAnsi" w:eastAsiaTheme="minorEastAsia" w:hAnsiTheme="minorHAnsi" w:cstheme="minorBidi"/>
          <w:sz w:val="22"/>
          <w:szCs w:val="22"/>
        </w:rPr>
      </w:pPr>
      <w:r>
        <w:rPr>
          <w:lang w:eastAsia="zh-CN"/>
        </w:rP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659</w:t>
      </w:r>
    </w:p>
    <w:p w14:paraId="5CEA43B7" w14:textId="77777777" w:rsidR="007059ED" w:rsidRDefault="007059ED">
      <w:pPr>
        <w:pStyle w:val="TOC4"/>
        <w:rPr>
          <w:rFonts w:asciiTheme="minorHAnsi" w:eastAsiaTheme="minorEastAsia" w:hAnsiTheme="minorHAnsi" w:cstheme="minorBidi"/>
          <w:sz w:val="22"/>
          <w:szCs w:val="22"/>
        </w:rPr>
      </w:pPr>
      <w:r>
        <w:rPr>
          <w:lang w:eastAsia="zh-CN"/>
        </w:rPr>
        <w:t>9.1.18.1</w:t>
      </w:r>
      <w:r>
        <w:rPr>
          <w:rFonts w:asciiTheme="minorHAnsi" w:eastAsiaTheme="minorEastAsia" w:hAnsiTheme="minorHAnsi" w:cstheme="minorBidi"/>
          <w:sz w:val="22"/>
          <w:szCs w:val="22"/>
        </w:rPr>
        <w:tab/>
      </w:r>
      <w:r>
        <w:rPr>
          <w:lang w:eastAsia="zh-CN"/>
        </w:rPr>
        <w:t>Introduction</w:t>
      </w:r>
      <w:r>
        <w:tab/>
        <w:t>659</w:t>
      </w:r>
    </w:p>
    <w:p w14:paraId="2234AF74" w14:textId="77777777" w:rsidR="007059ED" w:rsidRDefault="007059ED">
      <w:pPr>
        <w:pStyle w:val="TOC4"/>
        <w:rPr>
          <w:rFonts w:asciiTheme="minorHAnsi" w:eastAsiaTheme="minorEastAsia" w:hAnsiTheme="minorHAnsi" w:cstheme="minorBidi"/>
          <w:sz w:val="22"/>
          <w:szCs w:val="22"/>
        </w:rPr>
      </w:pPr>
      <w:r>
        <w:rPr>
          <w:lang w:eastAsia="zh-CN"/>
        </w:rPr>
        <w:t>9.1.18.2</w:t>
      </w:r>
      <w:r>
        <w:rPr>
          <w:rFonts w:asciiTheme="minorHAnsi" w:eastAsiaTheme="minorEastAsia" w:hAnsiTheme="minorHAnsi" w:cstheme="minorBidi"/>
          <w:sz w:val="22"/>
          <w:szCs w:val="22"/>
        </w:rPr>
        <w:tab/>
      </w:r>
      <w:r>
        <w:rPr>
          <w:lang w:eastAsia="zh-CN"/>
        </w:rPr>
        <w:t>RSRP measurements</w:t>
      </w:r>
      <w:r>
        <w:tab/>
        <w:t>659</w:t>
      </w:r>
    </w:p>
    <w:p w14:paraId="5A3BC52A" w14:textId="77777777" w:rsidR="007059ED" w:rsidRDefault="007059ED">
      <w:pPr>
        <w:pStyle w:val="TOC5"/>
        <w:rPr>
          <w:rFonts w:asciiTheme="minorHAnsi" w:eastAsiaTheme="minorEastAsia" w:hAnsiTheme="minorHAnsi" w:cstheme="minorBidi"/>
          <w:sz w:val="22"/>
          <w:szCs w:val="22"/>
        </w:rPr>
      </w:pPr>
      <w:r>
        <w:rPr>
          <w:lang w:eastAsia="zh-CN"/>
        </w:rPr>
        <w:t>9.1.18.2.1</w:t>
      </w:r>
      <w:r>
        <w:rPr>
          <w:rFonts w:asciiTheme="minorHAnsi" w:eastAsiaTheme="minorEastAsia" w:hAnsiTheme="minorHAnsi" w:cstheme="minorBidi"/>
          <w:sz w:val="22"/>
          <w:szCs w:val="22"/>
        </w:rPr>
        <w:tab/>
      </w:r>
      <w:r>
        <w:rPr>
          <w:lang w:eastAsia="zh-CN"/>
        </w:rPr>
        <w:t>RSRP measurement report mapping</w:t>
      </w:r>
      <w:r>
        <w:tab/>
        <w:t>659</w:t>
      </w:r>
    </w:p>
    <w:p w14:paraId="4207B5CC" w14:textId="77777777" w:rsidR="007059ED" w:rsidRDefault="007059ED">
      <w:pPr>
        <w:pStyle w:val="TOC5"/>
        <w:rPr>
          <w:rFonts w:asciiTheme="minorHAnsi" w:eastAsiaTheme="minorEastAsia" w:hAnsiTheme="minorHAnsi" w:cstheme="minorBidi"/>
          <w:sz w:val="22"/>
          <w:szCs w:val="22"/>
        </w:rPr>
      </w:pPr>
      <w:r>
        <w:rPr>
          <w:lang w:eastAsia="zh-CN"/>
        </w:rPr>
        <w:t>9.1.18.2.2</w:t>
      </w:r>
      <w:r>
        <w:rPr>
          <w:rFonts w:asciiTheme="minorHAnsi" w:eastAsiaTheme="minorEastAsia" w:hAnsiTheme="minorHAnsi" w:cstheme="minorBidi"/>
          <w:sz w:val="22"/>
          <w:szCs w:val="22"/>
        </w:rPr>
        <w:tab/>
      </w:r>
      <w:r>
        <w:rPr>
          <w:lang w:eastAsia="zh-CN"/>
        </w:rPr>
        <w:t>Inter-frequency absolute RSRP measurement accuracy requirements</w:t>
      </w:r>
      <w:r>
        <w:tab/>
        <w:t>659</w:t>
      </w:r>
    </w:p>
    <w:p w14:paraId="3CD62F46" w14:textId="77777777" w:rsidR="007059ED" w:rsidRDefault="007059ED">
      <w:pPr>
        <w:pStyle w:val="TOC5"/>
        <w:rPr>
          <w:rFonts w:asciiTheme="minorHAnsi" w:eastAsiaTheme="minorEastAsia" w:hAnsiTheme="minorHAnsi" w:cstheme="minorBidi"/>
          <w:sz w:val="22"/>
          <w:szCs w:val="22"/>
        </w:rPr>
      </w:pPr>
      <w:r>
        <w:rPr>
          <w:lang w:eastAsia="zh-CN"/>
        </w:rPr>
        <w:t>9.1.18.2.3</w:t>
      </w:r>
      <w:r>
        <w:rPr>
          <w:rFonts w:asciiTheme="minorHAnsi" w:eastAsiaTheme="minorEastAsia" w:hAnsiTheme="minorHAnsi" w:cstheme="minorBidi"/>
          <w:sz w:val="22"/>
          <w:szCs w:val="22"/>
        </w:rPr>
        <w:tab/>
      </w:r>
      <w:r>
        <w:rPr>
          <w:lang w:eastAsia="zh-CN"/>
        </w:rPr>
        <w:t>Inter-frequency relative RSRP measurement accuracy requirements</w:t>
      </w:r>
      <w:r>
        <w:tab/>
        <w:t>660</w:t>
      </w:r>
    </w:p>
    <w:p w14:paraId="7FE053F0" w14:textId="77777777" w:rsidR="007059ED" w:rsidRDefault="007059ED">
      <w:pPr>
        <w:pStyle w:val="TOC5"/>
        <w:rPr>
          <w:rFonts w:asciiTheme="minorHAnsi" w:eastAsiaTheme="minorEastAsia" w:hAnsiTheme="minorHAnsi" w:cstheme="minorBidi"/>
          <w:sz w:val="22"/>
          <w:szCs w:val="22"/>
        </w:rPr>
      </w:pPr>
      <w:r>
        <w:rPr>
          <w:lang w:eastAsia="zh-CN"/>
        </w:rPr>
        <w:t>9.1.18.2.4</w:t>
      </w:r>
      <w:r>
        <w:rPr>
          <w:rFonts w:asciiTheme="minorHAnsi" w:eastAsiaTheme="minorEastAsia" w:hAnsiTheme="minorHAnsi" w:cstheme="minorBidi"/>
          <w:sz w:val="22"/>
          <w:szCs w:val="22"/>
        </w:rPr>
        <w:tab/>
      </w:r>
      <w:r>
        <w:rPr>
          <w:lang w:eastAsia="zh-CN"/>
        </w:rPr>
        <w:t>Intra-frequency absolute RSRP measurement accuracy requirements</w:t>
      </w:r>
      <w:r>
        <w:tab/>
        <w:t>660</w:t>
      </w:r>
    </w:p>
    <w:p w14:paraId="5C011147" w14:textId="77777777" w:rsidR="007059ED" w:rsidRDefault="007059ED">
      <w:pPr>
        <w:pStyle w:val="TOC5"/>
        <w:rPr>
          <w:rFonts w:asciiTheme="minorHAnsi" w:eastAsiaTheme="minorEastAsia" w:hAnsiTheme="minorHAnsi" w:cstheme="minorBidi"/>
          <w:sz w:val="22"/>
          <w:szCs w:val="22"/>
        </w:rPr>
      </w:pPr>
      <w:r>
        <w:rPr>
          <w:lang w:eastAsia="zh-CN"/>
        </w:rPr>
        <w:t>9.1.18.2.5</w:t>
      </w:r>
      <w:r>
        <w:rPr>
          <w:rFonts w:asciiTheme="minorHAnsi" w:eastAsiaTheme="minorEastAsia" w:hAnsiTheme="minorHAnsi" w:cstheme="minorBidi"/>
          <w:sz w:val="22"/>
          <w:szCs w:val="22"/>
        </w:rPr>
        <w:tab/>
      </w:r>
      <w:r>
        <w:rPr>
          <w:lang w:eastAsia="zh-CN"/>
        </w:rPr>
        <w:t>Intra-frequency relative RSRP measurement accuracy requirements</w:t>
      </w:r>
      <w:r>
        <w:tab/>
        <w:t>661</w:t>
      </w:r>
    </w:p>
    <w:p w14:paraId="3000AAA2" w14:textId="77777777" w:rsidR="007059ED" w:rsidRDefault="007059ED">
      <w:pPr>
        <w:pStyle w:val="TOC4"/>
        <w:rPr>
          <w:rFonts w:asciiTheme="minorHAnsi" w:eastAsiaTheme="minorEastAsia" w:hAnsiTheme="minorHAnsi" w:cstheme="minorBidi"/>
          <w:sz w:val="22"/>
          <w:szCs w:val="22"/>
        </w:rPr>
      </w:pPr>
      <w:r>
        <w:rPr>
          <w:lang w:eastAsia="zh-CN"/>
        </w:rPr>
        <w:t>9.1.18.3</w:t>
      </w:r>
      <w:r>
        <w:rPr>
          <w:rFonts w:asciiTheme="minorHAnsi" w:eastAsiaTheme="minorEastAsia" w:hAnsiTheme="minorHAnsi" w:cstheme="minorBidi"/>
          <w:sz w:val="22"/>
          <w:szCs w:val="22"/>
        </w:rPr>
        <w:tab/>
      </w:r>
      <w:r>
        <w:rPr>
          <w:lang w:eastAsia="zh-CN"/>
        </w:rPr>
        <w:t>RSRQ measurements</w:t>
      </w:r>
      <w:r>
        <w:tab/>
        <w:t>661</w:t>
      </w:r>
    </w:p>
    <w:p w14:paraId="249EDA87" w14:textId="77777777" w:rsidR="007059ED" w:rsidRDefault="007059ED">
      <w:pPr>
        <w:pStyle w:val="TOC5"/>
        <w:rPr>
          <w:rFonts w:asciiTheme="minorHAnsi" w:eastAsiaTheme="minorEastAsia" w:hAnsiTheme="minorHAnsi" w:cstheme="minorBidi"/>
          <w:sz w:val="22"/>
          <w:szCs w:val="22"/>
        </w:rPr>
      </w:pPr>
      <w:r>
        <w:rPr>
          <w:lang w:eastAsia="zh-CN"/>
        </w:rPr>
        <w:t>9.1.18.3.1</w:t>
      </w:r>
      <w:r>
        <w:rPr>
          <w:rFonts w:asciiTheme="minorHAnsi" w:eastAsiaTheme="minorEastAsia" w:hAnsiTheme="minorHAnsi" w:cstheme="minorBidi"/>
          <w:sz w:val="22"/>
          <w:szCs w:val="22"/>
        </w:rPr>
        <w:tab/>
      </w:r>
      <w:r>
        <w:rPr>
          <w:lang w:eastAsia="zh-CN"/>
        </w:rPr>
        <w:t>RSRQ measurement report mapping</w:t>
      </w:r>
      <w:r>
        <w:tab/>
        <w:t>661</w:t>
      </w:r>
    </w:p>
    <w:p w14:paraId="7D322011" w14:textId="77777777" w:rsidR="007059ED" w:rsidRDefault="007059ED">
      <w:pPr>
        <w:pStyle w:val="TOC5"/>
        <w:rPr>
          <w:rFonts w:asciiTheme="minorHAnsi" w:eastAsiaTheme="minorEastAsia" w:hAnsiTheme="minorHAnsi" w:cstheme="minorBidi"/>
          <w:sz w:val="22"/>
          <w:szCs w:val="22"/>
        </w:rPr>
      </w:pPr>
      <w:r>
        <w:rPr>
          <w:lang w:eastAsia="zh-CN"/>
        </w:rPr>
        <w:t>9.1.18.3.2</w:t>
      </w:r>
      <w:r>
        <w:rPr>
          <w:rFonts w:asciiTheme="minorHAnsi" w:eastAsiaTheme="minorEastAsia" w:hAnsiTheme="minorHAnsi" w:cstheme="minorBidi"/>
          <w:sz w:val="22"/>
          <w:szCs w:val="22"/>
        </w:rPr>
        <w:tab/>
      </w:r>
      <w:r>
        <w:rPr>
          <w:lang w:eastAsia="zh-CN"/>
        </w:rPr>
        <w:t>Inter-frequency absolute RSRQ measurement accuracy requirements</w:t>
      </w:r>
      <w:r>
        <w:tab/>
        <w:t>661</w:t>
      </w:r>
    </w:p>
    <w:p w14:paraId="070520C5" w14:textId="77777777" w:rsidR="007059ED" w:rsidRDefault="007059ED">
      <w:pPr>
        <w:pStyle w:val="TOC5"/>
        <w:rPr>
          <w:rFonts w:asciiTheme="minorHAnsi" w:eastAsiaTheme="minorEastAsia" w:hAnsiTheme="minorHAnsi" w:cstheme="minorBidi"/>
          <w:sz w:val="22"/>
          <w:szCs w:val="22"/>
        </w:rPr>
      </w:pPr>
      <w:r>
        <w:rPr>
          <w:lang w:eastAsia="zh-CN"/>
        </w:rPr>
        <w:t>9.1.18.3.3</w:t>
      </w:r>
      <w:r>
        <w:rPr>
          <w:rFonts w:asciiTheme="minorHAnsi" w:eastAsiaTheme="minorEastAsia" w:hAnsiTheme="minorHAnsi" w:cstheme="minorBidi"/>
          <w:sz w:val="22"/>
          <w:szCs w:val="22"/>
        </w:rPr>
        <w:tab/>
      </w:r>
      <w:r>
        <w:rPr>
          <w:lang w:eastAsia="zh-CN"/>
        </w:rPr>
        <w:t>Inter-frequency relative RSRQ measurement accuracy requirements</w:t>
      </w:r>
      <w:r>
        <w:tab/>
        <w:t>662</w:t>
      </w:r>
    </w:p>
    <w:p w14:paraId="6AC6CAF4" w14:textId="77777777" w:rsidR="007059ED" w:rsidRDefault="007059ED">
      <w:pPr>
        <w:pStyle w:val="TOC5"/>
        <w:rPr>
          <w:rFonts w:asciiTheme="minorHAnsi" w:eastAsiaTheme="minorEastAsia" w:hAnsiTheme="minorHAnsi" w:cstheme="minorBidi"/>
          <w:sz w:val="22"/>
          <w:szCs w:val="22"/>
        </w:rPr>
      </w:pPr>
      <w:r>
        <w:rPr>
          <w:lang w:eastAsia="zh-CN"/>
        </w:rPr>
        <w:t>9.1.18.3.4</w:t>
      </w:r>
      <w:r>
        <w:rPr>
          <w:rFonts w:asciiTheme="minorHAnsi" w:eastAsiaTheme="minorEastAsia" w:hAnsiTheme="minorHAnsi" w:cstheme="minorBidi"/>
          <w:sz w:val="22"/>
          <w:szCs w:val="22"/>
        </w:rPr>
        <w:tab/>
      </w:r>
      <w:r>
        <w:rPr>
          <w:lang w:eastAsia="zh-CN"/>
        </w:rPr>
        <w:t>Intra-frequency absolute RSRQ measurement accuracy requirements</w:t>
      </w:r>
      <w:r>
        <w:tab/>
        <w:t>662</w:t>
      </w:r>
    </w:p>
    <w:p w14:paraId="6764E4FB" w14:textId="77777777" w:rsidR="007059ED" w:rsidRDefault="007059ED">
      <w:pPr>
        <w:pStyle w:val="TOC4"/>
        <w:rPr>
          <w:rFonts w:asciiTheme="minorHAnsi" w:eastAsiaTheme="minorEastAsia" w:hAnsiTheme="minorHAnsi" w:cstheme="minorBidi"/>
          <w:sz w:val="22"/>
          <w:szCs w:val="22"/>
        </w:rPr>
      </w:pPr>
      <w:r>
        <w:rPr>
          <w:lang w:eastAsia="zh-CN"/>
        </w:rPr>
        <w:t>9.1.18.4</w:t>
      </w:r>
      <w:r>
        <w:rPr>
          <w:rFonts w:asciiTheme="minorHAnsi" w:eastAsiaTheme="minorEastAsia" w:hAnsiTheme="minorHAnsi" w:cstheme="minorBidi"/>
          <w:sz w:val="22"/>
          <w:szCs w:val="22"/>
        </w:rPr>
        <w:tab/>
      </w:r>
      <w:r>
        <w:rPr>
          <w:lang w:eastAsia="zh-CN"/>
        </w:rPr>
        <w:t>CSI-RSRP measurements</w:t>
      </w:r>
      <w:r>
        <w:tab/>
        <w:t>663</w:t>
      </w:r>
    </w:p>
    <w:p w14:paraId="24B15238" w14:textId="77777777" w:rsidR="007059ED" w:rsidRDefault="007059ED">
      <w:pPr>
        <w:pStyle w:val="TOC5"/>
        <w:rPr>
          <w:rFonts w:asciiTheme="minorHAnsi" w:eastAsiaTheme="minorEastAsia" w:hAnsiTheme="minorHAnsi" w:cstheme="minorBidi"/>
          <w:sz w:val="22"/>
          <w:szCs w:val="22"/>
        </w:rPr>
      </w:pPr>
      <w:r>
        <w:rPr>
          <w:lang w:eastAsia="zh-CN"/>
        </w:rPr>
        <w:t>9.1.18.4.1</w:t>
      </w:r>
      <w:r>
        <w:rPr>
          <w:rFonts w:asciiTheme="minorHAnsi" w:eastAsiaTheme="minorEastAsia" w:hAnsiTheme="minorHAnsi" w:cstheme="minorBidi"/>
          <w:sz w:val="22"/>
          <w:szCs w:val="22"/>
        </w:rPr>
        <w:tab/>
      </w:r>
      <w:r>
        <w:rPr>
          <w:lang w:eastAsia="zh-CN"/>
        </w:rPr>
        <w:t>CSI-RSRP measurement report mapping</w:t>
      </w:r>
      <w:r>
        <w:tab/>
        <w:t>663</w:t>
      </w:r>
    </w:p>
    <w:p w14:paraId="41ABEA70" w14:textId="77777777" w:rsidR="007059ED" w:rsidRDefault="007059ED">
      <w:pPr>
        <w:pStyle w:val="TOC5"/>
        <w:rPr>
          <w:rFonts w:asciiTheme="minorHAnsi" w:eastAsiaTheme="minorEastAsia" w:hAnsiTheme="minorHAnsi" w:cstheme="minorBidi"/>
          <w:sz w:val="22"/>
          <w:szCs w:val="22"/>
        </w:rPr>
      </w:pPr>
      <w:r>
        <w:rPr>
          <w:lang w:eastAsia="zh-CN"/>
        </w:rPr>
        <w:t>9.1.18.4.2</w:t>
      </w:r>
      <w:r>
        <w:rPr>
          <w:rFonts w:asciiTheme="minorHAnsi" w:eastAsiaTheme="minorEastAsia" w:hAnsiTheme="minorHAnsi" w:cstheme="minorBidi"/>
          <w:sz w:val="22"/>
          <w:szCs w:val="22"/>
        </w:rPr>
        <w:tab/>
      </w:r>
      <w:r>
        <w:rPr>
          <w:lang w:eastAsia="zh-CN"/>
        </w:rPr>
        <w:t>Inter-frequency absolute CSI-RSRP measurement accuracy requirements</w:t>
      </w:r>
      <w:r>
        <w:tab/>
        <w:t>663</w:t>
      </w:r>
    </w:p>
    <w:p w14:paraId="7B4D9816" w14:textId="77777777" w:rsidR="007059ED" w:rsidRDefault="007059ED">
      <w:pPr>
        <w:pStyle w:val="TOC5"/>
        <w:rPr>
          <w:rFonts w:asciiTheme="minorHAnsi" w:eastAsiaTheme="minorEastAsia" w:hAnsiTheme="minorHAnsi" w:cstheme="minorBidi"/>
          <w:sz w:val="22"/>
          <w:szCs w:val="22"/>
        </w:rPr>
      </w:pPr>
      <w:r>
        <w:rPr>
          <w:lang w:eastAsia="zh-CN"/>
        </w:rPr>
        <w:t>9.1.18.4.3</w:t>
      </w:r>
      <w:r>
        <w:rPr>
          <w:rFonts w:asciiTheme="minorHAnsi" w:eastAsiaTheme="minorEastAsia" w:hAnsiTheme="minorHAnsi" w:cstheme="minorBidi"/>
          <w:sz w:val="22"/>
          <w:szCs w:val="22"/>
        </w:rPr>
        <w:tab/>
      </w:r>
      <w:r>
        <w:rPr>
          <w:lang w:eastAsia="zh-CN"/>
        </w:rPr>
        <w:t>Inter-frequency relative CSI-RSRP measurement accuracy requirements</w:t>
      </w:r>
      <w:r>
        <w:tab/>
        <w:t>663</w:t>
      </w:r>
    </w:p>
    <w:p w14:paraId="6AD0762E" w14:textId="77777777" w:rsidR="007059ED" w:rsidRDefault="007059ED">
      <w:pPr>
        <w:pStyle w:val="TOC5"/>
        <w:rPr>
          <w:rFonts w:asciiTheme="minorHAnsi" w:eastAsiaTheme="minorEastAsia" w:hAnsiTheme="minorHAnsi" w:cstheme="minorBidi"/>
          <w:sz w:val="22"/>
          <w:szCs w:val="22"/>
        </w:rPr>
      </w:pPr>
      <w:r>
        <w:rPr>
          <w:lang w:eastAsia="zh-CN"/>
        </w:rPr>
        <w:t>9.1.18.4.4</w:t>
      </w:r>
      <w:r>
        <w:rPr>
          <w:rFonts w:asciiTheme="minorHAnsi" w:eastAsiaTheme="minorEastAsia" w:hAnsiTheme="minorHAnsi" w:cstheme="minorBidi"/>
          <w:sz w:val="22"/>
          <w:szCs w:val="22"/>
        </w:rPr>
        <w:tab/>
      </w:r>
      <w:r>
        <w:rPr>
          <w:lang w:eastAsia="zh-CN"/>
        </w:rPr>
        <w:t>Intra-frequency absolute CSI-RSRP measurement accuracy requirements</w:t>
      </w:r>
      <w:r>
        <w:tab/>
        <w:t>664</w:t>
      </w:r>
    </w:p>
    <w:p w14:paraId="5A52BC05" w14:textId="77777777" w:rsidR="007059ED" w:rsidRDefault="007059ED">
      <w:pPr>
        <w:pStyle w:val="TOC5"/>
        <w:rPr>
          <w:rFonts w:asciiTheme="minorHAnsi" w:eastAsiaTheme="minorEastAsia" w:hAnsiTheme="minorHAnsi" w:cstheme="minorBidi"/>
          <w:sz w:val="22"/>
          <w:szCs w:val="22"/>
        </w:rPr>
      </w:pPr>
      <w:r>
        <w:rPr>
          <w:lang w:eastAsia="zh-CN"/>
        </w:rPr>
        <w:t>9.1.18.4.5</w:t>
      </w:r>
      <w:r>
        <w:rPr>
          <w:rFonts w:asciiTheme="minorHAnsi" w:eastAsiaTheme="minorEastAsia" w:hAnsiTheme="minorHAnsi" w:cstheme="minorBidi"/>
          <w:sz w:val="22"/>
          <w:szCs w:val="22"/>
        </w:rPr>
        <w:tab/>
      </w:r>
      <w:r>
        <w:rPr>
          <w:lang w:eastAsia="zh-CN"/>
        </w:rPr>
        <w:t>Intra-frequency relative CSI-RSRP measurement accuracy requirements</w:t>
      </w:r>
      <w:r>
        <w:tab/>
        <w:t>664</w:t>
      </w:r>
    </w:p>
    <w:p w14:paraId="3303E8A7" w14:textId="77777777" w:rsidR="007059ED" w:rsidRDefault="007059ED">
      <w:pPr>
        <w:pStyle w:val="TOC4"/>
        <w:rPr>
          <w:rFonts w:asciiTheme="minorHAnsi" w:eastAsiaTheme="minorEastAsia" w:hAnsiTheme="minorHAnsi" w:cstheme="minorBidi"/>
          <w:sz w:val="22"/>
          <w:szCs w:val="22"/>
        </w:rPr>
      </w:pPr>
      <w:r>
        <w:rPr>
          <w:lang w:eastAsia="zh-CN"/>
        </w:rPr>
        <w:t>9.1.18.5</w:t>
      </w:r>
      <w:r>
        <w:rPr>
          <w:rFonts w:asciiTheme="minorHAnsi" w:eastAsiaTheme="minorEastAsia" w:hAnsiTheme="minorHAnsi" w:cstheme="minorBidi"/>
          <w:sz w:val="22"/>
          <w:szCs w:val="22"/>
        </w:rPr>
        <w:tab/>
      </w:r>
      <w:r>
        <w:rPr>
          <w:lang w:eastAsia="zh-CN"/>
        </w:rPr>
        <w:t>RSSI measurements</w:t>
      </w:r>
      <w:r>
        <w:tab/>
        <w:t>665</w:t>
      </w:r>
    </w:p>
    <w:p w14:paraId="38012A88" w14:textId="77777777" w:rsidR="007059ED" w:rsidRDefault="007059ED">
      <w:pPr>
        <w:pStyle w:val="TOC5"/>
        <w:rPr>
          <w:rFonts w:asciiTheme="minorHAnsi" w:eastAsiaTheme="minorEastAsia" w:hAnsiTheme="minorHAnsi" w:cstheme="minorBidi"/>
          <w:sz w:val="22"/>
          <w:szCs w:val="22"/>
        </w:rPr>
      </w:pPr>
      <w:r>
        <w:rPr>
          <w:lang w:eastAsia="zh-CN"/>
        </w:rPr>
        <w:t>9.1.18.5.1</w:t>
      </w:r>
      <w:r>
        <w:rPr>
          <w:rFonts w:asciiTheme="minorHAnsi" w:eastAsiaTheme="minorEastAsia" w:hAnsiTheme="minorHAnsi" w:cstheme="minorBidi"/>
          <w:sz w:val="22"/>
          <w:szCs w:val="22"/>
        </w:rPr>
        <w:tab/>
      </w:r>
      <w:r>
        <w:rPr>
          <w:lang w:eastAsia="zh-CN"/>
        </w:rPr>
        <w:t>RSSI measurement report mapping</w:t>
      </w:r>
      <w:r>
        <w:tab/>
        <w:t>665</w:t>
      </w:r>
    </w:p>
    <w:p w14:paraId="1FC97169" w14:textId="77777777" w:rsidR="007059ED" w:rsidRDefault="007059ED">
      <w:pPr>
        <w:pStyle w:val="TOC5"/>
        <w:rPr>
          <w:rFonts w:asciiTheme="minorHAnsi" w:eastAsiaTheme="minorEastAsia" w:hAnsiTheme="minorHAnsi" w:cstheme="minorBidi"/>
          <w:sz w:val="22"/>
          <w:szCs w:val="22"/>
        </w:rPr>
      </w:pPr>
      <w:r>
        <w:rPr>
          <w:lang w:eastAsia="zh-CN"/>
        </w:rPr>
        <w:t>9.1.18.5.2</w:t>
      </w:r>
      <w:r>
        <w:rPr>
          <w:rFonts w:asciiTheme="minorHAnsi" w:eastAsiaTheme="minorEastAsia" w:hAnsiTheme="minorHAnsi" w:cstheme="minorBidi"/>
          <w:sz w:val="22"/>
          <w:szCs w:val="22"/>
        </w:rPr>
        <w:tab/>
      </w:r>
      <w:r>
        <w:rPr>
          <w:lang w:eastAsia="zh-CN"/>
        </w:rPr>
        <w:t>Intra-frequency absolute RSSI measurement accuracy requirements</w:t>
      </w:r>
      <w:r>
        <w:tab/>
        <w:t>665</w:t>
      </w:r>
    </w:p>
    <w:p w14:paraId="0E107FFF" w14:textId="77777777" w:rsidR="007059ED" w:rsidRDefault="007059ED">
      <w:pPr>
        <w:pStyle w:val="TOC5"/>
        <w:rPr>
          <w:rFonts w:asciiTheme="minorHAnsi" w:eastAsiaTheme="minorEastAsia" w:hAnsiTheme="minorHAnsi" w:cstheme="minorBidi"/>
          <w:sz w:val="22"/>
          <w:szCs w:val="22"/>
        </w:rPr>
      </w:pPr>
      <w:r>
        <w:rPr>
          <w:lang w:eastAsia="zh-CN"/>
        </w:rPr>
        <w:t>9.1.18.5.3</w:t>
      </w:r>
      <w:r>
        <w:rPr>
          <w:rFonts w:asciiTheme="minorHAnsi" w:eastAsiaTheme="minorEastAsia" w:hAnsiTheme="minorHAnsi" w:cstheme="minorBidi"/>
          <w:sz w:val="22"/>
          <w:szCs w:val="22"/>
        </w:rPr>
        <w:tab/>
      </w:r>
      <w:r>
        <w:rPr>
          <w:lang w:eastAsia="zh-CN"/>
        </w:rPr>
        <w:t>Inter-frequency absolute RSSI measurement accuracy requirements</w:t>
      </w:r>
      <w:r>
        <w:tab/>
        <w:t>666</w:t>
      </w:r>
    </w:p>
    <w:p w14:paraId="2A0B0B9E" w14:textId="77777777" w:rsidR="007059ED" w:rsidRDefault="007059ED">
      <w:pPr>
        <w:pStyle w:val="TOC4"/>
        <w:rPr>
          <w:rFonts w:asciiTheme="minorHAnsi" w:eastAsiaTheme="minorEastAsia" w:hAnsiTheme="minorHAnsi" w:cstheme="minorBidi"/>
          <w:sz w:val="22"/>
          <w:szCs w:val="22"/>
        </w:rPr>
      </w:pPr>
      <w:r>
        <w:rPr>
          <w:lang w:eastAsia="zh-CN"/>
        </w:rPr>
        <w:t>9.1.18.6</w:t>
      </w:r>
      <w:r>
        <w:rPr>
          <w:rFonts w:asciiTheme="minorHAnsi" w:eastAsiaTheme="minorEastAsia" w:hAnsiTheme="minorHAnsi" w:cstheme="minorBidi"/>
          <w:sz w:val="22"/>
          <w:szCs w:val="22"/>
        </w:rPr>
        <w:tab/>
      </w:r>
      <w:r>
        <w:rPr>
          <w:lang w:eastAsia="zh-CN"/>
        </w:rPr>
        <w:t>Channel occupancy measurements</w:t>
      </w:r>
      <w:r>
        <w:tab/>
        <w:t>666</w:t>
      </w:r>
    </w:p>
    <w:p w14:paraId="04C965CC" w14:textId="77777777" w:rsidR="007059ED" w:rsidRDefault="007059ED">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666</w:t>
      </w:r>
    </w:p>
    <w:p w14:paraId="3D52FBD5" w14:textId="77777777" w:rsidR="007059ED" w:rsidRDefault="007059ED">
      <w:pPr>
        <w:pStyle w:val="TOC5"/>
        <w:rPr>
          <w:rFonts w:asciiTheme="minorHAnsi" w:eastAsiaTheme="minorEastAsia" w:hAnsiTheme="minorHAnsi" w:cstheme="minorBidi"/>
          <w:sz w:val="22"/>
          <w:szCs w:val="22"/>
        </w:rPr>
      </w:pPr>
      <w:r>
        <w:rPr>
          <w:lang w:eastAsia="zh-CN"/>
        </w:rPr>
        <w:t>9.1.18.6.2</w:t>
      </w:r>
      <w:r>
        <w:rPr>
          <w:rFonts w:asciiTheme="minorHAnsi" w:eastAsiaTheme="minorEastAsia" w:hAnsiTheme="minorHAnsi" w:cstheme="minorBidi"/>
          <w:sz w:val="22"/>
          <w:szCs w:val="22"/>
        </w:rPr>
        <w:tab/>
      </w:r>
      <w:r>
        <w:rPr>
          <w:lang w:eastAsia="zh-CN"/>
        </w:rPr>
        <w:t>Inter-frequency channel occupancy measurement accuracy requirements</w:t>
      </w:r>
      <w:r>
        <w:tab/>
        <w:t>666</w:t>
      </w:r>
    </w:p>
    <w:p w14:paraId="3393E11D" w14:textId="77777777" w:rsidR="007059ED" w:rsidRDefault="007059ED">
      <w:pPr>
        <w:pStyle w:val="TOC3"/>
        <w:rPr>
          <w:rFonts w:asciiTheme="minorHAnsi" w:eastAsiaTheme="minorEastAsia" w:hAnsiTheme="minorHAnsi" w:cstheme="minorBidi"/>
          <w:sz w:val="22"/>
          <w:szCs w:val="22"/>
        </w:rPr>
      </w:pPr>
      <w:r>
        <w:rPr>
          <w:lang w:eastAsia="zh-CN"/>
        </w:rP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667</w:t>
      </w:r>
    </w:p>
    <w:p w14:paraId="4B2FDAFE" w14:textId="77777777" w:rsidR="007059ED" w:rsidRDefault="007059ED">
      <w:pPr>
        <w:pStyle w:val="TOC4"/>
        <w:rPr>
          <w:rFonts w:asciiTheme="minorHAnsi" w:eastAsiaTheme="minorEastAsia" w:hAnsiTheme="minorHAnsi" w:cstheme="minorBidi"/>
          <w:sz w:val="22"/>
          <w:szCs w:val="22"/>
        </w:rPr>
      </w:pPr>
      <w:r>
        <w:rPr>
          <w:lang w:eastAsia="zh-CN"/>
        </w:rPr>
        <w:t>9.1.19.1</w:t>
      </w:r>
      <w:r>
        <w:rPr>
          <w:rFonts w:asciiTheme="minorHAnsi" w:eastAsiaTheme="minorEastAsia" w:hAnsiTheme="minorHAnsi" w:cstheme="minorBidi"/>
          <w:sz w:val="22"/>
          <w:szCs w:val="22"/>
        </w:rPr>
        <w:tab/>
      </w:r>
      <w:r>
        <w:rPr>
          <w:lang w:eastAsia="zh-CN"/>
        </w:rPr>
        <w:t>Introduction</w:t>
      </w:r>
      <w:r>
        <w:tab/>
        <w:t>667</w:t>
      </w:r>
    </w:p>
    <w:p w14:paraId="05F12ABA" w14:textId="77777777" w:rsidR="007059ED" w:rsidRDefault="007059ED">
      <w:pPr>
        <w:pStyle w:val="TOC4"/>
        <w:rPr>
          <w:rFonts w:asciiTheme="minorHAnsi" w:eastAsiaTheme="minorEastAsia" w:hAnsiTheme="minorHAnsi" w:cstheme="minorBidi"/>
          <w:sz w:val="22"/>
          <w:szCs w:val="22"/>
        </w:rPr>
      </w:pPr>
      <w:r>
        <w:rPr>
          <w:lang w:eastAsia="zh-CN"/>
        </w:rPr>
        <w:t>9.1.19.2</w:t>
      </w:r>
      <w:r>
        <w:rPr>
          <w:rFonts w:asciiTheme="minorHAnsi" w:eastAsiaTheme="minorEastAsia" w:hAnsiTheme="minorHAnsi" w:cstheme="minorBidi"/>
          <w:sz w:val="22"/>
          <w:szCs w:val="22"/>
        </w:rPr>
        <w:tab/>
      </w:r>
      <w:r>
        <w:t>Accuracy requirements for measurements on SCC</w:t>
      </w:r>
      <w:r>
        <w:tab/>
        <w:t>667</w:t>
      </w:r>
    </w:p>
    <w:p w14:paraId="1000DCFE" w14:textId="77777777" w:rsidR="007059ED" w:rsidRDefault="007059ED">
      <w:pPr>
        <w:pStyle w:val="TOC4"/>
        <w:rPr>
          <w:rFonts w:asciiTheme="minorHAnsi" w:eastAsiaTheme="minorEastAsia" w:hAnsiTheme="minorHAnsi" w:cstheme="minorBidi"/>
          <w:sz w:val="22"/>
          <w:szCs w:val="22"/>
        </w:rPr>
      </w:pPr>
      <w:r>
        <w:rPr>
          <w:lang w:eastAsia="zh-CN"/>
        </w:rP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667</w:t>
      </w:r>
    </w:p>
    <w:p w14:paraId="0C2AB153" w14:textId="77777777" w:rsidR="007059ED" w:rsidRDefault="007059ED">
      <w:pPr>
        <w:pStyle w:val="TOC4"/>
        <w:rPr>
          <w:rFonts w:asciiTheme="minorHAnsi" w:eastAsiaTheme="minorEastAsia" w:hAnsiTheme="minorHAnsi" w:cstheme="minorBidi"/>
          <w:sz w:val="22"/>
          <w:szCs w:val="22"/>
        </w:rPr>
      </w:pPr>
      <w:r>
        <w:rPr>
          <w:lang w:eastAsia="zh-CN"/>
        </w:rP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667</w:t>
      </w:r>
    </w:p>
    <w:p w14:paraId="5CE187B4" w14:textId="77777777" w:rsidR="007059ED" w:rsidRDefault="007059ED">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668</w:t>
      </w:r>
    </w:p>
    <w:p w14:paraId="531FFA54" w14:textId="77777777" w:rsidR="007059ED" w:rsidRDefault="007059ED">
      <w:pPr>
        <w:pStyle w:val="TOC4"/>
        <w:rPr>
          <w:rFonts w:asciiTheme="minorHAnsi" w:eastAsiaTheme="minorEastAsia" w:hAnsiTheme="minorHAnsi" w:cstheme="minorBidi"/>
          <w:sz w:val="22"/>
          <w:szCs w:val="22"/>
        </w:rPr>
      </w:pPr>
      <w:r>
        <w:rPr>
          <w:lang w:eastAsia="zh-CN"/>
        </w:rP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668</w:t>
      </w:r>
    </w:p>
    <w:p w14:paraId="0CD33E9D" w14:textId="77777777" w:rsidR="007059ED" w:rsidRDefault="007059ED">
      <w:pPr>
        <w:pStyle w:val="TOC4"/>
        <w:rPr>
          <w:rFonts w:asciiTheme="minorHAnsi" w:eastAsiaTheme="minorEastAsia" w:hAnsiTheme="minorHAnsi" w:cstheme="minorBidi"/>
          <w:sz w:val="22"/>
          <w:szCs w:val="22"/>
        </w:rPr>
      </w:pPr>
      <w:r>
        <w:rPr>
          <w:lang w:eastAsia="zh-CN"/>
        </w:rPr>
        <w:t>9.1.20.2</w:t>
      </w:r>
      <w:r>
        <w:rPr>
          <w:rFonts w:asciiTheme="minorHAnsi" w:eastAsiaTheme="minorEastAsia" w:hAnsiTheme="minorHAnsi" w:cstheme="minorBidi"/>
          <w:sz w:val="22"/>
          <w:szCs w:val="22"/>
        </w:rPr>
        <w:tab/>
      </w:r>
      <w:r>
        <w:rPr>
          <w:lang w:eastAsia="zh-CN"/>
        </w:rPr>
        <w:t>SSTD Measurement Report Mapping</w:t>
      </w:r>
      <w:r>
        <w:tab/>
        <w:t>668</w:t>
      </w:r>
    </w:p>
    <w:p w14:paraId="1F15B533" w14:textId="77777777" w:rsidR="007059ED" w:rsidRDefault="007059ED">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669</w:t>
      </w:r>
    </w:p>
    <w:p w14:paraId="1ED526CB" w14:textId="77777777" w:rsidR="007059ED" w:rsidRDefault="007059ED">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669</w:t>
      </w:r>
    </w:p>
    <w:p w14:paraId="723DF53D" w14:textId="77777777" w:rsidR="007059ED" w:rsidRDefault="007059ED">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670</w:t>
      </w:r>
    </w:p>
    <w:p w14:paraId="4DF6078A" w14:textId="77777777" w:rsidR="007059ED" w:rsidRDefault="007059ED">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671</w:t>
      </w:r>
    </w:p>
    <w:p w14:paraId="728C2600" w14:textId="77777777" w:rsidR="007059ED" w:rsidRDefault="007059ED">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672</w:t>
      </w:r>
    </w:p>
    <w:p w14:paraId="059ACB49" w14:textId="77777777" w:rsidR="007059ED" w:rsidRDefault="007059ED">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673</w:t>
      </w:r>
    </w:p>
    <w:p w14:paraId="1E75579C" w14:textId="77777777" w:rsidR="007059ED" w:rsidRDefault="007059ED">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673</w:t>
      </w:r>
    </w:p>
    <w:p w14:paraId="16AEB5F8" w14:textId="77777777" w:rsidR="007059ED" w:rsidRDefault="007059ED">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674</w:t>
      </w:r>
    </w:p>
    <w:p w14:paraId="4787AAB5" w14:textId="77777777" w:rsidR="007059ED" w:rsidRDefault="007059ED">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675</w:t>
      </w:r>
    </w:p>
    <w:p w14:paraId="3AACC3C3" w14:textId="77777777" w:rsidR="007059ED" w:rsidRDefault="007059ED">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675</w:t>
      </w:r>
    </w:p>
    <w:p w14:paraId="10DED9CC" w14:textId="77777777" w:rsidR="007059ED" w:rsidRDefault="007059ED">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676</w:t>
      </w:r>
    </w:p>
    <w:p w14:paraId="5056254D" w14:textId="77777777" w:rsidR="007059ED" w:rsidRDefault="007059ED">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677</w:t>
      </w:r>
    </w:p>
    <w:p w14:paraId="13E1CBAC" w14:textId="77777777" w:rsidR="007059ED" w:rsidRDefault="007059ED">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678</w:t>
      </w:r>
    </w:p>
    <w:p w14:paraId="584F5103" w14:textId="77777777" w:rsidR="007059ED" w:rsidRDefault="007059ED">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680</w:t>
      </w:r>
    </w:p>
    <w:p w14:paraId="75E3BD86" w14:textId="77777777" w:rsidR="007059ED" w:rsidRDefault="007059ED">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680</w:t>
      </w:r>
    </w:p>
    <w:p w14:paraId="3CEAAAED" w14:textId="77777777" w:rsidR="007059ED" w:rsidRDefault="007059ED">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681</w:t>
      </w:r>
    </w:p>
    <w:p w14:paraId="11AC19A5" w14:textId="77777777" w:rsidR="007059ED" w:rsidRDefault="007059ED">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682</w:t>
      </w:r>
    </w:p>
    <w:p w14:paraId="126096BA" w14:textId="77777777" w:rsidR="007059ED" w:rsidRDefault="007059ED">
      <w:pPr>
        <w:pStyle w:val="TOC4"/>
        <w:rPr>
          <w:rFonts w:asciiTheme="minorHAnsi" w:eastAsiaTheme="minorEastAsia" w:hAnsiTheme="minorHAnsi" w:cstheme="minorBidi"/>
          <w:sz w:val="22"/>
          <w:szCs w:val="22"/>
        </w:rPr>
      </w:pPr>
      <w:r>
        <w:rPr>
          <w:lang w:eastAsia="zh-CN"/>
        </w:rP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684</w:t>
      </w:r>
    </w:p>
    <w:p w14:paraId="1E83117F" w14:textId="77777777" w:rsidR="007059ED" w:rsidRDefault="007059ED">
      <w:pPr>
        <w:pStyle w:val="TOC4"/>
        <w:rPr>
          <w:rFonts w:asciiTheme="minorHAnsi" w:eastAsiaTheme="minorEastAsia" w:hAnsiTheme="minorHAnsi" w:cstheme="minorBidi"/>
          <w:sz w:val="22"/>
          <w:szCs w:val="22"/>
        </w:rPr>
      </w:pPr>
      <w:r>
        <w:rPr>
          <w:lang w:eastAsia="zh-CN"/>
        </w:rP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684</w:t>
      </w:r>
    </w:p>
    <w:p w14:paraId="25430A42" w14:textId="77777777" w:rsidR="007059ED" w:rsidRDefault="007059ED">
      <w:pPr>
        <w:pStyle w:val="TOC4"/>
        <w:rPr>
          <w:rFonts w:asciiTheme="minorHAnsi" w:eastAsiaTheme="minorEastAsia" w:hAnsiTheme="minorHAnsi" w:cstheme="minorBidi"/>
          <w:sz w:val="22"/>
          <w:szCs w:val="22"/>
        </w:rPr>
      </w:pPr>
      <w:r>
        <w:rPr>
          <w:lang w:eastAsia="zh-CN"/>
        </w:rP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685</w:t>
      </w:r>
    </w:p>
    <w:p w14:paraId="17ED46A4"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686</w:t>
      </w:r>
    </w:p>
    <w:p w14:paraId="04BBD20E" w14:textId="77777777" w:rsidR="007059ED" w:rsidRDefault="007059ED">
      <w:pPr>
        <w:pStyle w:val="TOC4"/>
        <w:rPr>
          <w:rFonts w:asciiTheme="minorHAnsi" w:eastAsiaTheme="minorEastAsia" w:hAnsiTheme="minorHAnsi" w:cstheme="minorBidi"/>
          <w:sz w:val="22"/>
          <w:szCs w:val="22"/>
        </w:rPr>
      </w:pPr>
      <w:r>
        <w:rPr>
          <w:lang w:eastAsia="zh-CN"/>
        </w:rPr>
        <w:t>9</w:t>
      </w:r>
      <w:r>
        <w:t>.</w:t>
      </w:r>
      <w:r>
        <w:rPr>
          <w:lang w:eastAsia="zh-CN"/>
        </w:rPr>
        <w:t>1</w:t>
      </w:r>
      <w:r>
        <w:t>.</w:t>
      </w:r>
      <w:r>
        <w:rPr>
          <w:lang w:eastAsia="zh-CN"/>
        </w:rPr>
        <w:t>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689</w:t>
      </w:r>
    </w:p>
    <w:p w14:paraId="347619B6" w14:textId="77777777" w:rsidR="007059ED" w:rsidRDefault="007059ED">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692</w:t>
      </w:r>
    </w:p>
    <w:p w14:paraId="31C51E8E" w14:textId="77777777" w:rsidR="007059ED" w:rsidRDefault="007059ED">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692</w:t>
      </w:r>
    </w:p>
    <w:p w14:paraId="7231F357" w14:textId="77777777" w:rsidR="007059ED" w:rsidRDefault="007059ED">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693</w:t>
      </w:r>
    </w:p>
    <w:p w14:paraId="015154EF" w14:textId="77777777" w:rsidR="007059ED" w:rsidRDefault="007059ED">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693</w:t>
      </w:r>
    </w:p>
    <w:p w14:paraId="2833FFE9" w14:textId="77777777" w:rsidR="007059ED" w:rsidRDefault="007059ED">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694</w:t>
      </w:r>
    </w:p>
    <w:p w14:paraId="6DED5221" w14:textId="77777777" w:rsidR="007059ED" w:rsidRDefault="007059ED">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694</w:t>
      </w:r>
    </w:p>
    <w:p w14:paraId="4474A214" w14:textId="77777777" w:rsidR="007059ED" w:rsidRDefault="007059ED">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695</w:t>
      </w:r>
    </w:p>
    <w:p w14:paraId="497AB2A8" w14:textId="77777777" w:rsidR="007059ED" w:rsidRDefault="007059ED">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695</w:t>
      </w:r>
    </w:p>
    <w:p w14:paraId="0324A543" w14:textId="77777777" w:rsidR="007059ED" w:rsidRDefault="007059ED">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696</w:t>
      </w:r>
    </w:p>
    <w:p w14:paraId="2FE4A0BB" w14:textId="77777777" w:rsidR="007059ED" w:rsidRDefault="007059ED">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696</w:t>
      </w:r>
    </w:p>
    <w:p w14:paraId="70F6F1E9" w14:textId="77777777" w:rsidR="007059ED" w:rsidRDefault="007059ED">
      <w:pPr>
        <w:pStyle w:val="TOC4"/>
        <w:rPr>
          <w:rFonts w:asciiTheme="minorHAnsi" w:eastAsiaTheme="minorEastAsia" w:hAnsiTheme="minorHAnsi" w:cstheme="minorBidi"/>
          <w:sz w:val="22"/>
          <w:szCs w:val="22"/>
        </w:rPr>
      </w:pPr>
      <w:r>
        <w:rPr>
          <w:lang w:eastAsia="zh-CN"/>
        </w:rP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696</w:t>
      </w:r>
    </w:p>
    <w:p w14:paraId="4CAB6F88" w14:textId="77777777" w:rsidR="007059ED" w:rsidRDefault="007059ED">
      <w:pPr>
        <w:pStyle w:val="TOC4"/>
        <w:rPr>
          <w:rFonts w:asciiTheme="minorHAnsi" w:eastAsiaTheme="minorEastAsia" w:hAnsiTheme="minorHAnsi" w:cstheme="minorBidi"/>
          <w:sz w:val="22"/>
          <w:szCs w:val="22"/>
        </w:rPr>
      </w:pPr>
      <w:r>
        <w:rPr>
          <w:lang w:eastAsia="zh-CN"/>
        </w:rP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697</w:t>
      </w:r>
    </w:p>
    <w:p w14:paraId="67E27FDB" w14:textId="77777777" w:rsidR="007059ED" w:rsidRDefault="007059ED">
      <w:pPr>
        <w:pStyle w:val="TOC4"/>
        <w:rPr>
          <w:rFonts w:asciiTheme="minorHAnsi" w:eastAsiaTheme="minorEastAsia" w:hAnsiTheme="minorHAnsi" w:cstheme="minorBidi"/>
          <w:sz w:val="22"/>
          <w:szCs w:val="22"/>
        </w:rPr>
      </w:pPr>
      <w:r>
        <w:rPr>
          <w:lang w:eastAsia="zh-CN"/>
        </w:rP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698</w:t>
      </w:r>
    </w:p>
    <w:p w14:paraId="774FF163" w14:textId="77777777" w:rsidR="007059ED" w:rsidRDefault="007059ED">
      <w:pPr>
        <w:pStyle w:val="TOC4"/>
        <w:rPr>
          <w:rFonts w:asciiTheme="minorHAnsi" w:eastAsiaTheme="minorEastAsia" w:hAnsiTheme="minorHAnsi" w:cstheme="minorBidi"/>
          <w:sz w:val="22"/>
          <w:szCs w:val="22"/>
        </w:rPr>
      </w:pPr>
      <w:r>
        <w:rPr>
          <w:lang w:eastAsia="zh-CN"/>
        </w:rP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699</w:t>
      </w:r>
    </w:p>
    <w:p w14:paraId="50EC5455" w14:textId="77777777" w:rsidR="007059ED" w:rsidRDefault="007059ED">
      <w:pPr>
        <w:pStyle w:val="TOC4"/>
        <w:rPr>
          <w:rFonts w:asciiTheme="minorHAnsi" w:eastAsiaTheme="minorEastAsia" w:hAnsiTheme="minorHAnsi" w:cstheme="minorBidi"/>
          <w:sz w:val="22"/>
          <w:szCs w:val="22"/>
        </w:rPr>
      </w:pPr>
      <w:r>
        <w:rPr>
          <w:lang w:eastAsia="zh-CN"/>
        </w:rPr>
        <w:t>9.1.22.14</w:t>
      </w:r>
      <w:r>
        <w:rPr>
          <w:rFonts w:asciiTheme="minorHAnsi" w:eastAsiaTheme="minorEastAsia" w:hAnsiTheme="minorHAnsi" w:cstheme="minorBidi"/>
          <w:sz w:val="22"/>
          <w:szCs w:val="22"/>
        </w:rPr>
        <w:tab/>
      </w:r>
      <w:r>
        <w:rPr>
          <w:lang w:eastAsia="zh-CN"/>
        </w:rPr>
        <w:t>NRSRQ Measurement Report Mapping</w:t>
      </w:r>
      <w:r>
        <w:tab/>
        <w:t>700</w:t>
      </w:r>
    </w:p>
    <w:p w14:paraId="156C13FA" w14:textId="77777777" w:rsidR="007059ED" w:rsidRDefault="007059ED">
      <w:pPr>
        <w:pStyle w:val="TOC4"/>
        <w:rPr>
          <w:rFonts w:asciiTheme="minorHAnsi" w:eastAsiaTheme="minorEastAsia" w:hAnsiTheme="minorHAnsi" w:cstheme="minorBidi"/>
          <w:sz w:val="22"/>
          <w:szCs w:val="22"/>
        </w:rPr>
      </w:pPr>
      <w:r>
        <w:rPr>
          <w:lang w:eastAsia="zh-CN"/>
        </w:rP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701</w:t>
      </w:r>
    </w:p>
    <w:p w14:paraId="6E472227" w14:textId="77777777" w:rsidR="007059ED" w:rsidRDefault="007059ED">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701</w:t>
      </w:r>
    </w:p>
    <w:p w14:paraId="39F6252F" w14:textId="77777777" w:rsidR="007059ED" w:rsidRDefault="007059ED">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702</w:t>
      </w:r>
    </w:p>
    <w:p w14:paraId="32FD4F05" w14:textId="77777777" w:rsidR="007059ED" w:rsidRDefault="007059ED">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702</w:t>
      </w:r>
    </w:p>
    <w:p w14:paraId="3ACD4F94" w14:textId="77777777" w:rsidR="007059ED" w:rsidRDefault="007059ED">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702</w:t>
      </w:r>
    </w:p>
    <w:p w14:paraId="7172B5A8" w14:textId="77777777" w:rsidR="007059ED" w:rsidRDefault="007059ED">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702</w:t>
      </w:r>
    </w:p>
    <w:p w14:paraId="58AFE684" w14:textId="77777777" w:rsidR="007059ED" w:rsidRDefault="007059ED">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704</w:t>
      </w:r>
    </w:p>
    <w:p w14:paraId="6F2B32C9" w14:textId="77777777" w:rsidR="007059ED" w:rsidRDefault="007059ED">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704</w:t>
      </w:r>
    </w:p>
    <w:p w14:paraId="67484B3E" w14:textId="77777777" w:rsidR="007059ED" w:rsidRDefault="007059ED">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704</w:t>
      </w:r>
    </w:p>
    <w:p w14:paraId="5B7B7E09" w14:textId="77777777" w:rsidR="007059ED" w:rsidRDefault="007059ED">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705</w:t>
      </w:r>
    </w:p>
    <w:p w14:paraId="2B9F0A6B" w14:textId="77777777" w:rsidR="007059ED" w:rsidRDefault="007059ED">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705</w:t>
      </w:r>
    </w:p>
    <w:p w14:paraId="0F5F7AF9" w14:textId="77777777" w:rsidR="007059ED" w:rsidRDefault="007059ED">
      <w:pPr>
        <w:pStyle w:val="TOC4"/>
        <w:rPr>
          <w:rFonts w:asciiTheme="minorHAnsi" w:eastAsiaTheme="minorEastAsia" w:hAnsiTheme="minorHAnsi" w:cstheme="minorBidi"/>
          <w:sz w:val="22"/>
          <w:szCs w:val="22"/>
        </w:rPr>
      </w:pPr>
      <w:r>
        <w:rPr>
          <w:lang w:eastAsia="zh-CN"/>
        </w:rP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705</w:t>
      </w:r>
    </w:p>
    <w:p w14:paraId="5CFD5C9A" w14:textId="77777777" w:rsidR="007059ED" w:rsidRDefault="007059ED">
      <w:pPr>
        <w:pStyle w:val="TOC4"/>
        <w:rPr>
          <w:rFonts w:asciiTheme="minorHAnsi" w:eastAsiaTheme="minorEastAsia" w:hAnsiTheme="minorHAnsi" w:cstheme="minorBidi"/>
          <w:sz w:val="22"/>
          <w:szCs w:val="22"/>
        </w:rPr>
      </w:pPr>
      <w:r>
        <w:rPr>
          <w:lang w:eastAsia="zh-CN"/>
        </w:rP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706</w:t>
      </w:r>
    </w:p>
    <w:p w14:paraId="7ED657FC" w14:textId="77777777" w:rsidR="007059ED" w:rsidRDefault="007059ED">
      <w:pPr>
        <w:pStyle w:val="TOC4"/>
        <w:rPr>
          <w:rFonts w:asciiTheme="minorHAnsi" w:eastAsiaTheme="minorEastAsia" w:hAnsiTheme="minorHAnsi" w:cstheme="minorBidi"/>
          <w:sz w:val="22"/>
          <w:szCs w:val="22"/>
        </w:rPr>
      </w:pPr>
      <w:r>
        <w:rPr>
          <w:lang w:eastAsia="zh-CN"/>
        </w:rP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707</w:t>
      </w:r>
    </w:p>
    <w:p w14:paraId="7FFA48CB" w14:textId="77777777" w:rsidR="007059ED" w:rsidRDefault="007059ED">
      <w:pPr>
        <w:pStyle w:val="TOC4"/>
        <w:rPr>
          <w:rFonts w:asciiTheme="minorHAnsi" w:eastAsiaTheme="minorEastAsia" w:hAnsiTheme="minorHAnsi" w:cstheme="minorBidi"/>
          <w:sz w:val="22"/>
          <w:szCs w:val="22"/>
        </w:rPr>
      </w:pPr>
      <w:r>
        <w:rPr>
          <w:lang w:eastAsia="zh-CN"/>
        </w:rP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708</w:t>
      </w:r>
    </w:p>
    <w:p w14:paraId="3FC78377" w14:textId="77777777" w:rsidR="007059ED" w:rsidRDefault="007059ED">
      <w:pPr>
        <w:pStyle w:val="TOC4"/>
        <w:rPr>
          <w:rFonts w:asciiTheme="minorHAnsi" w:eastAsiaTheme="minorEastAsia" w:hAnsiTheme="minorHAnsi" w:cstheme="minorBidi"/>
          <w:sz w:val="22"/>
          <w:szCs w:val="22"/>
        </w:rPr>
      </w:pPr>
      <w:r>
        <w:rPr>
          <w:lang w:eastAsia="zh-CN"/>
        </w:rP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710</w:t>
      </w:r>
    </w:p>
    <w:p w14:paraId="640B3F79" w14:textId="77777777" w:rsidR="007059ED" w:rsidRDefault="007059ED">
      <w:pPr>
        <w:pStyle w:val="TOC3"/>
        <w:rPr>
          <w:rFonts w:asciiTheme="minorHAnsi" w:eastAsiaTheme="minorEastAsia" w:hAnsiTheme="minorHAnsi" w:cstheme="minorBidi"/>
          <w:sz w:val="22"/>
          <w:szCs w:val="22"/>
        </w:rPr>
      </w:pPr>
      <w:r>
        <w:rPr>
          <w:lang w:eastAsia="zh-CN"/>
        </w:rPr>
        <w:t>9.1.26</w:t>
      </w:r>
      <w:r>
        <w:rPr>
          <w:rFonts w:asciiTheme="minorHAnsi" w:eastAsiaTheme="minorEastAsia" w:hAnsiTheme="minorHAnsi" w:cstheme="minorBidi"/>
          <w:sz w:val="22"/>
          <w:szCs w:val="22"/>
        </w:rPr>
        <w:tab/>
      </w:r>
      <w:r>
        <w:rPr>
          <w:lang w:eastAsia="zh-CN"/>
        </w:rPr>
        <w:t>Measurement Accuracy for non-BL CE UE</w:t>
      </w:r>
      <w:r>
        <w:tab/>
        <w:t>711</w:t>
      </w:r>
    </w:p>
    <w:p w14:paraId="1E8EFD98" w14:textId="77777777" w:rsidR="007059ED" w:rsidRDefault="007059ED">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712</w:t>
      </w:r>
    </w:p>
    <w:p w14:paraId="6EA374A0" w14:textId="77777777" w:rsidR="007059ED" w:rsidRDefault="007059ED">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712</w:t>
      </w:r>
    </w:p>
    <w:p w14:paraId="0FBE181D" w14:textId="77777777" w:rsidR="007059ED" w:rsidRDefault="007059ED">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713</w:t>
      </w:r>
    </w:p>
    <w:p w14:paraId="0AAFB8ED" w14:textId="77777777" w:rsidR="007059ED" w:rsidRDefault="007059ED">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714</w:t>
      </w:r>
    </w:p>
    <w:p w14:paraId="12560BE8" w14:textId="77777777" w:rsidR="007059ED" w:rsidRDefault="007059ED">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715</w:t>
      </w:r>
    </w:p>
    <w:p w14:paraId="0A13726A" w14:textId="77777777" w:rsidR="007059ED" w:rsidRDefault="007059ED">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715</w:t>
      </w:r>
    </w:p>
    <w:p w14:paraId="271909A7" w14:textId="77777777" w:rsidR="007059ED" w:rsidRDefault="007059ED">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715</w:t>
      </w:r>
    </w:p>
    <w:p w14:paraId="0694078A" w14:textId="77777777" w:rsidR="007059ED" w:rsidRDefault="007059ED">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716</w:t>
      </w:r>
    </w:p>
    <w:p w14:paraId="77F1F1A0" w14:textId="77777777" w:rsidR="007059ED" w:rsidRDefault="007059ED">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716</w:t>
      </w:r>
    </w:p>
    <w:p w14:paraId="17CF85AF" w14:textId="77777777" w:rsidR="007059ED" w:rsidRDefault="007059ED">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717</w:t>
      </w:r>
    </w:p>
    <w:p w14:paraId="0F48361C" w14:textId="77777777" w:rsidR="007059ED" w:rsidRDefault="007059ED">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718</w:t>
      </w:r>
    </w:p>
    <w:p w14:paraId="6050981A" w14:textId="77777777" w:rsidR="007059ED" w:rsidRDefault="007059ED">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AE6739">
        <w:rPr>
          <w:rFonts w:eastAsia="DengXian"/>
          <w:lang w:eastAsia="zh-CN"/>
        </w:rPr>
        <w:t xml:space="preserve">non-BL CE </w:t>
      </w:r>
      <w:r>
        <w:rPr>
          <w:lang w:eastAsia="zh-CN"/>
        </w:rPr>
        <w:t>UE in CE mode B</w:t>
      </w:r>
      <w:r>
        <w:tab/>
        <w:t>719</w:t>
      </w:r>
    </w:p>
    <w:p w14:paraId="0EE805AD" w14:textId="77777777" w:rsidR="007059ED" w:rsidRDefault="007059ED">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720</w:t>
      </w:r>
    </w:p>
    <w:p w14:paraId="762E645C" w14:textId="77777777" w:rsidR="007059ED" w:rsidRDefault="007059ED">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720</w:t>
      </w:r>
    </w:p>
    <w:p w14:paraId="6CCD0532" w14:textId="77777777" w:rsidR="007059ED" w:rsidRDefault="007059ED">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720</w:t>
      </w:r>
    </w:p>
    <w:p w14:paraId="104D3F09" w14:textId="77777777" w:rsidR="007059ED" w:rsidRDefault="007059ED">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721</w:t>
      </w:r>
    </w:p>
    <w:p w14:paraId="7E77F716" w14:textId="77777777" w:rsidR="007059ED" w:rsidRDefault="007059ED">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722</w:t>
      </w:r>
    </w:p>
    <w:p w14:paraId="5B4EF762" w14:textId="77777777" w:rsidR="007059ED" w:rsidRDefault="007059ED">
      <w:pPr>
        <w:pStyle w:val="TOC4"/>
        <w:rPr>
          <w:rFonts w:asciiTheme="minorHAnsi" w:eastAsiaTheme="minorEastAsia" w:hAnsiTheme="minorHAnsi" w:cstheme="minorBidi"/>
          <w:sz w:val="22"/>
          <w:szCs w:val="22"/>
        </w:rPr>
      </w:pPr>
      <w:r>
        <w:rPr>
          <w:lang w:eastAsia="zh-CN"/>
        </w:rP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722</w:t>
      </w:r>
    </w:p>
    <w:p w14:paraId="7F75561F" w14:textId="77777777" w:rsidR="007059ED" w:rsidRDefault="007059ED">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724</w:t>
      </w:r>
    </w:p>
    <w:p w14:paraId="5375D633" w14:textId="77777777" w:rsidR="007059ED" w:rsidRDefault="007059ED">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724</w:t>
      </w:r>
    </w:p>
    <w:p w14:paraId="6AA754F1" w14:textId="77777777" w:rsidR="007059ED" w:rsidRDefault="007059ED">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725</w:t>
      </w:r>
    </w:p>
    <w:p w14:paraId="30728967" w14:textId="77777777" w:rsidR="007059ED" w:rsidRDefault="007059ED">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725</w:t>
      </w:r>
    </w:p>
    <w:p w14:paraId="350E04D1" w14:textId="77777777" w:rsidR="007059ED" w:rsidRDefault="007059ED">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725</w:t>
      </w:r>
    </w:p>
    <w:p w14:paraId="75DB9BF1" w14:textId="77777777" w:rsidR="007059ED" w:rsidRDefault="007059ED">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726</w:t>
      </w:r>
    </w:p>
    <w:p w14:paraId="04FA5A79" w14:textId="77777777" w:rsidR="007059ED" w:rsidRDefault="007059ED">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726</w:t>
      </w:r>
    </w:p>
    <w:p w14:paraId="136D996B" w14:textId="77777777" w:rsidR="007059ED" w:rsidRDefault="007059ED">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726</w:t>
      </w:r>
    </w:p>
    <w:p w14:paraId="6EA35FF5" w14:textId="77777777" w:rsidR="007059ED" w:rsidRDefault="007059ED">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726</w:t>
      </w:r>
    </w:p>
    <w:p w14:paraId="0CA51BCA" w14:textId="77777777" w:rsidR="007059ED" w:rsidRDefault="007059ED">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726</w:t>
      </w:r>
    </w:p>
    <w:p w14:paraId="3527C982" w14:textId="77777777" w:rsidR="007059ED" w:rsidRDefault="007059ED">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726</w:t>
      </w:r>
    </w:p>
    <w:p w14:paraId="526A51BF" w14:textId="77777777" w:rsidR="007059ED" w:rsidRDefault="007059ED">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726</w:t>
      </w:r>
    </w:p>
    <w:p w14:paraId="53CEFE34" w14:textId="77777777" w:rsidR="007059ED" w:rsidRDefault="007059ED">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AE6739">
        <w:rPr>
          <w:rFonts w:cs="v4.2.0"/>
          <w:vertAlign w:val="subscript"/>
          <w:lang w:eastAsia="zh-CN"/>
        </w:rPr>
        <w:t>CMAX,c</w:t>
      </w:r>
      <w:r>
        <w:tab/>
        <w:t>727</w:t>
      </w:r>
    </w:p>
    <w:p w14:paraId="46FAE75C" w14:textId="77777777" w:rsidR="007059ED" w:rsidRDefault="007059ED">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727</w:t>
      </w:r>
    </w:p>
    <w:p w14:paraId="228A7F6D" w14:textId="77777777" w:rsidR="007059ED" w:rsidRDefault="007059ED">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727</w:t>
      </w:r>
    </w:p>
    <w:p w14:paraId="36474B9E" w14:textId="77777777" w:rsidR="007059ED" w:rsidRDefault="007059ED">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727</w:t>
      </w:r>
    </w:p>
    <w:p w14:paraId="682CD020" w14:textId="77777777" w:rsidR="007059ED" w:rsidRDefault="007059ED">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727</w:t>
      </w:r>
    </w:p>
    <w:p w14:paraId="1A3952C3" w14:textId="77777777" w:rsidR="007059ED" w:rsidRDefault="007059ED">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727</w:t>
      </w:r>
    </w:p>
    <w:p w14:paraId="2428D557" w14:textId="77777777" w:rsidR="007059ED" w:rsidRDefault="007059ED">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727</w:t>
      </w:r>
    </w:p>
    <w:p w14:paraId="4D8D1D8E" w14:textId="77777777" w:rsidR="007059ED" w:rsidRDefault="007059ED">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728</w:t>
      </w:r>
    </w:p>
    <w:p w14:paraId="39B3BE35" w14:textId="77777777" w:rsidR="007059ED" w:rsidRDefault="007059ED">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728</w:t>
      </w:r>
    </w:p>
    <w:p w14:paraId="3F94C721" w14:textId="77777777" w:rsidR="007059ED" w:rsidRDefault="007059ED">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728</w:t>
      </w:r>
    </w:p>
    <w:p w14:paraId="49A80897" w14:textId="77777777" w:rsidR="007059ED" w:rsidRDefault="007059ED">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728</w:t>
      </w:r>
    </w:p>
    <w:p w14:paraId="4E5E6D42" w14:textId="77777777" w:rsidR="007059ED" w:rsidRDefault="007059ED">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729</w:t>
      </w:r>
    </w:p>
    <w:p w14:paraId="1792661B" w14:textId="77777777" w:rsidR="007059ED" w:rsidRDefault="007059ED">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729</w:t>
      </w:r>
    </w:p>
    <w:p w14:paraId="6663C737" w14:textId="77777777" w:rsidR="007059ED" w:rsidRDefault="007059ED">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730</w:t>
      </w:r>
    </w:p>
    <w:p w14:paraId="1CDE65AB" w14:textId="77777777" w:rsidR="007059ED" w:rsidRDefault="007059ED">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730</w:t>
      </w:r>
    </w:p>
    <w:p w14:paraId="1AEF1F0D" w14:textId="77777777" w:rsidR="007059ED" w:rsidRDefault="007059ED">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730</w:t>
      </w:r>
    </w:p>
    <w:p w14:paraId="6286E59A" w14:textId="77777777" w:rsidR="007059ED" w:rsidRDefault="007059ED">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731</w:t>
      </w:r>
    </w:p>
    <w:p w14:paraId="6C232168" w14:textId="77777777" w:rsidR="007059ED" w:rsidRDefault="007059ED">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731</w:t>
      </w:r>
    </w:p>
    <w:p w14:paraId="1AC5722B" w14:textId="77777777" w:rsidR="007059ED" w:rsidRDefault="007059ED">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732</w:t>
      </w:r>
    </w:p>
    <w:p w14:paraId="23B997F1" w14:textId="77777777" w:rsidR="007059ED" w:rsidRDefault="007059ED">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732</w:t>
      </w:r>
    </w:p>
    <w:p w14:paraId="2206B47F" w14:textId="77777777" w:rsidR="007059ED" w:rsidRDefault="007059ED">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732</w:t>
      </w:r>
    </w:p>
    <w:p w14:paraId="76472B99" w14:textId="77777777" w:rsidR="007059ED" w:rsidRDefault="007059ED">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733</w:t>
      </w:r>
    </w:p>
    <w:p w14:paraId="23608704" w14:textId="77777777" w:rsidR="007059ED" w:rsidRDefault="007059ED">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734</w:t>
      </w:r>
    </w:p>
    <w:p w14:paraId="492876CD" w14:textId="77777777" w:rsidR="007059ED" w:rsidRDefault="007059ED">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734</w:t>
      </w:r>
    </w:p>
    <w:p w14:paraId="306261DA" w14:textId="77777777" w:rsidR="007059ED" w:rsidRDefault="007059ED">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734</w:t>
      </w:r>
    </w:p>
    <w:p w14:paraId="4950B7B2" w14:textId="77777777" w:rsidR="007059ED" w:rsidRDefault="007059ED">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734</w:t>
      </w:r>
    </w:p>
    <w:p w14:paraId="38A3F6CA" w14:textId="77777777" w:rsidR="007059ED" w:rsidRDefault="007059ED">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735</w:t>
      </w:r>
    </w:p>
    <w:p w14:paraId="053F7608" w14:textId="77777777" w:rsidR="007059ED" w:rsidRDefault="007059ED">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736</w:t>
      </w:r>
    </w:p>
    <w:p w14:paraId="6E9FD1CB" w14:textId="77777777" w:rsidR="007059ED" w:rsidRDefault="007059ED">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736</w:t>
      </w:r>
    </w:p>
    <w:p w14:paraId="04403E21" w14:textId="77777777" w:rsidR="007059ED" w:rsidRDefault="007059ED">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736</w:t>
      </w:r>
    </w:p>
    <w:p w14:paraId="2F9C2253" w14:textId="77777777" w:rsidR="007059ED" w:rsidRDefault="007059ED">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737</w:t>
      </w:r>
    </w:p>
    <w:p w14:paraId="13DD95AF" w14:textId="77777777" w:rsidR="007059ED" w:rsidRDefault="007059ED">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737</w:t>
      </w:r>
    </w:p>
    <w:p w14:paraId="36C411A6" w14:textId="77777777" w:rsidR="007059ED" w:rsidRDefault="007059ED">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737</w:t>
      </w:r>
    </w:p>
    <w:p w14:paraId="1AE5D430" w14:textId="77777777" w:rsidR="007059ED" w:rsidRDefault="007059ED">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737</w:t>
      </w:r>
    </w:p>
    <w:p w14:paraId="7E0A08D4" w14:textId="77777777" w:rsidR="007059ED" w:rsidRDefault="007059ED">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738</w:t>
      </w:r>
    </w:p>
    <w:p w14:paraId="6201B396" w14:textId="77777777" w:rsidR="007059ED" w:rsidRDefault="007059ED">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738</w:t>
      </w:r>
    </w:p>
    <w:p w14:paraId="76536405" w14:textId="77777777" w:rsidR="007059ED" w:rsidRDefault="007059ED">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738</w:t>
      </w:r>
    </w:p>
    <w:p w14:paraId="78310E8C" w14:textId="77777777" w:rsidR="007059ED" w:rsidRDefault="007059ED">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739</w:t>
      </w:r>
    </w:p>
    <w:p w14:paraId="0D07FF15" w14:textId="77777777" w:rsidR="007059ED" w:rsidRDefault="007059ED">
      <w:pPr>
        <w:pStyle w:val="TOC4"/>
        <w:rPr>
          <w:rFonts w:asciiTheme="minorHAnsi" w:eastAsiaTheme="minorEastAsia" w:hAnsiTheme="minorHAnsi" w:cstheme="minorBidi"/>
          <w:sz w:val="22"/>
          <w:szCs w:val="22"/>
        </w:rPr>
      </w:pPr>
      <w:r w:rsidRPr="00AE6739">
        <w:rPr>
          <w:lang w:val="en-US" w:eastAsia="zh-CN"/>
        </w:rPr>
        <w:t>9.10.4.1</w:t>
      </w:r>
      <w:r>
        <w:rPr>
          <w:rFonts w:asciiTheme="minorHAnsi" w:eastAsiaTheme="minorEastAsia" w:hAnsiTheme="minorHAnsi" w:cstheme="minorBidi"/>
          <w:sz w:val="22"/>
          <w:szCs w:val="22"/>
        </w:rPr>
        <w:tab/>
      </w:r>
      <w:r w:rsidRPr="00AE6739">
        <w:rPr>
          <w:lang w:val="en-US" w:eastAsia="zh-CN"/>
        </w:rPr>
        <w:t>Intra-frequency absolute S-RSSI measurement accuracy requirements</w:t>
      </w:r>
      <w:r>
        <w:tab/>
        <w:t>739</w:t>
      </w:r>
    </w:p>
    <w:p w14:paraId="06D1839A" w14:textId="77777777" w:rsidR="007059ED" w:rsidRDefault="007059ED">
      <w:pPr>
        <w:pStyle w:val="TOC4"/>
        <w:rPr>
          <w:rFonts w:asciiTheme="minorHAnsi" w:eastAsiaTheme="minorEastAsia" w:hAnsiTheme="minorHAnsi" w:cstheme="minorBidi"/>
          <w:sz w:val="22"/>
          <w:szCs w:val="22"/>
        </w:rPr>
      </w:pPr>
      <w:r w:rsidRPr="00AE6739">
        <w:rPr>
          <w:lang w:val="en-US" w:eastAsia="zh-CN"/>
        </w:rPr>
        <w:t>9.10.4.2 Intra-frequency relative S-RSSI measurement accuracy requirements</w:t>
      </w:r>
      <w:r>
        <w:tab/>
        <w:t>739</w:t>
      </w:r>
    </w:p>
    <w:p w14:paraId="2EB25C8D" w14:textId="77777777" w:rsidR="007059ED" w:rsidRDefault="007059ED">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740</w:t>
      </w:r>
    </w:p>
    <w:p w14:paraId="0B954A25" w14:textId="77777777" w:rsidR="007059ED" w:rsidRDefault="007059ED">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740</w:t>
      </w:r>
    </w:p>
    <w:p w14:paraId="794A1467" w14:textId="77777777" w:rsidR="007059ED" w:rsidRDefault="007059ED">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740</w:t>
      </w:r>
    </w:p>
    <w:p w14:paraId="29FD9EA4" w14:textId="77777777" w:rsidR="007059ED" w:rsidRDefault="007059ED">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741</w:t>
      </w:r>
    </w:p>
    <w:p w14:paraId="01BBD0B9" w14:textId="77777777" w:rsidR="007059ED" w:rsidRDefault="007059ED">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741</w:t>
      </w:r>
    </w:p>
    <w:p w14:paraId="1D430633" w14:textId="77777777" w:rsidR="007059ED" w:rsidRDefault="007059ED">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741</w:t>
      </w:r>
    </w:p>
    <w:p w14:paraId="2F51A6D3" w14:textId="77777777" w:rsidR="007059ED" w:rsidRDefault="007059ED">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741</w:t>
      </w:r>
    </w:p>
    <w:p w14:paraId="6A79C464" w14:textId="77777777" w:rsidR="007059ED" w:rsidRDefault="007059ED">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742</w:t>
      </w:r>
    </w:p>
    <w:p w14:paraId="5C702511" w14:textId="77777777" w:rsidR="007059ED" w:rsidRDefault="007059ED">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742</w:t>
      </w:r>
    </w:p>
    <w:p w14:paraId="554AD6DD" w14:textId="77777777" w:rsidR="007059ED" w:rsidRDefault="007059ED">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742</w:t>
      </w:r>
    </w:p>
    <w:p w14:paraId="3321C662" w14:textId="77777777" w:rsidR="007059ED" w:rsidRDefault="007059ED">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742</w:t>
      </w:r>
    </w:p>
    <w:p w14:paraId="31C47F3C" w14:textId="77777777" w:rsidR="007059ED" w:rsidRDefault="007059ED">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AE6739">
        <w:rPr>
          <w:vertAlign w:val="subscript"/>
        </w:rPr>
        <w:t>ADV</w:t>
      </w:r>
      <w:r>
        <w:t>)</w:t>
      </w:r>
      <w:r>
        <w:tab/>
        <w:t>742</w:t>
      </w:r>
    </w:p>
    <w:p w14:paraId="5A51EE45" w14:textId="77777777" w:rsidR="007059ED" w:rsidRDefault="007059ED">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742</w:t>
      </w:r>
    </w:p>
    <w:p w14:paraId="142EC63A" w14:textId="77777777" w:rsidR="007059ED" w:rsidRDefault="007059ED">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743</w:t>
      </w:r>
    </w:p>
    <w:p w14:paraId="61776DE5" w14:textId="77777777" w:rsidR="007059ED" w:rsidRDefault="007059ED">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743</w:t>
      </w:r>
    </w:p>
    <w:p w14:paraId="3DBFC754" w14:textId="77777777" w:rsidR="007059ED" w:rsidRDefault="007059ED">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743</w:t>
      </w:r>
    </w:p>
    <w:p w14:paraId="014EB2E4" w14:textId="77777777" w:rsidR="007059ED" w:rsidRDefault="007059ED">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743</w:t>
      </w:r>
    </w:p>
    <w:p w14:paraId="43319258" w14:textId="77777777" w:rsidR="007059ED" w:rsidRDefault="007059ED">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743</w:t>
      </w:r>
    </w:p>
    <w:p w14:paraId="5FC818AD" w14:textId="77777777" w:rsidR="007059ED" w:rsidRDefault="007059ED">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744</w:t>
      </w:r>
    </w:p>
    <w:p w14:paraId="1A67A0EE" w14:textId="77777777" w:rsidR="007059ED" w:rsidRDefault="007059ED">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744</w:t>
      </w:r>
    </w:p>
    <w:p w14:paraId="14959C83" w14:textId="77777777" w:rsidR="007059ED" w:rsidRDefault="007059ED">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744</w:t>
      </w:r>
    </w:p>
    <w:p w14:paraId="4AA1FD18" w14:textId="77777777" w:rsidR="007059ED" w:rsidRDefault="007059ED">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744</w:t>
      </w:r>
    </w:p>
    <w:p w14:paraId="437761B4" w14:textId="77777777" w:rsidR="007059ED" w:rsidRDefault="007059ED">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744</w:t>
      </w:r>
    </w:p>
    <w:p w14:paraId="55EC0404" w14:textId="77777777" w:rsidR="007059ED" w:rsidRDefault="007059ED">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744</w:t>
      </w:r>
    </w:p>
    <w:p w14:paraId="5A62EE2F" w14:textId="77777777" w:rsidR="007059ED" w:rsidRDefault="007059ED">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744</w:t>
      </w:r>
    </w:p>
    <w:p w14:paraId="20586E06" w14:textId="77777777" w:rsidR="007059ED" w:rsidRDefault="007059ED">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745</w:t>
      </w:r>
    </w:p>
    <w:p w14:paraId="7B8193B3" w14:textId="77777777" w:rsidR="007059ED" w:rsidRDefault="007059ED">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745</w:t>
      </w:r>
    </w:p>
    <w:p w14:paraId="350C2AB8" w14:textId="77777777" w:rsidR="007059ED" w:rsidRDefault="007059ED">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745</w:t>
      </w:r>
    </w:p>
    <w:p w14:paraId="2ECFB5E1" w14:textId="77777777" w:rsidR="007059ED" w:rsidRDefault="007059ED">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745</w:t>
      </w:r>
    </w:p>
    <w:p w14:paraId="718134D4" w14:textId="77777777" w:rsidR="007059ED" w:rsidRDefault="007059ED">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745</w:t>
      </w:r>
    </w:p>
    <w:p w14:paraId="04D49CC9" w14:textId="77777777" w:rsidR="007059ED" w:rsidRDefault="007059ED">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745</w:t>
      </w:r>
    </w:p>
    <w:p w14:paraId="6B8F708E" w14:textId="77777777" w:rsidR="007059ED" w:rsidRDefault="007059ED">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746</w:t>
      </w:r>
    </w:p>
    <w:p w14:paraId="78DDF7DC" w14:textId="77777777" w:rsidR="007059ED" w:rsidRDefault="007059ED">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746</w:t>
      </w:r>
    </w:p>
    <w:p w14:paraId="767AB1EC" w14:textId="77777777" w:rsidR="007059ED" w:rsidRDefault="007059ED">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746</w:t>
      </w:r>
    </w:p>
    <w:p w14:paraId="5C08A671" w14:textId="77777777" w:rsidR="007059ED" w:rsidRDefault="007059ED">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746</w:t>
      </w:r>
    </w:p>
    <w:p w14:paraId="52E612B1" w14:textId="77777777" w:rsidR="007059ED" w:rsidRDefault="007059ED">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746</w:t>
      </w:r>
    </w:p>
    <w:p w14:paraId="5F6801BE" w14:textId="77777777" w:rsidR="007059ED" w:rsidRDefault="007059ED">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746</w:t>
      </w:r>
    </w:p>
    <w:p w14:paraId="3417B003" w14:textId="77777777" w:rsidR="007059ED" w:rsidRDefault="007059ED">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747</w:t>
      </w:r>
    </w:p>
    <w:p w14:paraId="0BC842B4" w14:textId="77777777" w:rsidR="007059ED" w:rsidRDefault="007059ED">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747</w:t>
      </w:r>
    </w:p>
    <w:p w14:paraId="1CB39E2D" w14:textId="77777777" w:rsidR="007059ED" w:rsidRDefault="007059ED">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747</w:t>
      </w:r>
    </w:p>
    <w:p w14:paraId="31C7F353" w14:textId="77777777" w:rsidR="007059ED" w:rsidRDefault="007059ED">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747</w:t>
      </w:r>
    </w:p>
    <w:p w14:paraId="5ECE7BDC" w14:textId="77777777" w:rsidR="007059ED" w:rsidRDefault="007059ED">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747</w:t>
      </w:r>
    </w:p>
    <w:p w14:paraId="3272966B" w14:textId="77777777" w:rsidR="007059ED" w:rsidRDefault="007059ED">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747</w:t>
      </w:r>
    </w:p>
    <w:p w14:paraId="71014522" w14:textId="77777777" w:rsidR="007059ED" w:rsidRDefault="007059ED">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748</w:t>
      </w:r>
    </w:p>
    <w:p w14:paraId="58C62761" w14:textId="77777777" w:rsidR="007059ED" w:rsidRDefault="007059ED">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748</w:t>
      </w:r>
    </w:p>
    <w:p w14:paraId="44E1A228" w14:textId="77777777" w:rsidR="007059ED" w:rsidRDefault="007059ED">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748</w:t>
      </w:r>
    </w:p>
    <w:p w14:paraId="1F16C448" w14:textId="77777777" w:rsidR="007059ED" w:rsidRDefault="007059ED">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748</w:t>
      </w:r>
    </w:p>
    <w:p w14:paraId="4774B946" w14:textId="77777777" w:rsidR="007059ED" w:rsidRDefault="007059ED">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748</w:t>
      </w:r>
    </w:p>
    <w:p w14:paraId="63F49855" w14:textId="77777777" w:rsidR="007059ED" w:rsidRDefault="007059ED">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748</w:t>
      </w:r>
    </w:p>
    <w:p w14:paraId="3984CFEB" w14:textId="77777777" w:rsidR="007059ED" w:rsidRDefault="007059ED">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748</w:t>
      </w:r>
    </w:p>
    <w:p w14:paraId="37293872" w14:textId="77777777" w:rsidR="007059ED" w:rsidRDefault="007059ED">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748</w:t>
      </w:r>
    </w:p>
    <w:p w14:paraId="43675198" w14:textId="77777777" w:rsidR="007059ED" w:rsidRDefault="007059ED">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749</w:t>
      </w:r>
    </w:p>
    <w:p w14:paraId="6DB20870" w14:textId="77777777" w:rsidR="007059ED" w:rsidRDefault="007059ED">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749</w:t>
      </w:r>
    </w:p>
    <w:p w14:paraId="61FA90D2" w14:textId="77777777" w:rsidR="007059ED" w:rsidRDefault="007059ED">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750</w:t>
      </w:r>
    </w:p>
    <w:p w14:paraId="6492A3ED" w14:textId="77777777" w:rsidR="007059ED" w:rsidRDefault="007059ED">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751</w:t>
      </w:r>
    </w:p>
    <w:p w14:paraId="68A79A8E" w14:textId="77777777" w:rsidR="007059ED" w:rsidRDefault="007059ED">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751</w:t>
      </w:r>
    </w:p>
    <w:p w14:paraId="00E1232A" w14:textId="77777777" w:rsidR="007059ED" w:rsidRDefault="007059ED">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751</w:t>
      </w:r>
    </w:p>
    <w:p w14:paraId="580EB31C" w14:textId="77777777" w:rsidR="007059ED" w:rsidRDefault="007059ED">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751</w:t>
      </w:r>
    </w:p>
    <w:p w14:paraId="46FA237F" w14:textId="77777777" w:rsidR="007059ED" w:rsidRDefault="007059ED">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751</w:t>
      </w:r>
    </w:p>
    <w:p w14:paraId="05309AC7" w14:textId="77777777" w:rsidR="007059ED" w:rsidRDefault="007059ED">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751</w:t>
      </w:r>
    </w:p>
    <w:p w14:paraId="34AE7D64" w14:textId="77777777" w:rsidR="007059ED" w:rsidRDefault="007059ED">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751</w:t>
      </w:r>
    </w:p>
    <w:p w14:paraId="250D288A" w14:textId="77777777" w:rsidR="007059ED" w:rsidRDefault="007059ED">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751</w:t>
      </w:r>
    </w:p>
    <w:p w14:paraId="04D90D5A" w14:textId="77777777" w:rsidR="007059ED" w:rsidRDefault="007059ED">
      <w:pPr>
        <w:pStyle w:val="TOC3"/>
        <w:rPr>
          <w:rFonts w:asciiTheme="minorHAnsi" w:eastAsiaTheme="minorEastAsia" w:hAnsiTheme="minorHAnsi" w:cstheme="minorBidi"/>
          <w:sz w:val="22"/>
          <w:szCs w:val="22"/>
        </w:rPr>
      </w:pPr>
      <w:r>
        <w:t>13.7.</w:t>
      </w:r>
      <w:r w:rsidRPr="00AE6739">
        <w:rPr>
          <w:rFonts w:eastAsia="Malgun Gothic"/>
        </w:rPr>
        <w:t>3</w:t>
      </w:r>
      <w:r>
        <w:rPr>
          <w:rFonts w:asciiTheme="minorHAnsi" w:eastAsiaTheme="minorEastAsia" w:hAnsiTheme="minorHAnsi" w:cstheme="minorBidi"/>
          <w:sz w:val="22"/>
          <w:szCs w:val="22"/>
        </w:rPr>
        <w:tab/>
      </w:r>
      <w:r>
        <w:t xml:space="preserve">Interruptions to WAN due to V2X </w:t>
      </w:r>
      <w:r w:rsidRPr="00AE6739">
        <w:rPr>
          <w:rFonts w:eastAsia="Malgun Gothic"/>
        </w:rPr>
        <w:t>Carrier Aggregation</w:t>
      </w:r>
      <w:r>
        <w:tab/>
        <w:t>752</w:t>
      </w:r>
    </w:p>
    <w:p w14:paraId="15E1F9A8" w14:textId="77777777" w:rsidR="007059ED" w:rsidRDefault="007059ED">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752</w:t>
      </w:r>
    </w:p>
    <w:p w14:paraId="19337235" w14:textId="77777777" w:rsidR="007059ED" w:rsidRDefault="007059ED">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752</w:t>
      </w:r>
    </w:p>
    <w:p w14:paraId="65B11C5D" w14:textId="77777777" w:rsidR="007059ED" w:rsidRDefault="007059ED">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753</w:t>
      </w:r>
    </w:p>
    <w:p w14:paraId="569A1611" w14:textId="77777777" w:rsidR="007059ED" w:rsidRDefault="007059ED">
      <w:pPr>
        <w:pStyle w:val="TOC8"/>
        <w:rPr>
          <w:rFonts w:asciiTheme="minorHAnsi" w:eastAsiaTheme="minorEastAsia" w:hAnsiTheme="minorHAnsi" w:cstheme="minorBidi"/>
          <w:b w:val="0"/>
          <w:szCs w:val="22"/>
        </w:rPr>
      </w:pPr>
      <w:r>
        <w:t>Annex A (normative): Test Cases</w:t>
      </w:r>
      <w:r>
        <w:tab/>
        <w:t>752</w:t>
      </w:r>
    </w:p>
    <w:p w14:paraId="704D74CC" w14:textId="77777777" w:rsidR="007059ED" w:rsidRDefault="007059ED">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752</w:t>
      </w:r>
    </w:p>
    <w:p w14:paraId="6686A227" w14:textId="77777777" w:rsidR="007059ED" w:rsidRDefault="007059ED">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752</w:t>
      </w:r>
    </w:p>
    <w:p w14:paraId="5607AFAC" w14:textId="77777777" w:rsidR="007059ED" w:rsidRDefault="007059ED">
      <w:pPr>
        <w:pStyle w:val="TOC2"/>
        <w:rPr>
          <w:rFonts w:asciiTheme="minorHAnsi" w:eastAsiaTheme="minorEastAsia" w:hAnsiTheme="minorHAnsi" w:cstheme="minorBidi"/>
          <w:sz w:val="22"/>
          <w:szCs w:val="22"/>
        </w:rPr>
      </w:pPr>
      <w:r w:rsidRPr="00AE6739">
        <w:rPr>
          <w:rFonts w:cs="v5.0.0"/>
        </w:rPr>
        <w:t>A.2.1</w:t>
      </w:r>
      <w:r>
        <w:rPr>
          <w:rFonts w:asciiTheme="minorHAnsi" w:eastAsiaTheme="minorEastAsia" w:hAnsiTheme="minorHAnsi" w:cstheme="minorBidi"/>
          <w:sz w:val="22"/>
          <w:szCs w:val="22"/>
        </w:rPr>
        <w:tab/>
      </w:r>
      <w:r>
        <w:t>Types of requirements in TS 36.133</w:t>
      </w:r>
      <w:r>
        <w:tab/>
        <w:t>752</w:t>
      </w:r>
    </w:p>
    <w:p w14:paraId="7FEB3CD6" w14:textId="77777777" w:rsidR="007059ED" w:rsidRDefault="007059ED">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752</w:t>
      </w:r>
    </w:p>
    <w:p w14:paraId="7E89D865" w14:textId="77777777" w:rsidR="007059ED" w:rsidRDefault="007059ED">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752</w:t>
      </w:r>
    </w:p>
    <w:p w14:paraId="093FA83C" w14:textId="77777777" w:rsidR="007059ED" w:rsidRDefault="007059ED">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753</w:t>
      </w:r>
    </w:p>
    <w:p w14:paraId="6A25BDEA" w14:textId="77777777" w:rsidR="007059ED" w:rsidRDefault="007059ED">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753</w:t>
      </w:r>
    </w:p>
    <w:p w14:paraId="44F3BC15" w14:textId="77777777" w:rsidR="007059ED" w:rsidRDefault="007059ED">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754</w:t>
      </w:r>
    </w:p>
    <w:p w14:paraId="5583580E" w14:textId="77777777" w:rsidR="007059ED" w:rsidRDefault="007059ED">
      <w:pPr>
        <w:pStyle w:val="TOC2"/>
        <w:rPr>
          <w:rFonts w:asciiTheme="minorHAnsi" w:eastAsiaTheme="minorEastAsia" w:hAnsiTheme="minorHAnsi" w:cstheme="minorBidi"/>
          <w:sz w:val="22"/>
          <w:szCs w:val="22"/>
        </w:rPr>
      </w:pPr>
      <w:r w:rsidRPr="00AE6739">
        <w:rPr>
          <w:rFonts w:cs="v5.0.0"/>
        </w:rPr>
        <w:t>A.3.1</w:t>
      </w:r>
      <w:r>
        <w:rPr>
          <w:rFonts w:asciiTheme="minorHAnsi" w:eastAsiaTheme="minorEastAsia" w:hAnsiTheme="minorHAnsi" w:cstheme="minorBidi"/>
          <w:sz w:val="22"/>
          <w:szCs w:val="22"/>
        </w:rPr>
        <w:tab/>
      </w:r>
      <w:r>
        <w:t>Reference Measurement Channels</w:t>
      </w:r>
      <w:r>
        <w:tab/>
        <w:t>754</w:t>
      </w:r>
    </w:p>
    <w:p w14:paraId="2AD5F68A" w14:textId="77777777" w:rsidR="007059ED" w:rsidRDefault="007059ED">
      <w:pPr>
        <w:pStyle w:val="TOC3"/>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PDSCH</w:t>
      </w:r>
      <w:r>
        <w:tab/>
        <w:t>754</w:t>
      </w:r>
    </w:p>
    <w:p w14:paraId="6D5FE3B9" w14:textId="77777777" w:rsidR="007059ED" w:rsidRDefault="007059ED">
      <w:pPr>
        <w:pStyle w:val="TOC4"/>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FDD</w:t>
      </w:r>
      <w:r>
        <w:tab/>
        <w:t>754</w:t>
      </w:r>
    </w:p>
    <w:p w14:paraId="12B01703" w14:textId="77777777" w:rsidR="007059ED" w:rsidRDefault="007059ED">
      <w:pPr>
        <w:pStyle w:val="TOC4"/>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TDD</w:t>
      </w:r>
      <w:r>
        <w:tab/>
        <w:t>759</w:t>
      </w:r>
    </w:p>
    <w:p w14:paraId="086F89A9" w14:textId="77777777" w:rsidR="007059ED" w:rsidRDefault="007059ED">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762</w:t>
      </w:r>
    </w:p>
    <w:p w14:paraId="3A00DB62" w14:textId="77777777" w:rsidR="007059ED" w:rsidRDefault="007059ED">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763</w:t>
      </w:r>
    </w:p>
    <w:p w14:paraId="4DED00EA" w14:textId="77777777" w:rsidR="007059ED" w:rsidRDefault="007059ED">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764</w:t>
      </w:r>
    </w:p>
    <w:p w14:paraId="1848E155" w14:textId="77777777" w:rsidR="007059ED" w:rsidRDefault="007059ED">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765</w:t>
      </w:r>
    </w:p>
    <w:p w14:paraId="3EF948EE" w14:textId="77777777" w:rsidR="007059ED" w:rsidRDefault="007059ED">
      <w:pPr>
        <w:pStyle w:val="TOC3"/>
        <w:rPr>
          <w:rFonts w:asciiTheme="minorHAnsi" w:eastAsiaTheme="minorEastAsia" w:hAnsiTheme="minorHAnsi" w:cstheme="minorBidi"/>
          <w:sz w:val="22"/>
          <w:szCs w:val="22"/>
        </w:rPr>
      </w:pPr>
      <w:r w:rsidRPr="00AE6739">
        <w:rPr>
          <w:rFonts w:cs="v5.0.0"/>
          <w:lang w:val="de-DE"/>
        </w:rPr>
        <w:t>A.3.1.2</w:t>
      </w:r>
      <w:r>
        <w:rPr>
          <w:rFonts w:asciiTheme="minorHAnsi" w:eastAsiaTheme="minorEastAsia" w:hAnsiTheme="minorHAnsi" w:cstheme="minorBidi"/>
          <w:sz w:val="22"/>
          <w:szCs w:val="22"/>
        </w:rPr>
        <w:tab/>
      </w:r>
      <w:r w:rsidRPr="00AE6739">
        <w:rPr>
          <w:lang w:val="de-DE"/>
        </w:rPr>
        <w:t>PCFICH/PDCCH/PHICH</w:t>
      </w:r>
      <w:r>
        <w:tab/>
        <w:t>766</w:t>
      </w:r>
    </w:p>
    <w:p w14:paraId="7C6F9E23" w14:textId="77777777" w:rsidR="007059ED" w:rsidRDefault="007059ED">
      <w:pPr>
        <w:pStyle w:val="TOC4"/>
        <w:rPr>
          <w:rFonts w:asciiTheme="minorHAnsi" w:eastAsiaTheme="minorEastAsia" w:hAnsiTheme="minorHAnsi" w:cstheme="minorBidi"/>
          <w:sz w:val="22"/>
          <w:szCs w:val="22"/>
        </w:rPr>
      </w:pPr>
      <w:r w:rsidRPr="00AE6739">
        <w:rPr>
          <w:lang w:val="de-DE"/>
        </w:rPr>
        <w:t>A.3.1.2.1</w:t>
      </w:r>
      <w:r>
        <w:rPr>
          <w:rFonts w:asciiTheme="minorHAnsi" w:eastAsiaTheme="minorEastAsia" w:hAnsiTheme="minorHAnsi" w:cstheme="minorBidi"/>
          <w:sz w:val="22"/>
          <w:szCs w:val="22"/>
        </w:rPr>
        <w:tab/>
      </w:r>
      <w:r w:rsidRPr="00AE6739">
        <w:rPr>
          <w:lang w:val="de-DE"/>
        </w:rPr>
        <w:t>FDD</w:t>
      </w:r>
      <w:r>
        <w:tab/>
        <w:t>766</w:t>
      </w:r>
    </w:p>
    <w:p w14:paraId="61129016" w14:textId="77777777" w:rsidR="007059ED" w:rsidRDefault="007059ED">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766</w:t>
      </w:r>
    </w:p>
    <w:p w14:paraId="202E8113" w14:textId="77777777" w:rsidR="007059ED" w:rsidRDefault="007059ED">
      <w:pPr>
        <w:pStyle w:val="TOC4"/>
        <w:rPr>
          <w:rFonts w:asciiTheme="minorHAnsi" w:eastAsiaTheme="minorEastAsia" w:hAnsiTheme="minorHAnsi" w:cstheme="minorBidi"/>
          <w:sz w:val="22"/>
          <w:szCs w:val="22"/>
        </w:rPr>
      </w:pPr>
      <w:r w:rsidRPr="00AE6739">
        <w:rPr>
          <w:lang w:val="de-DE"/>
        </w:rPr>
        <w:t>A.3.1.2.3</w:t>
      </w:r>
      <w:r>
        <w:rPr>
          <w:rFonts w:asciiTheme="minorHAnsi" w:eastAsiaTheme="minorEastAsia" w:hAnsiTheme="minorHAnsi" w:cstheme="minorBidi"/>
          <w:sz w:val="22"/>
          <w:szCs w:val="22"/>
        </w:rPr>
        <w:tab/>
      </w:r>
      <w:r w:rsidRPr="00AE6739">
        <w:rPr>
          <w:lang w:val="de-DE"/>
        </w:rPr>
        <w:t>HD-FDD for UE category 0</w:t>
      </w:r>
      <w:r>
        <w:tab/>
        <w:t>767</w:t>
      </w:r>
    </w:p>
    <w:p w14:paraId="331A6AA7" w14:textId="77777777" w:rsidR="007059ED" w:rsidRDefault="007059ED">
      <w:pPr>
        <w:pStyle w:val="TOC4"/>
        <w:rPr>
          <w:rFonts w:asciiTheme="minorHAnsi" w:eastAsiaTheme="minorEastAsia" w:hAnsiTheme="minorHAnsi" w:cstheme="minorBidi"/>
          <w:sz w:val="22"/>
          <w:szCs w:val="22"/>
        </w:rPr>
      </w:pPr>
      <w:r w:rsidRPr="00AE6739">
        <w:rPr>
          <w:lang w:val="de-DE"/>
        </w:rPr>
        <w:t>A.3.1.2.4</w:t>
      </w:r>
      <w:r>
        <w:rPr>
          <w:rFonts w:asciiTheme="minorHAnsi" w:eastAsiaTheme="minorEastAsia" w:hAnsiTheme="minorHAnsi" w:cstheme="minorBidi"/>
          <w:sz w:val="22"/>
          <w:szCs w:val="22"/>
        </w:rPr>
        <w:tab/>
      </w:r>
      <w:r w:rsidRPr="00AE6739">
        <w:rPr>
          <w:lang w:val="de-DE"/>
        </w:rPr>
        <w:t>FS 3</w:t>
      </w:r>
      <w:r>
        <w:tab/>
        <w:t>767</w:t>
      </w:r>
    </w:p>
    <w:p w14:paraId="177A5DB7" w14:textId="77777777" w:rsidR="007059ED" w:rsidRDefault="007059ED">
      <w:pPr>
        <w:pStyle w:val="TOC3"/>
        <w:rPr>
          <w:rFonts w:asciiTheme="minorHAnsi" w:eastAsiaTheme="minorEastAsia" w:hAnsiTheme="minorHAnsi" w:cstheme="minorBidi"/>
          <w:sz w:val="22"/>
          <w:szCs w:val="22"/>
        </w:rPr>
      </w:pPr>
      <w:r w:rsidRPr="00AE6739">
        <w:rPr>
          <w:lang w:val="de-DE"/>
        </w:rPr>
        <w:t>A.3.1.3</w:t>
      </w:r>
      <w:r>
        <w:rPr>
          <w:rFonts w:asciiTheme="minorHAnsi" w:eastAsiaTheme="minorEastAsia" w:hAnsiTheme="minorHAnsi" w:cstheme="minorBidi"/>
          <w:sz w:val="22"/>
          <w:szCs w:val="22"/>
        </w:rPr>
        <w:tab/>
      </w:r>
      <w:r w:rsidRPr="00AE6739">
        <w:rPr>
          <w:lang w:val="de-DE"/>
        </w:rPr>
        <w:t xml:space="preserve">MPDCCH </w:t>
      </w:r>
      <w:r>
        <w:t>Reference Channels for Cat-M1 UEs</w:t>
      </w:r>
      <w:r>
        <w:tab/>
        <w:t>767</w:t>
      </w:r>
    </w:p>
    <w:p w14:paraId="4C69EF2D" w14:textId="77777777" w:rsidR="007059ED" w:rsidRDefault="007059ED">
      <w:pPr>
        <w:pStyle w:val="TOC4"/>
        <w:rPr>
          <w:rFonts w:asciiTheme="minorHAnsi" w:eastAsiaTheme="minorEastAsia" w:hAnsiTheme="minorHAnsi" w:cstheme="minorBidi"/>
          <w:sz w:val="22"/>
          <w:szCs w:val="22"/>
        </w:rPr>
      </w:pPr>
      <w:r w:rsidRPr="00AE6739">
        <w:rPr>
          <w:lang w:val="de-DE"/>
        </w:rPr>
        <w:t>A.3.1.3.1</w:t>
      </w:r>
      <w:r>
        <w:rPr>
          <w:rFonts w:asciiTheme="minorHAnsi" w:eastAsiaTheme="minorEastAsia" w:hAnsiTheme="minorHAnsi" w:cstheme="minorBidi"/>
          <w:sz w:val="22"/>
          <w:szCs w:val="22"/>
        </w:rPr>
        <w:tab/>
      </w:r>
      <w:r w:rsidRPr="00AE6739">
        <w:rPr>
          <w:lang w:val="de-DE"/>
        </w:rPr>
        <w:t>FDD</w:t>
      </w:r>
      <w:r>
        <w:t xml:space="preserve"> in CEModeA</w:t>
      </w:r>
      <w:r>
        <w:tab/>
        <w:t>768</w:t>
      </w:r>
    </w:p>
    <w:p w14:paraId="170965F2" w14:textId="77777777" w:rsidR="007059ED" w:rsidRDefault="007059ED">
      <w:pPr>
        <w:pStyle w:val="TOC4"/>
        <w:rPr>
          <w:rFonts w:asciiTheme="minorHAnsi" w:eastAsiaTheme="minorEastAsia" w:hAnsiTheme="minorHAnsi" w:cstheme="minorBidi"/>
          <w:sz w:val="22"/>
          <w:szCs w:val="22"/>
        </w:rPr>
      </w:pPr>
      <w:r w:rsidRPr="00AE6739">
        <w:rPr>
          <w:lang w:val="de-DE"/>
        </w:rPr>
        <w:t>A.3.1.3.2</w:t>
      </w:r>
      <w:r>
        <w:rPr>
          <w:rFonts w:asciiTheme="minorHAnsi" w:eastAsiaTheme="minorEastAsia" w:hAnsiTheme="minorHAnsi" w:cstheme="minorBidi"/>
          <w:sz w:val="22"/>
          <w:szCs w:val="22"/>
        </w:rPr>
        <w:tab/>
      </w:r>
      <w:r w:rsidRPr="00AE6739">
        <w:rPr>
          <w:lang w:val="de-DE"/>
        </w:rPr>
        <w:t>HD-FDD</w:t>
      </w:r>
      <w:r>
        <w:t xml:space="preserve"> in CEModeA</w:t>
      </w:r>
      <w:r>
        <w:tab/>
        <w:t>768</w:t>
      </w:r>
    </w:p>
    <w:p w14:paraId="5E98AB29" w14:textId="77777777" w:rsidR="007059ED" w:rsidRDefault="007059ED">
      <w:pPr>
        <w:pStyle w:val="TOC4"/>
        <w:rPr>
          <w:rFonts w:asciiTheme="minorHAnsi" w:eastAsiaTheme="minorEastAsia" w:hAnsiTheme="minorHAnsi" w:cstheme="minorBidi"/>
          <w:sz w:val="22"/>
          <w:szCs w:val="22"/>
        </w:rPr>
      </w:pPr>
      <w:r w:rsidRPr="00AE6739">
        <w:rPr>
          <w:lang w:val="de-DE"/>
        </w:rPr>
        <w:t>A.3.1.3.3</w:t>
      </w:r>
      <w:r>
        <w:rPr>
          <w:rFonts w:asciiTheme="minorHAnsi" w:eastAsiaTheme="minorEastAsia" w:hAnsiTheme="minorHAnsi" w:cstheme="minorBidi"/>
          <w:sz w:val="22"/>
          <w:szCs w:val="22"/>
        </w:rPr>
        <w:tab/>
      </w:r>
      <w:r w:rsidRPr="00AE6739">
        <w:rPr>
          <w:lang w:val="de-DE"/>
        </w:rPr>
        <w:t>TDD</w:t>
      </w:r>
      <w:r>
        <w:t xml:space="preserve"> in CEModeA</w:t>
      </w:r>
      <w:r>
        <w:tab/>
        <w:t>769</w:t>
      </w:r>
    </w:p>
    <w:p w14:paraId="21EB3138" w14:textId="77777777" w:rsidR="007059ED" w:rsidRDefault="007059ED">
      <w:pPr>
        <w:pStyle w:val="TOC4"/>
        <w:rPr>
          <w:rFonts w:asciiTheme="minorHAnsi" w:eastAsiaTheme="minorEastAsia" w:hAnsiTheme="minorHAnsi" w:cstheme="minorBidi"/>
          <w:sz w:val="22"/>
          <w:szCs w:val="22"/>
        </w:rPr>
      </w:pPr>
      <w:r w:rsidRPr="00AE6739">
        <w:rPr>
          <w:lang w:val="de-DE"/>
        </w:rPr>
        <w:t>A.3.1.3.4</w:t>
      </w:r>
      <w:r>
        <w:rPr>
          <w:rFonts w:asciiTheme="minorHAnsi" w:eastAsiaTheme="minorEastAsia" w:hAnsiTheme="minorHAnsi" w:cstheme="minorBidi"/>
          <w:sz w:val="22"/>
          <w:szCs w:val="22"/>
        </w:rPr>
        <w:tab/>
      </w:r>
      <w:r w:rsidRPr="00AE6739">
        <w:rPr>
          <w:lang w:val="de-DE"/>
        </w:rPr>
        <w:t>FDD</w:t>
      </w:r>
      <w:r>
        <w:t xml:space="preserve"> in CEModeB</w:t>
      </w:r>
      <w:r>
        <w:tab/>
        <w:t>769</w:t>
      </w:r>
    </w:p>
    <w:p w14:paraId="56CBE558" w14:textId="77777777" w:rsidR="007059ED" w:rsidRDefault="007059ED">
      <w:pPr>
        <w:pStyle w:val="TOC4"/>
        <w:rPr>
          <w:rFonts w:asciiTheme="minorHAnsi" w:eastAsiaTheme="minorEastAsia" w:hAnsiTheme="minorHAnsi" w:cstheme="minorBidi"/>
          <w:sz w:val="22"/>
          <w:szCs w:val="22"/>
        </w:rPr>
      </w:pPr>
      <w:r w:rsidRPr="00AE6739">
        <w:rPr>
          <w:lang w:val="de-DE"/>
        </w:rPr>
        <w:t>A.3.1.3.5</w:t>
      </w:r>
      <w:r>
        <w:rPr>
          <w:rFonts w:asciiTheme="minorHAnsi" w:eastAsiaTheme="minorEastAsia" w:hAnsiTheme="minorHAnsi" w:cstheme="minorBidi"/>
          <w:sz w:val="22"/>
          <w:szCs w:val="22"/>
        </w:rPr>
        <w:tab/>
      </w:r>
      <w:r w:rsidRPr="00AE6739">
        <w:rPr>
          <w:lang w:val="de-DE"/>
        </w:rPr>
        <w:t>HD-FDD</w:t>
      </w:r>
      <w:r>
        <w:t xml:space="preserve"> in CEModeB</w:t>
      </w:r>
      <w:r>
        <w:tab/>
        <w:t>770</w:t>
      </w:r>
    </w:p>
    <w:p w14:paraId="672A3D0E" w14:textId="77777777" w:rsidR="007059ED" w:rsidRDefault="007059ED">
      <w:pPr>
        <w:pStyle w:val="TOC4"/>
        <w:rPr>
          <w:rFonts w:asciiTheme="minorHAnsi" w:eastAsiaTheme="minorEastAsia" w:hAnsiTheme="minorHAnsi" w:cstheme="minorBidi"/>
          <w:sz w:val="22"/>
          <w:szCs w:val="22"/>
        </w:rPr>
      </w:pPr>
      <w:r w:rsidRPr="00AE6739">
        <w:rPr>
          <w:lang w:val="de-DE"/>
        </w:rPr>
        <w:t>A.3.1.3.6</w:t>
      </w:r>
      <w:r>
        <w:rPr>
          <w:rFonts w:asciiTheme="minorHAnsi" w:eastAsiaTheme="minorEastAsia" w:hAnsiTheme="minorHAnsi" w:cstheme="minorBidi"/>
          <w:sz w:val="22"/>
          <w:szCs w:val="22"/>
        </w:rPr>
        <w:tab/>
      </w:r>
      <w:r w:rsidRPr="00AE6739">
        <w:rPr>
          <w:lang w:val="de-DE"/>
        </w:rPr>
        <w:t>TDD</w:t>
      </w:r>
      <w:r>
        <w:t xml:space="preserve"> in CEModeB</w:t>
      </w:r>
      <w:r>
        <w:tab/>
        <w:t>770</w:t>
      </w:r>
    </w:p>
    <w:p w14:paraId="5A7524FD" w14:textId="77777777" w:rsidR="007059ED" w:rsidRDefault="007059ED">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771</w:t>
      </w:r>
    </w:p>
    <w:p w14:paraId="5B18F51F" w14:textId="77777777" w:rsidR="007059ED" w:rsidRDefault="007059ED">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AE6739">
        <w:rPr>
          <w:rFonts w:cs="v5.0.0"/>
        </w:rPr>
        <w:t>in CEModeA</w:t>
      </w:r>
      <w:r>
        <w:tab/>
        <w:t>771</w:t>
      </w:r>
    </w:p>
    <w:p w14:paraId="67807FB9" w14:textId="77777777" w:rsidR="007059ED" w:rsidRDefault="007059ED">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AE6739">
        <w:rPr>
          <w:rFonts w:cs="v5.0.0"/>
        </w:rPr>
        <w:t>in CEModeA</w:t>
      </w:r>
      <w:r>
        <w:tab/>
        <w:t>772</w:t>
      </w:r>
    </w:p>
    <w:p w14:paraId="47B0D7C3" w14:textId="77777777" w:rsidR="007059ED" w:rsidRDefault="007059ED">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AE6739">
        <w:rPr>
          <w:rFonts w:cs="v5.0.0"/>
        </w:rPr>
        <w:t>in CEModeA</w:t>
      </w:r>
      <w:r>
        <w:tab/>
        <w:t>773</w:t>
      </w:r>
    </w:p>
    <w:p w14:paraId="665241D5" w14:textId="77777777" w:rsidR="007059ED" w:rsidRDefault="007059ED">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AE6739">
        <w:rPr>
          <w:rFonts w:cs="v5.0.0"/>
        </w:rPr>
        <w:t>in CEModeB</w:t>
      </w:r>
      <w:r>
        <w:tab/>
        <w:t>774</w:t>
      </w:r>
    </w:p>
    <w:p w14:paraId="7CB47B17" w14:textId="77777777" w:rsidR="007059ED" w:rsidRDefault="007059ED">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AE6739">
        <w:rPr>
          <w:rFonts w:cs="v5.0.0"/>
        </w:rPr>
        <w:t>in CEModeB</w:t>
      </w:r>
      <w:r>
        <w:tab/>
        <w:t>775</w:t>
      </w:r>
    </w:p>
    <w:p w14:paraId="32E32515" w14:textId="77777777" w:rsidR="007059ED" w:rsidRDefault="007059ED">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AE6739">
        <w:rPr>
          <w:rFonts w:cs="v5.0.0"/>
        </w:rPr>
        <w:t>in CEModeB</w:t>
      </w:r>
      <w:r>
        <w:tab/>
        <w:t>775</w:t>
      </w:r>
    </w:p>
    <w:p w14:paraId="4F1256B1" w14:textId="77777777" w:rsidR="007059ED" w:rsidRDefault="007059ED">
      <w:pPr>
        <w:pStyle w:val="TOC3"/>
        <w:rPr>
          <w:rFonts w:asciiTheme="minorHAnsi" w:eastAsiaTheme="minorEastAsia" w:hAnsiTheme="minorHAnsi" w:cstheme="minorBidi"/>
          <w:sz w:val="22"/>
          <w:szCs w:val="22"/>
        </w:rPr>
      </w:pPr>
      <w:r>
        <w:t>A.3.1.</w:t>
      </w:r>
      <w:r w:rsidRPr="00AE6739">
        <w:rPr>
          <w:rFonts w:eastAsia="MS Mincho"/>
          <w:lang w:eastAsia="ja-JP"/>
        </w:rPr>
        <w:t>5</w:t>
      </w:r>
      <w:r>
        <w:rPr>
          <w:rFonts w:asciiTheme="minorHAnsi" w:eastAsiaTheme="minorEastAsia" w:hAnsiTheme="minorHAnsi" w:cstheme="minorBidi"/>
          <w:sz w:val="22"/>
          <w:szCs w:val="22"/>
        </w:rPr>
        <w:tab/>
      </w:r>
      <w:r>
        <w:rPr>
          <w:lang w:eastAsia="zh-CN"/>
        </w:rPr>
        <w:t>N</w:t>
      </w:r>
      <w:r>
        <w:t>PD</w:t>
      </w:r>
      <w:r w:rsidRPr="00AE6739">
        <w:rPr>
          <w:rFonts w:eastAsia="MS Mincho"/>
          <w:lang w:eastAsia="ja-JP"/>
        </w:rPr>
        <w:t>S</w:t>
      </w:r>
      <w:r>
        <w:t xml:space="preserve">CH </w:t>
      </w:r>
      <w:r w:rsidRPr="00AE6739">
        <w:rPr>
          <w:rFonts w:cs="v5.0.0"/>
        </w:rPr>
        <w:t xml:space="preserve">Reference Channel for </w:t>
      </w:r>
      <w:r w:rsidRPr="00AE6739">
        <w:rPr>
          <w:rFonts w:cs="v5.0.0"/>
          <w:lang w:eastAsia="zh-CN"/>
        </w:rPr>
        <w:t>UE category NB1</w:t>
      </w:r>
      <w:r>
        <w:tab/>
        <w:t>776</w:t>
      </w:r>
    </w:p>
    <w:p w14:paraId="0D94A9C2" w14:textId="77777777" w:rsidR="007059ED" w:rsidRDefault="007059ED">
      <w:pPr>
        <w:pStyle w:val="TOC4"/>
        <w:rPr>
          <w:rFonts w:asciiTheme="minorHAnsi" w:eastAsiaTheme="minorEastAsia" w:hAnsiTheme="minorHAnsi" w:cstheme="minorBidi"/>
          <w:sz w:val="22"/>
          <w:szCs w:val="22"/>
        </w:rPr>
      </w:pPr>
      <w:r>
        <w:t>A.3.1.</w:t>
      </w:r>
      <w:r w:rsidRPr="00AE6739">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776</w:t>
      </w:r>
    </w:p>
    <w:p w14:paraId="1B4128B5" w14:textId="77777777" w:rsidR="007059ED" w:rsidRDefault="007059ED">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777</w:t>
      </w:r>
    </w:p>
    <w:p w14:paraId="2DC36832"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777</w:t>
      </w:r>
    </w:p>
    <w:p w14:paraId="3C8101BC"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778</w:t>
      </w:r>
    </w:p>
    <w:p w14:paraId="3C2C4C49"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778</w:t>
      </w:r>
    </w:p>
    <w:p w14:paraId="0A774ED6"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779</w:t>
      </w:r>
    </w:p>
    <w:p w14:paraId="1E1811B4" w14:textId="77777777" w:rsidR="007059ED" w:rsidRDefault="007059ED">
      <w:pPr>
        <w:pStyle w:val="TOC4"/>
        <w:rPr>
          <w:rFonts w:asciiTheme="minorHAnsi" w:eastAsiaTheme="minorEastAsia" w:hAnsiTheme="minorHAnsi" w:cstheme="minorBidi"/>
          <w:sz w:val="22"/>
          <w:szCs w:val="22"/>
        </w:rPr>
      </w:pPr>
      <w:r>
        <w:t>A.3.1.</w:t>
      </w:r>
      <w:r w:rsidRPr="00AE6739">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779</w:t>
      </w:r>
    </w:p>
    <w:p w14:paraId="1C6BF571"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779</w:t>
      </w:r>
    </w:p>
    <w:p w14:paraId="74B3BBBA" w14:textId="77777777" w:rsidR="007059ED" w:rsidRDefault="007059ED">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780</w:t>
      </w:r>
    </w:p>
    <w:p w14:paraId="2E35B9F2" w14:textId="77777777" w:rsidR="007059ED" w:rsidRDefault="007059ED">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780</w:t>
      </w:r>
    </w:p>
    <w:p w14:paraId="5E2B37A1" w14:textId="77777777" w:rsidR="007059ED" w:rsidRDefault="007059ED">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780</w:t>
      </w:r>
    </w:p>
    <w:p w14:paraId="3B01F69A"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781</w:t>
      </w:r>
    </w:p>
    <w:p w14:paraId="555E46FD"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781</w:t>
      </w:r>
    </w:p>
    <w:p w14:paraId="1CD637F8"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781</w:t>
      </w:r>
    </w:p>
    <w:p w14:paraId="612DF9B0"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781</w:t>
      </w:r>
    </w:p>
    <w:p w14:paraId="3BD0B18D" w14:textId="77777777" w:rsidR="007059ED" w:rsidRDefault="007059ED">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782</w:t>
      </w:r>
    </w:p>
    <w:p w14:paraId="5038352E" w14:textId="77777777" w:rsidR="007059ED" w:rsidRDefault="007059ED">
      <w:pPr>
        <w:pStyle w:val="TOC2"/>
        <w:rPr>
          <w:rFonts w:asciiTheme="minorHAnsi" w:eastAsiaTheme="minorEastAsia" w:hAnsiTheme="minorHAnsi" w:cstheme="minorBidi"/>
          <w:sz w:val="22"/>
          <w:szCs w:val="22"/>
        </w:rPr>
      </w:pPr>
      <w:r w:rsidRPr="00AE6739">
        <w:rPr>
          <w:rFonts w:cs="v5.0.0"/>
        </w:rPr>
        <w:t>A.3.2</w:t>
      </w:r>
      <w:r>
        <w:rPr>
          <w:rFonts w:asciiTheme="minorHAnsi" w:eastAsiaTheme="minorEastAsia" w:hAnsiTheme="minorHAnsi" w:cstheme="minorBidi"/>
          <w:sz w:val="22"/>
          <w:szCs w:val="22"/>
        </w:rPr>
        <w:tab/>
      </w:r>
      <w:r>
        <w:t>OFDMA Channel Noise Generator (OCNG)</w:t>
      </w:r>
      <w:r>
        <w:tab/>
        <w:t>782</w:t>
      </w:r>
    </w:p>
    <w:p w14:paraId="175D0014" w14:textId="77777777" w:rsidR="007059ED" w:rsidRDefault="007059ED">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782</w:t>
      </w:r>
    </w:p>
    <w:p w14:paraId="65D8B4FD" w14:textId="77777777" w:rsidR="007059ED" w:rsidRDefault="007059ED">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783</w:t>
      </w:r>
    </w:p>
    <w:p w14:paraId="45A430D1" w14:textId="77777777" w:rsidR="007059ED" w:rsidRDefault="007059ED">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783</w:t>
      </w:r>
    </w:p>
    <w:p w14:paraId="46F192C6" w14:textId="77777777" w:rsidR="007059ED" w:rsidRDefault="007059ED">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784</w:t>
      </w:r>
    </w:p>
    <w:p w14:paraId="3C988F65" w14:textId="77777777" w:rsidR="007059ED" w:rsidRDefault="007059ED">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785</w:t>
      </w:r>
    </w:p>
    <w:p w14:paraId="43C1EAE3" w14:textId="77777777" w:rsidR="007059ED" w:rsidRDefault="007059ED">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785</w:t>
      </w:r>
    </w:p>
    <w:p w14:paraId="015CCE1A" w14:textId="77777777" w:rsidR="007059ED" w:rsidRDefault="007059ED">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786</w:t>
      </w:r>
    </w:p>
    <w:p w14:paraId="605B616F" w14:textId="77777777" w:rsidR="007059ED" w:rsidRDefault="007059ED">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786</w:t>
      </w:r>
    </w:p>
    <w:p w14:paraId="2CB5BCB0" w14:textId="77777777" w:rsidR="007059ED" w:rsidRDefault="007059ED">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786</w:t>
      </w:r>
    </w:p>
    <w:p w14:paraId="53147751" w14:textId="77777777" w:rsidR="007059ED" w:rsidRDefault="007059ED">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787</w:t>
      </w:r>
    </w:p>
    <w:p w14:paraId="53322DED" w14:textId="77777777" w:rsidR="007059ED" w:rsidRDefault="007059ED">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788</w:t>
      </w:r>
    </w:p>
    <w:p w14:paraId="4718AC39" w14:textId="77777777" w:rsidR="007059ED" w:rsidRDefault="007059ED">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788</w:t>
      </w:r>
    </w:p>
    <w:p w14:paraId="1893D95B" w14:textId="77777777" w:rsidR="007059ED" w:rsidRDefault="007059ED">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789</w:t>
      </w:r>
    </w:p>
    <w:p w14:paraId="7B0638F1" w14:textId="77777777" w:rsidR="007059ED" w:rsidRDefault="007059ED">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789</w:t>
      </w:r>
    </w:p>
    <w:p w14:paraId="38C3814B" w14:textId="77777777" w:rsidR="007059ED" w:rsidRDefault="007059ED">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790</w:t>
      </w:r>
    </w:p>
    <w:p w14:paraId="3F43EAF2" w14:textId="77777777" w:rsidR="007059ED" w:rsidRDefault="007059ED">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790</w:t>
      </w:r>
    </w:p>
    <w:p w14:paraId="2B991171" w14:textId="77777777" w:rsidR="007059ED" w:rsidRDefault="007059ED">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791</w:t>
      </w:r>
    </w:p>
    <w:p w14:paraId="2A3EF97D" w14:textId="77777777" w:rsidR="007059ED" w:rsidRDefault="007059ED">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791</w:t>
      </w:r>
    </w:p>
    <w:p w14:paraId="4CF5F74B" w14:textId="77777777" w:rsidR="007059ED" w:rsidRDefault="007059ED">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792</w:t>
      </w:r>
    </w:p>
    <w:p w14:paraId="131CCBA5" w14:textId="77777777" w:rsidR="007059ED" w:rsidRDefault="007059ED">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792</w:t>
      </w:r>
    </w:p>
    <w:p w14:paraId="52BD32C9" w14:textId="77777777" w:rsidR="007059ED" w:rsidRDefault="007059ED">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793</w:t>
      </w:r>
    </w:p>
    <w:p w14:paraId="3F522B8D" w14:textId="77777777" w:rsidR="007059ED" w:rsidRDefault="007059ED">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793</w:t>
      </w:r>
    </w:p>
    <w:p w14:paraId="4E5D9497" w14:textId="77777777" w:rsidR="007059ED" w:rsidRDefault="007059ED">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794</w:t>
      </w:r>
    </w:p>
    <w:p w14:paraId="771A52EC" w14:textId="77777777" w:rsidR="007059ED" w:rsidRDefault="007059ED">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794</w:t>
      </w:r>
    </w:p>
    <w:p w14:paraId="47EC216B" w14:textId="77777777" w:rsidR="007059ED" w:rsidRDefault="007059ED">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795</w:t>
      </w:r>
    </w:p>
    <w:p w14:paraId="48CADF1C" w14:textId="77777777" w:rsidR="007059ED" w:rsidRDefault="007059ED">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795</w:t>
      </w:r>
    </w:p>
    <w:p w14:paraId="29DE1BD3" w14:textId="77777777" w:rsidR="007059ED" w:rsidRDefault="007059ED">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796</w:t>
      </w:r>
    </w:p>
    <w:p w14:paraId="48DE41A6" w14:textId="77777777" w:rsidR="007059ED" w:rsidRDefault="007059ED">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796</w:t>
      </w:r>
    </w:p>
    <w:p w14:paraId="11894889" w14:textId="77777777" w:rsidR="007059ED" w:rsidRDefault="007059ED">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797</w:t>
      </w:r>
    </w:p>
    <w:p w14:paraId="5AB07155" w14:textId="77777777" w:rsidR="007059ED" w:rsidRDefault="007059ED">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798</w:t>
      </w:r>
    </w:p>
    <w:p w14:paraId="3DF8A13F" w14:textId="77777777" w:rsidR="007059ED" w:rsidRDefault="007059ED">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799</w:t>
      </w:r>
    </w:p>
    <w:p w14:paraId="064EBFCA" w14:textId="77777777" w:rsidR="007059ED" w:rsidRDefault="007059ED">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800</w:t>
      </w:r>
    </w:p>
    <w:p w14:paraId="162049F4" w14:textId="77777777" w:rsidR="007059ED" w:rsidRDefault="007059ED">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800</w:t>
      </w:r>
    </w:p>
    <w:p w14:paraId="6FC1D780" w14:textId="77777777" w:rsidR="007059ED" w:rsidRDefault="007059ED">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801</w:t>
      </w:r>
    </w:p>
    <w:p w14:paraId="7A753CBD" w14:textId="77777777" w:rsidR="007059ED" w:rsidRDefault="007059ED">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801</w:t>
      </w:r>
    </w:p>
    <w:p w14:paraId="7EA80695" w14:textId="77777777" w:rsidR="007059ED" w:rsidRDefault="007059ED">
      <w:pPr>
        <w:pStyle w:val="TOC3"/>
        <w:rPr>
          <w:rFonts w:asciiTheme="minorHAnsi" w:eastAsiaTheme="minorEastAsia" w:hAnsiTheme="minorHAnsi" w:cstheme="minorBidi"/>
          <w:sz w:val="22"/>
          <w:szCs w:val="22"/>
        </w:rPr>
      </w:pPr>
      <w:r>
        <w:rPr>
          <w:lang w:eastAsia="zh-CN"/>
        </w:rPr>
        <w:t>A.3.2.3</w:t>
      </w:r>
      <w:r>
        <w:rPr>
          <w:rFonts w:asciiTheme="minorHAnsi" w:eastAsiaTheme="minorEastAsia" w:hAnsiTheme="minorHAnsi" w:cstheme="minorBidi"/>
          <w:sz w:val="22"/>
          <w:szCs w:val="22"/>
        </w:rPr>
        <w:tab/>
      </w:r>
      <w:r>
        <w:rPr>
          <w:lang w:eastAsia="zh-CN"/>
        </w:rPr>
        <w:t>OCNG Patterns for Narrowband IoT</w:t>
      </w:r>
      <w:r>
        <w:tab/>
        <w:t>802</w:t>
      </w:r>
    </w:p>
    <w:p w14:paraId="0F117FF0" w14:textId="77777777" w:rsidR="007059ED" w:rsidRDefault="007059ED">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803</w:t>
      </w:r>
    </w:p>
    <w:p w14:paraId="2D65CCC4" w14:textId="77777777" w:rsidR="007059ED" w:rsidRDefault="007059ED">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804</w:t>
      </w:r>
    </w:p>
    <w:p w14:paraId="356D45FC" w14:textId="77777777" w:rsidR="007059ED" w:rsidRDefault="007059ED">
      <w:pPr>
        <w:pStyle w:val="TOC4"/>
        <w:rPr>
          <w:rFonts w:asciiTheme="minorHAnsi" w:eastAsiaTheme="minorEastAsia" w:hAnsiTheme="minorHAnsi" w:cstheme="minorBidi"/>
          <w:sz w:val="22"/>
          <w:szCs w:val="22"/>
        </w:rPr>
      </w:pPr>
      <w:r w:rsidRPr="00AE6739">
        <w:rPr>
          <w:lang w:val="sv-FI"/>
        </w:rPr>
        <w:t>A.3.2.3.</w:t>
      </w:r>
      <w:r w:rsidRPr="00AE6739">
        <w:rPr>
          <w:lang w:val="sv-FI" w:eastAsia="zh-CN"/>
        </w:rPr>
        <w:t>3</w:t>
      </w:r>
      <w:r>
        <w:rPr>
          <w:rFonts w:asciiTheme="minorHAnsi" w:eastAsiaTheme="minorEastAsia" w:hAnsiTheme="minorHAnsi" w:cstheme="minorBidi"/>
          <w:sz w:val="22"/>
          <w:szCs w:val="22"/>
        </w:rPr>
        <w:tab/>
      </w:r>
      <w:r w:rsidRPr="00AE6739">
        <w:rPr>
          <w:lang w:val="sv-FI"/>
        </w:rPr>
        <w:t xml:space="preserve">Narrowband IoT OCNG FDD pattern </w:t>
      </w:r>
      <w:r w:rsidRPr="00AE6739">
        <w:rPr>
          <w:lang w:val="sv-FI" w:eastAsia="zh-CN"/>
        </w:rPr>
        <w:t>3</w:t>
      </w:r>
      <w:r w:rsidRPr="00AE6739">
        <w:rPr>
          <w:lang w:val="sv-FI"/>
        </w:rPr>
        <w:t xml:space="preserve">: </w:t>
      </w:r>
      <w:r w:rsidRPr="00AE6739">
        <w:rPr>
          <w:lang w:val="sv-FI" w:eastAsia="zh-CN"/>
        </w:rPr>
        <w:t>standalone</w:t>
      </w:r>
      <w:r w:rsidRPr="00AE6739">
        <w:rPr>
          <w:lang w:val="sv-FI"/>
        </w:rPr>
        <w:t xml:space="preserve"> NB-IoT</w:t>
      </w:r>
      <w:r>
        <w:tab/>
        <w:t>804</w:t>
      </w:r>
    </w:p>
    <w:p w14:paraId="3C2292AA" w14:textId="77777777" w:rsidR="007059ED" w:rsidRDefault="007059ED">
      <w:pPr>
        <w:pStyle w:val="TOC4"/>
        <w:rPr>
          <w:rFonts w:asciiTheme="minorHAnsi" w:eastAsiaTheme="minorEastAsia" w:hAnsiTheme="minorHAnsi" w:cstheme="minorBidi"/>
          <w:sz w:val="22"/>
          <w:szCs w:val="22"/>
        </w:rPr>
      </w:pPr>
      <w:r>
        <w:t>A.3.2.3.4</w:t>
      </w:r>
      <w:r>
        <w:rPr>
          <w:rFonts w:asciiTheme="minorHAnsi" w:eastAsiaTheme="minorEastAsia" w:hAnsiTheme="minorHAnsi" w:cstheme="minorBidi"/>
          <w:sz w:val="22"/>
          <w:szCs w:val="22"/>
        </w:rPr>
        <w:tab/>
      </w:r>
      <w:r>
        <w:t>Narrowband IoT OCNG FDD pattern 4: In-band NB-IoT in 5 MHz EUTRAN cell</w:t>
      </w:r>
      <w:r>
        <w:tab/>
        <w:t>805</w:t>
      </w:r>
    </w:p>
    <w:p w14:paraId="15614D7D" w14:textId="77777777" w:rsidR="007059ED" w:rsidRDefault="007059ED">
      <w:pPr>
        <w:pStyle w:val="TOC4"/>
        <w:rPr>
          <w:rFonts w:asciiTheme="minorHAnsi" w:eastAsiaTheme="minorEastAsia" w:hAnsiTheme="minorHAnsi" w:cstheme="minorBidi"/>
          <w:sz w:val="22"/>
          <w:szCs w:val="22"/>
        </w:rPr>
      </w:pPr>
      <w:r>
        <w:t>A.3.2.3.</w:t>
      </w:r>
      <w:r>
        <w:rPr>
          <w:lang w:eastAsia="zh-CN"/>
        </w:rPr>
        <w:t>5</w:t>
      </w:r>
      <w:r>
        <w:rPr>
          <w:rFonts w:asciiTheme="minorHAnsi" w:eastAsiaTheme="minorEastAsia" w:hAnsiTheme="minorHAnsi" w:cstheme="minorBidi"/>
          <w:sz w:val="22"/>
          <w:szCs w:val="22"/>
        </w:rPr>
        <w:tab/>
      </w:r>
      <w:r>
        <w:t xml:space="preserve">Narrowband IoT OCNG FDD pattern </w:t>
      </w:r>
      <w:r>
        <w:rPr>
          <w:lang w:eastAsia="zh-CN"/>
        </w:rPr>
        <w:t>5</w:t>
      </w:r>
      <w:r>
        <w:t xml:space="preserve">: </w:t>
      </w:r>
      <w:r>
        <w:rPr>
          <w:lang w:eastAsia="zh-CN"/>
        </w:rPr>
        <w:t xml:space="preserve">guard </w:t>
      </w:r>
      <w:r>
        <w:t>band NB-IoT in 5 MHz EUTRAN cell</w:t>
      </w:r>
      <w:r>
        <w:tab/>
        <w:t>806</w:t>
      </w:r>
    </w:p>
    <w:p w14:paraId="50E6840F" w14:textId="77777777" w:rsidR="007059ED" w:rsidRDefault="007059ED">
      <w:pPr>
        <w:pStyle w:val="TOC4"/>
        <w:rPr>
          <w:rFonts w:asciiTheme="minorHAnsi" w:eastAsiaTheme="minorEastAsia" w:hAnsiTheme="minorHAnsi" w:cstheme="minorBidi"/>
          <w:sz w:val="22"/>
          <w:szCs w:val="22"/>
        </w:rPr>
      </w:pPr>
      <w:r>
        <w:t>A.3.2.3.6</w:t>
      </w:r>
      <w:r>
        <w:rPr>
          <w:rFonts w:asciiTheme="minorHAnsi" w:eastAsiaTheme="minorEastAsia" w:hAnsiTheme="minorHAnsi" w:cstheme="minorBidi"/>
          <w:sz w:val="22"/>
          <w:szCs w:val="22"/>
        </w:rPr>
        <w:tab/>
      </w:r>
      <w:r>
        <w:t>Narrowband IoT OCNG TDD pattern 1: In-band NB-IoT in 10 MHz EUTRAN cell</w:t>
      </w:r>
      <w:r>
        <w:tab/>
        <w:t>807</w:t>
      </w:r>
    </w:p>
    <w:p w14:paraId="36651083" w14:textId="77777777" w:rsidR="007059ED" w:rsidRDefault="007059ED">
      <w:pPr>
        <w:pStyle w:val="TOC4"/>
        <w:rPr>
          <w:rFonts w:asciiTheme="minorHAnsi" w:eastAsiaTheme="minorEastAsia" w:hAnsiTheme="minorHAnsi" w:cstheme="minorBidi"/>
          <w:sz w:val="22"/>
          <w:szCs w:val="22"/>
        </w:rPr>
      </w:pPr>
      <w:r>
        <w:t>A.3.2.3.</w:t>
      </w:r>
      <w:r>
        <w:rPr>
          <w:lang w:eastAsia="zh-CN"/>
        </w:rPr>
        <w:t>7</w:t>
      </w:r>
      <w:r>
        <w:rPr>
          <w:rFonts w:asciiTheme="minorHAnsi" w:eastAsiaTheme="minorEastAsia" w:hAnsiTheme="minorHAnsi" w:cstheme="minorBidi"/>
          <w:sz w:val="22"/>
          <w:szCs w:val="22"/>
        </w:rPr>
        <w:tab/>
      </w:r>
      <w:r>
        <w:t xml:space="preserve">Narrowband IoT OCNG TDD pattern </w:t>
      </w:r>
      <w:r>
        <w:rPr>
          <w:lang w:eastAsia="zh-CN"/>
        </w:rPr>
        <w:t>2</w:t>
      </w:r>
      <w:r>
        <w:t xml:space="preserve">: </w:t>
      </w:r>
      <w:r>
        <w:rPr>
          <w:lang w:eastAsia="zh-CN"/>
        </w:rPr>
        <w:t xml:space="preserve">guard </w:t>
      </w:r>
      <w:r>
        <w:t>band NB-IoT in 10 MHz EUTRAN cell</w:t>
      </w:r>
      <w:r>
        <w:tab/>
        <w:t>808</w:t>
      </w:r>
    </w:p>
    <w:p w14:paraId="5E373BFE" w14:textId="77777777" w:rsidR="007059ED" w:rsidRDefault="007059ED">
      <w:pPr>
        <w:pStyle w:val="TOC4"/>
        <w:rPr>
          <w:rFonts w:asciiTheme="minorHAnsi" w:eastAsiaTheme="minorEastAsia" w:hAnsiTheme="minorHAnsi" w:cstheme="minorBidi"/>
          <w:sz w:val="22"/>
          <w:szCs w:val="22"/>
        </w:rPr>
      </w:pPr>
      <w:r w:rsidRPr="00AE6739">
        <w:rPr>
          <w:lang w:val="sv-FI"/>
        </w:rPr>
        <w:t>A.3.2.3.</w:t>
      </w:r>
      <w:r w:rsidRPr="00AE6739">
        <w:rPr>
          <w:lang w:val="sv-FI" w:eastAsia="zh-CN"/>
        </w:rPr>
        <w:t>8</w:t>
      </w:r>
      <w:r>
        <w:rPr>
          <w:rFonts w:asciiTheme="minorHAnsi" w:eastAsiaTheme="minorEastAsia" w:hAnsiTheme="minorHAnsi" w:cstheme="minorBidi"/>
          <w:sz w:val="22"/>
          <w:szCs w:val="22"/>
        </w:rPr>
        <w:tab/>
      </w:r>
      <w:r w:rsidRPr="00AE6739">
        <w:rPr>
          <w:lang w:val="sv-FI"/>
        </w:rPr>
        <w:t xml:space="preserve">Narrowband IoT OCNG TDD pattern </w:t>
      </w:r>
      <w:r w:rsidRPr="00AE6739">
        <w:rPr>
          <w:lang w:val="sv-FI" w:eastAsia="zh-CN"/>
        </w:rPr>
        <w:t>3</w:t>
      </w:r>
      <w:r w:rsidRPr="00AE6739">
        <w:rPr>
          <w:lang w:val="sv-FI"/>
        </w:rPr>
        <w:t xml:space="preserve">: </w:t>
      </w:r>
      <w:r w:rsidRPr="00AE6739">
        <w:rPr>
          <w:lang w:val="sv-FI" w:eastAsia="zh-CN"/>
        </w:rPr>
        <w:t>standalone</w:t>
      </w:r>
      <w:r w:rsidRPr="00AE6739">
        <w:rPr>
          <w:lang w:val="sv-FI"/>
        </w:rPr>
        <w:t xml:space="preserve"> NB-IoT</w:t>
      </w:r>
      <w:r>
        <w:tab/>
        <w:t>809</w:t>
      </w:r>
    </w:p>
    <w:p w14:paraId="08056747" w14:textId="77777777" w:rsidR="007059ED" w:rsidRDefault="007059ED">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810</w:t>
      </w:r>
    </w:p>
    <w:p w14:paraId="5257C6C3" w14:textId="77777777" w:rsidR="007059ED" w:rsidRDefault="007059ED">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810</w:t>
      </w:r>
    </w:p>
    <w:p w14:paraId="0C711AFB" w14:textId="77777777" w:rsidR="007059ED" w:rsidRDefault="007059ED">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811</w:t>
      </w:r>
    </w:p>
    <w:p w14:paraId="6A24D77D" w14:textId="77777777" w:rsidR="007059ED" w:rsidRDefault="007059ED">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811</w:t>
      </w:r>
    </w:p>
    <w:p w14:paraId="226BBB1E" w14:textId="77777777" w:rsidR="007059ED" w:rsidRDefault="007059ED">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812</w:t>
      </w:r>
    </w:p>
    <w:p w14:paraId="19F6262C" w14:textId="77777777" w:rsidR="007059ED" w:rsidRDefault="007059ED">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812</w:t>
      </w:r>
    </w:p>
    <w:p w14:paraId="13232946" w14:textId="77777777" w:rsidR="007059ED" w:rsidRDefault="007059ED">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812</w:t>
      </w:r>
    </w:p>
    <w:p w14:paraId="46F31A40" w14:textId="77777777" w:rsidR="007059ED" w:rsidRDefault="007059ED">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812</w:t>
      </w:r>
    </w:p>
    <w:p w14:paraId="7742EF73" w14:textId="77777777" w:rsidR="007059ED" w:rsidRDefault="007059ED">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813</w:t>
      </w:r>
    </w:p>
    <w:p w14:paraId="5DE905B0" w14:textId="77777777" w:rsidR="007059ED" w:rsidRDefault="007059ED">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813</w:t>
      </w:r>
    </w:p>
    <w:p w14:paraId="4F8C14F7" w14:textId="77777777" w:rsidR="007059ED" w:rsidRDefault="007059ED">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AE6739">
        <w:rPr>
          <w:lang w:val="en-US"/>
        </w:rPr>
        <w:t>, 2x2 antenna</w:t>
      </w:r>
      <w:r>
        <w:tab/>
        <w:t>814</w:t>
      </w:r>
    </w:p>
    <w:p w14:paraId="4C0D3460" w14:textId="77777777" w:rsidR="007059ED" w:rsidRDefault="007059ED">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814</w:t>
      </w:r>
    </w:p>
    <w:p w14:paraId="319F2F40" w14:textId="77777777" w:rsidR="007059ED" w:rsidRDefault="007059ED">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814</w:t>
      </w:r>
    </w:p>
    <w:p w14:paraId="42E48510" w14:textId="77777777" w:rsidR="007059ED" w:rsidRDefault="007059ED">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815</w:t>
      </w:r>
    </w:p>
    <w:p w14:paraId="53D19658" w14:textId="77777777" w:rsidR="007059ED" w:rsidRDefault="007059ED">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815</w:t>
      </w:r>
    </w:p>
    <w:p w14:paraId="2A819E83" w14:textId="77777777" w:rsidR="007059ED" w:rsidRDefault="007059ED">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815</w:t>
      </w:r>
    </w:p>
    <w:p w14:paraId="49AADAAF" w14:textId="77777777" w:rsidR="007059ED" w:rsidRDefault="007059ED">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815</w:t>
      </w:r>
    </w:p>
    <w:p w14:paraId="3A945646" w14:textId="77777777" w:rsidR="007059ED" w:rsidRDefault="007059ED">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815</w:t>
      </w:r>
    </w:p>
    <w:p w14:paraId="67BE8814" w14:textId="77777777" w:rsidR="007059ED" w:rsidRDefault="007059ED">
      <w:pPr>
        <w:pStyle w:val="TOC2"/>
        <w:rPr>
          <w:rFonts w:asciiTheme="minorHAnsi" w:eastAsiaTheme="minorEastAsia" w:hAnsiTheme="minorHAnsi" w:cstheme="minorBidi"/>
          <w:sz w:val="22"/>
          <w:szCs w:val="22"/>
        </w:rPr>
      </w:pPr>
      <w:r>
        <w:rPr>
          <w:lang w:eastAsia="ja-JP"/>
        </w:rPr>
        <w:t>A.3.8</w:t>
      </w:r>
      <w:r>
        <w:rPr>
          <w:rFonts w:asciiTheme="minorHAnsi" w:eastAsiaTheme="minorEastAsia" w:hAnsiTheme="minorHAnsi" w:cstheme="minorBidi"/>
          <w:sz w:val="22"/>
          <w:szCs w:val="22"/>
        </w:rPr>
        <w:tab/>
      </w:r>
      <w:r>
        <w:rPr>
          <w:lang w:eastAsia="ja-JP"/>
        </w:rPr>
        <w:t>Antenna Configuration</w:t>
      </w:r>
      <w:r>
        <w:tab/>
        <w:t>815</w:t>
      </w:r>
    </w:p>
    <w:p w14:paraId="13776081" w14:textId="77777777" w:rsidR="007059ED" w:rsidRDefault="007059ED">
      <w:pPr>
        <w:pStyle w:val="TOC3"/>
        <w:rPr>
          <w:rFonts w:asciiTheme="minorHAnsi" w:eastAsiaTheme="minorEastAsia" w:hAnsiTheme="minorHAnsi" w:cstheme="minorBidi"/>
          <w:sz w:val="22"/>
          <w:szCs w:val="22"/>
        </w:rPr>
      </w:pPr>
      <w:r w:rsidRPr="00AE6739">
        <w:rPr>
          <w:snapToGrid w:val="0"/>
        </w:rPr>
        <w:t>A.3.8.1</w:t>
      </w:r>
      <w:r>
        <w:rPr>
          <w:rFonts w:asciiTheme="minorHAnsi" w:eastAsiaTheme="minorEastAsia" w:hAnsiTheme="minorHAnsi" w:cstheme="minorBidi"/>
          <w:sz w:val="22"/>
          <w:szCs w:val="22"/>
        </w:rPr>
        <w:tab/>
      </w:r>
      <w:r w:rsidRPr="00AE6739">
        <w:rPr>
          <w:snapToGrid w:val="0"/>
        </w:rPr>
        <w:t>Antenna connection</w:t>
      </w:r>
      <w:r w:rsidRPr="00AE6739">
        <w:rPr>
          <w:snapToGrid w:val="0"/>
          <w:lang w:eastAsia="zh-CN"/>
        </w:rPr>
        <w:t xml:space="preserve"> for 4 Rx capable UEs</w:t>
      </w:r>
      <w:r>
        <w:tab/>
        <w:t>815</w:t>
      </w:r>
    </w:p>
    <w:p w14:paraId="65BDE44A" w14:textId="77777777" w:rsidR="007059ED" w:rsidRDefault="007059ED">
      <w:pPr>
        <w:pStyle w:val="TOC4"/>
        <w:rPr>
          <w:rFonts w:asciiTheme="minorHAnsi" w:eastAsiaTheme="minorEastAsia" w:hAnsiTheme="minorHAnsi" w:cstheme="minorBidi"/>
          <w:sz w:val="22"/>
          <w:szCs w:val="22"/>
        </w:rPr>
      </w:pPr>
      <w:r>
        <w:t>A.3.8.1.1 Introduction</w:t>
      </w:r>
      <w:r>
        <w:tab/>
        <w:t>815</w:t>
      </w:r>
    </w:p>
    <w:p w14:paraId="40EBEA43" w14:textId="77777777" w:rsidR="007059ED" w:rsidRDefault="007059ED">
      <w:pPr>
        <w:pStyle w:val="TOC4"/>
        <w:rPr>
          <w:rFonts w:asciiTheme="minorHAnsi" w:eastAsiaTheme="minorEastAsia" w:hAnsiTheme="minorHAnsi" w:cstheme="minorBidi"/>
          <w:sz w:val="22"/>
          <w:szCs w:val="22"/>
        </w:rPr>
      </w:pPr>
      <w:r>
        <w:t>A.3.8.1.2 Principle of testing</w:t>
      </w:r>
      <w:r>
        <w:tab/>
        <w:t>815</w:t>
      </w:r>
    </w:p>
    <w:p w14:paraId="3586DE16" w14:textId="77777777" w:rsidR="007059ED" w:rsidRDefault="007059ED">
      <w:pPr>
        <w:pStyle w:val="TOC5"/>
        <w:rPr>
          <w:rFonts w:asciiTheme="minorHAnsi" w:eastAsiaTheme="minorEastAsia" w:hAnsiTheme="minorHAnsi" w:cstheme="minorBidi"/>
          <w:sz w:val="22"/>
          <w:szCs w:val="22"/>
        </w:rPr>
      </w:pPr>
      <w:r>
        <w:t>A.3.8.1.2.1 Single carrier tests</w:t>
      </w:r>
      <w:r>
        <w:tab/>
        <w:t>815</w:t>
      </w:r>
    </w:p>
    <w:p w14:paraId="1202D25A" w14:textId="77777777" w:rsidR="007059ED" w:rsidRDefault="007059ED">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816</w:t>
      </w:r>
    </w:p>
    <w:p w14:paraId="114C90CD" w14:textId="77777777" w:rsidR="007059ED" w:rsidRDefault="007059ED">
      <w:pPr>
        <w:pStyle w:val="TOC5"/>
        <w:rPr>
          <w:rFonts w:asciiTheme="minorHAnsi" w:eastAsiaTheme="minorEastAsia" w:hAnsiTheme="minorHAnsi" w:cstheme="minorBidi"/>
          <w:sz w:val="22"/>
          <w:szCs w:val="22"/>
        </w:rPr>
      </w:pPr>
      <w:r w:rsidRPr="00AE6739">
        <w:rPr>
          <w:snapToGrid w:val="0"/>
        </w:rPr>
        <w:t>A.3.8.1.2.3</w:t>
      </w:r>
      <w:r>
        <w:rPr>
          <w:rFonts w:asciiTheme="minorHAnsi" w:eastAsiaTheme="minorEastAsia" w:hAnsiTheme="minorHAnsi" w:cstheme="minorBidi"/>
          <w:sz w:val="22"/>
          <w:szCs w:val="22"/>
        </w:rPr>
        <w:tab/>
      </w:r>
      <w:r w:rsidRPr="00AE6739">
        <w:rPr>
          <w:snapToGrid w:val="0"/>
        </w:rPr>
        <w:t>Antenna connection for bands where 2RX is supported</w:t>
      </w:r>
      <w:r>
        <w:tab/>
        <w:t>817</w:t>
      </w:r>
    </w:p>
    <w:p w14:paraId="415BD49A" w14:textId="77777777" w:rsidR="007059ED" w:rsidRDefault="007059ED">
      <w:pPr>
        <w:pStyle w:val="TOC5"/>
        <w:rPr>
          <w:rFonts w:asciiTheme="minorHAnsi" w:eastAsiaTheme="minorEastAsia" w:hAnsiTheme="minorHAnsi" w:cstheme="minorBidi"/>
          <w:sz w:val="22"/>
          <w:szCs w:val="22"/>
        </w:rPr>
      </w:pPr>
      <w:r w:rsidRPr="00AE6739">
        <w:rPr>
          <w:snapToGrid w:val="0"/>
        </w:rPr>
        <w:t>A.3.8.1.2.4</w:t>
      </w:r>
      <w:r>
        <w:rPr>
          <w:rFonts w:asciiTheme="minorHAnsi" w:eastAsiaTheme="minorEastAsia" w:hAnsiTheme="minorHAnsi" w:cstheme="minorBidi"/>
          <w:sz w:val="22"/>
          <w:szCs w:val="22"/>
        </w:rPr>
        <w:tab/>
      </w:r>
      <w:r w:rsidRPr="00AE6739">
        <w:rPr>
          <w:snapToGrid w:val="0"/>
        </w:rPr>
        <w:t>Antenna connection for bands where 4RX is supported</w:t>
      </w:r>
      <w:r>
        <w:tab/>
        <w:t>817</w:t>
      </w:r>
    </w:p>
    <w:p w14:paraId="7AF7E066" w14:textId="77777777" w:rsidR="007059ED" w:rsidRDefault="007059ED">
      <w:pPr>
        <w:pStyle w:val="TOC3"/>
        <w:rPr>
          <w:rFonts w:asciiTheme="minorHAnsi" w:eastAsiaTheme="minorEastAsia" w:hAnsiTheme="minorHAnsi" w:cstheme="minorBidi"/>
          <w:sz w:val="22"/>
          <w:szCs w:val="22"/>
        </w:rPr>
      </w:pPr>
      <w:r w:rsidRPr="00AE6739">
        <w:rPr>
          <w:snapToGrid w:val="0"/>
        </w:rPr>
        <w:t>A.3.8.2</w:t>
      </w:r>
      <w:r>
        <w:rPr>
          <w:rFonts w:asciiTheme="minorHAnsi" w:eastAsiaTheme="minorEastAsia" w:hAnsiTheme="minorHAnsi" w:cstheme="minorBidi"/>
          <w:sz w:val="22"/>
          <w:szCs w:val="22"/>
        </w:rPr>
        <w:tab/>
      </w:r>
      <w:r w:rsidRPr="00AE6739">
        <w:rPr>
          <w:snapToGrid w:val="0"/>
        </w:rPr>
        <w:t>Antenna connection</w:t>
      </w:r>
      <w:r w:rsidRPr="00AE6739">
        <w:rPr>
          <w:snapToGrid w:val="0"/>
          <w:lang w:eastAsia="zh-CN"/>
        </w:rPr>
        <w:t xml:space="preserve"> for 8 Rx capable UEs</w:t>
      </w:r>
      <w:r>
        <w:tab/>
        <w:t>817</w:t>
      </w:r>
    </w:p>
    <w:p w14:paraId="12689BB3" w14:textId="77777777" w:rsidR="007059ED" w:rsidRDefault="007059ED">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817</w:t>
      </w:r>
    </w:p>
    <w:p w14:paraId="5229D235" w14:textId="77777777" w:rsidR="007059ED" w:rsidRDefault="007059ED">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817</w:t>
      </w:r>
    </w:p>
    <w:p w14:paraId="29720D3A" w14:textId="77777777" w:rsidR="007059ED" w:rsidRDefault="007059ED">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817</w:t>
      </w:r>
    </w:p>
    <w:p w14:paraId="177238F9" w14:textId="77777777" w:rsidR="007059ED" w:rsidRDefault="007059ED">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818</w:t>
      </w:r>
    </w:p>
    <w:p w14:paraId="14006633" w14:textId="77777777" w:rsidR="007059ED" w:rsidRDefault="007059ED">
      <w:pPr>
        <w:pStyle w:val="TOC5"/>
        <w:rPr>
          <w:rFonts w:asciiTheme="minorHAnsi" w:eastAsiaTheme="minorEastAsia" w:hAnsiTheme="minorHAnsi" w:cstheme="minorBidi"/>
          <w:sz w:val="22"/>
          <w:szCs w:val="22"/>
        </w:rPr>
      </w:pPr>
      <w:r w:rsidRPr="00AE6739">
        <w:rPr>
          <w:snapToGrid w:val="0"/>
        </w:rPr>
        <w:t>A.3.8.2.2.3</w:t>
      </w:r>
      <w:r>
        <w:rPr>
          <w:rFonts w:asciiTheme="minorHAnsi" w:eastAsiaTheme="minorEastAsia" w:hAnsiTheme="minorHAnsi" w:cstheme="minorBidi"/>
          <w:sz w:val="22"/>
          <w:szCs w:val="22"/>
        </w:rPr>
        <w:tab/>
      </w:r>
      <w:r w:rsidRPr="00AE6739">
        <w:rPr>
          <w:snapToGrid w:val="0"/>
        </w:rPr>
        <w:t>Antenna connection for bands where 2RX is supported</w:t>
      </w:r>
      <w:r>
        <w:tab/>
        <w:t>818</w:t>
      </w:r>
    </w:p>
    <w:p w14:paraId="6E5D7FC7" w14:textId="77777777" w:rsidR="007059ED" w:rsidRDefault="007059ED">
      <w:pPr>
        <w:pStyle w:val="TOC5"/>
        <w:rPr>
          <w:rFonts w:asciiTheme="minorHAnsi" w:eastAsiaTheme="minorEastAsia" w:hAnsiTheme="minorHAnsi" w:cstheme="minorBidi"/>
          <w:sz w:val="22"/>
          <w:szCs w:val="22"/>
        </w:rPr>
      </w:pPr>
      <w:r w:rsidRPr="00AE6739">
        <w:rPr>
          <w:snapToGrid w:val="0"/>
        </w:rPr>
        <w:t>A.3.8.2.2.4</w:t>
      </w:r>
      <w:r>
        <w:rPr>
          <w:rFonts w:asciiTheme="minorHAnsi" w:eastAsiaTheme="minorEastAsia" w:hAnsiTheme="minorHAnsi" w:cstheme="minorBidi"/>
          <w:sz w:val="22"/>
          <w:szCs w:val="22"/>
        </w:rPr>
        <w:tab/>
      </w:r>
      <w:r w:rsidRPr="00AE6739">
        <w:rPr>
          <w:snapToGrid w:val="0"/>
        </w:rPr>
        <w:t>Antenna connection for bands where 4RX is supported</w:t>
      </w:r>
      <w:r>
        <w:tab/>
        <w:t>818</w:t>
      </w:r>
    </w:p>
    <w:p w14:paraId="13FBD98D" w14:textId="77777777" w:rsidR="007059ED" w:rsidRDefault="007059ED">
      <w:pPr>
        <w:pStyle w:val="TOC5"/>
        <w:rPr>
          <w:rFonts w:asciiTheme="minorHAnsi" w:eastAsiaTheme="minorEastAsia" w:hAnsiTheme="minorHAnsi" w:cstheme="minorBidi"/>
          <w:sz w:val="22"/>
          <w:szCs w:val="22"/>
        </w:rPr>
      </w:pPr>
      <w:r w:rsidRPr="00AE6739">
        <w:rPr>
          <w:snapToGrid w:val="0"/>
        </w:rPr>
        <w:t>A.3.8.2.2.5</w:t>
      </w:r>
      <w:r>
        <w:rPr>
          <w:rFonts w:asciiTheme="minorHAnsi" w:eastAsiaTheme="minorEastAsia" w:hAnsiTheme="minorHAnsi" w:cstheme="minorBidi"/>
          <w:sz w:val="22"/>
          <w:szCs w:val="22"/>
        </w:rPr>
        <w:tab/>
      </w:r>
      <w:r w:rsidRPr="00AE6739">
        <w:rPr>
          <w:snapToGrid w:val="0"/>
        </w:rPr>
        <w:t>Antenna connection for bands where 8RX is supported</w:t>
      </w:r>
      <w:r>
        <w:tab/>
        <w:t>818</w:t>
      </w:r>
    </w:p>
    <w:p w14:paraId="3FD5AB33" w14:textId="77777777" w:rsidR="007059ED" w:rsidRDefault="007059ED">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818</w:t>
      </w:r>
    </w:p>
    <w:p w14:paraId="0315871E" w14:textId="77777777" w:rsidR="007059ED" w:rsidRDefault="007059ED">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818</w:t>
      </w:r>
    </w:p>
    <w:p w14:paraId="6BED373A" w14:textId="77777777" w:rsidR="007059ED" w:rsidRDefault="007059ED">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818</w:t>
      </w:r>
    </w:p>
    <w:p w14:paraId="066CA828" w14:textId="77777777" w:rsidR="007059ED" w:rsidRDefault="007059ED">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819</w:t>
      </w:r>
    </w:p>
    <w:p w14:paraId="117BC94C" w14:textId="77777777" w:rsidR="007059ED" w:rsidRDefault="007059ED">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819</w:t>
      </w:r>
    </w:p>
    <w:p w14:paraId="54E61604" w14:textId="77777777" w:rsidR="007059ED" w:rsidRDefault="007059ED">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819</w:t>
      </w:r>
    </w:p>
    <w:p w14:paraId="19E77424" w14:textId="77777777" w:rsidR="007059ED" w:rsidRDefault="007059ED">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819</w:t>
      </w:r>
    </w:p>
    <w:p w14:paraId="5F5F5701" w14:textId="77777777" w:rsidR="007059ED" w:rsidRDefault="007059ED">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819</w:t>
      </w:r>
    </w:p>
    <w:p w14:paraId="6799979B" w14:textId="77777777" w:rsidR="007059ED" w:rsidRDefault="007059ED">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819</w:t>
      </w:r>
    </w:p>
    <w:p w14:paraId="0A59F1C6" w14:textId="77777777" w:rsidR="007059ED" w:rsidRDefault="007059ED">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819</w:t>
      </w:r>
    </w:p>
    <w:p w14:paraId="379CF1F3" w14:textId="77777777" w:rsidR="007059ED" w:rsidRDefault="007059ED">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819</w:t>
      </w:r>
    </w:p>
    <w:p w14:paraId="1AFAD9E3" w14:textId="77777777" w:rsidR="007059ED" w:rsidRDefault="007059ED">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819</w:t>
      </w:r>
    </w:p>
    <w:p w14:paraId="24858E71" w14:textId="77777777" w:rsidR="007059ED" w:rsidRDefault="007059ED">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820</w:t>
      </w:r>
    </w:p>
    <w:p w14:paraId="32B648A3" w14:textId="77777777" w:rsidR="007059ED" w:rsidRDefault="007059ED">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820</w:t>
      </w:r>
    </w:p>
    <w:p w14:paraId="160D68EA" w14:textId="77777777" w:rsidR="007059ED" w:rsidRDefault="007059ED">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820</w:t>
      </w:r>
    </w:p>
    <w:p w14:paraId="1B7E885D" w14:textId="77777777" w:rsidR="007059ED" w:rsidRDefault="007059ED">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820</w:t>
      </w:r>
    </w:p>
    <w:p w14:paraId="604229D4" w14:textId="77777777" w:rsidR="007059ED" w:rsidRDefault="007059ED">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827</w:t>
      </w:r>
    </w:p>
    <w:p w14:paraId="654BA63F" w14:textId="77777777" w:rsidR="007059ED" w:rsidRDefault="007059ED">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830</w:t>
      </w:r>
    </w:p>
    <w:p w14:paraId="22359EDF" w14:textId="77777777" w:rsidR="007059ED" w:rsidRDefault="007059ED">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830</w:t>
      </w:r>
    </w:p>
    <w:p w14:paraId="7E1C9EA2" w14:textId="77777777" w:rsidR="007059ED" w:rsidRDefault="007059ED">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830</w:t>
      </w:r>
    </w:p>
    <w:p w14:paraId="2AFEB3F3" w14:textId="77777777" w:rsidR="007059ED" w:rsidRDefault="007059ED">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830</w:t>
      </w:r>
    </w:p>
    <w:p w14:paraId="084A37F0" w14:textId="77777777" w:rsidR="007059ED" w:rsidRDefault="007059ED">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831</w:t>
      </w:r>
    </w:p>
    <w:p w14:paraId="2250B0AE" w14:textId="77777777" w:rsidR="007059ED" w:rsidRDefault="007059ED">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831</w:t>
      </w:r>
    </w:p>
    <w:p w14:paraId="0C96C96C" w14:textId="77777777" w:rsidR="007059ED" w:rsidRDefault="007059ED">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831</w:t>
      </w:r>
    </w:p>
    <w:p w14:paraId="0FB9EF48" w14:textId="77777777" w:rsidR="007059ED" w:rsidRDefault="007059ED">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832</w:t>
      </w:r>
    </w:p>
    <w:p w14:paraId="6B1D55BA" w14:textId="77777777" w:rsidR="007059ED" w:rsidRDefault="007059ED">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832</w:t>
      </w:r>
    </w:p>
    <w:p w14:paraId="5F6E9FBA" w14:textId="77777777" w:rsidR="007059ED" w:rsidRDefault="007059ED">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832</w:t>
      </w:r>
    </w:p>
    <w:p w14:paraId="31F296C9" w14:textId="77777777" w:rsidR="007059ED" w:rsidRDefault="007059ED">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832</w:t>
      </w:r>
    </w:p>
    <w:p w14:paraId="428F6C4B" w14:textId="77777777" w:rsidR="007059ED" w:rsidRDefault="007059ED">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832</w:t>
      </w:r>
    </w:p>
    <w:p w14:paraId="133A59D5" w14:textId="77777777" w:rsidR="007059ED" w:rsidRDefault="007059ED">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832</w:t>
      </w:r>
    </w:p>
    <w:p w14:paraId="4094F906" w14:textId="77777777" w:rsidR="007059ED" w:rsidRDefault="007059ED">
      <w:pPr>
        <w:pStyle w:val="TOC2"/>
        <w:rPr>
          <w:rFonts w:asciiTheme="minorHAnsi" w:eastAsiaTheme="minorEastAsia" w:hAnsiTheme="minorHAnsi" w:cstheme="minorBidi"/>
          <w:sz w:val="22"/>
          <w:szCs w:val="22"/>
        </w:rPr>
      </w:pPr>
      <w:r>
        <w:rPr>
          <w:lang w:eastAsia="zh-CN"/>
        </w:rPr>
        <w:t>A.3.15</w:t>
      </w:r>
      <w:r>
        <w:rPr>
          <w:rFonts w:asciiTheme="minorHAnsi" w:eastAsiaTheme="minorEastAsia" w:hAnsiTheme="minorHAnsi" w:cstheme="minorBidi"/>
          <w:sz w:val="22"/>
          <w:szCs w:val="22"/>
        </w:rPr>
        <w:tab/>
      </w:r>
      <w:r>
        <w:rPr>
          <w:lang w:eastAsia="zh-CN"/>
        </w:rPr>
        <w:t>Dual connectivity test cases with different combination of duplex mode</w:t>
      </w:r>
      <w:r>
        <w:tab/>
        <w:t>832</w:t>
      </w:r>
    </w:p>
    <w:p w14:paraId="2E22414F"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A.3.15.1</w:t>
      </w:r>
      <w:r>
        <w:rPr>
          <w:rFonts w:asciiTheme="minorHAnsi" w:eastAsiaTheme="minorEastAsia" w:hAnsiTheme="minorHAnsi" w:cstheme="minorBidi"/>
          <w:sz w:val="22"/>
          <w:szCs w:val="22"/>
        </w:rPr>
        <w:tab/>
      </w:r>
      <w:r w:rsidRPr="00AE6739">
        <w:rPr>
          <w:rFonts w:eastAsia="Arial Unicode MS"/>
          <w:lang w:eastAsia="zh-CN"/>
        </w:rPr>
        <w:t>Introduction</w:t>
      </w:r>
      <w:r>
        <w:tab/>
        <w:t>832</w:t>
      </w:r>
    </w:p>
    <w:p w14:paraId="73303D47"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A.3.15.2</w:t>
      </w:r>
      <w:r>
        <w:rPr>
          <w:rFonts w:asciiTheme="minorHAnsi" w:eastAsiaTheme="minorEastAsia" w:hAnsiTheme="minorHAnsi" w:cstheme="minorBidi"/>
          <w:sz w:val="22"/>
          <w:szCs w:val="22"/>
        </w:rPr>
        <w:tab/>
      </w:r>
      <w:r w:rsidRPr="00AE6739">
        <w:rPr>
          <w:rFonts w:eastAsia="Arial Unicode MS"/>
          <w:lang w:eastAsia="zh-CN"/>
        </w:rPr>
        <w:t>Principle of testing</w:t>
      </w:r>
      <w:r>
        <w:tab/>
        <w:t>832</w:t>
      </w:r>
    </w:p>
    <w:p w14:paraId="1CABB4DF" w14:textId="77777777" w:rsidR="007059ED" w:rsidRDefault="007059ED">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833</w:t>
      </w:r>
    </w:p>
    <w:p w14:paraId="02468E08" w14:textId="77777777" w:rsidR="007059ED" w:rsidRDefault="007059ED">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833</w:t>
      </w:r>
    </w:p>
    <w:p w14:paraId="67C3732A" w14:textId="77777777" w:rsidR="007059ED" w:rsidRDefault="007059ED">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833</w:t>
      </w:r>
    </w:p>
    <w:p w14:paraId="5025FD2F" w14:textId="77777777" w:rsidR="007059ED" w:rsidRDefault="007059ED">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833</w:t>
      </w:r>
    </w:p>
    <w:p w14:paraId="5C6EC645" w14:textId="77777777" w:rsidR="007059ED" w:rsidRDefault="007059ED">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834</w:t>
      </w:r>
    </w:p>
    <w:p w14:paraId="20B928E0" w14:textId="77777777" w:rsidR="007059ED" w:rsidRDefault="007059ED">
      <w:pPr>
        <w:pStyle w:val="TOC2"/>
        <w:rPr>
          <w:rFonts w:asciiTheme="minorHAnsi" w:eastAsiaTheme="minorEastAsia" w:hAnsiTheme="minorHAnsi" w:cstheme="minorBidi"/>
          <w:sz w:val="22"/>
          <w:szCs w:val="22"/>
        </w:rPr>
      </w:pPr>
      <w:r>
        <w:rPr>
          <w:lang w:eastAsia="zh-CN"/>
        </w:rPr>
        <w:t>A.3.19</w:t>
      </w:r>
      <w:r>
        <w:rPr>
          <w:rFonts w:asciiTheme="minorHAnsi" w:eastAsiaTheme="minorEastAsia" w:hAnsiTheme="minorHAnsi" w:cstheme="minorBidi"/>
          <w:sz w:val="22"/>
          <w:szCs w:val="22"/>
        </w:rPr>
        <w:tab/>
      </w:r>
      <w:r>
        <w:rPr>
          <w:lang w:eastAsia="zh-CN"/>
        </w:rPr>
        <w:t>Dual connectivity test cases with different bandwidth combinations</w:t>
      </w:r>
      <w:r>
        <w:tab/>
        <w:t>835</w:t>
      </w:r>
    </w:p>
    <w:p w14:paraId="7A61CAC0"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A.3.19.1</w:t>
      </w:r>
      <w:r>
        <w:rPr>
          <w:rFonts w:asciiTheme="minorHAnsi" w:eastAsiaTheme="minorEastAsia" w:hAnsiTheme="minorHAnsi" w:cstheme="minorBidi"/>
          <w:sz w:val="22"/>
          <w:szCs w:val="22"/>
        </w:rPr>
        <w:tab/>
      </w:r>
      <w:r w:rsidRPr="00AE6739">
        <w:rPr>
          <w:rFonts w:eastAsia="Arial Unicode MS"/>
          <w:lang w:eastAsia="zh-CN"/>
        </w:rPr>
        <w:t>Introduction</w:t>
      </w:r>
      <w:r>
        <w:tab/>
        <w:t>835</w:t>
      </w:r>
    </w:p>
    <w:p w14:paraId="14AC1C7E"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A.3.19.2</w:t>
      </w:r>
      <w:r>
        <w:rPr>
          <w:rFonts w:asciiTheme="minorHAnsi" w:eastAsiaTheme="minorEastAsia" w:hAnsiTheme="minorHAnsi" w:cstheme="minorBidi"/>
          <w:sz w:val="22"/>
          <w:szCs w:val="22"/>
        </w:rPr>
        <w:tab/>
      </w:r>
      <w:r w:rsidRPr="00AE6739">
        <w:rPr>
          <w:rFonts w:eastAsia="Arial Unicode MS"/>
          <w:lang w:eastAsia="zh-CN"/>
        </w:rPr>
        <w:t>Principle of testing</w:t>
      </w:r>
      <w:r>
        <w:tab/>
        <w:t>835</w:t>
      </w:r>
    </w:p>
    <w:p w14:paraId="29CDC140" w14:textId="77777777" w:rsidR="007059ED" w:rsidRDefault="007059ED">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836</w:t>
      </w:r>
    </w:p>
    <w:p w14:paraId="557B85EC" w14:textId="77777777" w:rsidR="007059ED" w:rsidRDefault="007059ED">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836</w:t>
      </w:r>
    </w:p>
    <w:p w14:paraId="7ECD881F" w14:textId="77777777" w:rsidR="007059ED" w:rsidRDefault="007059ED">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836</w:t>
      </w:r>
    </w:p>
    <w:p w14:paraId="2DEC01DA" w14:textId="77777777" w:rsidR="007059ED" w:rsidRDefault="007059ED">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837</w:t>
      </w:r>
    </w:p>
    <w:p w14:paraId="520FD3F2" w14:textId="77777777" w:rsidR="007059ED" w:rsidRDefault="007059ED">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838</w:t>
      </w:r>
    </w:p>
    <w:p w14:paraId="4442DD41" w14:textId="77777777" w:rsidR="007059ED" w:rsidRDefault="007059ED">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838</w:t>
      </w:r>
    </w:p>
    <w:p w14:paraId="542EE77F" w14:textId="77777777" w:rsidR="007059ED" w:rsidRDefault="007059ED">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838</w:t>
      </w:r>
    </w:p>
    <w:p w14:paraId="2673C7A8" w14:textId="77777777" w:rsidR="007059ED" w:rsidRDefault="007059ED">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839</w:t>
      </w:r>
    </w:p>
    <w:p w14:paraId="42BF4DAD" w14:textId="77777777" w:rsidR="007059ED" w:rsidRDefault="007059ED">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840</w:t>
      </w:r>
    </w:p>
    <w:p w14:paraId="4013B0ED" w14:textId="77777777" w:rsidR="007059ED" w:rsidRDefault="007059ED">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840</w:t>
      </w:r>
    </w:p>
    <w:p w14:paraId="4E774E16" w14:textId="77777777" w:rsidR="007059ED" w:rsidRDefault="007059ED">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840</w:t>
      </w:r>
    </w:p>
    <w:p w14:paraId="51FB819A" w14:textId="77777777" w:rsidR="007059ED" w:rsidRDefault="007059ED">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844</w:t>
      </w:r>
    </w:p>
    <w:p w14:paraId="38A7C218" w14:textId="77777777" w:rsidR="007059ED" w:rsidRDefault="007059ED">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844</w:t>
      </w:r>
    </w:p>
    <w:p w14:paraId="16CDE1B2" w14:textId="77777777" w:rsidR="007059ED" w:rsidRDefault="007059ED">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844</w:t>
      </w:r>
    </w:p>
    <w:p w14:paraId="73582E5F" w14:textId="77777777" w:rsidR="007059ED" w:rsidRDefault="007059ED">
      <w:pPr>
        <w:pStyle w:val="TOC2"/>
        <w:rPr>
          <w:rFonts w:asciiTheme="minorHAnsi" w:eastAsiaTheme="minorEastAsia" w:hAnsiTheme="minorHAnsi" w:cstheme="minorBidi"/>
          <w:sz w:val="22"/>
          <w:szCs w:val="22"/>
        </w:rPr>
      </w:pPr>
      <w:r>
        <w:t>A.</w:t>
      </w:r>
      <w:r w:rsidRPr="00AE6739">
        <w:rPr>
          <w:bCs/>
        </w:rPr>
        <w:t>3.24</w:t>
      </w:r>
      <w:r>
        <w:rPr>
          <w:rFonts w:asciiTheme="minorHAnsi" w:eastAsiaTheme="minorEastAsia" w:hAnsiTheme="minorHAnsi" w:cstheme="minorBidi"/>
          <w:sz w:val="22"/>
          <w:szCs w:val="22"/>
        </w:rPr>
        <w:tab/>
      </w:r>
      <w:r w:rsidRPr="00AE6739">
        <w:rPr>
          <w:rFonts w:eastAsia="Malgun Gothic"/>
          <w:lang w:eastAsia="zh-CN"/>
        </w:rPr>
        <w:t>V2X sidelink communication</w:t>
      </w:r>
      <w:r>
        <w:tab/>
        <w:t>847</w:t>
      </w:r>
    </w:p>
    <w:p w14:paraId="18F7E202" w14:textId="77777777" w:rsidR="007059ED" w:rsidRDefault="007059ED">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847</w:t>
      </w:r>
    </w:p>
    <w:p w14:paraId="78A624FD" w14:textId="77777777" w:rsidR="007059ED" w:rsidRDefault="007059ED">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848</w:t>
      </w:r>
    </w:p>
    <w:p w14:paraId="18E5FBF1" w14:textId="77777777" w:rsidR="007059ED" w:rsidRDefault="007059ED">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852</w:t>
      </w:r>
    </w:p>
    <w:p w14:paraId="49FF141B" w14:textId="77777777" w:rsidR="007059ED" w:rsidRDefault="007059ED">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853</w:t>
      </w:r>
    </w:p>
    <w:p w14:paraId="59B33B8E" w14:textId="77777777" w:rsidR="007059ED" w:rsidRDefault="007059ED">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853</w:t>
      </w:r>
    </w:p>
    <w:p w14:paraId="4C009811" w14:textId="77777777" w:rsidR="007059ED" w:rsidRDefault="007059ED">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853</w:t>
      </w:r>
    </w:p>
    <w:p w14:paraId="4DD6AA14" w14:textId="77777777" w:rsidR="007059ED" w:rsidRDefault="007059ED">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854</w:t>
      </w:r>
    </w:p>
    <w:p w14:paraId="3F479C4E" w14:textId="77777777" w:rsidR="007059ED" w:rsidRDefault="007059ED">
      <w:pPr>
        <w:pStyle w:val="TOC2"/>
        <w:rPr>
          <w:rFonts w:asciiTheme="minorHAnsi" w:eastAsiaTheme="minorEastAsia" w:hAnsiTheme="minorHAnsi" w:cstheme="minorBidi"/>
          <w:sz w:val="22"/>
          <w:szCs w:val="22"/>
        </w:rPr>
      </w:pPr>
      <w:r>
        <w:rPr>
          <w:lang w:eastAsia="zh-CN"/>
        </w:rP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855</w:t>
      </w:r>
    </w:p>
    <w:p w14:paraId="39442A69"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A.3.26.1</w:t>
      </w:r>
      <w:r>
        <w:rPr>
          <w:rFonts w:asciiTheme="minorHAnsi" w:eastAsiaTheme="minorEastAsia" w:hAnsiTheme="minorHAnsi" w:cstheme="minorBidi"/>
          <w:sz w:val="22"/>
          <w:szCs w:val="22"/>
        </w:rPr>
        <w:tab/>
      </w:r>
      <w:r w:rsidRPr="00AE6739">
        <w:rPr>
          <w:rFonts w:eastAsia="Arial Unicode MS"/>
          <w:lang w:eastAsia="zh-CN"/>
        </w:rPr>
        <w:t>Introduction</w:t>
      </w:r>
      <w:r>
        <w:tab/>
        <w:t>855</w:t>
      </w:r>
    </w:p>
    <w:p w14:paraId="071BE254" w14:textId="77777777" w:rsidR="007059ED" w:rsidRDefault="007059ED">
      <w:pPr>
        <w:pStyle w:val="TOC3"/>
        <w:rPr>
          <w:rFonts w:asciiTheme="minorHAnsi" w:eastAsiaTheme="minorEastAsia" w:hAnsiTheme="minorHAnsi" w:cstheme="minorBidi"/>
          <w:sz w:val="22"/>
          <w:szCs w:val="22"/>
        </w:rPr>
      </w:pPr>
      <w:r w:rsidRPr="00AE6739">
        <w:rPr>
          <w:rFonts w:eastAsia="Arial Unicode MS"/>
          <w:lang w:eastAsia="zh-CN"/>
        </w:rPr>
        <w:t>A.3.26.2</w:t>
      </w:r>
      <w:r>
        <w:rPr>
          <w:rFonts w:asciiTheme="minorHAnsi" w:eastAsiaTheme="minorEastAsia" w:hAnsiTheme="minorHAnsi" w:cstheme="minorBidi"/>
          <w:sz w:val="22"/>
          <w:szCs w:val="22"/>
        </w:rPr>
        <w:tab/>
      </w:r>
      <w:r w:rsidRPr="00AE6739">
        <w:rPr>
          <w:rFonts w:eastAsia="Arial Unicode MS"/>
          <w:lang w:eastAsia="zh-CN"/>
        </w:rPr>
        <w:t>Principle of testing</w:t>
      </w:r>
      <w:r>
        <w:tab/>
        <w:t>855</w:t>
      </w:r>
    </w:p>
    <w:p w14:paraId="53C65E5F" w14:textId="77777777" w:rsidR="007059ED" w:rsidRDefault="007059ED">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855</w:t>
      </w:r>
    </w:p>
    <w:p w14:paraId="7C1F42A4" w14:textId="77777777" w:rsidR="007059ED" w:rsidRDefault="007059ED">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855</w:t>
      </w:r>
    </w:p>
    <w:p w14:paraId="564C8F81" w14:textId="77777777" w:rsidR="007059ED" w:rsidRDefault="007059ED">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855</w:t>
      </w:r>
    </w:p>
    <w:p w14:paraId="522A2081" w14:textId="77777777" w:rsidR="007059ED" w:rsidRDefault="007059ED">
      <w:pPr>
        <w:pStyle w:val="TOC1"/>
        <w:rPr>
          <w:rFonts w:asciiTheme="minorHAnsi" w:eastAsiaTheme="minorEastAsia" w:hAnsiTheme="minorHAnsi" w:cstheme="minorBidi"/>
          <w:szCs w:val="22"/>
        </w:rPr>
      </w:pPr>
      <w:r w:rsidRPr="00AE6739">
        <w:rPr>
          <w:rFonts w:cs="v4.2.0"/>
        </w:rPr>
        <w:t>A.4</w:t>
      </w:r>
      <w:r>
        <w:rPr>
          <w:rFonts w:asciiTheme="minorHAnsi" w:eastAsiaTheme="minorEastAsia" w:hAnsiTheme="minorHAnsi" w:cstheme="minorBidi"/>
          <w:szCs w:val="22"/>
        </w:rPr>
        <w:tab/>
      </w:r>
      <w:r>
        <w:t>E-UTRAN RRC_IDLE state</w:t>
      </w:r>
      <w:r>
        <w:tab/>
        <w:t>855</w:t>
      </w:r>
    </w:p>
    <w:p w14:paraId="352DCA22" w14:textId="77777777" w:rsidR="007059ED" w:rsidRDefault="007059ED">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855</w:t>
      </w:r>
    </w:p>
    <w:p w14:paraId="38B048F4" w14:textId="77777777" w:rsidR="007059ED" w:rsidRDefault="007059ED">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855</w:t>
      </w:r>
    </w:p>
    <w:p w14:paraId="5DEB80DF" w14:textId="77777777" w:rsidR="007059ED" w:rsidRDefault="007059ED">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855</w:t>
      </w:r>
    </w:p>
    <w:p w14:paraId="2EBBC8C0" w14:textId="77777777" w:rsidR="007059ED" w:rsidRDefault="007059ED">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857</w:t>
      </w:r>
    </w:p>
    <w:p w14:paraId="75112A24" w14:textId="77777777" w:rsidR="007059ED" w:rsidRDefault="007059ED">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858</w:t>
      </w:r>
    </w:p>
    <w:p w14:paraId="2E8A905B" w14:textId="77777777" w:rsidR="007059ED" w:rsidRDefault="007059ED">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858</w:t>
      </w:r>
    </w:p>
    <w:p w14:paraId="14D0AE7B" w14:textId="77777777" w:rsidR="007059ED" w:rsidRDefault="007059ED">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859</w:t>
      </w:r>
    </w:p>
    <w:p w14:paraId="24C259BC" w14:textId="77777777" w:rsidR="007059ED" w:rsidRDefault="007059ED">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860</w:t>
      </w:r>
    </w:p>
    <w:p w14:paraId="4EF94BDA" w14:textId="77777777" w:rsidR="007059ED" w:rsidRDefault="007059ED">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860</w:t>
      </w:r>
    </w:p>
    <w:p w14:paraId="4CDFB9C5" w14:textId="77777777" w:rsidR="007059ED" w:rsidRDefault="007059ED">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861</w:t>
      </w:r>
    </w:p>
    <w:p w14:paraId="3DE690A9" w14:textId="77777777" w:rsidR="007059ED" w:rsidRDefault="007059ED">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862</w:t>
      </w:r>
    </w:p>
    <w:p w14:paraId="514871EB" w14:textId="77777777" w:rsidR="007059ED" w:rsidRDefault="007059ED">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862</w:t>
      </w:r>
    </w:p>
    <w:p w14:paraId="63472BFF" w14:textId="77777777" w:rsidR="007059ED" w:rsidRDefault="007059ED">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863</w:t>
      </w:r>
    </w:p>
    <w:p w14:paraId="3C6FB77E" w14:textId="77777777" w:rsidR="007059ED" w:rsidRDefault="007059ED">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864</w:t>
      </w:r>
    </w:p>
    <w:p w14:paraId="24DF3F28" w14:textId="77777777" w:rsidR="007059ED" w:rsidRDefault="007059ED">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864</w:t>
      </w:r>
    </w:p>
    <w:p w14:paraId="2386A7F7" w14:textId="77777777" w:rsidR="007059ED" w:rsidRDefault="007059ED">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865</w:t>
      </w:r>
    </w:p>
    <w:p w14:paraId="7FE67EAD" w14:textId="77777777" w:rsidR="007059ED" w:rsidRDefault="007059ED">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866</w:t>
      </w:r>
    </w:p>
    <w:p w14:paraId="4896ABC8" w14:textId="77777777" w:rsidR="007059ED" w:rsidRDefault="007059ED">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866</w:t>
      </w:r>
    </w:p>
    <w:p w14:paraId="5748F816" w14:textId="77777777" w:rsidR="007059ED" w:rsidRDefault="007059ED">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867</w:t>
      </w:r>
    </w:p>
    <w:p w14:paraId="25625B6E" w14:textId="77777777" w:rsidR="007059ED" w:rsidRDefault="007059ED">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868</w:t>
      </w:r>
    </w:p>
    <w:p w14:paraId="495A52F7" w14:textId="77777777" w:rsidR="007059ED" w:rsidRDefault="007059ED">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868</w:t>
      </w:r>
    </w:p>
    <w:p w14:paraId="292DBCED" w14:textId="77777777" w:rsidR="007059ED" w:rsidRDefault="007059ED">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869</w:t>
      </w:r>
    </w:p>
    <w:p w14:paraId="5AB598DA" w14:textId="77777777" w:rsidR="007059ED" w:rsidRDefault="007059ED">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870</w:t>
      </w:r>
    </w:p>
    <w:p w14:paraId="03B5CB5A" w14:textId="77777777" w:rsidR="007059ED" w:rsidRDefault="007059ED">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870</w:t>
      </w:r>
    </w:p>
    <w:p w14:paraId="7046DB3D" w14:textId="77777777" w:rsidR="007059ED" w:rsidRDefault="007059ED">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871</w:t>
      </w:r>
    </w:p>
    <w:p w14:paraId="69559F0E" w14:textId="77777777" w:rsidR="007059ED" w:rsidRDefault="007059ED">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872</w:t>
      </w:r>
    </w:p>
    <w:p w14:paraId="14C3CB82" w14:textId="77777777" w:rsidR="007059ED" w:rsidRDefault="007059ED">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872</w:t>
      </w:r>
    </w:p>
    <w:p w14:paraId="3662F186" w14:textId="77777777" w:rsidR="007059ED" w:rsidRDefault="007059ED">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872</w:t>
      </w:r>
    </w:p>
    <w:p w14:paraId="0CD87D78" w14:textId="77777777" w:rsidR="007059ED" w:rsidRDefault="007059ED">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872</w:t>
      </w:r>
    </w:p>
    <w:p w14:paraId="68522BA0" w14:textId="77777777" w:rsidR="007059ED" w:rsidRDefault="007059ED">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872</w:t>
      </w:r>
    </w:p>
    <w:p w14:paraId="33607A75" w14:textId="77777777" w:rsidR="007059ED" w:rsidRDefault="007059ED">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876</w:t>
      </w:r>
    </w:p>
    <w:p w14:paraId="1746B279" w14:textId="77777777" w:rsidR="007059ED" w:rsidRDefault="007059ED">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876</w:t>
      </w:r>
    </w:p>
    <w:p w14:paraId="0E3988E1" w14:textId="77777777" w:rsidR="007059ED" w:rsidRDefault="007059ED">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876</w:t>
      </w:r>
    </w:p>
    <w:p w14:paraId="5044C6B3" w14:textId="77777777" w:rsidR="007059ED" w:rsidRDefault="007059ED">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880</w:t>
      </w:r>
    </w:p>
    <w:p w14:paraId="7987AC3F" w14:textId="77777777" w:rsidR="007059ED" w:rsidRDefault="007059ED">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880</w:t>
      </w:r>
    </w:p>
    <w:p w14:paraId="64E7EA51" w14:textId="77777777" w:rsidR="007059ED" w:rsidRDefault="007059ED">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880</w:t>
      </w:r>
    </w:p>
    <w:p w14:paraId="301501F7" w14:textId="77777777" w:rsidR="007059ED" w:rsidRDefault="007059ED">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882</w:t>
      </w:r>
    </w:p>
    <w:p w14:paraId="30F920B8" w14:textId="77777777" w:rsidR="007059ED" w:rsidRDefault="007059ED">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883</w:t>
      </w:r>
    </w:p>
    <w:p w14:paraId="60691154" w14:textId="77777777" w:rsidR="007059ED" w:rsidRDefault="007059ED">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883</w:t>
      </w:r>
    </w:p>
    <w:p w14:paraId="39CA9F3B" w14:textId="77777777" w:rsidR="007059ED" w:rsidRDefault="007059ED">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884</w:t>
      </w:r>
    </w:p>
    <w:p w14:paraId="2D4B5A80" w14:textId="77777777" w:rsidR="007059ED" w:rsidRDefault="007059ED">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885</w:t>
      </w:r>
    </w:p>
    <w:p w14:paraId="3EDB9F97" w14:textId="77777777" w:rsidR="007059ED" w:rsidRDefault="007059ED">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885</w:t>
      </w:r>
    </w:p>
    <w:p w14:paraId="0A863B73" w14:textId="77777777" w:rsidR="007059ED" w:rsidRDefault="007059ED">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886</w:t>
      </w:r>
    </w:p>
    <w:p w14:paraId="5AA36B37" w14:textId="77777777" w:rsidR="007059ED" w:rsidRDefault="007059ED">
      <w:pPr>
        <w:pStyle w:val="TOC3"/>
        <w:rPr>
          <w:rFonts w:asciiTheme="minorHAnsi" w:eastAsiaTheme="minorEastAsia" w:hAnsiTheme="minorHAnsi" w:cstheme="minorBidi"/>
          <w:sz w:val="22"/>
          <w:szCs w:val="22"/>
        </w:rPr>
      </w:pPr>
      <w:r w:rsidRPr="00AE6739">
        <w:rPr>
          <w:rFonts w:cs="v4.2.0"/>
        </w:rPr>
        <w:t>A.4.2.15 E-UTRAN FDD – FDD Intra frequency case for Cat-M1 UE in enhanced coverage</w:t>
      </w:r>
      <w:r>
        <w:tab/>
        <w:t>887</w:t>
      </w:r>
    </w:p>
    <w:p w14:paraId="4A54FEE9" w14:textId="77777777" w:rsidR="007059ED" w:rsidRDefault="007059ED">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887</w:t>
      </w:r>
    </w:p>
    <w:p w14:paraId="39C419FF" w14:textId="77777777" w:rsidR="007059ED" w:rsidRDefault="007059ED">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888</w:t>
      </w:r>
    </w:p>
    <w:p w14:paraId="33260DF3" w14:textId="77777777" w:rsidR="007059ED" w:rsidRDefault="007059ED">
      <w:pPr>
        <w:pStyle w:val="TOC3"/>
        <w:rPr>
          <w:rFonts w:asciiTheme="minorHAnsi" w:eastAsiaTheme="minorEastAsia" w:hAnsiTheme="minorHAnsi" w:cstheme="minorBidi"/>
          <w:sz w:val="22"/>
          <w:szCs w:val="22"/>
        </w:rPr>
      </w:pPr>
      <w:r>
        <w:t>A.4.2.16 E-UTRAN HD – FDD Intra frequency case for Cat-M1 UE in enhanced coverage</w:t>
      </w:r>
      <w:r>
        <w:tab/>
        <w:t>889</w:t>
      </w:r>
    </w:p>
    <w:p w14:paraId="55F1F399" w14:textId="77777777" w:rsidR="007059ED" w:rsidRDefault="007059ED">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889</w:t>
      </w:r>
    </w:p>
    <w:p w14:paraId="3E1B29FF" w14:textId="77777777" w:rsidR="007059ED" w:rsidRDefault="007059ED">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890</w:t>
      </w:r>
    </w:p>
    <w:p w14:paraId="3326E751" w14:textId="77777777" w:rsidR="007059ED" w:rsidRDefault="007059ED">
      <w:pPr>
        <w:pStyle w:val="TOC3"/>
        <w:rPr>
          <w:rFonts w:asciiTheme="minorHAnsi" w:eastAsiaTheme="minorEastAsia" w:hAnsiTheme="minorHAnsi" w:cstheme="minorBidi"/>
          <w:sz w:val="22"/>
          <w:szCs w:val="22"/>
        </w:rPr>
      </w:pPr>
      <w:r>
        <w:t>A.4.2.17 E-UTRAN TDD – TDD Intra frequency case for Cat-M1 UE in enhanced coverage</w:t>
      </w:r>
      <w:r>
        <w:tab/>
        <w:t>891</w:t>
      </w:r>
    </w:p>
    <w:p w14:paraId="7684D36F" w14:textId="77777777" w:rsidR="007059ED" w:rsidRDefault="007059ED">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891</w:t>
      </w:r>
    </w:p>
    <w:p w14:paraId="60B02E53" w14:textId="77777777" w:rsidR="007059ED" w:rsidRDefault="007059ED">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892</w:t>
      </w:r>
    </w:p>
    <w:p w14:paraId="61EE20A9" w14:textId="77777777" w:rsidR="007059ED" w:rsidRDefault="007059ED">
      <w:pPr>
        <w:pStyle w:val="TOC3"/>
        <w:rPr>
          <w:rFonts w:asciiTheme="minorHAnsi" w:eastAsiaTheme="minorEastAsia" w:hAnsiTheme="minorHAnsi" w:cstheme="minorBidi"/>
          <w:sz w:val="22"/>
          <w:szCs w:val="22"/>
        </w:rPr>
      </w:pPr>
      <w:r>
        <w:t>A.4.2.18 HD – FDD Intra frequency case for UE Category NB1 In-Band mode in normal coverage</w:t>
      </w:r>
      <w:r>
        <w:tab/>
        <w:t>893</w:t>
      </w:r>
    </w:p>
    <w:p w14:paraId="0767CC90" w14:textId="77777777" w:rsidR="007059ED" w:rsidRDefault="007059ED">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893</w:t>
      </w:r>
    </w:p>
    <w:p w14:paraId="341F69A2" w14:textId="77777777" w:rsidR="007059ED" w:rsidRDefault="007059ED">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895</w:t>
      </w:r>
    </w:p>
    <w:p w14:paraId="342443F8" w14:textId="77777777" w:rsidR="007059ED" w:rsidRDefault="007059ED">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896</w:t>
      </w:r>
    </w:p>
    <w:p w14:paraId="6E504BF2" w14:textId="77777777" w:rsidR="007059ED" w:rsidRDefault="007059ED">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896</w:t>
      </w:r>
    </w:p>
    <w:p w14:paraId="197E6E5D" w14:textId="77777777" w:rsidR="007059ED" w:rsidRDefault="007059ED">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898</w:t>
      </w:r>
    </w:p>
    <w:p w14:paraId="225CAB8C" w14:textId="77777777" w:rsidR="007059ED" w:rsidRDefault="007059ED">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899</w:t>
      </w:r>
    </w:p>
    <w:p w14:paraId="582DD174" w14:textId="77777777" w:rsidR="007059ED" w:rsidRDefault="007059ED">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899</w:t>
      </w:r>
    </w:p>
    <w:p w14:paraId="70C946CC" w14:textId="77777777" w:rsidR="007059ED" w:rsidRDefault="007059ED">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900</w:t>
      </w:r>
    </w:p>
    <w:p w14:paraId="74AE0361" w14:textId="77777777" w:rsidR="007059ED" w:rsidRDefault="007059ED">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901</w:t>
      </w:r>
    </w:p>
    <w:p w14:paraId="52C4A96E" w14:textId="77777777" w:rsidR="007059ED" w:rsidRDefault="007059ED">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901</w:t>
      </w:r>
    </w:p>
    <w:p w14:paraId="5DA4D147" w14:textId="77777777" w:rsidR="007059ED" w:rsidRDefault="007059ED">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902</w:t>
      </w:r>
    </w:p>
    <w:p w14:paraId="16FD7559" w14:textId="77777777" w:rsidR="007059ED" w:rsidRDefault="007059ED">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903</w:t>
      </w:r>
    </w:p>
    <w:p w14:paraId="148BA808" w14:textId="77777777" w:rsidR="007059ED" w:rsidRDefault="007059ED">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903</w:t>
      </w:r>
    </w:p>
    <w:p w14:paraId="4CBA066F" w14:textId="77777777" w:rsidR="007059ED" w:rsidRDefault="007059ED">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904</w:t>
      </w:r>
    </w:p>
    <w:p w14:paraId="1795ADC3" w14:textId="77777777" w:rsidR="007059ED" w:rsidRDefault="007059ED">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905</w:t>
      </w:r>
    </w:p>
    <w:p w14:paraId="6437D8B8" w14:textId="77777777" w:rsidR="007059ED" w:rsidRDefault="007059ED">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905</w:t>
      </w:r>
    </w:p>
    <w:p w14:paraId="4D82049A" w14:textId="77777777" w:rsidR="007059ED" w:rsidRDefault="007059ED">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906</w:t>
      </w:r>
    </w:p>
    <w:p w14:paraId="0FF76828" w14:textId="77777777" w:rsidR="007059ED" w:rsidRDefault="007059ED">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907</w:t>
      </w:r>
    </w:p>
    <w:p w14:paraId="216382B3" w14:textId="77777777" w:rsidR="007059ED" w:rsidRDefault="007059ED">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907</w:t>
      </w:r>
    </w:p>
    <w:p w14:paraId="0199E167" w14:textId="77777777" w:rsidR="007059ED" w:rsidRDefault="007059ED">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909</w:t>
      </w:r>
    </w:p>
    <w:p w14:paraId="0768CDC4" w14:textId="77777777" w:rsidR="007059ED" w:rsidRDefault="007059ED">
      <w:pPr>
        <w:pStyle w:val="TOC3"/>
        <w:rPr>
          <w:rFonts w:asciiTheme="minorHAnsi" w:eastAsiaTheme="minorEastAsia" w:hAnsiTheme="minorHAnsi" w:cstheme="minorBidi"/>
          <w:sz w:val="22"/>
          <w:szCs w:val="22"/>
        </w:rPr>
      </w:pPr>
      <w:r w:rsidRPr="00AE6739">
        <w:rPr>
          <w:rFonts w:cs="v4.2.0"/>
        </w:rPr>
        <w:t>A.4.2.25</w:t>
      </w:r>
      <w:r>
        <w:rPr>
          <w:rFonts w:asciiTheme="minorHAnsi" w:eastAsiaTheme="minorEastAsia" w:hAnsiTheme="minorHAnsi" w:cstheme="minorBidi"/>
          <w:sz w:val="22"/>
          <w:szCs w:val="22"/>
        </w:rPr>
        <w:tab/>
      </w:r>
      <w:r w:rsidRPr="00AE6739">
        <w:rPr>
          <w:rFonts w:cs="v4.2.0"/>
        </w:rPr>
        <w:t>E-UTRAN FDD – FDD Inter frequency case for Cat-M1 UE in normal coverage</w:t>
      </w:r>
      <w:r>
        <w:tab/>
        <w:t>910</w:t>
      </w:r>
    </w:p>
    <w:p w14:paraId="5AAA8529" w14:textId="77777777" w:rsidR="007059ED" w:rsidRDefault="007059ED">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910</w:t>
      </w:r>
    </w:p>
    <w:p w14:paraId="5AC35AA2" w14:textId="77777777" w:rsidR="007059ED" w:rsidRDefault="007059ED">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911</w:t>
      </w:r>
    </w:p>
    <w:p w14:paraId="1378EE31" w14:textId="77777777" w:rsidR="007059ED" w:rsidRDefault="007059ED">
      <w:pPr>
        <w:pStyle w:val="TOC3"/>
        <w:rPr>
          <w:rFonts w:asciiTheme="minorHAnsi" w:eastAsiaTheme="minorEastAsia" w:hAnsiTheme="minorHAnsi" w:cstheme="minorBidi"/>
          <w:sz w:val="22"/>
          <w:szCs w:val="22"/>
        </w:rPr>
      </w:pPr>
      <w:r w:rsidRPr="00AE6739">
        <w:rPr>
          <w:rFonts w:cs="v4.2.0"/>
        </w:rPr>
        <w:t>A.4.2.26</w:t>
      </w:r>
      <w:r>
        <w:rPr>
          <w:rFonts w:asciiTheme="minorHAnsi" w:eastAsiaTheme="minorEastAsia" w:hAnsiTheme="minorHAnsi" w:cstheme="minorBidi"/>
          <w:sz w:val="22"/>
          <w:szCs w:val="22"/>
        </w:rPr>
        <w:tab/>
      </w:r>
      <w:r w:rsidRPr="00AE6739">
        <w:rPr>
          <w:rFonts w:cs="v4.2.0"/>
        </w:rPr>
        <w:t>E-UTRAN HD – FDD Inter frequency case for Cat-M1 UE in normal coverage</w:t>
      </w:r>
      <w:r>
        <w:tab/>
        <w:t>912</w:t>
      </w:r>
    </w:p>
    <w:p w14:paraId="21569283" w14:textId="77777777" w:rsidR="007059ED" w:rsidRDefault="007059ED">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912</w:t>
      </w:r>
    </w:p>
    <w:p w14:paraId="113F74B9" w14:textId="77777777" w:rsidR="007059ED" w:rsidRDefault="007059ED">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913</w:t>
      </w:r>
    </w:p>
    <w:p w14:paraId="4A6D9B79" w14:textId="77777777" w:rsidR="007059ED" w:rsidRDefault="007059ED">
      <w:pPr>
        <w:pStyle w:val="TOC3"/>
        <w:rPr>
          <w:rFonts w:asciiTheme="minorHAnsi" w:eastAsiaTheme="minorEastAsia" w:hAnsiTheme="minorHAnsi" w:cstheme="minorBidi"/>
          <w:sz w:val="22"/>
          <w:szCs w:val="22"/>
        </w:rPr>
      </w:pPr>
      <w:r w:rsidRPr="00AE6739">
        <w:rPr>
          <w:rFonts w:cs="v4.2.0"/>
        </w:rPr>
        <w:t>A.4.2.27</w:t>
      </w:r>
      <w:r>
        <w:rPr>
          <w:rFonts w:asciiTheme="minorHAnsi" w:eastAsiaTheme="minorEastAsia" w:hAnsiTheme="minorHAnsi" w:cstheme="minorBidi"/>
          <w:sz w:val="22"/>
          <w:szCs w:val="22"/>
        </w:rPr>
        <w:tab/>
      </w:r>
      <w:r w:rsidRPr="00AE6739">
        <w:rPr>
          <w:rFonts w:cs="v4.2.0"/>
        </w:rPr>
        <w:t>E-UTRAN TDD – FDD Inter frequency case for Cat-M1 UE in normal coverage</w:t>
      </w:r>
      <w:r>
        <w:tab/>
        <w:t>914</w:t>
      </w:r>
    </w:p>
    <w:p w14:paraId="69F2489F" w14:textId="77777777" w:rsidR="007059ED" w:rsidRDefault="007059ED">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914</w:t>
      </w:r>
    </w:p>
    <w:p w14:paraId="0ED8E989" w14:textId="77777777" w:rsidR="007059ED" w:rsidRDefault="007059ED">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915</w:t>
      </w:r>
    </w:p>
    <w:p w14:paraId="3283E438" w14:textId="77777777" w:rsidR="007059ED" w:rsidRDefault="007059ED">
      <w:pPr>
        <w:pStyle w:val="TOC3"/>
        <w:rPr>
          <w:rFonts w:asciiTheme="minorHAnsi" w:eastAsiaTheme="minorEastAsia" w:hAnsiTheme="minorHAnsi" w:cstheme="minorBidi"/>
          <w:sz w:val="22"/>
          <w:szCs w:val="22"/>
        </w:rPr>
      </w:pPr>
      <w:r w:rsidRPr="00AE6739">
        <w:rPr>
          <w:rFonts w:cs="v4.2.0"/>
        </w:rPr>
        <w:t>A.4.2.28</w:t>
      </w:r>
      <w:r>
        <w:rPr>
          <w:rFonts w:asciiTheme="minorHAnsi" w:eastAsiaTheme="minorEastAsia" w:hAnsiTheme="minorHAnsi" w:cstheme="minorBidi"/>
          <w:sz w:val="22"/>
          <w:szCs w:val="22"/>
        </w:rPr>
        <w:tab/>
      </w:r>
      <w:r w:rsidRPr="00AE6739">
        <w:rPr>
          <w:rFonts w:cs="v4.2.0"/>
        </w:rPr>
        <w:t>E-UTRAN FDD – FDD Inter frequency case for Cat-M1 UE in enhanced coverage</w:t>
      </w:r>
      <w:r>
        <w:tab/>
        <w:t>916</w:t>
      </w:r>
    </w:p>
    <w:p w14:paraId="08D6FBB5" w14:textId="77777777" w:rsidR="007059ED" w:rsidRDefault="007059ED">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916</w:t>
      </w:r>
    </w:p>
    <w:p w14:paraId="3A830D8B" w14:textId="77777777" w:rsidR="007059ED" w:rsidRDefault="007059ED">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917</w:t>
      </w:r>
    </w:p>
    <w:p w14:paraId="50AB6F94" w14:textId="77777777" w:rsidR="007059ED" w:rsidRDefault="007059ED">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918</w:t>
      </w:r>
    </w:p>
    <w:p w14:paraId="5BE451B0" w14:textId="77777777" w:rsidR="007059ED" w:rsidRDefault="007059ED">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918</w:t>
      </w:r>
    </w:p>
    <w:p w14:paraId="611EAD5E" w14:textId="77777777" w:rsidR="007059ED" w:rsidRDefault="007059ED">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919</w:t>
      </w:r>
    </w:p>
    <w:p w14:paraId="70EDE695" w14:textId="77777777" w:rsidR="007059ED" w:rsidRDefault="007059ED">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920</w:t>
      </w:r>
    </w:p>
    <w:p w14:paraId="71B3D07F" w14:textId="77777777" w:rsidR="007059ED" w:rsidRDefault="007059ED">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920</w:t>
      </w:r>
    </w:p>
    <w:p w14:paraId="1A528768" w14:textId="77777777" w:rsidR="007059ED" w:rsidRDefault="007059ED">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921</w:t>
      </w:r>
    </w:p>
    <w:p w14:paraId="6B217094" w14:textId="77777777" w:rsidR="007059ED" w:rsidRDefault="007059ED">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922</w:t>
      </w:r>
    </w:p>
    <w:p w14:paraId="7CE8C8C3" w14:textId="77777777" w:rsidR="007059ED" w:rsidRDefault="007059ED">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922</w:t>
      </w:r>
    </w:p>
    <w:p w14:paraId="096AC95E" w14:textId="77777777" w:rsidR="007059ED" w:rsidRDefault="007059ED">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923</w:t>
      </w:r>
    </w:p>
    <w:p w14:paraId="60BBDD9C" w14:textId="77777777" w:rsidR="007059ED" w:rsidRDefault="007059ED">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924</w:t>
      </w:r>
    </w:p>
    <w:p w14:paraId="223187EF" w14:textId="77777777" w:rsidR="007059ED" w:rsidRDefault="007059ED">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924</w:t>
      </w:r>
    </w:p>
    <w:p w14:paraId="6138A2A1" w14:textId="77777777" w:rsidR="007059ED" w:rsidRDefault="007059ED">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925</w:t>
      </w:r>
    </w:p>
    <w:p w14:paraId="54C3ED47" w14:textId="77777777" w:rsidR="007059ED" w:rsidRDefault="007059ED">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926</w:t>
      </w:r>
    </w:p>
    <w:p w14:paraId="7B72A11E" w14:textId="77777777" w:rsidR="007059ED" w:rsidRDefault="007059ED">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926</w:t>
      </w:r>
    </w:p>
    <w:p w14:paraId="779C046A" w14:textId="77777777" w:rsidR="007059ED" w:rsidRDefault="007059ED">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927</w:t>
      </w:r>
    </w:p>
    <w:p w14:paraId="376254EA" w14:textId="77777777" w:rsidR="007059ED" w:rsidRDefault="007059ED">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928</w:t>
      </w:r>
    </w:p>
    <w:p w14:paraId="526058F8" w14:textId="77777777" w:rsidR="007059ED" w:rsidRDefault="007059ED">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928</w:t>
      </w:r>
    </w:p>
    <w:p w14:paraId="5541F244" w14:textId="77777777" w:rsidR="007059ED" w:rsidRDefault="007059ED">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929</w:t>
      </w:r>
    </w:p>
    <w:p w14:paraId="5DF8022D" w14:textId="77777777" w:rsidR="007059ED" w:rsidRDefault="007059ED">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930</w:t>
      </w:r>
    </w:p>
    <w:p w14:paraId="0E7872A2" w14:textId="77777777" w:rsidR="007059ED" w:rsidRDefault="007059ED">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930</w:t>
      </w:r>
    </w:p>
    <w:p w14:paraId="3DD2751D" w14:textId="77777777" w:rsidR="007059ED" w:rsidRDefault="007059ED">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932</w:t>
      </w:r>
    </w:p>
    <w:p w14:paraId="4DE39F38" w14:textId="77777777" w:rsidR="007059ED" w:rsidRDefault="007059ED">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933</w:t>
      </w:r>
    </w:p>
    <w:p w14:paraId="305FFE56" w14:textId="77777777" w:rsidR="007059ED" w:rsidRDefault="007059ED">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933</w:t>
      </w:r>
    </w:p>
    <w:p w14:paraId="6DACFEA8" w14:textId="77777777" w:rsidR="007059ED" w:rsidRDefault="007059ED">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935</w:t>
      </w:r>
    </w:p>
    <w:p w14:paraId="20B275EF" w14:textId="77777777" w:rsidR="007059ED" w:rsidRDefault="007059ED">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936</w:t>
      </w:r>
    </w:p>
    <w:p w14:paraId="796311E2" w14:textId="77777777" w:rsidR="007059ED" w:rsidRDefault="007059ED">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936</w:t>
      </w:r>
    </w:p>
    <w:p w14:paraId="68B216EA" w14:textId="77777777" w:rsidR="007059ED" w:rsidRDefault="007059ED">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938</w:t>
      </w:r>
    </w:p>
    <w:p w14:paraId="13260D1D" w14:textId="77777777" w:rsidR="007059ED" w:rsidRDefault="007059ED">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939</w:t>
      </w:r>
    </w:p>
    <w:p w14:paraId="35D1DFE9" w14:textId="77777777" w:rsidR="007059ED" w:rsidRDefault="007059ED">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939</w:t>
      </w:r>
    </w:p>
    <w:p w14:paraId="4F87C755" w14:textId="77777777" w:rsidR="007059ED" w:rsidRDefault="007059ED">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941</w:t>
      </w:r>
    </w:p>
    <w:p w14:paraId="26F6F1FB" w14:textId="77777777" w:rsidR="007059ED" w:rsidRDefault="007059ED">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942</w:t>
      </w:r>
    </w:p>
    <w:p w14:paraId="6AADE573" w14:textId="77777777" w:rsidR="007059ED" w:rsidRDefault="007059ED">
      <w:pPr>
        <w:pStyle w:val="TOC3"/>
        <w:rPr>
          <w:rFonts w:asciiTheme="minorHAnsi" w:eastAsiaTheme="minorEastAsia" w:hAnsiTheme="minorHAnsi" w:cstheme="minorBidi"/>
          <w:sz w:val="22"/>
          <w:szCs w:val="22"/>
        </w:rPr>
      </w:pPr>
      <w:r w:rsidRPr="00AE6739">
        <w:rPr>
          <w:lang w:val="sv-SE"/>
        </w:rPr>
        <w:t>A.4.3.1</w:t>
      </w:r>
      <w:r>
        <w:rPr>
          <w:rFonts w:asciiTheme="minorHAnsi" w:eastAsiaTheme="minorEastAsia" w:hAnsiTheme="minorHAnsi" w:cstheme="minorBidi"/>
          <w:sz w:val="22"/>
          <w:szCs w:val="22"/>
        </w:rPr>
        <w:tab/>
      </w:r>
      <w:r w:rsidRPr="00AE6739">
        <w:rPr>
          <w:lang w:val="sv-SE"/>
        </w:rPr>
        <w:t>E-UTRAN FDD – UTRAN FDD:</w:t>
      </w:r>
      <w:r>
        <w:tab/>
        <w:t>942</w:t>
      </w:r>
    </w:p>
    <w:p w14:paraId="2C48609E" w14:textId="77777777" w:rsidR="007059ED" w:rsidRDefault="007059ED">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942</w:t>
      </w:r>
    </w:p>
    <w:p w14:paraId="6FAF6031" w14:textId="77777777" w:rsidR="007059ED" w:rsidRDefault="007059ED">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942</w:t>
      </w:r>
    </w:p>
    <w:p w14:paraId="360A2CFD" w14:textId="77777777" w:rsidR="007059ED" w:rsidRDefault="007059ED">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944</w:t>
      </w:r>
    </w:p>
    <w:p w14:paraId="3F6CC30C" w14:textId="77777777" w:rsidR="007059ED" w:rsidRDefault="007059ED">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944</w:t>
      </w:r>
    </w:p>
    <w:p w14:paraId="4A8374BB" w14:textId="77777777" w:rsidR="007059ED" w:rsidRDefault="007059ED">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944</w:t>
      </w:r>
    </w:p>
    <w:p w14:paraId="30220DD0" w14:textId="77777777" w:rsidR="007059ED" w:rsidRDefault="007059ED">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947</w:t>
      </w:r>
    </w:p>
    <w:p w14:paraId="2578C346" w14:textId="77777777" w:rsidR="007059ED" w:rsidRDefault="007059ED">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947</w:t>
      </w:r>
    </w:p>
    <w:p w14:paraId="24E81EB0" w14:textId="77777777" w:rsidR="007059ED" w:rsidRDefault="007059ED">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947</w:t>
      </w:r>
    </w:p>
    <w:p w14:paraId="77EDF9A3" w14:textId="77777777" w:rsidR="007059ED" w:rsidRDefault="007059ED">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950</w:t>
      </w:r>
    </w:p>
    <w:p w14:paraId="7F8EC8CA" w14:textId="77777777" w:rsidR="007059ED" w:rsidRDefault="007059ED">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950</w:t>
      </w:r>
    </w:p>
    <w:p w14:paraId="23B9E0D9" w14:textId="77777777" w:rsidR="007059ED" w:rsidRDefault="007059ED">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950</w:t>
      </w:r>
    </w:p>
    <w:p w14:paraId="2CF3BB3A" w14:textId="77777777" w:rsidR="007059ED" w:rsidRDefault="007059ED">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951</w:t>
      </w:r>
    </w:p>
    <w:p w14:paraId="1D62641C" w14:textId="77777777" w:rsidR="007059ED" w:rsidRDefault="007059ED">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951</w:t>
      </w:r>
    </w:p>
    <w:p w14:paraId="62A736F3" w14:textId="77777777" w:rsidR="007059ED" w:rsidRDefault="007059ED">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951</w:t>
      </w:r>
    </w:p>
    <w:p w14:paraId="43F3EBA2" w14:textId="77777777" w:rsidR="007059ED" w:rsidRDefault="007059ED">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954</w:t>
      </w:r>
    </w:p>
    <w:p w14:paraId="7FA37A24" w14:textId="77777777" w:rsidR="007059ED" w:rsidRDefault="007059ED">
      <w:pPr>
        <w:pStyle w:val="TOC3"/>
        <w:rPr>
          <w:rFonts w:asciiTheme="minorHAnsi" w:eastAsiaTheme="minorEastAsia" w:hAnsiTheme="minorHAnsi" w:cstheme="minorBidi"/>
          <w:sz w:val="22"/>
          <w:szCs w:val="22"/>
        </w:rPr>
      </w:pPr>
      <w:r w:rsidRPr="00AE6739">
        <w:rPr>
          <w:lang w:val="sv-SE"/>
        </w:rPr>
        <w:t>A.4.3.2</w:t>
      </w:r>
      <w:r>
        <w:rPr>
          <w:rFonts w:asciiTheme="minorHAnsi" w:eastAsiaTheme="minorEastAsia" w:hAnsiTheme="minorHAnsi" w:cstheme="minorBidi"/>
          <w:sz w:val="22"/>
          <w:szCs w:val="22"/>
        </w:rPr>
        <w:tab/>
      </w:r>
      <w:r w:rsidRPr="00AE6739">
        <w:rPr>
          <w:lang w:val="sv-SE"/>
        </w:rPr>
        <w:t>E-UTRAN FDD – UTRAN TDD:</w:t>
      </w:r>
      <w:r>
        <w:tab/>
        <w:t>955</w:t>
      </w:r>
    </w:p>
    <w:p w14:paraId="3D91C48B" w14:textId="77777777" w:rsidR="007059ED" w:rsidRDefault="007059ED">
      <w:pPr>
        <w:pStyle w:val="TOC4"/>
        <w:rPr>
          <w:rFonts w:asciiTheme="minorHAnsi" w:eastAsiaTheme="minorEastAsia" w:hAnsiTheme="minorHAnsi" w:cstheme="minorBidi"/>
          <w:sz w:val="22"/>
          <w:szCs w:val="22"/>
        </w:rPr>
      </w:pPr>
      <w:r w:rsidRPr="00AE6739">
        <w:rPr>
          <w:rFonts w:cs="v4.2.0"/>
        </w:rPr>
        <w:t>A.4.3.2.</w:t>
      </w:r>
      <w:r w:rsidRPr="00AE6739">
        <w:rPr>
          <w:rFonts w:cs="v4.2.0"/>
          <w:lang w:eastAsia="zh-CN"/>
        </w:rPr>
        <w:t>1</w:t>
      </w:r>
      <w:r>
        <w:rPr>
          <w:rFonts w:asciiTheme="minorHAnsi" w:eastAsiaTheme="minorEastAsia" w:hAnsiTheme="minorHAnsi" w:cstheme="minorBidi"/>
          <w:sz w:val="22"/>
          <w:szCs w:val="22"/>
        </w:rPr>
        <w:tab/>
      </w:r>
      <w:r>
        <w:rPr>
          <w:lang w:eastAsia="zh-CN"/>
        </w:rPr>
        <w:t>Test Purpose and Environment</w:t>
      </w:r>
      <w:r>
        <w:tab/>
        <w:t>955</w:t>
      </w:r>
    </w:p>
    <w:p w14:paraId="1C2DDFF1" w14:textId="77777777" w:rsidR="007059ED" w:rsidRDefault="007059ED">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955</w:t>
      </w:r>
    </w:p>
    <w:p w14:paraId="26F4D30E" w14:textId="77777777" w:rsidR="007059ED" w:rsidRDefault="007059ED">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955</w:t>
      </w:r>
    </w:p>
    <w:p w14:paraId="195183E6" w14:textId="77777777" w:rsidR="007059ED" w:rsidRDefault="007059ED">
      <w:pPr>
        <w:pStyle w:val="TOC5"/>
        <w:rPr>
          <w:rFonts w:asciiTheme="minorHAnsi" w:eastAsiaTheme="minorEastAsia" w:hAnsiTheme="minorHAnsi" w:cstheme="minorBidi"/>
          <w:sz w:val="22"/>
          <w:szCs w:val="22"/>
        </w:rPr>
      </w:pPr>
      <w:r w:rsidRPr="00AE6739">
        <w:rPr>
          <w:lang w:val="en-US"/>
        </w:rPr>
        <w:t>A.4.3.2.</w:t>
      </w:r>
      <w:r w:rsidRPr="00AE6739">
        <w:rPr>
          <w:lang w:val="en-US" w:eastAsia="zh-CN"/>
        </w:rPr>
        <w:t>1</w:t>
      </w:r>
      <w:r w:rsidRPr="00AE6739">
        <w:rPr>
          <w:lang w:val="en-US"/>
        </w:rPr>
        <w:t>.</w:t>
      </w:r>
      <w:r w:rsidRPr="00AE6739">
        <w:rPr>
          <w:lang w:val="en-US" w:eastAsia="zh-CN"/>
        </w:rPr>
        <w:t>3</w:t>
      </w:r>
      <w:r>
        <w:rPr>
          <w:rFonts w:asciiTheme="minorHAnsi" w:eastAsiaTheme="minorEastAsia" w:hAnsiTheme="minorHAnsi" w:cstheme="minorBidi"/>
          <w:sz w:val="22"/>
          <w:szCs w:val="22"/>
        </w:rPr>
        <w:tab/>
      </w:r>
      <w:r w:rsidRPr="00AE6739">
        <w:rPr>
          <w:lang w:val="en-US" w:eastAsia="zh-CN"/>
        </w:rPr>
        <w:t>Void</w:t>
      </w:r>
      <w:r>
        <w:tab/>
        <w:t>957</w:t>
      </w:r>
    </w:p>
    <w:p w14:paraId="673DD0CA" w14:textId="77777777" w:rsidR="007059ED" w:rsidRDefault="007059ED">
      <w:pPr>
        <w:pStyle w:val="TOC4"/>
        <w:rPr>
          <w:rFonts w:asciiTheme="minorHAnsi" w:eastAsiaTheme="minorEastAsia" w:hAnsiTheme="minorHAnsi" w:cstheme="minorBidi"/>
          <w:sz w:val="22"/>
          <w:szCs w:val="22"/>
        </w:rPr>
      </w:pPr>
      <w:r w:rsidRPr="00AE6739">
        <w:rPr>
          <w:rFonts w:cs="v4.2.0"/>
        </w:rPr>
        <w:t>A.4.3.2.2</w:t>
      </w:r>
      <w:r>
        <w:rPr>
          <w:rFonts w:asciiTheme="minorHAnsi" w:eastAsiaTheme="minorEastAsia" w:hAnsiTheme="minorHAnsi" w:cstheme="minorBidi"/>
          <w:sz w:val="22"/>
          <w:szCs w:val="22"/>
        </w:rPr>
        <w:tab/>
      </w:r>
      <w:r>
        <w:rPr>
          <w:lang w:eastAsia="zh-CN"/>
        </w:rPr>
        <w:t>Test Requirements</w:t>
      </w:r>
      <w:r>
        <w:tab/>
        <w:t>957</w:t>
      </w:r>
    </w:p>
    <w:p w14:paraId="497FC51A" w14:textId="77777777" w:rsidR="007059ED" w:rsidRDefault="007059ED">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957</w:t>
      </w:r>
    </w:p>
    <w:p w14:paraId="45B9499E" w14:textId="77777777" w:rsidR="007059ED" w:rsidRDefault="007059ED">
      <w:pPr>
        <w:pStyle w:val="TOC3"/>
        <w:rPr>
          <w:rFonts w:asciiTheme="minorHAnsi" w:eastAsiaTheme="minorEastAsia" w:hAnsiTheme="minorHAnsi" w:cstheme="minorBidi"/>
          <w:sz w:val="22"/>
          <w:szCs w:val="22"/>
        </w:rPr>
      </w:pPr>
      <w:r w:rsidRPr="00AE6739">
        <w:rPr>
          <w:lang w:val="sv-SE"/>
        </w:rPr>
        <w:t>A.4.3.</w:t>
      </w:r>
      <w:r w:rsidRPr="00AE6739">
        <w:rPr>
          <w:lang w:val="sv-SE" w:eastAsia="zh-CN"/>
        </w:rPr>
        <w:t>2A</w:t>
      </w:r>
      <w:r>
        <w:rPr>
          <w:rFonts w:asciiTheme="minorHAnsi" w:eastAsiaTheme="minorEastAsia" w:hAnsiTheme="minorHAnsi" w:cstheme="minorBidi"/>
          <w:sz w:val="22"/>
          <w:szCs w:val="22"/>
        </w:rPr>
        <w:tab/>
      </w:r>
      <w:r w:rsidRPr="00AE6739">
        <w:rPr>
          <w:lang w:val="sv-SE"/>
        </w:rPr>
        <w:t>E-UTRA FDD to UTRA TDD cell re-selection for IncMon</w:t>
      </w:r>
      <w:r>
        <w:tab/>
        <w:t>957</w:t>
      </w:r>
    </w:p>
    <w:p w14:paraId="7049FDB3" w14:textId="77777777" w:rsidR="007059ED" w:rsidRDefault="007059ED">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957</w:t>
      </w:r>
    </w:p>
    <w:p w14:paraId="6196AAEB" w14:textId="77777777" w:rsidR="007059ED" w:rsidRDefault="007059ED">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961</w:t>
      </w:r>
    </w:p>
    <w:p w14:paraId="6C27F2FA" w14:textId="77777777" w:rsidR="007059ED" w:rsidRDefault="007059ED">
      <w:pPr>
        <w:pStyle w:val="TOC4"/>
        <w:rPr>
          <w:rFonts w:asciiTheme="minorHAnsi" w:eastAsiaTheme="minorEastAsia" w:hAnsiTheme="minorHAnsi" w:cstheme="minorBidi"/>
          <w:sz w:val="22"/>
          <w:szCs w:val="22"/>
        </w:rPr>
      </w:pPr>
      <w:r w:rsidRPr="00AE6739">
        <w:rPr>
          <w:lang w:val="sv-SE"/>
        </w:rPr>
        <w:t>A.4.3.3</w:t>
      </w:r>
      <w:r>
        <w:rPr>
          <w:rFonts w:asciiTheme="minorHAnsi" w:eastAsiaTheme="minorEastAsia" w:hAnsiTheme="minorHAnsi" w:cstheme="minorBidi"/>
          <w:sz w:val="22"/>
          <w:szCs w:val="22"/>
        </w:rPr>
        <w:tab/>
      </w:r>
      <w:r w:rsidRPr="00AE6739">
        <w:rPr>
          <w:lang w:val="sv-SE"/>
        </w:rPr>
        <w:t>E-UTRAN TDD – UTRAN FDD:</w:t>
      </w:r>
      <w:r>
        <w:tab/>
        <w:t>961</w:t>
      </w:r>
    </w:p>
    <w:p w14:paraId="53A15974" w14:textId="77777777" w:rsidR="007059ED" w:rsidRDefault="007059ED">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961</w:t>
      </w:r>
    </w:p>
    <w:p w14:paraId="6FF1A210" w14:textId="77777777" w:rsidR="007059ED" w:rsidRDefault="007059ED">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964</w:t>
      </w:r>
    </w:p>
    <w:p w14:paraId="23E3215F" w14:textId="77777777" w:rsidR="007059ED" w:rsidRDefault="007059ED">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964</w:t>
      </w:r>
    </w:p>
    <w:p w14:paraId="5B84002B" w14:textId="77777777" w:rsidR="007059ED" w:rsidRDefault="007059ED">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964</w:t>
      </w:r>
    </w:p>
    <w:p w14:paraId="72075679" w14:textId="77777777" w:rsidR="007059ED" w:rsidRDefault="007059ED">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969</w:t>
      </w:r>
    </w:p>
    <w:p w14:paraId="1E8D4C88" w14:textId="77777777" w:rsidR="007059ED" w:rsidRDefault="007059ED">
      <w:pPr>
        <w:pStyle w:val="TOC3"/>
        <w:rPr>
          <w:rFonts w:asciiTheme="minorHAnsi" w:eastAsiaTheme="minorEastAsia" w:hAnsiTheme="minorHAnsi" w:cstheme="minorBidi"/>
          <w:sz w:val="22"/>
          <w:szCs w:val="22"/>
        </w:rPr>
      </w:pPr>
      <w:r w:rsidRPr="00AE6739">
        <w:rPr>
          <w:lang w:val="sv-SE"/>
        </w:rPr>
        <w:t>A.4.3.4</w:t>
      </w:r>
      <w:r>
        <w:rPr>
          <w:rFonts w:asciiTheme="minorHAnsi" w:eastAsiaTheme="minorEastAsia" w:hAnsiTheme="minorHAnsi" w:cstheme="minorBidi"/>
          <w:sz w:val="22"/>
          <w:szCs w:val="22"/>
        </w:rPr>
        <w:tab/>
      </w:r>
      <w:r w:rsidRPr="00AE6739">
        <w:rPr>
          <w:lang w:val="sv-SE"/>
        </w:rPr>
        <w:t>E-UTRAN TDD – UTRAN TDD:</w:t>
      </w:r>
      <w:r>
        <w:tab/>
        <w:t>970</w:t>
      </w:r>
    </w:p>
    <w:p w14:paraId="2DBDB887" w14:textId="77777777" w:rsidR="007059ED" w:rsidRDefault="007059ED">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970</w:t>
      </w:r>
    </w:p>
    <w:p w14:paraId="625CD295"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970</w:t>
      </w:r>
    </w:p>
    <w:p w14:paraId="1E07792B"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972</w:t>
      </w:r>
    </w:p>
    <w:p w14:paraId="1FC034B3" w14:textId="77777777" w:rsidR="007059ED" w:rsidRDefault="007059ED">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972</w:t>
      </w:r>
    </w:p>
    <w:p w14:paraId="2BB274D8"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972</w:t>
      </w:r>
    </w:p>
    <w:p w14:paraId="783956AF"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974</w:t>
      </w:r>
    </w:p>
    <w:p w14:paraId="4ABF7E12" w14:textId="77777777" w:rsidR="007059ED" w:rsidRDefault="007059ED">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974</w:t>
      </w:r>
    </w:p>
    <w:p w14:paraId="2F54542D" w14:textId="77777777" w:rsidR="007059ED" w:rsidRDefault="007059ED">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974</w:t>
      </w:r>
    </w:p>
    <w:p w14:paraId="512E21CE" w14:textId="77777777" w:rsidR="007059ED" w:rsidRDefault="007059ED">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977</w:t>
      </w:r>
    </w:p>
    <w:p w14:paraId="71D3C568" w14:textId="77777777" w:rsidR="007059ED" w:rsidRDefault="007059ED">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977</w:t>
      </w:r>
    </w:p>
    <w:p w14:paraId="6449245C" w14:textId="77777777" w:rsidR="007059ED" w:rsidRDefault="007059ED">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977</w:t>
      </w:r>
    </w:p>
    <w:p w14:paraId="6504C7BE" w14:textId="77777777" w:rsidR="007059ED" w:rsidRDefault="007059ED">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981</w:t>
      </w:r>
    </w:p>
    <w:p w14:paraId="036FBA90" w14:textId="77777777" w:rsidR="007059ED" w:rsidRDefault="007059ED">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981</w:t>
      </w:r>
    </w:p>
    <w:p w14:paraId="7054E76C" w14:textId="77777777" w:rsidR="007059ED" w:rsidRDefault="007059ED">
      <w:pPr>
        <w:pStyle w:val="TOC3"/>
        <w:rPr>
          <w:rFonts w:asciiTheme="minorHAnsi" w:eastAsiaTheme="minorEastAsia" w:hAnsiTheme="minorHAnsi" w:cstheme="minorBidi"/>
          <w:sz w:val="22"/>
          <w:szCs w:val="22"/>
        </w:rPr>
      </w:pPr>
      <w:r w:rsidRPr="00AE6739">
        <w:rPr>
          <w:lang w:val="sv-SE"/>
        </w:rPr>
        <w:t>A.4.4.1</w:t>
      </w:r>
      <w:r>
        <w:rPr>
          <w:rFonts w:asciiTheme="minorHAnsi" w:eastAsiaTheme="minorEastAsia" w:hAnsiTheme="minorHAnsi" w:cstheme="minorBidi"/>
          <w:sz w:val="22"/>
          <w:szCs w:val="22"/>
        </w:rPr>
        <w:tab/>
      </w:r>
      <w:r w:rsidRPr="00AE6739">
        <w:rPr>
          <w:lang w:val="sv-SE"/>
        </w:rPr>
        <w:t>E-UTRAN FDD – GSM:</w:t>
      </w:r>
      <w:r>
        <w:tab/>
        <w:t>981</w:t>
      </w:r>
    </w:p>
    <w:p w14:paraId="043F1485" w14:textId="77777777" w:rsidR="007059ED" w:rsidRDefault="007059ED">
      <w:pPr>
        <w:pStyle w:val="TOC4"/>
        <w:rPr>
          <w:rFonts w:asciiTheme="minorHAnsi" w:eastAsiaTheme="minorEastAsia" w:hAnsiTheme="minorHAnsi" w:cstheme="minorBidi"/>
          <w:sz w:val="22"/>
          <w:szCs w:val="22"/>
        </w:rPr>
      </w:pPr>
      <w:r w:rsidRPr="00AE6739">
        <w:rPr>
          <w:snapToGrid w:val="0"/>
        </w:rPr>
        <w:t>A.4.4.1.1</w:t>
      </w:r>
      <w:r>
        <w:rPr>
          <w:rFonts w:asciiTheme="minorHAnsi" w:eastAsiaTheme="minorEastAsia" w:hAnsiTheme="minorHAnsi" w:cstheme="minorBidi"/>
          <w:sz w:val="22"/>
          <w:szCs w:val="22"/>
        </w:rPr>
        <w:tab/>
      </w:r>
      <w:r w:rsidRPr="00AE6739">
        <w:rPr>
          <w:snapToGrid w:val="0"/>
        </w:rPr>
        <w:t>Test Purpose and Environment</w:t>
      </w:r>
      <w:r>
        <w:tab/>
        <w:t>981</w:t>
      </w:r>
    </w:p>
    <w:p w14:paraId="0302F695" w14:textId="77777777" w:rsidR="007059ED" w:rsidRDefault="007059ED">
      <w:pPr>
        <w:pStyle w:val="TOC4"/>
        <w:rPr>
          <w:rFonts w:asciiTheme="minorHAnsi" w:eastAsiaTheme="minorEastAsia" w:hAnsiTheme="minorHAnsi" w:cstheme="minorBidi"/>
          <w:sz w:val="22"/>
          <w:szCs w:val="22"/>
        </w:rPr>
      </w:pPr>
      <w:r w:rsidRPr="00AE6739">
        <w:rPr>
          <w:snapToGrid w:val="0"/>
        </w:rPr>
        <w:t>A.4.4.1.2</w:t>
      </w:r>
      <w:r>
        <w:rPr>
          <w:rFonts w:asciiTheme="minorHAnsi" w:eastAsiaTheme="minorEastAsia" w:hAnsiTheme="minorHAnsi" w:cstheme="minorBidi"/>
          <w:sz w:val="22"/>
          <w:szCs w:val="22"/>
        </w:rPr>
        <w:tab/>
      </w:r>
      <w:r w:rsidRPr="00AE6739">
        <w:rPr>
          <w:snapToGrid w:val="0"/>
        </w:rPr>
        <w:t>Test Requirements</w:t>
      </w:r>
      <w:r>
        <w:tab/>
        <w:t>983</w:t>
      </w:r>
    </w:p>
    <w:p w14:paraId="23BA5173" w14:textId="77777777" w:rsidR="007059ED" w:rsidRDefault="007059ED">
      <w:pPr>
        <w:pStyle w:val="TOC4"/>
        <w:rPr>
          <w:rFonts w:asciiTheme="minorHAnsi" w:eastAsiaTheme="minorEastAsia" w:hAnsiTheme="minorHAnsi" w:cstheme="minorBidi"/>
          <w:sz w:val="22"/>
          <w:szCs w:val="22"/>
        </w:rPr>
      </w:pPr>
      <w:r w:rsidRPr="00AE6739">
        <w:rPr>
          <w:lang w:val="sv-SE"/>
        </w:rPr>
        <w:t>A.4.4.2</w:t>
      </w:r>
      <w:r>
        <w:rPr>
          <w:rFonts w:asciiTheme="minorHAnsi" w:eastAsiaTheme="minorEastAsia" w:hAnsiTheme="minorHAnsi" w:cstheme="minorBidi"/>
          <w:sz w:val="22"/>
          <w:szCs w:val="22"/>
        </w:rPr>
        <w:tab/>
      </w:r>
      <w:r w:rsidRPr="00AE6739">
        <w:rPr>
          <w:lang w:val="sv-SE"/>
        </w:rPr>
        <w:t>E-UTRAN TDD – GSM:</w:t>
      </w:r>
      <w:r>
        <w:tab/>
        <w:t>983</w:t>
      </w:r>
    </w:p>
    <w:p w14:paraId="3DD37FC6" w14:textId="77777777" w:rsidR="007059ED" w:rsidRDefault="007059ED">
      <w:pPr>
        <w:pStyle w:val="TOC4"/>
        <w:rPr>
          <w:rFonts w:asciiTheme="minorHAnsi" w:eastAsiaTheme="minorEastAsia" w:hAnsiTheme="minorHAnsi" w:cstheme="minorBidi"/>
          <w:sz w:val="22"/>
          <w:szCs w:val="22"/>
        </w:rPr>
      </w:pPr>
      <w:r w:rsidRPr="00AE6739">
        <w:rPr>
          <w:snapToGrid w:val="0"/>
        </w:rPr>
        <w:t>A.4.4.2.1</w:t>
      </w:r>
      <w:r>
        <w:rPr>
          <w:rFonts w:asciiTheme="minorHAnsi" w:eastAsiaTheme="minorEastAsia" w:hAnsiTheme="minorHAnsi" w:cstheme="minorBidi"/>
          <w:sz w:val="22"/>
          <w:szCs w:val="22"/>
        </w:rPr>
        <w:tab/>
      </w:r>
      <w:r w:rsidRPr="00AE6739">
        <w:rPr>
          <w:snapToGrid w:val="0"/>
        </w:rPr>
        <w:t>Test Purpose and Environment</w:t>
      </w:r>
      <w:r>
        <w:tab/>
        <w:t>983</w:t>
      </w:r>
    </w:p>
    <w:p w14:paraId="75D994FC" w14:textId="77777777" w:rsidR="007059ED" w:rsidRDefault="007059ED">
      <w:pPr>
        <w:pStyle w:val="TOC4"/>
        <w:rPr>
          <w:rFonts w:asciiTheme="minorHAnsi" w:eastAsiaTheme="minorEastAsia" w:hAnsiTheme="minorHAnsi" w:cstheme="minorBidi"/>
          <w:sz w:val="22"/>
          <w:szCs w:val="22"/>
        </w:rPr>
      </w:pPr>
      <w:r w:rsidRPr="00AE6739">
        <w:rPr>
          <w:snapToGrid w:val="0"/>
        </w:rPr>
        <w:t>A.4.4.2.2</w:t>
      </w:r>
      <w:r>
        <w:rPr>
          <w:rFonts w:asciiTheme="minorHAnsi" w:eastAsiaTheme="minorEastAsia" w:hAnsiTheme="minorHAnsi" w:cstheme="minorBidi"/>
          <w:sz w:val="22"/>
          <w:szCs w:val="22"/>
        </w:rPr>
        <w:tab/>
      </w:r>
      <w:r w:rsidRPr="00AE6739">
        <w:rPr>
          <w:snapToGrid w:val="0"/>
        </w:rPr>
        <w:t>Test Requirements</w:t>
      </w:r>
      <w:r>
        <w:tab/>
        <w:t>985</w:t>
      </w:r>
    </w:p>
    <w:p w14:paraId="37358162" w14:textId="77777777" w:rsidR="007059ED" w:rsidRDefault="007059ED">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986</w:t>
      </w:r>
    </w:p>
    <w:p w14:paraId="1AB14D91" w14:textId="77777777" w:rsidR="007059ED" w:rsidRDefault="007059ED">
      <w:pPr>
        <w:pStyle w:val="TOC3"/>
        <w:rPr>
          <w:rFonts w:asciiTheme="minorHAnsi" w:eastAsiaTheme="minorEastAsia" w:hAnsiTheme="minorHAnsi" w:cstheme="minorBidi"/>
          <w:sz w:val="22"/>
          <w:szCs w:val="22"/>
        </w:rPr>
      </w:pPr>
      <w:r>
        <w:t>A.4.5.1</w:t>
      </w:r>
      <w:r>
        <w:rPr>
          <w:rFonts w:asciiTheme="minorHAnsi" w:eastAsiaTheme="minorEastAsia" w:hAnsiTheme="minorHAnsi" w:cstheme="minorBidi"/>
          <w:sz w:val="22"/>
          <w:szCs w:val="22"/>
        </w:rPr>
        <w:tab/>
      </w:r>
      <w:r>
        <w:t>E-UTRAN FDD – HRPD</w:t>
      </w:r>
      <w:r>
        <w:tab/>
        <w:t>986</w:t>
      </w:r>
    </w:p>
    <w:p w14:paraId="1EF979A9" w14:textId="77777777" w:rsidR="007059ED" w:rsidRDefault="007059ED">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986</w:t>
      </w:r>
    </w:p>
    <w:p w14:paraId="63BD14E5" w14:textId="77777777" w:rsidR="007059ED" w:rsidRDefault="007059ED">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986</w:t>
      </w:r>
    </w:p>
    <w:p w14:paraId="67D7807D" w14:textId="77777777" w:rsidR="007059ED" w:rsidRDefault="007059ED">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988</w:t>
      </w:r>
    </w:p>
    <w:p w14:paraId="51691972" w14:textId="77777777" w:rsidR="007059ED" w:rsidRDefault="007059ED">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988</w:t>
      </w:r>
    </w:p>
    <w:p w14:paraId="480202AE" w14:textId="77777777" w:rsidR="007059ED" w:rsidRDefault="007059ED">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988</w:t>
      </w:r>
    </w:p>
    <w:p w14:paraId="102DA601" w14:textId="77777777" w:rsidR="007059ED" w:rsidRDefault="007059ED">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988</w:t>
      </w:r>
    </w:p>
    <w:p w14:paraId="42463135" w14:textId="77777777" w:rsidR="007059ED" w:rsidRDefault="007059ED">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991</w:t>
      </w:r>
    </w:p>
    <w:p w14:paraId="19DA849D" w14:textId="77777777" w:rsidR="007059ED" w:rsidRDefault="007059ED">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991</w:t>
      </w:r>
    </w:p>
    <w:p w14:paraId="6F1E4403" w14:textId="77777777" w:rsidR="007059ED" w:rsidRDefault="007059ED">
      <w:pPr>
        <w:pStyle w:val="TOC4"/>
        <w:rPr>
          <w:rFonts w:asciiTheme="minorHAnsi" w:eastAsiaTheme="minorEastAsia" w:hAnsiTheme="minorHAnsi" w:cstheme="minorBidi"/>
          <w:sz w:val="22"/>
          <w:szCs w:val="22"/>
        </w:rPr>
      </w:pPr>
      <w:r w:rsidRPr="00AE6739">
        <w:rPr>
          <w:lang w:val="sv-SE"/>
        </w:rPr>
        <w:t>A.4.6.1</w:t>
      </w:r>
      <w:r>
        <w:rPr>
          <w:rFonts w:asciiTheme="minorHAnsi" w:eastAsiaTheme="minorEastAsia" w:hAnsiTheme="minorHAnsi" w:cstheme="minorBidi"/>
          <w:sz w:val="22"/>
          <w:szCs w:val="22"/>
        </w:rPr>
        <w:tab/>
      </w:r>
      <w:r w:rsidRPr="00AE6739">
        <w:rPr>
          <w:lang w:val="sv-SE"/>
        </w:rPr>
        <w:t>E-UTRAN FDD – cdma2000 1X</w:t>
      </w:r>
      <w:r>
        <w:tab/>
        <w:t>991</w:t>
      </w:r>
    </w:p>
    <w:p w14:paraId="77242424" w14:textId="77777777" w:rsidR="007059ED" w:rsidRDefault="007059ED">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991</w:t>
      </w:r>
    </w:p>
    <w:p w14:paraId="408B7F6D" w14:textId="77777777" w:rsidR="007059ED" w:rsidRDefault="007059ED">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991</w:t>
      </w:r>
    </w:p>
    <w:p w14:paraId="42A4464C" w14:textId="77777777" w:rsidR="007059ED" w:rsidRDefault="007059ED">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994</w:t>
      </w:r>
    </w:p>
    <w:p w14:paraId="3329B950" w14:textId="77777777" w:rsidR="007059ED" w:rsidRDefault="007059ED">
      <w:pPr>
        <w:pStyle w:val="TOC3"/>
        <w:rPr>
          <w:rFonts w:asciiTheme="minorHAnsi" w:eastAsiaTheme="minorEastAsia" w:hAnsiTheme="minorHAnsi" w:cstheme="minorBidi"/>
          <w:sz w:val="22"/>
          <w:szCs w:val="22"/>
        </w:rPr>
      </w:pPr>
      <w:r w:rsidRPr="00AE6739">
        <w:rPr>
          <w:lang w:val="sv-SE"/>
        </w:rPr>
        <w:t>A.4.</w:t>
      </w:r>
      <w:r w:rsidRPr="00AE6739">
        <w:rPr>
          <w:lang w:val="sv-SE" w:eastAsia="zh-CN"/>
        </w:rPr>
        <w:t>6</w:t>
      </w:r>
      <w:r w:rsidRPr="00AE6739">
        <w:rPr>
          <w:lang w:val="sv-SE"/>
        </w:rPr>
        <w:t>.</w:t>
      </w:r>
      <w:r w:rsidRPr="00AE6739">
        <w:rPr>
          <w:lang w:val="sv-SE" w:eastAsia="zh-CN"/>
        </w:rPr>
        <w:t>2</w:t>
      </w:r>
      <w:r>
        <w:rPr>
          <w:rFonts w:asciiTheme="minorHAnsi" w:eastAsiaTheme="minorEastAsia" w:hAnsiTheme="minorHAnsi" w:cstheme="minorBidi"/>
          <w:sz w:val="22"/>
          <w:szCs w:val="22"/>
        </w:rPr>
        <w:tab/>
      </w:r>
      <w:r w:rsidRPr="00AE6739">
        <w:rPr>
          <w:lang w:val="sv-SE"/>
        </w:rPr>
        <w:t xml:space="preserve">E-UTRAN </w:t>
      </w:r>
      <w:r w:rsidRPr="00AE6739">
        <w:rPr>
          <w:lang w:val="sv-SE" w:eastAsia="zh-CN"/>
        </w:rPr>
        <w:t>T</w:t>
      </w:r>
      <w:r w:rsidRPr="00AE6739">
        <w:rPr>
          <w:lang w:val="sv-SE"/>
        </w:rPr>
        <w:t>DD – cdma2000 1X</w:t>
      </w:r>
      <w:r>
        <w:tab/>
        <w:t>994</w:t>
      </w:r>
    </w:p>
    <w:p w14:paraId="62B6F486" w14:textId="77777777" w:rsidR="007059ED" w:rsidRDefault="007059ED">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994</w:t>
      </w:r>
    </w:p>
    <w:p w14:paraId="1FCF96F1" w14:textId="77777777" w:rsidR="007059ED" w:rsidRDefault="007059ED">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994</w:t>
      </w:r>
    </w:p>
    <w:p w14:paraId="79DE625B" w14:textId="77777777" w:rsidR="007059ED" w:rsidRDefault="007059ED">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997</w:t>
      </w:r>
    </w:p>
    <w:p w14:paraId="63702FD9" w14:textId="77777777" w:rsidR="007059ED" w:rsidRDefault="007059ED">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997</w:t>
      </w:r>
    </w:p>
    <w:p w14:paraId="61E87C29" w14:textId="77777777" w:rsidR="007059ED" w:rsidRDefault="007059ED">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997</w:t>
      </w:r>
    </w:p>
    <w:p w14:paraId="2EF0130D" w14:textId="77777777" w:rsidR="007059ED" w:rsidRDefault="007059ED">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997</w:t>
      </w:r>
    </w:p>
    <w:p w14:paraId="4B17B19D" w14:textId="77777777" w:rsidR="007059ED" w:rsidRDefault="007059ED">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1002</w:t>
      </w:r>
    </w:p>
    <w:p w14:paraId="6705B058" w14:textId="77777777" w:rsidR="007059ED" w:rsidRDefault="007059ED">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1003</w:t>
      </w:r>
    </w:p>
    <w:p w14:paraId="604B17C7" w14:textId="77777777" w:rsidR="007059ED" w:rsidRDefault="007059ED">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1003</w:t>
      </w:r>
    </w:p>
    <w:p w14:paraId="3BDC1824" w14:textId="77777777" w:rsidR="007059ED" w:rsidRDefault="007059ED">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1007</w:t>
      </w:r>
    </w:p>
    <w:p w14:paraId="0596F7AC" w14:textId="77777777" w:rsidR="007059ED" w:rsidRDefault="007059ED">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1008</w:t>
      </w:r>
    </w:p>
    <w:p w14:paraId="0BA825C1" w14:textId="77777777" w:rsidR="007059ED" w:rsidRDefault="007059ED">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1008</w:t>
      </w:r>
    </w:p>
    <w:p w14:paraId="4CBD0D4B" w14:textId="77777777" w:rsidR="007059ED" w:rsidRDefault="007059ED">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1012</w:t>
      </w:r>
    </w:p>
    <w:p w14:paraId="0BB3C839" w14:textId="77777777" w:rsidR="007059ED" w:rsidRDefault="007059ED">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1013</w:t>
      </w:r>
    </w:p>
    <w:p w14:paraId="0B14DB3F" w14:textId="77777777" w:rsidR="007059ED" w:rsidRDefault="007059ED">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1013</w:t>
      </w:r>
    </w:p>
    <w:p w14:paraId="3A2BBDA1" w14:textId="77777777" w:rsidR="007059ED" w:rsidRDefault="007059ED">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1017</w:t>
      </w:r>
    </w:p>
    <w:p w14:paraId="3B1696BD" w14:textId="77777777" w:rsidR="007059ED" w:rsidRDefault="007059ED">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1018</w:t>
      </w:r>
    </w:p>
    <w:p w14:paraId="6CA1B4E9" w14:textId="77777777" w:rsidR="007059ED" w:rsidRDefault="007059ED">
      <w:pPr>
        <w:pStyle w:val="TOC2"/>
        <w:rPr>
          <w:rFonts w:asciiTheme="minorHAnsi" w:eastAsiaTheme="minorEastAsia" w:hAnsiTheme="minorHAnsi" w:cstheme="minorBidi"/>
          <w:sz w:val="22"/>
          <w:szCs w:val="22"/>
        </w:rPr>
      </w:pPr>
      <w:r w:rsidRPr="00AE6739">
        <w:rPr>
          <w:rFonts w:cs="v4.2.0"/>
          <w:lang w:val="sv-FI"/>
        </w:rPr>
        <w:t>A.5.1</w:t>
      </w:r>
      <w:r>
        <w:rPr>
          <w:rFonts w:asciiTheme="minorHAnsi" w:eastAsiaTheme="minorEastAsia" w:hAnsiTheme="minorHAnsi" w:cstheme="minorBidi"/>
          <w:sz w:val="22"/>
          <w:szCs w:val="22"/>
        </w:rPr>
        <w:tab/>
      </w:r>
      <w:r w:rsidRPr="00AE6739">
        <w:rPr>
          <w:lang w:val="sv-FI"/>
        </w:rPr>
        <w:t>E-UTRAN Handover</w:t>
      </w:r>
      <w:r>
        <w:tab/>
        <w:t>1018</w:t>
      </w:r>
    </w:p>
    <w:p w14:paraId="12A65033" w14:textId="77777777" w:rsidR="007059ED" w:rsidRDefault="007059ED">
      <w:pPr>
        <w:pStyle w:val="TOC3"/>
        <w:rPr>
          <w:rFonts w:asciiTheme="minorHAnsi" w:eastAsiaTheme="minorEastAsia" w:hAnsiTheme="minorHAnsi" w:cstheme="minorBidi"/>
          <w:sz w:val="22"/>
          <w:szCs w:val="22"/>
        </w:rPr>
      </w:pPr>
      <w:r w:rsidRPr="00AE6739">
        <w:rPr>
          <w:snapToGrid w:val="0"/>
          <w:lang w:val="sv-FI"/>
        </w:rPr>
        <w:t>A.5.1.1</w:t>
      </w:r>
      <w:r>
        <w:rPr>
          <w:rFonts w:asciiTheme="minorHAnsi" w:eastAsiaTheme="minorEastAsia" w:hAnsiTheme="minorHAnsi" w:cstheme="minorBidi"/>
          <w:sz w:val="22"/>
          <w:szCs w:val="22"/>
        </w:rPr>
        <w:tab/>
      </w:r>
      <w:r w:rsidRPr="00AE6739">
        <w:rPr>
          <w:lang w:val="sv-FI"/>
        </w:rPr>
        <w:t>E-UTRAN FDD - FDD Intra frequency handover</w:t>
      </w:r>
      <w:r>
        <w:tab/>
        <w:t>1018</w:t>
      </w:r>
    </w:p>
    <w:p w14:paraId="115F6A41" w14:textId="77777777" w:rsidR="007059ED" w:rsidRDefault="007059ED">
      <w:pPr>
        <w:pStyle w:val="TOC4"/>
        <w:rPr>
          <w:rFonts w:asciiTheme="minorHAnsi" w:eastAsiaTheme="minorEastAsia" w:hAnsiTheme="minorHAnsi" w:cstheme="minorBidi"/>
          <w:sz w:val="22"/>
          <w:szCs w:val="22"/>
        </w:rPr>
      </w:pPr>
      <w:r w:rsidRPr="00AE6739">
        <w:rPr>
          <w:snapToGrid w:val="0"/>
        </w:rPr>
        <w:t>A.5.1.1.1</w:t>
      </w:r>
      <w:r>
        <w:rPr>
          <w:rFonts w:asciiTheme="minorHAnsi" w:eastAsiaTheme="minorEastAsia" w:hAnsiTheme="minorHAnsi" w:cstheme="minorBidi"/>
          <w:sz w:val="22"/>
          <w:szCs w:val="22"/>
        </w:rPr>
        <w:tab/>
      </w:r>
      <w:r w:rsidRPr="00AE6739">
        <w:rPr>
          <w:snapToGrid w:val="0"/>
        </w:rPr>
        <w:t>Test Purpose and Environment</w:t>
      </w:r>
      <w:r>
        <w:tab/>
        <w:t>1018</w:t>
      </w:r>
    </w:p>
    <w:p w14:paraId="147BFC29" w14:textId="77777777" w:rsidR="007059ED" w:rsidRDefault="007059ED">
      <w:pPr>
        <w:pStyle w:val="TOC3"/>
        <w:rPr>
          <w:rFonts w:asciiTheme="minorHAnsi" w:eastAsiaTheme="minorEastAsia" w:hAnsiTheme="minorHAnsi" w:cstheme="minorBidi"/>
          <w:sz w:val="22"/>
          <w:szCs w:val="22"/>
        </w:rPr>
      </w:pPr>
      <w:r w:rsidRPr="00AE6739">
        <w:rPr>
          <w:snapToGrid w:val="0"/>
        </w:rPr>
        <w:lastRenderedPageBreak/>
        <w:t>A.5.1.1.2</w:t>
      </w:r>
      <w:r>
        <w:rPr>
          <w:rFonts w:asciiTheme="minorHAnsi" w:eastAsiaTheme="minorEastAsia" w:hAnsiTheme="minorHAnsi" w:cstheme="minorBidi"/>
          <w:sz w:val="22"/>
          <w:szCs w:val="22"/>
        </w:rPr>
        <w:tab/>
      </w:r>
      <w:r w:rsidRPr="00AE6739">
        <w:rPr>
          <w:snapToGrid w:val="0"/>
        </w:rPr>
        <w:t>Test Requirements</w:t>
      </w:r>
      <w:r>
        <w:tab/>
        <w:t>1020</w:t>
      </w:r>
    </w:p>
    <w:p w14:paraId="73855B60" w14:textId="77777777" w:rsidR="007059ED" w:rsidRDefault="007059ED">
      <w:pPr>
        <w:pStyle w:val="TOC3"/>
        <w:rPr>
          <w:rFonts w:asciiTheme="minorHAnsi" w:eastAsiaTheme="minorEastAsia" w:hAnsiTheme="minorHAnsi" w:cstheme="minorBidi"/>
          <w:sz w:val="22"/>
          <w:szCs w:val="22"/>
        </w:rPr>
      </w:pPr>
      <w:r w:rsidRPr="00AE6739">
        <w:rPr>
          <w:rFonts w:cs="v4.2.0"/>
        </w:rPr>
        <w:t>A.5.1.2</w:t>
      </w:r>
      <w:r>
        <w:rPr>
          <w:rFonts w:asciiTheme="minorHAnsi" w:eastAsiaTheme="minorEastAsia" w:hAnsiTheme="minorHAnsi" w:cstheme="minorBidi"/>
          <w:sz w:val="22"/>
          <w:szCs w:val="22"/>
        </w:rPr>
        <w:tab/>
      </w:r>
      <w:r>
        <w:t>E-UTRAN TDD - TDD Intra frequency handover</w:t>
      </w:r>
      <w:r>
        <w:tab/>
        <w:t>1020</w:t>
      </w:r>
    </w:p>
    <w:p w14:paraId="5E0F71B3" w14:textId="77777777" w:rsidR="007059ED" w:rsidRDefault="007059ED">
      <w:pPr>
        <w:pStyle w:val="TOC4"/>
        <w:rPr>
          <w:rFonts w:asciiTheme="minorHAnsi" w:eastAsiaTheme="minorEastAsia" w:hAnsiTheme="minorHAnsi" w:cstheme="minorBidi"/>
          <w:sz w:val="22"/>
          <w:szCs w:val="22"/>
        </w:rPr>
      </w:pPr>
      <w:r w:rsidRPr="00AE6739">
        <w:rPr>
          <w:snapToGrid w:val="0"/>
        </w:rPr>
        <w:t>A.5.1.2.1</w:t>
      </w:r>
      <w:r>
        <w:rPr>
          <w:rFonts w:asciiTheme="minorHAnsi" w:eastAsiaTheme="minorEastAsia" w:hAnsiTheme="minorHAnsi" w:cstheme="minorBidi"/>
          <w:sz w:val="22"/>
          <w:szCs w:val="22"/>
        </w:rPr>
        <w:tab/>
      </w:r>
      <w:r w:rsidRPr="00AE6739">
        <w:rPr>
          <w:snapToGrid w:val="0"/>
        </w:rPr>
        <w:t>Test Purpose and Environment</w:t>
      </w:r>
      <w:r>
        <w:tab/>
        <w:t>1020</w:t>
      </w:r>
    </w:p>
    <w:p w14:paraId="1189DBBD" w14:textId="77777777" w:rsidR="007059ED" w:rsidRDefault="007059ED">
      <w:pPr>
        <w:pStyle w:val="TOC4"/>
        <w:rPr>
          <w:rFonts w:asciiTheme="minorHAnsi" w:eastAsiaTheme="minorEastAsia" w:hAnsiTheme="minorHAnsi" w:cstheme="minorBidi"/>
          <w:sz w:val="22"/>
          <w:szCs w:val="22"/>
        </w:rPr>
      </w:pPr>
      <w:r w:rsidRPr="00AE6739">
        <w:rPr>
          <w:snapToGrid w:val="0"/>
        </w:rPr>
        <w:t>A.5.1.2.2</w:t>
      </w:r>
      <w:r>
        <w:rPr>
          <w:rFonts w:asciiTheme="minorHAnsi" w:eastAsiaTheme="minorEastAsia" w:hAnsiTheme="minorHAnsi" w:cstheme="minorBidi"/>
          <w:sz w:val="22"/>
          <w:szCs w:val="22"/>
        </w:rPr>
        <w:tab/>
      </w:r>
      <w:r w:rsidRPr="00AE6739">
        <w:rPr>
          <w:snapToGrid w:val="0"/>
        </w:rPr>
        <w:t>Test Requirements</w:t>
      </w:r>
      <w:r>
        <w:tab/>
        <w:t>1022</w:t>
      </w:r>
    </w:p>
    <w:p w14:paraId="70BF90DD" w14:textId="77777777" w:rsidR="007059ED" w:rsidRDefault="007059ED">
      <w:pPr>
        <w:pStyle w:val="TOC3"/>
        <w:rPr>
          <w:rFonts w:asciiTheme="minorHAnsi" w:eastAsiaTheme="minorEastAsia" w:hAnsiTheme="minorHAnsi" w:cstheme="minorBidi"/>
          <w:sz w:val="22"/>
          <w:szCs w:val="22"/>
        </w:rPr>
      </w:pPr>
      <w:r w:rsidRPr="00AE6739">
        <w:rPr>
          <w:rFonts w:cs="v4.2.0"/>
        </w:rPr>
        <w:t>A.5.1.3</w:t>
      </w:r>
      <w:r>
        <w:rPr>
          <w:rFonts w:asciiTheme="minorHAnsi" w:eastAsiaTheme="minorEastAsia" w:hAnsiTheme="minorHAnsi" w:cstheme="minorBidi"/>
          <w:sz w:val="22"/>
          <w:szCs w:val="22"/>
        </w:rPr>
        <w:tab/>
      </w:r>
      <w:r>
        <w:t>E-UTRAN FDD – FDD Inter frequency handover</w:t>
      </w:r>
      <w:r>
        <w:tab/>
        <w:t>1022</w:t>
      </w:r>
    </w:p>
    <w:p w14:paraId="002558C3" w14:textId="77777777" w:rsidR="007059ED" w:rsidRDefault="007059ED">
      <w:pPr>
        <w:pStyle w:val="TOC4"/>
        <w:rPr>
          <w:rFonts w:asciiTheme="minorHAnsi" w:eastAsiaTheme="minorEastAsia" w:hAnsiTheme="minorHAnsi" w:cstheme="minorBidi"/>
          <w:sz w:val="22"/>
          <w:szCs w:val="22"/>
        </w:rPr>
      </w:pPr>
      <w:r w:rsidRPr="00AE6739">
        <w:rPr>
          <w:snapToGrid w:val="0"/>
        </w:rPr>
        <w:t>A.5.1.3.1</w:t>
      </w:r>
      <w:r>
        <w:rPr>
          <w:rFonts w:asciiTheme="minorHAnsi" w:eastAsiaTheme="minorEastAsia" w:hAnsiTheme="minorHAnsi" w:cstheme="minorBidi"/>
          <w:sz w:val="22"/>
          <w:szCs w:val="22"/>
        </w:rPr>
        <w:tab/>
      </w:r>
      <w:r w:rsidRPr="00AE6739">
        <w:rPr>
          <w:snapToGrid w:val="0"/>
        </w:rPr>
        <w:t>Test Purpose and Environment</w:t>
      </w:r>
      <w:r>
        <w:tab/>
        <w:t>1022</w:t>
      </w:r>
    </w:p>
    <w:p w14:paraId="33CAE8AA" w14:textId="77777777" w:rsidR="007059ED" w:rsidRDefault="007059ED">
      <w:pPr>
        <w:pStyle w:val="TOC4"/>
        <w:rPr>
          <w:rFonts w:asciiTheme="minorHAnsi" w:eastAsiaTheme="minorEastAsia" w:hAnsiTheme="minorHAnsi" w:cstheme="minorBidi"/>
          <w:sz w:val="22"/>
          <w:szCs w:val="22"/>
        </w:rPr>
      </w:pPr>
      <w:r w:rsidRPr="00AE6739">
        <w:rPr>
          <w:snapToGrid w:val="0"/>
        </w:rPr>
        <w:t>A.5.1.3.2</w:t>
      </w:r>
      <w:r>
        <w:rPr>
          <w:rFonts w:asciiTheme="minorHAnsi" w:eastAsiaTheme="minorEastAsia" w:hAnsiTheme="minorHAnsi" w:cstheme="minorBidi"/>
          <w:sz w:val="22"/>
          <w:szCs w:val="22"/>
        </w:rPr>
        <w:tab/>
      </w:r>
      <w:r w:rsidRPr="00AE6739">
        <w:rPr>
          <w:snapToGrid w:val="0"/>
        </w:rPr>
        <w:t>Test Requirements</w:t>
      </w:r>
      <w:r>
        <w:tab/>
        <w:t>1024</w:t>
      </w:r>
    </w:p>
    <w:p w14:paraId="0A4C819A" w14:textId="77777777" w:rsidR="007059ED" w:rsidRDefault="007059ED">
      <w:pPr>
        <w:pStyle w:val="TOC3"/>
        <w:rPr>
          <w:rFonts w:asciiTheme="minorHAnsi" w:eastAsiaTheme="minorEastAsia" w:hAnsiTheme="minorHAnsi" w:cstheme="minorBidi"/>
          <w:sz w:val="22"/>
          <w:szCs w:val="22"/>
        </w:rPr>
      </w:pPr>
      <w:r w:rsidRPr="00AE6739">
        <w:rPr>
          <w:rFonts w:cs="v4.2.0"/>
        </w:rPr>
        <w:t>A.5.1.4</w:t>
      </w:r>
      <w:r>
        <w:rPr>
          <w:rFonts w:asciiTheme="minorHAnsi" w:eastAsiaTheme="minorEastAsia" w:hAnsiTheme="minorHAnsi" w:cstheme="minorBidi"/>
          <w:sz w:val="22"/>
          <w:szCs w:val="22"/>
        </w:rPr>
        <w:tab/>
      </w:r>
      <w:r>
        <w:t>E-UTRAN TDD – TDD Inter frequency handover</w:t>
      </w:r>
      <w:r>
        <w:tab/>
        <w:t>1024</w:t>
      </w:r>
    </w:p>
    <w:p w14:paraId="3414A984" w14:textId="77777777" w:rsidR="007059ED" w:rsidRDefault="007059ED">
      <w:pPr>
        <w:pStyle w:val="TOC4"/>
        <w:rPr>
          <w:rFonts w:asciiTheme="minorHAnsi" w:eastAsiaTheme="minorEastAsia" w:hAnsiTheme="minorHAnsi" w:cstheme="minorBidi"/>
          <w:sz w:val="22"/>
          <w:szCs w:val="22"/>
        </w:rPr>
      </w:pPr>
      <w:r w:rsidRPr="00AE6739">
        <w:rPr>
          <w:snapToGrid w:val="0"/>
        </w:rPr>
        <w:t>A.5.1.4.1</w:t>
      </w:r>
      <w:r>
        <w:rPr>
          <w:rFonts w:asciiTheme="minorHAnsi" w:eastAsiaTheme="minorEastAsia" w:hAnsiTheme="minorHAnsi" w:cstheme="minorBidi"/>
          <w:sz w:val="22"/>
          <w:szCs w:val="22"/>
        </w:rPr>
        <w:tab/>
      </w:r>
      <w:r w:rsidRPr="00AE6739">
        <w:rPr>
          <w:snapToGrid w:val="0"/>
        </w:rPr>
        <w:t>Test Purpose and Environment</w:t>
      </w:r>
      <w:r>
        <w:tab/>
        <w:t>1024</w:t>
      </w:r>
    </w:p>
    <w:p w14:paraId="17B80C1D" w14:textId="77777777" w:rsidR="007059ED" w:rsidRDefault="007059ED">
      <w:pPr>
        <w:pStyle w:val="TOC4"/>
        <w:rPr>
          <w:rFonts w:asciiTheme="minorHAnsi" w:eastAsiaTheme="minorEastAsia" w:hAnsiTheme="minorHAnsi" w:cstheme="minorBidi"/>
          <w:sz w:val="22"/>
          <w:szCs w:val="22"/>
        </w:rPr>
      </w:pPr>
      <w:r w:rsidRPr="00AE6739">
        <w:rPr>
          <w:snapToGrid w:val="0"/>
        </w:rPr>
        <w:t>A.5.1.4.2</w:t>
      </w:r>
      <w:r>
        <w:rPr>
          <w:rFonts w:asciiTheme="minorHAnsi" w:eastAsiaTheme="minorEastAsia" w:hAnsiTheme="minorHAnsi" w:cstheme="minorBidi"/>
          <w:sz w:val="22"/>
          <w:szCs w:val="22"/>
        </w:rPr>
        <w:tab/>
      </w:r>
      <w:r w:rsidRPr="00AE6739">
        <w:rPr>
          <w:snapToGrid w:val="0"/>
        </w:rPr>
        <w:t>Test Requirements</w:t>
      </w:r>
      <w:r>
        <w:tab/>
        <w:t>1026</w:t>
      </w:r>
    </w:p>
    <w:p w14:paraId="0AB5823D" w14:textId="77777777" w:rsidR="007059ED" w:rsidRDefault="007059ED">
      <w:pPr>
        <w:pStyle w:val="TOC3"/>
        <w:rPr>
          <w:rFonts w:asciiTheme="minorHAnsi" w:eastAsiaTheme="minorEastAsia" w:hAnsiTheme="minorHAnsi" w:cstheme="minorBidi"/>
          <w:sz w:val="22"/>
          <w:szCs w:val="22"/>
        </w:rPr>
      </w:pPr>
      <w:r w:rsidRPr="00AE6739">
        <w:rPr>
          <w:rFonts w:cs="v4.2.0"/>
        </w:rPr>
        <w:t>A.5.1.5</w:t>
      </w:r>
      <w:r>
        <w:rPr>
          <w:rFonts w:asciiTheme="minorHAnsi" w:eastAsiaTheme="minorEastAsia" w:hAnsiTheme="minorHAnsi" w:cstheme="minorBidi"/>
          <w:sz w:val="22"/>
          <w:szCs w:val="22"/>
        </w:rPr>
        <w:tab/>
      </w:r>
      <w:r>
        <w:t>E-UTRAN FDD – FDD Inter frequency handover: unknown target cell</w:t>
      </w:r>
      <w:r>
        <w:tab/>
        <w:t>1026</w:t>
      </w:r>
    </w:p>
    <w:p w14:paraId="70521F7F" w14:textId="77777777" w:rsidR="007059ED" w:rsidRDefault="007059ED">
      <w:pPr>
        <w:pStyle w:val="TOC4"/>
        <w:rPr>
          <w:rFonts w:asciiTheme="minorHAnsi" w:eastAsiaTheme="minorEastAsia" w:hAnsiTheme="minorHAnsi" w:cstheme="minorBidi"/>
          <w:sz w:val="22"/>
          <w:szCs w:val="22"/>
        </w:rPr>
      </w:pPr>
      <w:r w:rsidRPr="00AE6739">
        <w:rPr>
          <w:snapToGrid w:val="0"/>
        </w:rPr>
        <w:t>A.5.1.5.1</w:t>
      </w:r>
      <w:r>
        <w:rPr>
          <w:rFonts w:asciiTheme="minorHAnsi" w:eastAsiaTheme="minorEastAsia" w:hAnsiTheme="minorHAnsi" w:cstheme="minorBidi"/>
          <w:sz w:val="22"/>
          <w:szCs w:val="22"/>
        </w:rPr>
        <w:tab/>
      </w:r>
      <w:r w:rsidRPr="00AE6739">
        <w:rPr>
          <w:snapToGrid w:val="0"/>
        </w:rPr>
        <w:t>Test Purpose and Environment</w:t>
      </w:r>
      <w:r>
        <w:tab/>
        <w:t>1026</w:t>
      </w:r>
    </w:p>
    <w:p w14:paraId="198F33F7" w14:textId="77777777" w:rsidR="007059ED" w:rsidRDefault="007059ED">
      <w:pPr>
        <w:pStyle w:val="TOC4"/>
        <w:rPr>
          <w:rFonts w:asciiTheme="minorHAnsi" w:eastAsiaTheme="minorEastAsia" w:hAnsiTheme="minorHAnsi" w:cstheme="minorBidi"/>
          <w:sz w:val="22"/>
          <w:szCs w:val="22"/>
        </w:rPr>
      </w:pPr>
      <w:r w:rsidRPr="00AE6739">
        <w:rPr>
          <w:snapToGrid w:val="0"/>
        </w:rPr>
        <w:t>A.5.1.5.2</w:t>
      </w:r>
      <w:r>
        <w:rPr>
          <w:rFonts w:asciiTheme="minorHAnsi" w:eastAsiaTheme="minorEastAsia" w:hAnsiTheme="minorHAnsi" w:cstheme="minorBidi"/>
          <w:sz w:val="22"/>
          <w:szCs w:val="22"/>
        </w:rPr>
        <w:tab/>
      </w:r>
      <w:r w:rsidRPr="00AE6739">
        <w:rPr>
          <w:snapToGrid w:val="0"/>
        </w:rPr>
        <w:t>Test Requirements</w:t>
      </w:r>
      <w:r>
        <w:tab/>
        <w:t>1028</w:t>
      </w:r>
    </w:p>
    <w:p w14:paraId="25C942B4" w14:textId="77777777" w:rsidR="007059ED" w:rsidRDefault="007059ED">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1028</w:t>
      </w:r>
    </w:p>
    <w:p w14:paraId="3510C12B" w14:textId="77777777" w:rsidR="007059ED" w:rsidRDefault="007059ED">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1028</w:t>
      </w:r>
    </w:p>
    <w:p w14:paraId="5ECF56ED" w14:textId="77777777" w:rsidR="007059ED" w:rsidRDefault="007059ED">
      <w:pPr>
        <w:pStyle w:val="TOC4"/>
        <w:rPr>
          <w:rFonts w:asciiTheme="minorHAnsi" w:eastAsiaTheme="minorEastAsia" w:hAnsiTheme="minorHAnsi" w:cstheme="minorBidi"/>
          <w:sz w:val="22"/>
          <w:szCs w:val="22"/>
        </w:rPr>
      </w:pPr>
      <w:r w:rsidRPr="00AE6739">
        <w:rPr>
          <w:snapToGrid w:val="0"/>
        </w:rPr>
        <w:t>A.5.1.6.2</w:t>
      </w:r>
      <w:r>
        <w:rPr>
          <w:rFonts w:asciiTheme="minorHAnsi" w:eastAsiaTheme="minorEastAsia" w:hAnsiTheme="minorHAnsi" w:cstheme="minorBidi"/>
          <w:sz w:val="22"/>
          <w:szCs w:val="22"/>
        </w:rPr>
        <w:tab/>
      </w:r>
      <w:r w:rsidRPr="00AE6739">
        <w:rPr>
          <w:snapToGrid w:val="0"/>
        </w:rPr>
        <w:t>Test Requirements</w:t>
      </w:r>
      <w:r>
        <w:tab/>
        <w:t>1030</w:t>
      </w:r>
    </w:p>
    <w:p w14:paraId="5346A6CD" w14:textId="77777777" w:rsidR="007059ED" w:rsidRDefault="007059ED">
      <w:pPr>
        <w:pStyle w:val="TOC3"/>
        <w:rPr>
          <w:rFonts w:asciiTheme="minorHAnsi" w:eastAsiaTheme="minorEastAsia" w:hAnsiTheme="minorHAnsi" w:cstheme="minorBidi"/>
          <w:sz w:val="22"/>
          <w:szCs w:val="22"/>
        </w:rPr>
      </w:pPr>
      <w:r w:rsidRPr="00AE6739">
        <w:rPr>
          <w:rFonts w:cs="v4.2.0"/>
        </w:rPr>
        <w:t>A.5.1.7</w:t>
      </w:r>
      <w:r>
        <w:rPr>
          <w:rFonts w:asciiTheme="minorHAnsi" w:eastAsiaTheme="minorEastAsia" w:hAnsiTheme="minorHAnsi" w:cstheme="minorBidi"/>
          <w:sz w:val="22"/>
          <w:szCs w:val="22"/>
        </w:rPr>
        <w:tab/>
      </w:r>
      <w:r>
        <w:t>E-UTRAN FDD – TDD Inter frequency handover</w:t>
      </w:r>
      <w:r>
        <w:tab/>
        <w:t>1030</w:t>
      </w:r>
    </w:p>
    <w:p w14:paraId="5879E51B" w14:textId="77777777" w:rsidR="007059ED" w:rsidRDefault="007059ED">
      <w:pPr>
        <w:pStyle w:val="TOC4"/>
        <w:rPr>
          <w:rFonts w:asciiTheme="minorHAnsi" w:eastAsiaTheme="minorEastAsia" w:hAnsiTheme="minorHAnsi" w:cstheme="minorBidi"/>
          <w:sz w:val="22"/>
          <w:szCs w:val="22"/>
        </w:rPr>
      </w:pPr>
      <w:r w:rsidRPr="00AE6739">
        <w:rPr>
          <w:snapToGrid w:val="0"/>
        </w:rPr>
        <w:t>A.5.1.7.1</w:t>
      </w:r>
      <w:r>
        <w:rPr>
          <w:rFonts w:asciiTheme="minorHAnsi" w:eastAsiaTheme="minorEastAsia" w:hAnsiTheme="minorHAnsi" w:cstheme="minorBidi"/>
          <w:sz w:val="22"/>
          <w:szCs w:val="22"/>
        </w:rPr>
        <w:tab/>
      </w:r>
      <w:r w:rsidRPr="00AE6739">
        <w:rPr>
          <w:snapToGrid w:val="0"/>
        </w:rPr>
        <w:t>Test Purpose and Environment</w:t>
      </w:r>
      <w:r>
        <w:tab/>
        <w:t>1030</w:t>
      </w:r>
    </w:p>
    <w:p w14:paraId="57572675" w14:textId="77777777" w:rsidR="007059ED" w:rsidRDefault="007059ED">
      <w:pPr>
        <w:pStyle w:val="TOC4"/>
        <w:rPr>
          <w:rFonts w:asciiTheme="minorHAnsi" w:eastAsiaTheme="minorEastAsia" w:hAnsiTheme="minorHAnsi" w:cstheme="minorBidi"/>
          <w:sz w:val="22"/>
          <w:szCs w:val="22"/>
        </w:rPr>
      </w:pPr>
      <w:r w:rsidRPr="00AE6739">
        <w:rPr>
          <w:snapToGrid w:val="0"/>
        </w:rPr>
        <w:t>A.5.1.7.2</w:t>
      </w:r>
      <w:r>
        <w:rPr>
          <w:rFonts w:asciiTheme="minorHAnsi" w:eastAsiaTheme="minorEastAsia" w:hAnsiTheme="minorHAnsi" w:cstheme="minorBidi"/>
          <w:sz w:val="22"/>
          <w:szCs w:val="22"/>
        </w:rPr>
        <w:tab/>
      </w:r>
      <w:r w:rsidRPr="00AE6739">
        <w:rPr>
          <w:snapToGrid w:val="0"/>
        </w:rPr>
        <w:t>Test Requirements</w:t>
      </w:r>
      <w:r>
        <w:tab/>
        <w:t>1033</w:t>
      </w:r>
    </w:p>
    <w:p w14:paraId="456B34B0" w14:textId="77777777" w:rsidR="007059ED" w:rsidRDefault="007059ED">
      <w:pPr>
        <w:pStyle w:val="TOC3"/>
        <w:rPr>
          <w:rFonts w:asciiTheme="minorHAnsi" w:eastAsiaTheme="minorEastAsia" w:hAnsiTheme="minorHAnsi" w:cstheme="minorBidi"/>
          <w:sz w:val="22"/>
          <w:szCs w:val="22"/>
        </w:rPr>
      </w:pPr>
      <w:r w:rsidRPr="00AE6739">
        <w:rPr>
          <w:rFonts w:cs="v4.2.0"/>
        </w:rPr>
        <w:t>A.5.1.8</w:t>
      </w:r>
      <w:r>
        <w:rPr>
          <w:rFonts w:asciiTheme="minorHAnsi" w:eastAsiaTheme="minorEastAsia" w:hAnsiTheme="minorHAnsi" w:cstheme="minorBidi"/>
          <w:sz w:val="22"/>
          <w:szCs w:val="22"/>
        </w:rPr>
        <w:tab/>
      </w:r>
      <w:r>
        <w:t>E-UTRAN TDD – FDD Inter frequency handover</w:t>
      </w:r>
      <w:r>
        <w:tab/>
        <w:t>1033</w:t>
      </w:r>
    </w:p>
    <w:p w14:paraId="3CD12A24" w14:textId="77777777" w:rsidR="007059ED" w:rsidRDefault="007059ED">
      <w:pPr>
        <w:pStyle w:val="TOC4"/>
        <w:rPr>
          <w:rFonts w:asciiTheme="minorHAnsi" w:eastAsiaTheme="minorEastAsia" w:hAnsiTheme="minorHAnsi" w:cstheme="minorBidi"/>
          <w:sz w:val="22"/>
          <w:szCs w:val="22"/>
        </w:rPr>
      </w:pPr>
      <w:r w:rsidRPr="00AE6739">
        <w:rPr>
          <w:snapToGrid w:val="0"/>
        </w:rPr>
        <w:t>A.5.1.8.1</w:t>
      </w:r>
      <w:r>
        <w:rPr>
          <w:rFonts w:asciiTheme="minorHAnsi" w:eastAsiaTheme="minorEastAsia" w:hAnsiTheme="minorHAnsi" w:cstheme="minorBidi"/>
          <w:sz w:val="22"/>
          <w:szCs w:val="22"/>
        </w:rPr>
        <w:tab/>
      </w:r>
      <w:r w:rsidRPr="00AE6739">
        <w:rPr>
          <w:snapToGrid w:val="0"/>
        </w:rPr>
        <w:t>Test Purpose and Environment</w:t>
      </w:r>
      <w:r>
        <w:tab/>
        <w:t>1033</w:t>
      </w:r>
    </w:p>
    <w:p w14:paraId="3F4A77A0" w14:textId="77777777" w:rsidR="007059ED" w:rsidRDefault="007059ED">
      <w:pPr>
        <w:pStyle w:val="TOC4"/>
        <w:rPr>
          <w:rFonts w:asciiTheme="minorHAnsi" w:eastAsiaTheme="minorEastAsia" w:hAnsiTheme="minorHAnsi" w:cstheme="minorBidi"/>
          <w:sz w:val="22"/>
          <w:szCs w:val="22"/>
        </w:rPr>
      </w:pPr>
      <w:r w:rsidRPr="00AE6739">
        <w:rPr>
          <w:snapToGrid w:val="0"/>
        </w:rPr>
        <w:t>A.5.1.8.2</w:t>
      </w:r>
      <w:r>
        <w:rPr>
          <w:rFonts w:asciiTheme="minorHAnsi" w:eastAsiaTheme="minorEastAsia" w:hAnsiTheme="minorHAnsi" w:cstheme="minorBidi"/>
          <w:sz w:val="22"/>
          <w:szCs w:val="22"/>
        </w:rPr>
        <w:tab/>
      </w:r>
      <w:r w:rsidRPr="00AE6739">
        <w:rPr>
          <w:snapToGrid w:val="0"/>
        </w:rPr>
        <w:t>Test Requirements</w:t>
      </w:r>
      <w:r>
        <w:tab/>
        <w:t>1036</w:t>
      </w:r>
    </w:p>
    <w:p w14:paraId="26DC1915" w14:textId="77777777" w:rsidR="007059ED" w:rsidRDefault="007059ED">
      <w:pPr>
        <w:pStyle w:val="TOC3"/>
        <w:rPr>
          <w:rFonts w:asciiTheme="minorHAnsi" w:eastAsiaTheme="minorEastAsia" w:hAnsiTheme="minorHAnsi" w:cstheme="minorBidi"/>
          <w:sz w:val="22"/>
          <w:szCs w:val="22"/>
        </w:rPr>
      </w:pPr>
      <w:r w:rsidRPr="00AE6739">
        <w:rPr>
          <w:snapToGrid w:val="0"/>
        </w:rPr>
        <w:t>A.5.1.9</w:t>
      </w:r>
      <w:r>
        <w:rPr>
          <w:rFonts w:asciiTheme="minorHAnsi" w:eastAsiaTheme="minorEastAsia" w:hAnsiTheme="minorHAnsi" w:cstheme="minorBidi"/>
          <w:sz w:val="22"/>
          <w:szCs w:val="22"/>
        </w:rPr>
        <w:tab/>
      </w:r>
      <w:r>
        <w:t>E-UTRAN FDD - FDD Intra frequency handover for 5MHz bandwidth</w:t>
      </w:r>
      <w:r>
        <w:tab/>
        <w:t>1036</w:t>
      </w:r>
    </w:p>
    <w:p w14:paraId="64BAF9F1" w14:textId="77777777" w:rsidR="007059ED" w:rsidRDefault="007059ED">
      <w:pPr>
        <w:pStyle w:val="TOC4"/>
        <w:rPr>
          <w:rFonts w:asciiTheme="minorHAnsi" w:eastAsiaTheme="minorEastAsia" w:hAnsiTheme="minorHAnsi" w:cstheme="minorBidi"/>
          <w:sz w:val="22"/>
          <w:szCs w:val="22"/>
        </w:rPr>
      </w:pPr>
      <w:r w:rsidRPr="00AE6739">
        <w:rPr>
          <w:snapToGrid w:val="0"/>
        </w:rPr>
        <w:t>A.5.1.9.1</w:t>
      </w:r>
      <w:r>
        <w:rPr>
          <w:rFonts w:asciiTheme="minorHAnsi" w:eastAsiaTheme="minorEastAsia" w:hAnsiTheme="minorHAnsi" w:cstheme="minorBidi"/>
          <w:sz w:val="22"/>
          <w:szCs w:val="22"/>
        </w:rPr>
        <w:tab/>
      </w:r>
      <w:r w:rsidRPr="00AE6739">
        <w:rPr>
          <w:snapToGrid w:val="0"/>
        </w:rPr>
        <w:t>Test Purpose and Environment</w:t>
      </w:r>
      <w:r>
        <w:tab/>
        <w:t>1036</w:t>
      </w:r>
    </w:p>
    <w:p w14:paraId="74137F0B" w14:textId="77777777" w:rsidR="007059ED" w:rsidRDefault="007059ED">
      <w:pPr>
        <w:pStyle w:val="TOC4"/>
        <w:rPr>
          <w:rFonts w:asciiTheme="minorHAnsi" w:eastAsiaTheme="minorEastAsia" w:hAnsiTheme="minorHAnsi" w:cstheme="minorBidi"/>
          <w:sz w:val="22"/>
          <w:szCs w:val="22"/>
        </w:rPr>
      </w:pPr>
      <w:r w:rsidRPr="00AE6739">
        <w:rPr>
          <w:snapToGrid w:val="0"/>
        </w:rPr>
        <w:t>A.5.1.9.2</w:t>
      </w:r>
      <w:r>
        <w:rPr>
          <w:rFonts w:asciiTheme="minorHAnsi" w:eastAsiaTheme="minorEastAsia" w:hAnsiTheme="minorHAnsi" w:cstheme="minorBidi"/>
          <w:sz w:val="22"/>
          <w:szCs w:val="22"/>
        </w:rPr>
        <w:tab/>
      </w:r>
      <w:r w:rsidRPr="00AE6739">
        <w:rPr>
          <w:snapToGrid w:val="0"/>
        </w:rPr>
        <w:t>Test Requirements</w:t>
      </w:r>
      <w:r>
        <w:tab/>
        <w:t>1037</w:t>
      </w:r>
    </w:p>
    <w:p w14:paraId="2AFDC9CD" w14:textId="77777777" w:rsidR="007059ED" w:rsidRDefault="007059ED">
      <w:pPr>
        <w:pStyle w:val="TOC3"/>
        <w:rPr>
          <w:rFonts w:asciiTheme="minorHAnsi" w:eastAsiaTheme="minorEastAsia" w:hAnsiTheme="minorHAnsi" w:cstheme="minorBidi"/>
          <w:sz w:val="22"/>
          <w:szCs w:val="22"/>
        </w:rPr>
      </w:pPr>
      <w:r w:rsidRPr="00AE6739">
        <w:rPr>
          <w:snapToGrid w:val="0"/>
        </w:rPr>
        <w:t>A.5.1.10</w:t>
      </w:r>
      <w:r>
        <w:rPr>
          <w:rFonts w:asciiTheme="minorHAnsi" w:eastAsiaTheme="minorEastAsia" w:hAnsiTheme="minorHAnsi" w:cstheme="minorBidi"/>
          <w:sz w:val="22"/>
          <w:szCs w:val="22"/>
        </w:rPr>
        <w:tab/>
      </w:r>
      <w:r>
        <w:t>E-UTRAN FDD - FDD Intra frequency handover for UE category 0</w:t>
      </w:r>
      <w:r>
        <w:tab/>
        <w:t>1037</w:t>
      </w:r>
    </w:p>
    <w:p w14:paraId="65337A3D" w14:textId="77777777" w:rsidR="007059ED" w:rsidRDefault="007059ED">
      <w:pPr>
        <w:pStyle w:val="TOC4"/>
        <w:rPr>
          <w:rFonts w:asciiTheme="minorHAnsi" w:eastAsiaTheme="minorEastAsia" w:hAnsiTheme="minorHAnsi" w:cstheme="minorBidi"/>
          <w:sz w:val="22"/>
          <w:szCs w:val="22"/>
        </w:rPr>
      </w:pPr>
      <w:r w:rsidRPr="00AE6739">
        <w:rPr>
          <w:snapToGrid w:val="0"/>
        </w:rPr>
        <w:t>A.5.1.10.1</w:t>
      </w:r>
      <w:r>
        <w:rPr>
          <w:rFonts w:asciiTheme="minorHAnsi" w:eastAsiaTheme="minorEastAsia" w:hAnsiTheme="minorHAnsi" w:cstheme="minorBidi"/>
          <w:sz w:val="22"/>
          <w:szCs w:val="22"/>
        </w:rPr>
        <w:tab/>
      </w:r>
      <w:r w:rsidRPr="00AE6739">
        <w:rPr>
          <w:snapToGrid w:val="0"/>
        </w:rPr>
        <w:t>Test Purpose and Environment</w:t>
      </w:r>
      <w:r>
        <w:tab/>
        <w:t>1037</w:t>
      </w:r>
    </w:p>
    <w:p w14:paraId="02E55BEB" w14:textId="77777777" w:rsidR="007059ED" w:rsidRDefault="007059ED">
      <w:pPr>
        <w:pStyle w:val="TOC4"/>
        <w:rPr>
          <w:rFonts w:asciiTheme="minorHAnsi" w:eastAsiaTheme="minorEastAsia" w:hAnsiTheme="minorHAnsi" w:cstheme="minorBidi"/>
          <w:sz w:val="22"/>
          <w:szCs w:val="22"/>
        </w:rPr>
      </w:pPr>
      <w:r w:rsidRPr="00AE6739">
        <w:rPr>
          <w:snapToGrid w:val="0"/>
        </w:rPr>
        <w:t>A.5.1.10.2</w:t>
      </w:r>
      <w:r>
        <w:rPr>
          <w:rFonts w:asciiTheme="minorHAnsi" w:eastAsiaTheme="minorEastAsia" w:hAnsiTheme="minorHAnsi" w:cstheme="minorBidi"/>
          <w:sz w:val="22"/>
          <w:szCs w:val="22"/>
        </w:rPr>
        <w:tab/>
      </w:r>
      <w:r w:rsidRPr="00AE6739">
        <w:rPr>
          <w:snapToGrid w:val="0"/>
        </w:rPr>
        <w:t>Test Requirements</w:t>
      </w:r>
      <w:r>
        <w:tab/>
        <w:t>1039</w:t>
      </w:r>
    </w:p>
    <w:p w14:paraId="3403ED1C" w14:textId="77777777" w:rsidR="007059ED" w:rsidRDefault="007059ED">
      <w:pPr>
        <w:pStyle w:val="TOC3"/>
        <w:rPr>
          <w:rFonts w:asciiTheme="minorHAnsi" w:eastAsiaTheme="minorEastAsia" w:hAnsiTheme="minorHAnsi" w:cstheme="minorBidi"/>
          <w:sz w:val="22"/>
          <w:szCs w:val="22"/>
        </w:rPr>
      </w:pPr>
      <w:r w:rsidRPr="00AE6739">
        <w:rPr>
          <w:snapToGrid w:val="0"/>
        </w:rPr>
        <w:t>A.5.1.11</w:t>
      </w:r>
      <w:r>
        <w:rPr>
          <w:rFonts w:asciiTheme="minorHAnsi" w:eastAsiaTheme="minorEastAsia" w:hAnsiTheme="minorHAnsi" w:cstheme="minorBidi"/>
          <w:sz w:val="22"/>
          <w:szCs w:val="22"/>
        </w:rPr>
        <w:tab/>
      </w:r>
      <w:r>
        <w:t>E-UTRAN HD - FDD Intra frequency handover for UE category 0</w:t>
      </w:r>
      <w:r>
        <w:tab/>
        <w:t>1039</w:t>
      </w:r>
    </w:p>
    <w:p w14:paraId="15AC217F" w14:textId="77777777" w:rsidR="007059ED" w:rsidRDefault="007059ED">
      <w:pPr>
        <w:pStyle w:val="TOC4"/>
        <w:rPr>
          <w:rFonts w:asciiTheme="minorHAnsi" w:eastAsiaTheme="minorEastAsia" w:hAnsiTheme="minorHAnsi" w:cstheme="minorBidi"/>
          <w:sz w:val="22"/>
          <w:szCs w:val="22"/>
        </w:rPr>
      </w:pPr>
      <w:r w:rsidRPr="00AE6739">
        <w:rPr>
          <w:snapToGrid w:val="0"/>
        </w:rPr>
        <w:t>A.5.1.11.1</w:t>
      </w:r>
      <w:r>
        <w:rPr>
          <w:rFonts w:asciiTheme="minorHAnsi" w:eastAsiaTheme="minorEastAsia" w:hAnsiTheme="minorHAnsi" w:cstheme="minorBidi"/>
          <w:sz w:val="22"/>
          <w:szCs w:val="22"/>
        </w:rPr>
        <w:tab/>
      </w:r>
      <w:r w:rsidRPr="00AE6739">
        <w:rPr>
          <w:snapToGrid w:val="0"/>
        </w:rPr>
        <w:t>Test Purpose and Environment</w:t>
      </w:r>
      <w:r>
        <w:tab/>
        <w:t>1039</w:t>
      </w:r>
    </w:p>
    <w:p w14:paraId="078DB2D9" w14:textId="77777777" w:rsidR="007059ED" w:rsidRDefault="007059ED">
      <w:pPr>
        <w:pStyle w:val="TOC4"/>
        <w:rPr>
          <w:rFonts w:asciiTheme="minorHAnsi" w:eastAsiaTheme="minorEastAsia" w:hAnsiTheme="minorHAnsi" w:cstheme="minorBidi"/>
          <w:sz w:val="22"/>
          <w:szCs w:val="22"/>
        </w:rPr>
      </w:pPr>
      <w:r w:rsidRPr="00AE6739">
        <w:rPr>
          <w:snapToGrid w:val="0"/>
        </w:rPr>
        <w:t>A.5.1.11.2</w:t>
      </w:r>
      <w:r>
        <w:rPr>
          <w:rFonts w:asciiTheme="minorHAnsi" w:eastAsiaTheme="minorEastAsia" w:hAnsiTheme="minorHAnsi" w:cstheme="minorBidi"/>
          <w:sz w:val="22"/>
          <w:szCs w:val="22"/>
        </w:rPr>
        <w:tab/>
      </w:r>
      <w:r w:rsidRPr="00AE6739">
        <w:rPr>
          <w:snapToGrid w:val="0"/>
        </w:rPr>
        <w:t>Test Requirements</w:t>
      </w:r>
      <w:r>
        <w:tab/>
        <w:t>1041</w:t>
      </w:r>
    </w:p>
    <w:p w14:paraId="6212DAAA" w14:textId="77777777" w:rsidR="007059ED" w:rsidRDefault="007059ED">
      <w:pPr>
        <w:pStyle w:val="TOC3"/>
        <w:rPr>
          <w:rFonts w:asciiTheme="minorHAnsi" w:eastAsiaTheme="minorEastAsia" w:hAnsiTheme="minorHAnsi" w:cstheme="minorBidi"/>
          <w:sz w:val="22"/>
          <w:szCs w:val="22"/>
        </w:rPr>
      </w:pPr>
      <w:r w:rsidRPr="00AE6739">
        <w:rPr>
          <w:rFonts w:cs="v4.2.0"/>
        </w:rPr>
        <w:t>A.5.1.12</w:t>
      </w:r>
      <w:r>
        <w:rPr>
          <w:rFonts w:asciiTheme="minorHAnsi" w:eastAsiaTheme="minorEastAsia" w:hAnsiTheme="minorHAnsi" w:cstheme="minorBidi"/>
          <w:sz w:val="22"/>
          <w:szCs w:val="22"/>
        </w:rPr>
        <w:tab/>
      </w:r>
      <w:r>
        <w:t>E-UTRAN TDD - TDD Intra frequency handover for UE category 0</w:t>
      </w:r>
      <w:r>
        <w:tab/>
        <w:t>1041</w:t>
      </w:r>
    </w:p>
    <w:p w14:paraId="085B8F91" w14:textId="77777777" w:rsidR="007059ED" w:rsidRDefault="007059ED">
      <w:pPr>
        <w:pStyle w:val="TOC4"/>
        <w:rPr>
          <w:rFonts w:asciiTheme="minorHAnsi" w:eastAsiaTheme="minorEastAsia" w:hAnsiTheme="minorHAnsi" w:cstheme="minorBidi"/>
          <w:sz w:val="22"/>
          <w:szCs w:val="22"/>
        </w:rPr>
      </w:pPr>
      <w:r w:rsidRPr="00AE6739">
        <w:rPr>
          <w:snapToGrid w:val="0"/>
        </w:rPr>
        <w:t>A.5.1.12.1</w:t>
      </w:r>
      <w:r>
        <w:rPr>
          <w:rFonts w:asciiTheme="minorHAnsi" w:eastAsiaTheme="minorEastAsia" w:hAnsiTheme="minorHAnsi" w:cstheme="minorBidi"/>
          <w:sz w:val="22"/>
          <w:szCs w:val="22"/>
        </w:rPr>
        <w:tab/>
      </w:r>
      <w:r w:rsidRPr="00AE6739">
        <w:rPr>
          <w:snapToGrid w:val="0"/>
        </w:rPr>
        <w:t>Test Purpose and Environment</w:t>
      </w:r>
      <w:r>
        <w:tab/>
        <w:t>1041</w:t>
      </w:r>
    </w:p>
    <w:p w14:paraId="3B9F5F0E" w14:textId="77777777" w:rsidR="007059ED" w:rsidRDefault="007059ED">
      <w:pPr>
        <w:pStyle w:val="TOC4"/>
        <w:rPr>
          <w:rFonts w:asciiTheme="minorHAnsi" w:eastAsiaTheme="minorEastAsia" w:hAnsiTheme="minorHAnsi" w:cstheme="minorBidi"/>
          <w:sz w:val="22"/>
          <w:szCs w:val="22"/>
        </w:rPr>
      </w:pPr>
      <w:r w:rsidRPr="00AE6739">
        <w:rPr>
          <w:snapToGrid w:val="0"/>
        </w:rPr>
        <w:t>A.5.1.12.2</w:t>
      </w:r>
      <w:r>
        <w:rPr>
          <w:rFonts w:asciiTheme="minorHAnsi" w:eastAsiaTheme="minorEastAsia" w:hAnsiTheme="minorHAnsi" w:cstheme="minorBidi"/>
          <w:sz w:val="22"/>
          <w:szCs w:val="22"/>
        </w:rPr>
        <w:tab/>
      </w:r>
      <w:r w:rsidRPr="00AE6739">
        <w:rPr>
          <w:snapToGrid w:val="0"/>
        </w:rPr>
        <w:t>Test Requirements</w:t>
      </w:r>
      <w:r>
        <w:tab/>
        <w:t>1043</w:t>
      </w:r>
    </w:p>
    <w:p w14:paraId="6C0E6A75" w14:textId="77777777" w:rsidR="007059ED" w:rsidRDefault="007059ED">
      <w:pPr>
        <w:pStyle w:val="TOC3"/>
        <w:rPr>
          <w:rFonts w:asciiTheme="minorHAnsi" w:eastAsiaTheme="minorEastAsia" w:hAnsiTheme="minorHAnsi" w:cstheme="minorBidi"/>
          <w:sz w:val="22"/>
          <w:szCs w:val="22"/>
        </w:rPr>
      </w:pPr>
      <w:r w:rsidRPr="00AE6739">
        <w:rPr>
          <w:snapToGrid w:val="0"/>
        </w:rPr>
        <w:t>A.5.1.13</w:t>
      </w:r>
      <w:r>
        <w:rPr>
          <w:rFonts w:asciiTheme="minorHAnsi" w:eastAsiaTheme="minorEastAsia" w:hAnsiTheme="minorHAnsi" w:cstheme="minorBidi"/>
          <w:sz w:val="22"/>
          <w:szCs w:val="22"/>
        </w:rPr>
        <w:tab/>
      </w:r>
      <w:r>
        <w:t>E-UTRAN FDD-FDD Intra frequency handover for Cat-M1 UEs in CEModeA</w:t>
      </w:r>
      <w:r>
        <w:tab/>
        <w:t>1043</w:t>
      </w:r>
    </w:p>
    <w:p w14:paraId="00170A90" w14:textId="77777777" w:rsidR="007059ED" w:rsidRDefault="007059ED">
      <w:pPr>
        <w:pStyle w:val="TOC4"/>
        <w:rPr>
          <w:rFonts w:asciiTheme="minorHAnsi" w:eastAsiaTheme="minorEastAsia" w:hAnsiTheme="minorHAnsi" w:cstheme="minorBidi"/>
          <w:sz w:val="22"/>
          <w:szCs w:val="22"/>
        </w:rPr>
      </w:pPr>
      <w:r w:rsidRPr="00AE6739">
        <w:rPr>
          <w:snapToGrid w:val="0"/>
        </w:rPr>
        <w:t>A.5.1.13.1</w:t>
      </w:r>
      <w:r>
        <w:rPr>
          <w:rFonts w:asciiTheme="minorHAnsi" w:eastAsiaTheme="minorEastAsia" w:hAnsiTheme="minorHAnsi" w:cstheme="minorBidi"/>
          <w:sz w:val="22"/>
          <w:szCs w:val="22"/>
        </w:rPr>
        <w:tab/>
      </w:r>
      <w:r w:rsidRPr="00AE6739">
        <w:rPr>
          <w:snapToGrid w:val="0"/>
        </w:rPr>
        <w:t>Test Purpose and Environment</w:t>
      </w:r>
      <w:r>
        <w:tab/>
        <w:t>1043</w:t>
      </w:r>
    </w:p>
    <w:p w14:paraId="0EFCD3C3" w14:textId="77777777" w:rsidR="007059ED" w:rsidRDefault="007059ED">
      <w:pPr>
        <w:pStyle w:val="TOC4"/>
        <w:rPr>
          <w:rFonts w:asciiTheme="minorHAnsi" w:eastAsiaTheme="minorEastAsia" w:hAnsiTheme="minorHAnsi" w:cstheme="minorBidi"/>
          <w:sz w:val="22"/>
          <w:szCs w:val="22"/>
        </w:rPr>
      </w:pPr>
      <w:r w:rsidRPr="00AE6739">
        <w:rPr>
          <w:snapToGrid w:val="0"/>
        </w:rPr>
        <w:t>A.5.1.13.2</w:t>
      </w:r>
      <w:r>
        <w:rPr>
          <w:rFonts w:asciiTheme="minorHAnsi" w:eastAsiaTheme="minorEastAsia" w:hAnsiTheme="minorHAnsi" w:cstheme="minorBidi"/>
          <w:sz w:val="22"/>
          <w:szCs w:val="22"/>
        </w:rPr>
        <w:tab/>
      </w:r>
      <w:r w:rsidRPr="00AE6739">
        <w:rPr>
          <w:snapToGrid w:val="0"/>
        </w:rPr>
        <w:t>Test Requirements</w:t>
      </w:r>
      <w:r>
        <w:tab/>
        <w:t>1045</w:t>
      </w:r>
    </w:p>
    <w:p w14:paraId="1454A215" w14:textId="77777777" w:rsidR="007059ED" w:rsidRDefault="007059ED">
      <w:pPr>
        <w:pStyle w:val="TOC3"/>
        <w:rPr>
          <w:rFonts w:asciiTheme="minorHAnsi" w:eastAsiaTheme="minorEastAsia" w:hAnsiTheme="minorHAnsi" w:cstheme="minorBidi"/>
          <w:sz w:val="22"/>
          <w:szCs w:val="22"/>
        </w:rPr>
      </w:pPr>
      <w:r w:rsidRPr="00AE6739">
        <w:rPr>
          <w:snapToGrid w:val="0"/>
        </w:rPr>
        <w:t>A.5.1.14</w:t>
      </w:r>
      <w:r>
        <w:rPr>
          <w:rFonts w:asciiTheme="minorHAnsi" w:eastAsiaTheme="minorEastAsia" w:hAnsiTheme="minorHAnsi" w:cstheme="minorBidi"/>
          <w:sz w:val="22"/>
          <w:szCs w:val="22"/>
        </w:rPr>
        <w:tab/>
      </w:r>
      <w:r>
        <w:t>E-UTRAN HD-FDD Intra frequency handover for Cat-M1 UEs in CEModeA</w:t>
      </w:r>
      <w:r>
        <w:tab/>
        <w:t>1046</w:t>
      </w:r>
    </w:p>
    <w:p w14:paraId="0DDAB048" w14:textId="77777777" w:rsidR="007059ED" w:rsidRDefault="007059ED">
      <w:pPr>
        <w:pStyle w:val="TOC4"/>
        <w:rPr>
          <w:rFonts w:asciiTheme="minorHAnsi" w:eastAsiaTheme="minorEastAsia" w:hAnsiTheme="minorHAnsi" w:cstheme="minorBidi"/>
          <w:sz w:val="22"/>
          <w:szCs w:val="22"/>
        </w:rPr>
      </w:pPr>
      <w:r w:rsidRPr="00AE6739">
        <w:rPr>
          <w:snapToGrid w:val="0"/>
        </w:rPr>
        <w:t>A.5.1.14.1</w:t>
      </w:r>
      <w:r>
        <w:rPr>
          <w:rFonts w:asciiTheme="minorHAnsi" w:eastAsiaTheme="minorEastAsia" w:hAnsiTheme="minorHAnsi" w:cstheme="minorBidi"/>
          <w:sz w:val="22"/>
          <w:szCs w:val="22"/>
        </w:rPr>
        <w:tab/>
      </w:r>
      <w:r w:rsidRPr="00AE6739">
        <w:rPr>
          <w:snapToGrid w:val="0"/>
        </w:rPr>
        <w:t>Test Purpose and Environment</w:t>
      </w:r>
      <w:r>
        <w:tab/>
        <w:t>1046</w:t>
      </w:r>
    </w:p>
    <w:p w14:paraId="19A9615D" w14:textId="77777777" w:rsidR="007059ED" w:rsidRDefault="007059ED">
      <w:pPr>
        <w:pStyle w:val="TOC4"/>
        <w:rPr>
          <w:rFonts w:asciiTheme="minorHAnsi" w:eastAsiaTheme="minorEastAsia" w:hAnsiTheme="minorHAnsi" w:cstheme="minorBidi"/>
          <w:sz w:val="22"/>
          <w:szCs w:val="22"/>
        </w:rPr>
      </w:pPr>
      <w:r w:rsidRPr="00AE6739">
        <w:rPr>
          <w:snapToGrid w:val="0"/>
        </w:rPr>
        <w:t>A.5.1.14.2</w:t>
      </w:r>
      <w:r>
        <w:rPr>
          <w:rFonts w:asciiTheme="minorHAnsi" w:eastAsiaTheme="minorEastAsia" w:hAnsiTheme="minorHAnsi" w:cstheme="minorBidi"/>
          <w:sz w:val="22"/>
          <w:szCs w:val="22"/>
        </w:rPr>
        <w:tab/>
      </w:r>
      <w:r w:rsidRPr="00AE6739">
        <w:rPr>
          <w:snapToGrid w:val="0"/>
        </w:rPr>
        <w:t>Test Requirements</w:t>
      </w:r>
      <w:r>
        <w:tab/>
        <w:t>1047</w:t>
      </w:r>
    </w:p>
    <w:p w14:paraId="1208FEB4" w14:textId="77777777" w:rsidR="007059ED" w:rsidRDefault="007059ED">
      <w:pPr>
        <w:pStyle w:val="TOC3"/>
        <w:rPr>
          <w:rFonts w:asciiTheme="minorHAnsi" w:eastAsiaTheme="minorEastAsia" w:hAnsiTheme="minorHAnsi" w:cstheme="minorBidi"/>
          <w:sz w:val="22"/>
          <w:szCs w:val="22"/>
        </w:rPr>
      </w:pPr>
      <w:r w:rsidRPr="00AE6739">
        <w:rPr>
          <w:rFonts w:cs="v4.2.0"/>
        </w:rPr>
        <w:t>A.5.1.15</w:t>
      </w:r>
      <w:r>
        <w:rPr>
          <w:rFonts w:asciiTheme="minorHAnsi" w:eastAsiaTheme="minorEastAsia" w:hAnsiTheme="minorHAnsi" w:cstheme="minorBidi"/>
          <w:sz w:val="22"/>
          <w:szCs w:val="22"/>
        </w:rPr>
        <w:tab/>
      </w:r>
      <w:r>
        <w:t>E-UTRAN TDD Intra frequency handover for Cat-M1 UEs in CEModeA</w:t>
      </w:r>
      <w:r>
        <w:tab/>
        <w:t>1048</w:t>
      </w:r>
    </w:p>
    <w:p w14:paraId="7E1FFF78" w14:textId="77777777" w:rsidR="007059ED" w:rsidRDefault="007059ED">
      <w:pPr>
        <w:pStyle w:val="TOC4"/>
        <w:rPr>
          <w:rFonts w:asciiTheme="minorHAnsi" w:eastAsiaTheme="minorEastAsia" w:hAnsiTheme="minorHAnsi" w:cstheme="minorBidi"/>
          <w:sz w:val="22"/>
          <w:szCs w:val="22"/>
        </w:rPr>
      </w:pPr>
      <w:r w:rsidRPr="00AE6739">
        <w:rPr>
          <w:snapToGrid w:val="0"/>
        </w:rPr>
        <w:t>A.5.1.15.1</w:t>
      </w:r>
      <w:r>
        <w:rPr>
          <w:rFonts w:asciiTheme="minorHAnsi" w:eastAsiaTheme="minorEastAsia" w:hAnsiTheme="minorHAnsi" w:cstheme="minorBidi"/>
          <w:sz w:val="22"/>
          <w:szCs w:val="22"/>
        </w:rPr>
        <w:tab/>
      </w:r>
      <w:r w:rsidRPr="00AE6739">
        <w:rPr>
          <w:snapToGrid w:val="0"/>
        </w:rPr>
        <w:t>Test Purpose and Environment</w:t>
      </w:r>
      <w:r>
        <w:tab/>
        <w:t>1048</w:t>
      </w:r>
    </w:p>
    <w:p w14:paraId="2C98A290" w14:textId="77777777" w:rsidR="007059ED" w:rsidRDefault="007059ED">
      <w:pPr>
        <w:pStyle w:val="TOC4"/>
        <w:rPr>
          <w:rFonts w:asciiTheme="minorHAnsi" w:eastAsiaTheme="minorEastAsia" w:hAnsiTheme="minorHAnsi" w:cstheme="minorBidi"/>
          <w:sz w:val="22"/>
          <w:szCs w:val="22"/>
        </w:rPr>
      </w:pPr>
      <w:r w:rsidRPr="00AE6739">
        <w:rPr>
          <w:snapToGrid w:val="0"/>
        </w:rPr>
        <w:t>A.5.1.15.2</w:t>
      </w:r>
      <w:r>
        <w:rPr>
          <w:rFonts w:asciiTheme="minorHAnsi" w:eastAsiaTheme="minorEastAsia" w:hAnsiTheme="minorHAnsi" w:cstheme="minorBidi"/>
          <w:sz w:val="22"/>
          <w:szCs w:val="22"/>
        </w:rPr>
        <w:tab/>
      </w:r>
      <w:r w:rsidRPr="00AE6739">
        <w:rPr>
          <w:snapToGrid w:val="0"/>
        </w:rPr>
        <w:t>Test Requirements</w:t>
      </w:r>
      <w:r>
        <w:tab/>
        <w:t>1049</w:t>
      </w:r>
    </w:p>
    <w:p w14:paraId="76A13B69" w14:textId="77777777" w:rsidR="007059ED" w:rsidRDefault="007059ED">
      <w:pPr>
        <w:pStyle w:val="TOC3"/>
        <w:rPr>
          <w:rFonts w:asciiTheme="minorHAnsi" w:eastAsiaTheme="minorEastAsia" w:hAnsiTheme="minorHAnsi" w:cstheme="minorBidi"/>
          <w:sz w:val="22"/>
          <w:szCs w:val="22"/>
        </w:rPr>
      </w:pPr>
      <w:r w:rsidRPr="00AE6739">
        <w:rPr>
          <w:snapToGrid w:val="0"/>
        </w:rPr>
        <w:t>A.5.1.16</w:t>
      </w:r>
      <w:r>
        <w:rPr>
          <w:rFonts w:asciiTheme="minorHAnsi" w:eastAsiaTheme="minorEastAsia" w:hAnsiTheme="minorHAnsi" w:cstheme="minorBidi"/>
          <w:sz w:val="22"/>
          <w:szCs w:val="22"/>
        </w:rPr>
        <w:tab/>
      </w:r>
      <w:r>
        <w:t>E-UTRAN FDD-FDD Intra frequency handover for Cat-M1 UEs in CEModeB</w:t>
      </w:r>
      <w:r>
        <w:tab/>
        <w:t>1050</w:t>
      </w:r>
    </w:p>
    <w:p w14:paraId="227127D4" w14:textId="77777777" w:rsidR="007059ED" w:rsidRDefault="007059ED">
      <w:pPr>
        <w:pStyle w:val="TOC4"/>
        <w:rPr>
          <w:rFonts w:asciiTheme="minorHAnsi" w:eastAsiaTheme="minorEastAsia" w:hAnsiTheme="minorHAnsi" w:cstheme="minorBidi"/>
          <w:sz w:val="22"/>
          <w:szCs w:val="22"/>
        </w:rPr>
      </w:pPr>
      <w:r w:rsidRPr="00AE6739">
        <w:rPr>
          <w:snapToGrid w:val="0"/>
        </w:rPr>
        <w:t>A.5.1.16.1</w:t>
      </w:r>
      <w:r>
        <w:rPr>
          <w:rFonts w:asciiTheme="minorHAnsi" w:eastAsiaTheme="minorEastAsia" w:hAnsiTheme="minorHAnsi" w:cstheme="minorBidi"/>
          <w:sz w:val="22"/>
          <w:szCs w:val="22"/>
        </w:rPr>
        <w:tab/>
      </w:r>
      <w:r w:rsidRPr="00AE6739">
        <w:rPr>
          <w:snapToGrid w:val="0"/>
        </w:rPr>
        <w:t>Test Purpose and Environment</w:t>
      </w:r>
      <w:r>
        <w:tab/>
        <w:t>1050</w:t>
      </w:r>
    </w:p>
    <w:p w14:paraId="6A11AD14" w14:textId="77777777" w:rsidR="007059ED" w:rsidRDefault="007059ED">
      <w:pPr>
        <w:pStyle w:val="TOC4"/>
        <w:rPr>
          <w:rFonts w:asciiTheme="minorHAnsi" w:eastAsiaTheme="minorEastAsia" w:hAnsiTheme="minorHAnsi" w:cstheme="minorBidi"/>
          <w:sz w:val="22"/>
          <w:szCs w:val="22"/>
        </w:rPr>
      </w:pPr>
      <w:r w:rsidRPr="00AE6739">
        <w:rPr>
          <w:snapToGrid w:val="0"/>
        </w:rPr>
        <w:t>A.5.1.16.2</w:t>
      </w:r>
      <w:r>
        <w:rPr>
          <w:rFonts w:asciiTheme="minorHAnsi" w:eastAsiaTheme="minorEastAsia" w:hAnsiTheme="minorHAnsi" w:cstheme="minorBidi"/>
          <w:sz w:val="22"/>
          <w:szCs w:val="22"/>
        </w:rPr>
        <w:tab/>
      </w:r>
      <w:r w:rsidRPr="00AE6739">
        <w:rPr>
          <w:snapToGrid w:val="0"/>
        </w:rPr>
        <w:t>Test Requirements</w:t>
      </w:r>
      <w:r>
        <w:tab/>
        <w:t>1051</w:t>
      </w:r>
    </w:p>
    <w:p w14:paraId="4329D9E4" w14:textId="77777777" w:rsidR="007059ED" w:rsidRDefault="007059ED">
      <w:pPr>
        <w:pStyle w:val="TOC3"/>
        <w:rPr>
          <w:rFonts w:asciiTheme="minorHAnsi" w:eastAsiaTheme="minorEastAsia" w:hAnsiTheme="minorHAnsi" w:cstheme="minorBidi"/>
          <w:sz w:val="22"/>
          <w:szCs w:val="22"/>
        </w:rPr>
      </w:pPr>
      <w:r w:rsidRPr="00AE6739">
        <w:rPr>
          <w:snapToGrid w:val="0"/>
        </w:rPr>
        <w:t>A.5.1.17</w:t>
      </w:r>
      <w:r>
        <w:rPr>
          <w:rFonts w:asciiTheme="minorHAnsi" w:eastAsiaTheme="minorEastAsia" w:hAnsiTheme="minorHAnsi" w:cstheme="minorBidi"/>
          <w:sz w:val="22"/>
          <w:szCs w:val="22"/>
        </w:rPr>
        <w:tab/>
      </w:r>
      <w:r>
        <w:t>E-UTRAN HD-FDD Intra frequency handover for Cat-M1 UEs in CEModeB</w:t>
      </w:r>
      <w:r>
        <w:tab/>
        <w:t>1052</w:t>
      </w:r>
    </w:p>
    <w:p w14:paraId="3798E2CF" w14:textId="77777777" w:rsidR="007059ED" w:rsidRDefault="007059ED">
      <w:pPr>
        <w:pStyle w:val="TOC4"/>
        <w:rPr>
          <w:rFonts w:asciiTheme="minorHAnsi" w:eastAsiaTheme="minorEastAsia" w:hAnsiTheme="minorHAnsi" w:cstheme="minorBidi"/>
          <w:sz w:val="22"/>
          <w:szCs w:val="22"/>
        </w:rPr>
      </w:pPr>
      <w:r w:rsidRPr="00AE6739">
        <w:rPr>
          <w:snapToGrid w:val="0"/>
        </w:rPr>
        <w:t>A.5.1.17.1</w:t>
      </w:r>
      <w:r>
        <w:rPr>
          <w:rFonts w:asciiTheme="minorHAnsi" w:eastAsiaTheme="minorEastAsia" w:hAnsiTheme="minorHAnsi" w:cstheme="minorBidi"/>
          <w:sz w:val="22"/>
          <w:szCs w:val="22"/>
        </w:rPr>
        <w:tab/>
      </w:r>
      <w:r w:rsidRPr="00AE6739">
        <w:rPr>
          <w:snapToGrid w:val="0"/>
        </w:rPr>
        <w:t>Test Purpose and Environment</w:t>
      </w:r>
      <w:r>
        <w:tab/>
        <w:t>1052</w:t>
      </w:r>
    </w:p>
    <w:p w14:paraId="7F41F703" w14:textId="77777777" w:rsidR="007059ED" w:rsidRDefault="007059ED">
      <w:pPr>
        <w:pStyle w:val="TOC4"/>
        <w:rPr>
          <w:rFonts w:asciiTheme="minorHAnsi" w:eastAsiaTheme="minorEastAsia" w:hAnsiTheme="minorHAnsi" w:cstheme="minorBidi"/>
          <w:sz w:val="22"/>
          <w:szCs w:val="22"/>
        </w:rPr>
      </w:pPr>
      <w:r w:rsidRPr="00AE6739">
        <w:rPr>
          <w:snapToGrid w:val="0"/>
        </w:rPr>
        <w:t>A.5.1.17.2</w:t>
      </w:r>
      <w:r>
        <w:rPr>
          <w:rFonts w:asciiTheme="minorHAnsi" w:eastAsiaTheme="minorEastAsia" w:hAnsiTheme="minorHAnsi" w:cstheme="minorBidi"/>
          <w:sz w:val="22"/>
          <w:szCs w:val="22"/>
        </w:rPr>
        <w:tab/>
      </w:r>
      <w:r w:rsidRPr="00AE6739">
        <w:rPr>
          <w:snapToGrid w:val="0"/>
        </w:rPr>
        <w:t>Test Requirements</w:t>
      </w:r>
      <w:r>
        <w:tab/>
        <w:t>1053</w:t>
      </w:r>
    </w:p>
    <w:p w14:paraId="20AE29CC" w14:textId="77777777" w:rsidR="007059ED" w:rsidRDefault="007059ED">
      <w:pPr>
        <w:pStyle w:val="TOC3"/>
        <w:rPr>
          <w:rFonts w:asciiTheme="minorHAnsi" w:eastAsiaTheme="minorEastAsia" w:hAnsiTheme="minorHAnsi" w:cstheme="minorBidi"/>
          <w:sz w:val="22"/>
          <w:szCs w:val="22"/>
        </w:rPr>
      </w:pPr>
      <w:r w:rsidRPr="00AE6739">
        <w:rPr>
          <w:rFonts w:cs="v4.2.0"/>
        </w:rPr>
        <w:t>A.5.1.18</w:t>
      </w:r>
      <w:r>
        <w:rPr>
          <w:rFonts w:asciiTheme="minorHAnsi" w:eastAsiaTheme="minorEastAsia" w:hAnsiTheme="minorHAnsi" w:cstheme="minorBidi"/>
          <w:sz w:val="22"/>
          <w:szCs w:val="22"/>
        </w:rPr>
        <w:tab/>
      </w:r>
      <w:r>
        <w:t>E-UTRAN TDD Intra frequency handover for Cat-M1 UEs in CEModeB</w:t>
      </w:r>
      <w:r>
        <w:tab/>
        <w:t>1054</w:t>
      </w:r>
    </w:p>
    <w:p w14:paraId="54864CC0" w14:textId="77777777" w:rsidR="007059ED" w:rsidRDefault="007059ED">
      <w:pPr>
        <w:pStyle w:val="TOC4"/>
        <w:rPr>
          <w:rFonts w:asciiTheme="minorHAnsi" w:eastAsiaTheme="minorEastAsia" w:hAnsiTheme="minorHAnsi" w:cstheme="minorBidi"/>
          <w:sz w:val="22"/>
          <w:szCs w:val="22"/>
        </w:rPr>
      </w:pPr>
      <w:r w:rsidRPr="00AE6739">
        <w:rPr>
          <w:snapToGrid w:val="0"/>
        </w:rPr>
        <w:t>A.5.1.18.1</w:t>
      </w:r>
      <w:r>
        <w:rPr>
          <w:rFonts w:asciiTheme="minorHAnsi" w:eastAsiaTheme="minorEastAsia" w:hAnsiTheme="minorHAnsi" w:cstheme="minorBidi"/>
          <w:sz w:val="22"/>
          <w:szCs w:val="22"/>
        </w:rPr>
        <w:tab/>
      </w:r>
      <w:r w:rsidRPr="00AE6739">
        <w:rPr>
          <w:snapToGrid w:val="0"/>
        </w:rPr>
        <w:t>Test Purpose and Environment</w:t>
      </w:r>
      <w:r>
        <w:tab/>
        <w:t>1054</w:t>
      </w:r>
    </w:p>
    <w:p w14:paraId="3F3B5331" w14:textId="77777777" w:rsidR="007059ED" w:rsidRDefault="007059ED">
      <w:pPr>
        <w:pStyle w:val="TOC4"/>
        <w:rPr>
          <w:rFonts w:asciiTheme="minorHAnsi" w:eastAsiaTheme="minorEastAsia" w:hAnsiTheme="minorHAnsi" w:cstheme="minorBidi"/>
          <w:sz w:val="22"/>
          <w:szCs w:val="22"/>
        </w:rPr>
      </w:pPr>
      <w:r w:rsidRPr="00AE6739">
        <w:rPr>
          <w:snapToGrid w:val="0"/>
        </w:rPr>
        <w:t>A.5.1.18.2</w:t>
      </w:r>
      <w:r>
        <w:rPr>
          <w:rFonts w:asciiTheme="minorHAnsi" w:eastAsiaTheme="minorEastAsia" w:hAnsiTheme="minorHAnsi" w:cstheme="minorBidi"/>
          <w:sz w:val="22"/>
          <w:szCs w:val="22"/>
        </w:rPr>
        <w:tab/>
      </w:r>
      <w:r w:rsidRPr="00AE6739">
        <w:rPr>
          <w:snapToGrid w:val="0"/>
        </w:rPr>
        <w:t>Test Requirements</w:t>
      </w:r>
      <w:r>
        <w:tab/>
        <w:t>1055</w:t>
      </w:r>
    </w:p>
    <w:p w14:paraId="61F358CA" w14:textId="77777777" w:rsidR="007059ED" w:rsidRDefault="007059ED">
      <w:pPr>
        <w:pStyle w:val="TOC3"/>
        <w:rPr>
          <w:rFonts w:asciiTheme="minorHAnsi" w:eastAsiaTheme="minorEastAsia" w:hAnsiTheme="minorHAnsi" w:cstheme="minorBidi"/>
          <w:sz w:val="22"/>
          <w:szCs w:val="22"/>
        </w:rPr>
      </w:pPr>
      <w:r w:rsidRPr="00AE6739">
        <w:rPr>
          <w:snapToGrid w:val="0"/>
        </w:rPr>
        <w:t>A.5.1.19</w:t>
      </w:r>
      <w:r>
        <w:rPr>
          <w:rFonts w:asciiTheme="minorHAnsi" w:eastAsiaTheme="minorEastAsia" w:hAnsiTheme="minorHAnsi" w:cstheme="minorBidi"/>
          <w:sz w:val="22"/>
          <w:szCs w:val="22"/>
        </w:rPr>
        <w:tab/>
      </w:r>
      <w:r>
        <w:t>E-UTRAN FDD - FDD Intra frequency handover for UE Category 1bis</w:t>
      </w:r>
      <w:r>
        <w:tab/>
        <w:t>1056</w:t>
      </w:r>
    </w:p>
    <w:p w14:paraId="4FA21CFE" w14:textId="77777777" w:rsidR="007059ED" w:rsidRDefault="007059ED">
      <w:pPr>
        <w:pStyle w:val="TOC4"/>
        <w:rPr>
          <w:rFonts w:asciiTheme="minorHAnsi" w:eastAsiaTheme="minorEastAsia" w:hAnsiTheme="minorHAnsi" w:cstheme="minorBidi"/>
          <w:sz w:val="22"/>
          <w:szCs w:val="22"/>
        </w:rPr>
      </w:pPr>
      <w:r w:rsidRPr="00AE6739">
        <w:rPr>
          <w:snapToGrid w:val="0"/>
        </w:rPr>
        <w:t>A.5.1.19.1</w:t>
      </w:r>
      <w:r>
        <w:rPr>
          <w:rFonts w:asciiTheme="minorHAnsi" w:eastAsiaTheme="minorEastAsia" w:hAnsiTheme="minorHAnsi" w:cstheme="minorBidi"/>
          <w:sz w:val="22"/>
          <w:szCs w:val="22"/>
        </w:rPr>
        <w:tab/>
      </w:r>
      <w:r w:rsidRPr="00AE6739">
        <w:rPr>
          <w:snapToGrid w:val="0"/>
        </w:rPr>
        <w:t>Test Purpose and Environment</w:t>
      </w:r>
      <w:r>
        <w:tab/>
        <w:t>1056</w:t>
      </w:r>
    </w:p>
    <w:p w14:paraId="193F0D6C" w14:textId="77777777" w:rsidR="007059ED" w:rsidRDefault="007059ED">
      <w:pPr>
        <w:pStyle w:val="TOC3"/>
        <w:rPr>
          <w:rFonts w:asciiTheme="minorHAnsi" w:eastAsiaTheme="minorEastAsia" w:hAnsiTheme="minorHAnsi" w:cstheme="minorBidi"/>
          <w:sz w:val="22"/>
          <w:szCs w:val="22"/>
        </w:rPr>
      </w:pPr>
      <w:r w:rsidRPr="00AE6739">
        <w:rPr>
          <w:snapToGrid w:val="0"/>
        </w:rPr>
        <w:t>A.5.1.19.2</w:t>
      </w:r>
      <w:r>
        <w:rPr>
          <w:rFonts w:asciiTheme="minorHAnsi" w:eastAsiaTheme="minorEastAsia" w:hAnsiTheme="minorHAnsi" w:cstheme="minorBidi"/>
          <w:sz w:val="22"/>
          <w:szCs w:val="22"/>
        </w:rPr>
        <w:tab/>
      </w:r>
      <w:r w:rsidRPr="00AE6739">
        <w:rPr>
          <w:snapToGrid w:val="0"/>
        </w:rPr>
        <w:t>Test Requirements</w:t>
      </w:r>
      <w:r>
        <w:tab/>
        <w:t>1057</w:t>
      </w:r>
    </w:p>
    <w:p w14:paraId="22F2B736" w14:textId="77777777" w:rsidR="007059ED" w:rsidRDefault="007059ED">
      <w:pPr>
        <w:pStyle w:val="TOC3"/>
        <w:rPr>
          <w:rFonts w:asciiTheme="minorHAnsi" w:eastAsiaTheme="minorEastAsia" w:hAnsiTheme="minorHAnsi" w:cstheme="minorBidi"/>
          <w:sz w:val="22"/>
          <w:szCs w:val="22"/>
        </w:rPr>
      </w:pPr>
      <w:r w:rsidRPr="00AE6739">
        <w:rPr>
          <w:rFonts w:cs="v4.2.0"/>
        </w:rPr>
        <w:t>A.5.1.20</w:t>
      </w:r>
      <w:r>
        <w:rPr>
          <w:rFonts w:asciiTheme="minorHAnsi" w:eastAsiaTheme="minorEastAsia" w:hAnsiTheme="minorHAnsi" w:cstheme="minorBidi"/>
          <w:sz w:val="22"/>
          <w:szCs w:val="22"/>
        </w:rPr>
        <w:tab/>
      </w:r>
      <w:r>
        <w:t>E-UTRAN TDD - TDD Intra frequency handover for UE Category 1bis</w:t>
      </w:r>
      <w:r>
        <w:tab/>
        <w:t>1058</w:t>
      </w:r>
    </w:p>
    <w:p w14:paraId="546B5753" w14:textId="77777777" w:rsidR="007059ED" w:rsidRDefault="007059ED">
      <w:pPr>
        <w:pStyle w:val="TOC4"/>
        <w:rPr>
          <w:rFonts w:asciiTheme="minorHAnsi" w:eastAsiaTheme="minorEastAsia" w:hAnsiTheme="minorHAnsi" w:cstheme="minorBidi"/>
          <w:sz w:val="22"/>
          <w:szCs w:val="22"/>
        </w:rPr>
      </w:pPr>
      <w:r w:rsidRPr="00AE6739">
        <w:rPr>
          <w:snapToGrid w:val="0"/>
        </w:rPr>
        <w:t>A.5.1.20.1</w:t>
      </w:r>
      <w:r>
        <w:rPr>
          <w:rFonts w:asciiTheme="minorHAnsi" w:eastAsiaTheme="minorEastAsia" w:hAnsiTheme="minorHAnsi" w:cstheme="minorBidi"/>
          <w:sz w:val="22"/>
          <w:szCs w:val="22"/>
        </w:rPr>
        <w:tab/>
      </w:r>
      <w:r w:rsidRPr="00AE6739">
        <w:rPr>
          <w:snapToGrid w:val="0"/>
        </w:rPr>
        <w:t>Test Purpose and Environment</w:t>
      </w:r>
      <w:r>
        <w:tab/>
        <w:t>1058</w:t>
      </w:r>
    </w:p>
    <w:p w14:paraId="3501FAA6" w14:textId="77777777" w:rsidR="007059ED" w:rsidRDefault="007059ED">
      <w:pPr>
        <w:pStyle w:val="TOC4"/>
        <w:rPr>
          <w:rFonts w:asciiTheme="minorHAnsi" w:eastAsiaTheme="minorEastAsia" w:hAnsiTheme="minorHAnsi" w:cstheme="minorBidi"/>
          <w:sz w:val="22"/>
          <w:szCs w:val="22"/>
        </w:rPr>
      </w:pPr>
      <w:r w:rsidRPr="00AE6739">
        <w:rPr>
          <w:snapToGrid w:val="0"/>
        </w:rPr>
        <w:t>A.5.1.20.2</w:t>
      </w:r>
      <w:r>
        <w:rPr>
          <w:rFonts w:asciiTheme="minorHAnsi" w:eastAsiaTheme="minorEastAsia" w:hAnsiTheme="minorHAnsi" w:cstheme="minorBidi"/>
          <w:sz w:val="22"/>
          <w:szCs w:val="22"/>
        </w:rPr>
        <w:tab/>
      </w:r>
      <w:r w:rsidRPr="00AE6739">
        <w:rPr>
          <w:snapToGrid w:val="0"/>
        </w:rPr>
        <w:t>Test Requirements</w:t>
      </w:r>
      <w:r>
        <w:tab/>
        <w:t>1059</w:t>
      </w:r>
    </w:p>
    <w:p w14:paraId="27F97092" w14:textId="77777777" w:rsidR="007059ED" w:rsidRDefault="007059ED">
      <w:pPr>
        <w:pStyle w:val="TOC3"/>
        <w:rPr>
          <w:rFonts w:asciiTheme="minorHAnsi" w:eastAsiaTheme="minorEastAsia" w:hAnsiTheme="minorHAnsi" w:cstheme="minorBidi"/>
          <w:sz w:val="22"/>
          <w:szCs w:val="22"/>
        </w:rPr>
      </w:pPr>
      <w:r w:rsidRPr="00AE6739">
        <w:rPr>
          <w:snapToGrid w:val="0"/>
        </w:rPr>
        <w:t>A.5.1.21</w:t>
      </w:r>
      <w:r>
        <w:rPr>
          <w:rFonts w:asciiTheme="minorHAnsi" w:eastAsiaTheme="minorEastAsia" w:hAnsiTheme="minorHAnsi" w:cstheme="minorBidi"/>
          <w:sz w:val="22"/>
          <w:szCs w:val="22"/>
        </w:rPr>
        <w:tab/>
      </w:r>
      <w:r>
        <w:t>E-UTRAN FDD - FDD Intra frequency RACH-less handover</w:t>
      </w:r>
      <w:r>
        <w:tab/>
        <w:t>1060</w:t>
      </w:r>
    </w:p>
    <w:p w14:paraId="276068B5" w14:textId="77777777" w:rsidR="007059ED" w:rsidRDefault="007059ED">
      <w:pPr>
        <w:pStyle w:val="TOC4"/>
        <w:rPr>
          <w:rFonts w:asciiTheme="minorHAnsi" w:eastAsiaTheme="minorEastAsia" w:hAnsiTheme="minorHAnsi" w:cstheme="minorBidi"/>
          <w:sz w:val="22"/>
          <w:szCs w:val="22"/>
        </w:rPr>
      </w:pPr>
      <w:r w:rsidRPr="00AE6739">
        <w:rPr>
          <w:snapToGrid w:val="0"/>
        </w:rPr>
        <w:t>A.5.1.21.1</w:t>
      </w:r>
      <w:r>
        <w:rPr>
          <w:rFonts w:asciiTheme="minorHAnsi" w:eastAsiaTheme="minorEastAsia" w:hAnsiTheme="minorHAnsi" w:cstheme="minorBidi"/>
          <w:sz w:val="22"/>
          <w:szCs w:val="22"/>
        </w:rPr>
        <w:tab/>
      </w:r>
      <w:r w:rsidRPr="00AE6739">
        <w:rPr>
          <w:snapToGrid w:val="0"/>
        </w:rPr>
        <w:t>Test Purpose and Environment</w:t>
      </w:r>
      <w:r>
        <w:tab/>
        <w:t>1060</w:t>
      </w:r>
    </w:p>
    <w:p w14:paraId="389DAF29" w14:textId="77777777" w:rsidR="007059ED" w:rsidRDefault="007059ED">
      <w:pPr>
        <w:pStyle w:val="TOC4"/>
        <w:rPr>
          <w:rFonts w:asciiTheme="minorHAnsi" w:eastAsiaTheme="minorEastAsia" w:hAnsiTheme="minorHAnsi" w:cstheme="minorBidi"/>
          <w:sz w:val="22"/>
          <w:szCs w:val="22"/>
        </w:rPr>
      </w:pPr>
      <w:r w:rsidRPr="00AE6739">
        <w:rPr>
          <w:snapToGrid w:val="0"/>
        </w:rPr>
        <w:t>A.5.1.21.2</w:t>
      </w:r>
      <w:r>
        <w:rPr>
          <w:rFonts w:asciiTheme="minorHAnsi" w:eastAsiaTheme="minorEastAsia" w:hAnsiTheme="minorHAnsi" w:cstheme="minorBidi"/>
          <w:sz w:val="22"/>
          <w:szCs w:val="22"/>
        </w:rPr>
        <w:tab/>
      </w:r>
      <w:r w:rsidRPr="00AE6739">
        <w:rPr>
          <w:snapToGrid w:val="0"/>
        </w:rPr>
        <w:t>Test Requirements</w:t>
      </w:r>
      <w:r>
        <w:tab/>
        <w:t>1061</w:t>
      </w:r>
    </w:p>
    <w:p w14:paraId="145595B5" w14:textId="77777777" w:rsidR="007059ED" w:rsidRDefault="007059ED">
      <w:pPr>
        <w:pStyle w:val="TOC3"/>
        <w:rPr>
          <w:rFonts w:asciiTheme="minorHAnsi" w:eastAsiaTheme="minorEastAsia" w:hAnsiTheme="minorHAnsi" w:cstheme="minorBidi"/>
          <w:sz w:val="22"/>
          <w:szCs w:val="22"/>
        </w:rPr>
      </w:pPr>
      <w:r w:rsidRPr="00AE6739">
        <w:rPr>
          <w:rFonts w:cs="v4.2.0"/>
        </w:rPr>
        <w:t>A.5.1.22</w:t>
      </w:r>
      <w:r>
        <w:rPr>
          <w:rFonts w:asciiTheme="minorHAnsi" w:eastAsiaTheme="minorEastAsia" w:hAnsiTheme="minorHAnsi" w:cstheme="minorBidi"/>
          <w:sz w:val="22"/>
          <w:szCs w:val="22"/>
        </w:rPr>
        <w:tab/>
      </w:r>
      <w:r>
        <w:t>E-UTRAN TDD - TDD Intra frequency RACH-less handover</w:t>
      </w:r>
      <w:r>
        <w:tab/>
        <w:t>1061</w:t>
      </w:r>
    </w:p>
    <w:p w14:paraId="325D041E" w14:textId="77777777" w:rsidR="007059ED" w:rsidRDefault="007059ED">
      <w:pPr>
        <w:pStyle w:val="TOC4"/>
        <w:rPr>
          <w:rFonts w:asciiTheme="minorHAnsi" w:eastAsiaTheme="minorEastAsia" w:hAnsiTheme="minorHAnsi" w:cstheme="minorBidi"/>
          <w:sz w:val="22"/>
          <w:szCs w:val="22"/>
        </w:rPr>
      </w:pPr>
      <w:r w:rsidRPr="00AE6739">
        <w:rPr>
          <w:snapToGrid w:val="0"/>
        </w:rPr>
        <w:lastRenderedPageBreak/>
        <w:t>A.5.1.22.1</w:t>
      </w:r>
      <w:r>
        <w:rPr>
          <w:rFonts w:asciiTheme="minorHAnsi" w:eastAsiaTheme="minorEastAsia" w:hAnsiTheme="minorHAnsi" w:cstheme="minorBidi"/>
          <w:sz w:val="22"/>
          <w:szCs w:val="22"/>
        </w:rPr>
        <w:tab/>
      </w:r>
      <w:r w:rsidRPr="00AE6739">
        <w:rPr>
          <w:snapToGrid w:val="0"/>
        </w:rPr>
        <w:t>Test Purpose and Environment</w:t>
      </w:r>
      <w:r>
        <w:tab/>
        <w:t>1061</w:t>
      </w:r>
    </w:p>
    <w:p w14:paraId="3573B1B0" w14:textId="77777777" w:rsidR="007059ED" w:rsidRDefault="007059ED">
      <w:pPr>
        <w:pStyle w:val="TOC4"/>
        <w:rPr>
          <w:rFonts w:asciiTheme="minorHAnsi" w:eastAsiaTheme="minorEastAsia" w:hAnsiTheme="minorHAnsi" w:cstheme="minorBidi"/>
          <w:sz w:val="22"/>
          <w:szCs w:val="22"/>
        </w:rPr>
      </w:pPr>
      <w:r w:rsidRPr="00AE6739">
        <w:rPr>
          <w:snapToGrid w:val="0"/>
        </w:rPr>
        <w:t>A.5.1.22.2</w:t>
      </w:r>
      <w:r>
        <w:rPr>
          <w:rFonts w:asciiTheme="minorHAnsi" w:eastAsiaTheme="minorEastAsia" w:hAnsiTheme="minorHAnsi" w:cstheme="minorBidi"/>
          <w:sz w:val="22"/>
          <w:szCs w:val="22"/>
        </w:rPr>
        <w:tab/>
      </w:r>
      <w:r w:rsidRPr="00AE6739">
        <w:rPr>
          <w:snapToGrid w:val="0"/>
        </w:rPr>
        <w:t>Test Requirements</w:t>
      </w:r>
      <w:r>
        <w:tab/>
        <w:t>1063</w:t>
      </w:r>
    </w:p>
    <w:p w14:paraId="32748F05" w14:textId="77777777" w:rsidR="007059ED" w:rsidRDefault="007059ED">
      <w:pPr>
        <w:pStyle w:val="TOC3"/>
        <w:rPr>
          <w:rFonts w:asciiTheme="minorHAnsi" w:eastAsiaTheme="minorEastAsia" w:hAnsiTheme="minorHAnsi" w:cstheme="minorBidi"/>
          <w:sz w:val="22"/>
          <w:szCs w:val="22"/>
        </w:rPr>
      </w:pPr>
      <w:r w:rsidRPr="00AE6739">
        <w:rPr>
          <w:rFonts w:cs="v4.2.0"/>
        </w:rPr>
        <w:t>A.5.1.23</w:t>
      </w:r>
      <w:r>
        <w:rPr>
          <w:rFonts w:asciiTheme="minorHAnsi" w:eastAsiaTheme="minorEastAsia" w:hAnsiTheme="minorHAnsi" w:cstheme="minorBidi"/>
          <w:sz w:val="22"/>
          <w:szCs w:val="22"/>
        </w:rPr>
        <w:tab/>
      </w:r>
      <w:r>
        <w:t>E-UTRAN FDD – FDD Inter frequency RACH-less handover</w:t>
      </w:r>
      <w:r>
        <w:tab/>
        <w:t>1063</w:t>
      </w:r>
    </w:p>
    <w:p w14:paraId="3C9F83BD" w14:textId="77777777" w:rsidR="007059ED" w:rsidRDefault="007059ED">
      <w:pPr>
        <w:pStyle w:val="TOC4"/>
        <w:rPr>
          <w:rFonts w:asciiTheme="minorHAnsi" w:eastAsiaTheme="minorEastAsia" w:hAnsiTheme="minorHAnsi" w:cstheme="minorBidi"/>
          <w:sz w:val="22"/>
          <w:szCs w:val="22"/>
        </w:rPr>
      </w:pPr>
      <w:r w:rsidRPr="00AE6739">
        <w:rPr>
          <w:snapToGrid w:val="0"/>
        </w:rPr>
        <w:t>A.5.1.23.1</w:t>
      </w:r>
      <w:r>
        <w:rPr>
          <w:rFonts w:asciiTheme="minorHAnsi" w:eastAsiaTheme="minorEastAsia" w:hAnsiTheme="minorHAnsi" w:cstheme="minorBidi"/>
          <w:sz w:val="22"/>
          <w:szCs w:val="22"/>
        </w:rPr>
        <w:tab/>
      </w:r>
      <w:r w:rsidRPr="00AE6739">
        <w:rPr>
          <w:snapToGrid w:val="0"/>
        </w:rPr>
        <w:t>Test Purpose and Environment</w:t>
      </w:r>
      <w:r>
        <w:tab/>
        <w:t>1063</w:t>
      </w:r>
    </w:p>
    <w:p w14:paraId="4E8DCA18" w14:textId="77777777" w:rsidR="007059ED" w:rsidRDefault="007059ED">
      <w:pPr>
        <w:pStyle w:val="TOC4"/>
        <w:rPr>
          <w:rFonts w:asciiTheme="minorHAnsi" w:eastAsiaTheme="minorEastAsia" w:hAnsiTheme="minorHAnsi" w:cstheme="minorBidi"/>
          <w:sz w:val="22"/>
          <w:szCs w:val="22"/>
        </w:rPr>
      </w:pPr>
      <w:r w:rsidRPr="00AE6739">
        <w:rPr>
          <w:snapToGrid w:val="0"/>
        </w:rPr>
        <w:t>A.5.1.23.2</w:t>
      </w:r>
      <w:r>
        <w:rPr>
          <w:rFonts w:asciiTheme="minorHAnsi" w:eastAsiaTheme="minorEastAsia" w:hAnsiTheme="minorHAnsi" w:cstheme="minorBidi"/>
          <w:sz w:val="22"/>
          <w:szCs w:val="22"/>
        </w:rPr>
        <w:tab/>
      </w:r>
      <w:r w:rsidRPr="00AE6739">
        <w:rPr>
          <w:snapToGrid w:val="0"/>
        </w:rPr>
        <w:t>Test Requirements</w:t>
      </w:r>
      <w:r>
        <w:tab/>
        <w:t>1065</w:t>
      </w:r>
    </w:p>
    <w:p w14:paraId="308ECBCB" w14:textId="77777777" w:rsidR="007059ED" w:rsidRDefault="007059ED">
      <w:pPr>
        <w:pStyle w:val="TOC3"/>
        <w:rPr>
          <w:rFonts w:asciiTheme="minorHAnsi" w:eastAsiaTheme="minorEastAsia" w:hAnsiTheme="minorHAnsi" w:cstheme="minorBidi"/>
          <w:sz w:val="22"/>
          <w:szCs w:val="22"/>
        </w:rPr>
      </w:pPr>
      <w:r w:rsidRPr="00AE6739">
        <w:rPr>
          <w:rFonts w:cs="v4.2.0"/>
        </w:rPr>
        <w:t>A.5.1.24</w:t>
      </w:r>
      <w:r>
        <w:rPr>
          <w:rFonts w:asciiTheme="minorHAnsi" w:eastAsiaTheme="minorEastAsia" w:hAnsiTheme="minorHAnsi" w:cstheme="minorBidi"/>
          <w:sz w:val="22"/>
          <w:szCs w:val="22"/>
        </w:rPr>
        <w:tab/>
      </w:r>
      <w:r>
        <w:t>E-UTRAN TDD – TDD Inter frequency RACH-less handover</w:t>
      </w:r>
      <w:r>
        <w:tab/>
        <w:t>1065</w:t>
      </w:r>
    </w:p>
    <w:p w14:paraId="712CF2C0" w14:textId="77777777" w:rsidR="007059ED" w:rsidRDefault="007059ED">
      <w:pPr>
        <w:pStyle w:val="TOC4"/>
        <w:rPr>
          <w:rFonts w:asciiTheme="minorHAnsi" w:eastAsiaTheme="minorEastAsia" w:hAnsiTheme="minorHAnsi" w:cstheme="minorBidi"/>
          <w:sz w:val="22"/>
          <w:szCs w:val="22"/>
        </w:rPr>
      </w:pPr>
      <w:r w:rsidRPr="00AE6739">
        <w:rPr>
          <w:snapToGrid w:val="0"/>
        </w:rPr>
        <w:t>A.5.1.24.1</w:t>
      </w:r>
      <w:r>
        <w:rPr>
          <w:rFonts w:asciiTheme="minorHAnsi" w:eastAsiaTheme="minorEastAsia" w:hAnsiTheme="minorHAnsi" w:cstheme="minorBidi"/>
          <w:sz w:val="22"/>
          <w:szCs w:val="22"/>
        </w:rPr>
        <w:tab/>
      </w:r>
      <w:r w:rsidRPr="00AE6739">
        <w:rPr>
          <w:snapToGrid w:val="0"/>
        </w:rPr>
        <w:t>Test Purpose and Environment</w:t>
      </w:r>
      <w:r>
        <w:tab/>
        <w:t>1065</w:t>
      </w:r>
    </w:p>
    <w:p w14:paraId="64699EF1" w14:textId="77777777" w:rsidR="007059ED" w:rsidRDefault="007059ED">
      <w:pPr>
        <w:pStyle w:val="TOC4"/>
        <w:rPr>
          <w:rFonts w:asciiTheme="minorHAnsi" w:eastAsiaTheme="minorEastAsia" w:hAnsiTheme="minorHAnsi" w:cstheme="minorBidi"/>
          <w:sz w:val="22"/>
          <w:szCs w:val="22"/>
        </w:rPr>
      </w:pPr>
      <w:r w:rsidRPr="00AE6739">
        <w:rPr>
          <w:snapToGrid w:val="0"/>
        </w:rPr>
        <w:t>A.5.1.24.2</w:t>
      </w:r>
      <w:r>
        <w:rPr>
          <w:rFonts w:asciiTheme="minorHAnsi" w:eastAsiaTheme="minorEastAsia" w:hAnsiTheme="minorHAnsi" w:cstheme="minorBidi"/>
          <w:sz w:val="22"/>
          <w:szCs w:val="22"/>
        </w:rPr>
        <w:tab/>
      </w:r>
      <w:r w:rsidRPr="00AE6739">
        <w:rPr>
          <w:snapToGrid w:val="0"/>
        </w:rPr>
        <w:t>Test Requirements</w:t>
      </w:r>
      <w:r>
        <w:tab/>
        <w:t>1067</w:t>
      </w:r>
    </w:p>
    <w:p w14:paraId="430372AB" w14:textId="77777777" w:rsidR="007059ED" w:rsidRDefault="007059ED">
      <w:pPr>
        <w:pStyle w:val="TOC3"/>
        <w:rPr>
          <w:rFonts w:asciiTheme="minorHAnsi" w:eastAsiaTheme="minorEastAsia" w:hAnsiTheme="minorHAnsi" w:cstheme="minorBidi"/>
          <w:sz w:val="22"/>
          <w:szCs w:val="22"/>
        </w:rPr>
      </w:pPr>
      <w:r w:rsidRPr="00AE6739">
        <w:rPr>
          <w:snapToGrid w:val="0"/>
        </w:rPr>
        <w:t>A.5.1.25</w:t>
      </w:r>
      <w:r>
        <w:rPr>
          <w:rFonts w:asciiTheme="minorHAnsi" w:eastAsiaTheme="minorEastAsia" w:hAnsiTheme="minorHAnsi" w:cstheme="minorBidi"/>
          <w:sz w:val="22"/>
          <w:szCs w:val="22"/>
        </w:rPr>
        <w:tab/>
      </w:r>
      <w:r>
        <w:t>E-UTRAN FDD - FDD Intra frequency make-before-break handover</w:t>
      </w:r>
      <w:r>
        <w:tab/>
        <w:t>1067</w:t>
      </w:r>
    </w:p>
    <w:p w14:paraId="7652F245" w14:textId="77777777" w:rsidR="007059ED" w:rsidRDefault="007059ED">
      <w:pPr>
        <w:pStyle w:val="TOC4"/>
        <w:rPr>
          <w:rFonts w:asciiTheme="minorHAnsi" w:eastAsiaTheme="minorEastAsia" w:hAnsiTheme="minorHAnsi" w:cstheme="minorBidi"/>
          <w:sz w:val="22"/>
          <w:szCs w:val="22"/>
        </w:rPr>
      </w:pPr>
      <w:r w:rsidRPr="00AE6739">
        <w:rPr>
          <w:snapToGrid w:val="0"/>
        </w:rPr>
        <w:t>A.5.1.25.1</w:t>
      </w:r>
      <w:r>
        <w:rPr>
          <w:rFonts w:asciiTheme="minorHAnsi" w:eastAsiaTheme="minorEastAsia" w:hAnsiTheme="minorHAnsi" w:cstheme="minorBidi"/>
          <w:sz w:val="22"/>
          <w:szCs w:val="22"/>
        </w:rPr>
        <w:tab/>
      </w:r>
      <w:r w:rsidRPr="00AE6739">
        <w:rPr>
          <w:snapToGrid w:val="0"/>
        </w:rPr>
        <w:t>Test Purpose and Environment</w:t>
      </w:r>
      <w:r>
        <w:tab/>
        <w:t>1067</w:t>
      </w:r>
    </w:p>
    <w:p w14:paraId="67252D56" w14:textId="77777777" w:rsidR="007059ED" w:rsidRDefault="007059ED">
      <w:pPr>
        <w:pStyle w:val="TOC4"/>
        <w:rPr>
          <w:rFonts w:asciiTheme="minorHAnsi" w:eastAsiaTheme="minorEastAsia" w:hAnsiTheme="minorHAnsi" w:cstheme="minorBidi"/>
          <w:sz w:val="22"/>
          <w:szCs w:val="22"/>
        </w:rPr>
      </w:pPr>
      <w:r w:rsidRPr="00AE6739">
        <w:rPr>
          <w:snapToGrid w:val="0"/>
        </w:rPr>
        <w:t>A.5.1.25.2</w:t>
      </w:r>
      <w:r>
        <w:rPr>
          <w:rFonts w:asciiTheme="minorHAnsi" w:eastAsiaTheme="minorEastAsia" w:hAnsiTheme="minorHAnsi" w:cstheme="minorBidi"/>
          <w:sz w:val="22"/>
          <w:szCs w:val="22"/>
        </w:rPr>
        <w:tab/>
      </w:r>
      <w:r w:rsidRPr="00AE6739">
        <w:rPr>
          <w:snapToGrid w:val="0"/>
        </w:rPr>
        <w:t>Test Requirements</w:t>
      </w:r>
      <w:r>
        <w:tab/>
        <w:t>1069</w:t>
      </w:r>
    </w:p>
    <w:p w14:paraId="18492837" w14:textId="77777777" w:rsidR="007059ED" w:rsidRDefault="007059ED">
      <w:pPr>
        <w:pStyle w:val="TOC3"/>
        <w:rPr>
          <w:rFonts w:asciiTheme="minorHAnsi" w:eastAsiaTheme="minorEastAsia" w:hAnsiTheme="minorHAnsi" w:cstheme="minorBidi"/>
          <w:sz w:val="22"/>
          <w:szCs w:val="22"/>
        </w:rPr>
      </w:pPr>
      <w:r w:rsidRPr="00AE6739">
        <w:rPr>
          <w:rFonts w:cs="v4.2.0"/>
        </w:rPr>
        <w:t>A.5.1.26</w:t>
      </w:r>
      <w:r>
        <w:rPr>
          <w:rFonts w:asciiTheme="minorHAnsi" w:eastAsiaTheme="minorEastAsia" w:hAnsiTheme="minorHAnsi" w:cstheme="minorBidi"/>
          <w:sz w:val="22"/>
          <w:szCs w:val="22"/>
        </w:rPr>
        <w:tab/>
      </w:r>
      <w:r>
        <w:t>E-UTRAN TDD - TDD Intra frequency make-before-break handover</w:t>
      </w:r>
      <w:r>
        <w:tab/>
        <w:t>1069</w:t>
      </w:r>
    </w:p>
    <w:p w14:paraId="49989601" w14:textId="77777777" w:rsidR="007059ED" w:rsidRDefault="007059ED">
      <w:pPr>
        <w:pStyle w:val="TOC4"/>
        <w:rPr>
          <w:rFonts w:asciiTheme="minorHAnsi" w:eastAsiaTheme="minorEastAsia" w:hAnsiTheme="minorHAnsi" w:cstheme="minorBidi"/>
          <w:sz w:val="22"/>
          <w:szCs w:val="22"/>
        </w:rPr>
      </w:pPr>
      <w:r w:rsidRPr="00AE6739">
        <w:rPr>
          <w:snapToGrid w:val="0"/>
        </w:rPr>
        <w:t>A.5.1.26.1</w:t>
      </w:r>
      <w:r>
        <w:rPr>
          <w:rFonts w:asciiTheme="minorHAnsi" w:eastAsiaTheme="minorEastAsia" w:hAnsiTheme="minorHAnsi" w:cstheme="minorBidi"/>
          <w:sz w:val="22"/>
          <w:szCs w:val="22"/>
        </w:rPr>
        <w:tab/>
      </w:r>
      <w:r w:rsidRPr="00AE6739">
        <w:rPr>
          <w:snapToGrid w:val="0"/>
        </w:rPr>
        <w:t>Test Purpose and Environment</w:t>
      </w:r>
      <w:r>
        <w:tab/>
        <w:t>1069</w:t>
      </w:r>
    </w:p>
    <w:p w14:paraId="7DBF7DE6" w14:textId="77777777" w:rsidR="007059ED" w:rsidRDefault="007059ED">
      <w:pPr>
        <w:pStyle w:val="TOC4"/>
        <w:rPr>
          <w:rFonts w:asciiTheme="minorHAnsi" w:eastAsiaTheme="minorEastAsia" w:hAnsiTheme="minorHAnsi" w:cstheme="minorBidi"/>
          <w:sz w:val="22"/>
          <w:szCs w:val="22"/>
        </w:rPr>
      </w:pPr>
      <w:r w:rsidRPr="00AE6739">
        <w:rPr>
          <w:snapToGrid w:val="0"/>
        </w:rPr>
        <w:t>A.5.1.26.2</w:t>
      </w:r>
      <w:r>
        <w:rPr>
          <w:rFonts w:asciiTheme="minorHAnsi" w:eastAsiaTheme="minorEastAsia" w:hAnsiTheme="minorHAnsi" w:cstheme="minorBidi"/>
          <w:sz w:val="22"/>
          <w:szCs w:val="22"/>
        </w:rPr>
        <w:tab/>
      </w:r>
      <w:r w:rsidRPr="00AE6739">
        <w:rPr>
          <w:snapToGrid w:val="0"/>
        </w:rPr>
        <w:t>Test Requirements</w:t>
      </w:r>
      <w:r>
        <w:tab/>
        <w:t>1071</w:t>
      </w:r>
    </w:p>
    <w:p w14:paraId="364DE315" w14:textId="77777777" w:rsidR="007059ED" w:rsidRDefault="007059ED">
      <w:pPr>
        <w:pStyle w:val="TOC3"/>
        <w:rPr>
          <w:rFonts w:asciiTheme="minorHAnsi" w:eastAsiaTheme="minorEastAsia" w:hAnsiTheme="minorHAnsi" w:cstheme="minorBidi"/>
          <w:sz w:val="22"/>
          <w:szCs w:val="22"/>
        </w:rPr>
      </w:pPr>
      <w:r w:rsidRPr="00AE6739">
        <w:rPr>
          <w:snapToGrid w:val="0"/>
        </w:rPr>
        <w:t>A.5.1.27</w:t>
      </w:r>
      <w:r>
        <w:rPr>
          <w:rFonts w:asciiTheme="minorHAnsi" w:eastAsiaTheme="minorEastAsia" w:hAnsiTheme="minorHAnsi" w:cstheme="minorBidi"/>
          <w:sz w:val="22"/>
          <w:szCs w:val="22"/>
        </w:rPr>
        <w:tab/>
      </w:r>
      <w:r>
        <w:t>E-UTRAN FDD inter frequency handover for Cat-M1 UEs in CEModeA</w:t>
      </w:r>
      <w:r>
        <w:tab/>
        <w:t>1072</w:t>
      </w:r>
    </w:p>
    <w:p w14:paraId="650D604A" w14:textId="77777777" w:rsidR="007059ED" w:rsidRDefault="007059ED">
      <w:pPr>
        <w:pStyle w:val="TOC4"/>
        <w:rPr>
          <w:rFonts w:asciiTheme="minorHAnsi" w:eastAsiaTheme="minorEastAsia" w:hAnsiTheme="minorHAnsi" w:cstheme="minorBidi"/>
          <w:sz w:val="22"/>
          <w:szCs w:val="22"/>
        </w:rPr>
      </w:pPr>
      <w:r w:rsidRPr="00AE6739">
        <w:rPr>
          <w:snapToGrid w:val="0"/>
        </w:rPr>
        <w:t>A.5.1.27.1</w:t>
      </w:r>
      <w:r>
        <w:rPr>
          <w:rFonts w:asciiTheme="minorHAnsi" w:eastAsiaTheme="minorEastAsia" w:hAnsiTheme="minorHAnsi" w:cstheme="minorBidi"/>
          <w:sz w:val="22"/>
          <w:szCs w:val="22"/>
        </w:rPr>
        <w:tab/>
      </w:r>
      <w:r w:rsidRPr="00AE6739">
        <w:rPr>
          <w:snapToGrid w:val="0"/>
        </w:rPr>
        <w:t>Test Purpose and Environment</w:t>
      </w:r>
      <w:r>
        <w:tab/>
        <w:t>1072</w:t>
      </w:r>
    </w:p>
    <w:p w14:paraId="4D33D18C" w14:textId="77777777" w:rsidR="007059ED" w:rsidRDefault="007059ED">
      <w:pPr>
        <w:pStyle w:val="TOC4"/>
        <w:rPr>
          <w:rFonts w:asciiTheme="minorHAnsi" w:eastAsiaTheme="minorEastAsia" w:hAnsiTheme="minorHAnsi" w:cstheme="minorBidi"/>
          <w:sz w:val="22"/>
          <w:szCs w:val="22"/>
        </w:rPr>
      </w:pPr>
      <w:r w:rsidRPr="00AE6739">
        <w:rPr>
          <w:snapToGrid w:val="0"/>
        </w:rPr>
        <w:t>A.5.1.27.2</w:t>
      </w:r>
      <w:r>
        <w:rPr>
          <w:rFonts w:asciiTheme="minorHAnsi" w:eastAsiaTheme="minorEastAsia" w:hAnsiTheme="minorHAnsi" w:cstheme="minorBidi"/>
          <w:sz w:val="22"/>
          <w:szCs w:val="22"/>
        </w:rPr>
        <w:tab/>
      </w:r>
      <w:r w:rsidRPr="00AE6739">
        <w:rPr>
          <w:snapToGrid w:val="0"/>
        </w:rPr>
        <w:t>Test Requirements</w:t>
      </w:r>
      <w:r>
        <w:tab/>
        <w:t>1073</w:t>
      </w:r>
    </w:p>
    <w:p w14:paraId="57FAB975" w14:textId="77777777" w:rsidR="007059ED" w:rsidRDefault="007059ED">
      <w:pPr>
        <w:pStyle w:val="TOC3"/>
        <w:rPr>
          <w:rFonts w:asciiTheme="minorHAnsi" w:eastAsiaTheme="minorEastAsia" w:hAnsiTheme="minorHAnsi" w:cstheme="minorBidi"/>
          <w:sz w:val="22"/>
          <w:szCs w:val="22"/>
        </w:rPr>
      </w:pPr>
      <w:r w:rsidRPr="00AE6739">
        <w:rPr>
          <w:snapToGrid w:val="0"/>
        </w:rPr>
        <w:t>A.5.1.28</w:t>
      </w:r>
      <w:r>
        <w:rPr>
          <w:rFonts w:asciiTheme="minorHAnsi" w:eastAsiaTheme="minorEastAsia" w:hAnsiTheme="minorHAnsi" w:cstheme="minorBidi"/>
          <w:sz w:val="22"/>
          <w:szCs w:val="22"/>
        </w:rPr>
        <w:tab/>
      </w:r>
      <w:r>
        <w:t>E-UTRAN HD-FDD inter frequency handover for Cat-M1 UEs in CEModeA</w:t>
      </w:r>
      <w:r>
        <w:tab/>
        <w:t>1074</w:t>
      </w:r>
    </w:p>
    <w:p w14:paraId="48A98FED" w14:textId="77777777" w:rsidR="007059ED" w:rsidRDefault="007059ED">
      <w:pPr>
        <w:pStyle w:val="TOC4"/>
        <w:rPr>
          <w:rFonts w:asciiTheme="minorHAnsi" w:eastAsiaTheme="minorEastAsia" w:hAnsiTheme="minorHAnsi" w:cstheme="minorBidi"/>
          <w:sz w:val="22"/>
          <w:szCs w:val="22"/>
        </w:rPr>
      </w:pPr>
      <w:r w:rsidRPr="00AE6739">
        <w:rPr>
          <w:snapToGrid w:val="0"/>
        </w:rPr>
        <w:t>A.5.1.28.1</w:t>
      </w:r>
      <w:r>
        <w:rPr>
          <w:rFonts w:asciiTheme="minorHAnsi" w:eastAsiaTheme="minorEastAsia" w:hAnsiTheme="minorHAnsi" w:cstheme="minorBidi"/>
          <w:sz w:val="22"/>
          <w:szCs w:val="22"/>
        </w:rPr>
        <w:tab/>
      </w:r>
      <w:r w:rsidRPr="00AE6739">
        <w:rPr>
          <w:snapToGrid w:val="0"/>
        </w:rPr>
        <w:t>Test Purpose and Environment</w:t>
      </w:r>
      <w:r>
        <w:tab/>
        <w:t>1074</w:t>
      </w:r>
    </w:p>
    <w:p w14:paraId="2C034972" w14:textId="77777777" w:rsidR="007059ED" w:rsidRDefault="007059ED">
      <w:pPr>
        <w:pStyle w:val="TOC4"/>
        <w:rPr>
          <w:rFonts w:asciiTheme="minorHAnsi" w:eastAsiaTheme="minorEastAsia" w:hAnsiTheme="minorHAnsi" w:cstheme="minorBidi"/>
          <w:sz w:val="22"/>
          <w:szCs w:val="22"/>
        </w:rPr>
      </w:pPr>
      <w:r w:rsidRPr="00AE6739">
        <w:rPr>
          <w:snapToGrid w:val="0"/>
        </w:rPr>
        <w:t>A.5.1.28.2</w:t>
      </w:r>
      <w:r>
        <w:rPr>
          <w:rFonts w:asciiTheme="minorHAnsi" w:eastAsiaTheme="minorEastAsia" w:hAnsiTheme="minorHAnsi" w:cstheme="minorBidi"/>
          <w:sz w:val="22"/>
          <w:szCs w:val="22"/>
        </w:rPr>
        <w:tab/>
      </w:r>
      <w:r w:rsidRPr="00AE6739">
        <w:rPr>
          <w:snapToGrid w:val="0"/>
        </w:rPr>
        <w:t>Test Requirements</w:t>
      </w:r>
      <w:r>
        <w:tab/>
        <w:t>1075</w:t>
      </w:r>
    </w:p>
    <w:p w14:paraId="152565CB" w14:textId="77777777" w:rsidR="007059ED" w:rsidRDefault="007059ED">
      <w:pPr>
        <w:pStyle w:val="TOC3"/>
        <w:rPr>
          <w:rFonts w:asciiTheme="minorHAnsi" w:eastAsiaTheme="minorEastAsia" w:hAnsiTheme="minorHAnsi" w:cstheme="minorBidi"/>
          <w:sz w:val="22"/>
          <w:szCs w:val="22"/>
        </w:rPr>
      </w:pPr>
      <w:r w:rsidRPr="00AE6739">
        <w:rPr>
          <w:snapToGrid w:val="0"/>
        </w:rPr>
        <w:t>A.5.1.29</w:t>
      </w:r>
      <w:r>
        <w:rPr>
          <w:rFonts w:asciiTheme="minorHAnsi" w:eastAsiaTheme="minorEastAsia" w:hAnsiTheme="minorHAnsi" w:cstheme="minorBidi"/>
          <w:sz w:val="22"/>
          <w:szCs w:val="22"/>
        </w:rPr>
        <w:tab/>
      </w:r>
      <w:r>
        <w:t>E-UTRAN TDD inter frequency handover for Cat-M1 UEs in CEModeA</w:t>
      </w:r>
      <w:r>
        <w:tab/>
        <w:t>1076</w:t>
      </w:r>
    </w:p>
    <w:p w14:paraId="56BEEC3E" w14:textId="77777777" w:rsidR="007059ED" w:rsidRDefault="007059ED">
      <w:pPr>
        <w:pStyle w:val="TOC4"/>
        <w:rPr>
          <w:rFonts w:asciiTheme="minorHAnsi" w:eastAsiaTheme="minorEastAsia" w:hAnsiTheme="minorHAnsi" w:cstheme="minorBidi"/>
          <w:sz w:val="22"/>
          <w:szCs w:val="22"/>
        </w:rPr>
      </w:pPr>
      <w:r w:rsidRPr="00AE6739">
        <w:rPr>
          <w:snapToGrid w:val="0"/>
        </w:rPr>
        <w:t>A.5.1.29.1</w:t>
      </w:r>
      <w:r>
        <w:rPr>
          <w:rFonts w:asciiTheme="minorHAnsi" w:eastAsiaTheme="minorEastAsia" w:hAnsiTheme="minorHAnsi" w:cstheme="minorBidi"/>
          <w:sz w:val="22"/>
          <w:szCs w:val="22"/>
        </w:rPr>
        <w:tab/>
      </w:r>
      <w:r w:rsidRPr="00AE6739">
        <w:rPr>
          <w:snapToGrid w:val="0"/>
        </w:rPr>
        <w:t>Test Purpose and Environment</w:t>
      </w:r>
      <w:r>
        <w:tab/>
        <w:t>1076</w:t>
      </w:r>
    </w:p>
    <w:p w14:paraId="7579FC02" w14:textId="77777777" w:rsidR="007059ED" w:rsidRDefault="007059ED">
      <w:pPr>
        <w:pStyle w:val="TOC4"/>
        <w:rPr>
          <w:rFonts w:asciiTheme="minorHAnsi" w:eastAsiaTheme="minorEastAsia" w:hAnsiTheme="minorHAnsi" w:cstheme="minorBidi"/>
          <w:sz w:val="22"/>
          <w:szCs w:val="22"/>
        </w:rPr>
      </w:pPr>
      <w:r w:rsidRPr="00AE6739">
        <w:rPr>
          <w:snapToGrid w:val="0"/>
        </w:rPr>
        <w:t>A.5.1.29.2</w:t>
      </w:r>
      <w:r>
        <w:rPr>
          <w:rFonts w:asciiTheme="minorHAnsi" w:eastAsiaTheme="minorEastAsia" w:hAnsiTheme="minorHAnsi" w:cstheme="minorBidi"/>
          <w:sz w:val="22"/>
          <w:szCs w:val="22"/>
        </w:rPr>
        <w:tab/>
      </w:r>
      <w:r w:rsidRPr="00AE6739">
        <w:rPr>
          <w:snapToGrid w:val="0"/>
        </w:rPr>
        <w:t>Test Requirements</w:t>
      </w:r>
      <w:r>
        <w:tab/>
        <w:t>1077</w:t>
      </w:r>
    </w:p>
    <w:p w14:paraId="63C5D1BC" w14:textId="77777777" w:rsidR="007059ED" w:rsidRDefault="007059ED">
      <w:pPr>
        <w:pStyle w:val="TOC3"/>
        <w:rPr>
          <w:rFonts w:asciiTheme="minorHAnsi" w:eastAsiaTheme="minorEastAsia" w:hAnsiTheme="minorHAnsi" w:cstheme="minorBidi"/>
          <w:sz w:val="22"/>
          <w:szCs w:val="22"/>
        </w:rPr>
      </w:pPr>
      <w:r w:rsidRPr="00AE6739">
        <w:rPr>
          <w:snapToGrid w:val="0"/>
        </w:rPr>
        <w:t>A.5.1.30</w:t>
      </w:r>
      <w:r>
        <w:rPr>
          <w:rFonts w:asciiTheme="minorHAnsi" w:eastAsiaTheme="minorEastAsia" w:hAnsiTheme="minorHAnsi" w:cstheme="minorBidi"/>
          <w:sz w:val="22"/>
          <w:szCs w:val="22"/>
        </w:rPr>
        <w:tab/>
      </w:r>
      <w:r>
        <w:t>E-UTRAN FDD inter frequency handover for Cat-M1 UEs in CEModeB</w:t>
      </w:r>
      <w:r>
        <w:tab/>
        <w:t>1078</w:t>
      </w:r>
    </w:p>
    <w:p w14:paraId="370C00A0" w14:textId="77777777" w:rsidR="007059ED" w:rsidRDefault="007059ED">
      <w:pPr>
        <w:pStyle w:val="TOC4"/>
        <w:rPr>
          <w:rFonts w:asciiTheme="minorHAnsi" w:eastAsiaTheme="minorEastAsia" w:hAnsiTheme="minorHAnsi" w:cstheme="minorBidi"/>
          <w:sz w:val="22"/>
          <w:szCs w:val="22"/>
        </w:rPr>
      </w:pPr>
      <w:r w:rsidRPr="00AE6739">
        <w:rPr>
          <w:snapToGrid w:val="0"/>
        </w:rPr>
        <w:t>A.5.1.30.1</w:t>
      </w:r>
      <w:r>
        <w:rPr>
          <w:rFonts w:asciiTheme="minorHAnsi" w:eastAsiaTheme="minorEastAsia" w:hAnsiTheme="minorHAnsi" w:cstheme="minorBidi"/>
          <w:sz w:val="22"/>
          <w:szCs w:val="22"/>
        </w:rPr>
        <w:tab/>
      </w:r>
      <w:r w:rsidRPr="00AE6739">
        <w:rPr>
          <w:snapToGrid w:val="0"/>
        </w:rPr>
        <w:t>Test Purpose and Environment</w:t>
      </w:r>
      <w:r>
        <w:tab/>
        <w:t>1078</w:t>
      </w:r>
    </w:p>
    <w:p w14:paraId="6280C01B" w14:textId="77777777" w:rsidR="007059ED" w:rsidRDefault="007059ED">
      <w:pPr>
        <w:pStyle w:val="TOC4"/>
        <w:rPr>
          <w:rFonts w:asciiTheme="minorHAnsi" w:eastAsiaTheme="minorEastAsia" w:hAnsiTheme="minorHAnsi" w:cstheme="minorBidi"/>
          <w:sz w:val="22"/>
          <w:szCs w:val="22"/>
        </w:rPr>
      </w:pPr>
      <w:r w:rsidRPr="00AE6739">
        <w:rPr>
          <w:snapToGrid w:val="0"/>
        </w:rPr>
        <w:t>A.5.1.30.2</w:t>
      </w:r>
      <w:r>
        <w:rPr>
          <w:rFonts w:asciiTheme="minorHAnsi" w:eastAsiaTheme="minorEastAsia" w:hAnsiTheme="minorHAnsi" w:cstheme="minorBidi"/>
          <w:sz w:val="22"/>
          <w:szCs w:val="22"/>
        </w:rPr>
        <w:tab/>
      </w:r>
      <w:r w:rsidRPr="00AE6739">
        <w:rPr>
          <w:snapToGrid w:val="0"/>
        </w:rPr>
        <w:t>Test Requirements</w:t>
      </w:r>
      <w:r>
        <w:tab/>
        <w:t>1079</w:t>
      </w:r>
    </w:p>
    <w:p w14:paraId="0056BEAE" w14:textId="77777777" w:rsidR="007059ED" w:rsidRDefault="007059ED">
      <w:pPr>
        <w:pStyle w:val="TOC3"/>
        <w:rPr>
          <w:rFonts w:asciiTheme="minorHAnsi" w:eastAsiaTheme="minorEastAsia" w:hAnsiTheme="minorHAnsi" w:cstheme="minorBidi"/>
          <w:sz w:val="22"/>
          <w:szCs w:val="22"/>
        </w:rPr>
      </w:pPr>
      <w:r w:rsidRPr="00AE6739">
        <w:rPr>
          <w:snapToGrid w:val="0"/>
        </w:rPr>
        <w:t>A.5.1.31</w:t>
      </w:r>
      <w:r>
        <w:rPr>
          <w:rFonts w:asciiTheme="minorHAnsi" w:eastAsiaTheme="minorEastAsia" w:hAnsiTheme="minorHAnsi" w:cstheme="minorBidi"/>
          <w:sz w:val="22"/>
          <w:szCs w:val="22"/>
        </w:rPr>
        <w:tab/>
      </w:r>
      <w:r>
        <w:t>E-UTRAN HD-FDD inter frequency handover for Cat-M1 UEs in CEModeB</w:t>
      </w:r>
      <w:r>
        <w:tab/>
        <w:t>1080</w:t>
      </w:r>
    </w:p>
    <w:p w14:paraId="1ADDB7C9" w14:textId="77777777" w:rsidR="007059ED" w:rsidRDefault="007059ED">
      <w:pPr>
        <w:pStyle w:val="TOC4"/>
        <w:rPr>
          <w:rFonts w:asciiTheme="minorHAnsi" w:eastAsiaTheme="minorEastAsia" w:hAnsiTheme="minorHAnsi" w:cstheme="minorBidi"/>
          <w:sz w:val="22"/>
          <w:szCs w:val="22"/>
        </w:rPr>
      </w:pPr>
      <w:r w:rsidRPr="00AE6739">
        <w:rPr>
          <w:snapToGrid w:val="0"/>
        </w:rPr>
        <w:t>A.5.1.31.1</w:t>
      </w:r>
      <w:r>
        <w:rPr>
          <w:rFonts w:asciiTheme="minorHAnsi" w:eastAsiaTheme="minorEastAsia" w:hAnsiTheme="minorHAnsi" w:cstheme="minorBidi"/>
          <w:sz w:val="22"/>
          <w:szCs w:val="22"/>
        </w:rPr>
        <w:tab/>
      </w:r>
      <w:r w:rsidRPr="00AE6739">
        <w:rPr>
          <w:snapToGrid w:val="0"/>
        </w:rPr>
        <w:t>Test Purpose and Environment</w:t>
      </w:r>
      <w:r>
        <w:tab/>
        <w:t>1080</w:t>
      </w:r>
    </w:p>
    <w:p w14:paraId="46E051B1" w14:textId="77777777" w:rsidR="007059ED" w:rsidRDefault="007059ED">
      <w:pPr>
        <w:pStyle w:val="TOC4"/>
        <w:rPr>
          <w:rFonts w:asciiTheme="minorHAnsi" w:eastAsiaTheme="minorEastAsia" w:hAnsiTheme="minorHAnsi" w:cstheme="minorBidi"/>
          <w:sz w:val="22"/>
          <w:szCs w:val="22"/>
        </w:rPr>
      </w:pPr>
      <w:r w:rsidRPr="00AE6739">
        <w:rPr>
          <w:snapToGrid w:val="0"/>
        </w:rPr>
        <w:t>A.5.1.31.2</w:t>
      </w:r>
      <w:r>
        <w:rPr>
          <w:rFonts w:asciiTheme="minorHAnsi" w:eastAsiaTheme="minorEastAsia" w:hAnsiTheme="minorHAnsi" w:cstheme="minorBidi"/>
          <w:sz w:val="22"/>
          <w:szCs w:val="22"/>
        </w:rPr>
        <w:tab/>
      </w:r>
      <w:r w:rsidRPr="00AE6739">
        <w:rPr>
          <w:snapToGrid w:val="0"/>
        </w:rPr>
        <w:t>Test Requirements</w:t>
      </w:r>
      <w:r>
        <w:tab/>
        <w:t>1081</w:t>
      </w:r>
    </w:p>
    <w:p w14:paraId="26AAD9F4" w14:textId="77777777" w:rsidR="007059ED" w:rsidRDefault="007059ED">
      <w:pPr>
        <w:pStyle w:val="TOC3"/>
        <w:rPr>
          <w:rFonts w:asciiTheme="minorHAnsi" w:eastAsiaTheme="minorEastAsia" w:hAnsiTheme="minorHAnsi" w:cstheme="minorBidi"/>
          <w:sz w:val="22"/>
          <w:szCs w:val="22"/>
        </w:rPr>
      </w:pPr>
      <w:r w:rsidRPr="00AE6739">
        <w:rPr>
          <w:snapToGrid w:val="0"/>
        </w:rPr>
        <w:t>A.5.1.32</w:t>
      </w:r>
      <w:r>
        <w:rPr>
          <w:rFonts w:asciiTheme="minorHAnsi" w:eastAsiaTheme="minorEastAsia" w:hAnsiTheme="minorHAnsi" w:cstheme="minorBidi"/>
          <w:sz w:val="22"/>
          <w:szCs w:val="22"/>
        </w:rPr>
        <w:tab/>
      </w:r>
      <w:r>
        <w:t>E-UTRAN TDD inter frequency handover for Cat-M1 UEs in CEModeB</w:t>
      </w:r>
      <w:r>
        <w:tab/>
        <w:t>1082</w:t>
      </w:r>
    </w:p>
    <w:p w14:paraId="037839A4" w14:textId="77777777" w:rsidR="007059ED" w:rsidRDefault="007059ED">
      <w:pPr>
        <w:pStyle w:val="TOC4"/>
        <w:rPr>
          <w:rFonts w:asciiTheme="minorHAnsi" w:eastAsiaTheme="minorEastAsia" w:hAnsiTheme="minorHAnsi" w:cstheme="minorBidi"/>
          <w:sz w:val="22"/>
          <w:szCs w:val="22"/>
        </w:rPr>
      </w:pPr>
      <w:r w:rsidRPr="00AE6739">
        <w:rPr>
          <w:snapToGrid w:val="0"/>
        </w:rPr>
        <w:t>A.5.1.32.1</w:t>
      </w:r>
      <w:r>
        <w:rPr>
          <w:rFonts w:asciiTheme="minorHAnsi" w:eastAsiaTheme="minorEastAsia" w:hAnsiTheme="minorHAnsi" w:cstheme="minorBidi"/>
          <w:sz w:val="22"/>
          <w:szCs w:val="22"/>
        </w:rPr>
        <w:tab/>
      </w:r>
      <w:r w:rsidRPr="00AE6739">
        <w:rPr>
          <w:snapToGrid w:val="0"/>
        </w:rPr>
        <w:t>Test Purpose and Environment</w:t>
      </w:r>
      <w:r>
        <w:tab/>
        <w:t>1082</w:t>
      </w:r>
    </w:p>
    <w:p w14:paraId="3647ED72" w14:textId="77777777" w:rsidR="007059ED" w:rsidRDefault="007059ED">
      <w:pPr>
        <w:pStyle w:val="TOC4"/>
        <w:rPr>
          <w:rFonts w:asciiTheme="minorHAnsi" w:eastAsiaTheme="minorEastAsia" w:hAnsiTheme="minorHAnsi" w:cstheme="minorBidi"/>
          <w:sz w:val="22"/>
          <w:szCs w:val="22"/>
        </w:rPr>
      </w:pPr>
      <w:r w:rsidRPr="00AE6739">
        <w:rPr>
          <w:snapToGrid w:val="0"/>
        </w:rPr>
        <w:t>A.5.1.32.2</w:t>
      </w:r>
      <w:r>
        <w:rPr>
          <w:rFonts w:asciiTheme="minorHAnsi" w:eastAsiaTheme="minorEastAsia" w:hAnsiTheme="minorHAnsi" w:cstheme="minorBidi"/>
          <w:sz w:val="22"/>
          <w:szCs w:val="22"/>
        </w:rPr>
        <w:tab/>
      </w:r>
      <w:r w:rsidRPr="00AE6739">
        <w:rPr>
          <w:snapToGrid w:val="0"/>
        </w:rPr>
        <w:t>Test Requirements</w:t>
      </w:r>
      <w:r>
        <w:tab/>
        <w:t>1083</w:t>
      </w:r>
    </w:p>
    <w:p w14:paraId="006CEFFB" w14:textId="77777777" w:rsidR="007059ED" w:rsidRDefault="007059ED">
      <w:pPr>
        <w:pStyle w:val="TOC3"/>
        <w:rPr>
          <w:rFonts w:asciiTheme="minorHAnsi" w:eastAsiaTheme="minorEastAsia" w:hAnsiTheme="minorHAnsi" w:cstheme="minorBidi"/>
          <w:sz w:val="22"/>
          <w:szCs w:val="22"/>
        </w:rPr>
      </w:pPr>
      <w:r w:rsidRPr="00AE6739">
        <w:rPr>
          <w:snapToGrid w:val="0"/>
        </w:rPr>
        <w:t>A.5.1.33</w:t>
      </w:r>
      <w:r>
        <w:rPr>
          <w:rFonts w:asciiTheme="minorHAnsi" w:eastAsiaTheme="minorEastAsia" w:hAnsiTheme="minorHAnsi" w:cstheme="minorBidi"/>
          <w:sz w:val="22"/>
          <w:szCs w:val="22"/>
        </w:rPr>
        <w:tab/>
      </w:r>
      <w:r>
        <w:t>E-UTRAN FDD-FDD Intra frequency handover for Cat-M1 UEs in CEModeA without SFN acquisition</w:t>
      </w:r>
      <w:r>
        <w:tab/>
        <w:t>1084</w:t>
      </w:r>
    </w:p>
    <w:p w14:paraId="6E3F212F" w14:textId="77777777" w:rsidR="007059ED" w:rsidRDefault="007059ED">
      <w:pPr>
        <w:pStyle w:val="TOC4"/>
        <w:rPr>
          <w:rFonts w:asciiTheme="minorHAnsi" w:eastAsiaTheme="minorEastAsia" w:hAnsiTheme="minorHAnsi" w:cstheme="minorBidi"/>
          <w:sz w:val="22"/>
          <w:szCs w:val="22"/>
        </w:rPr>
      </w:pPr>
      <w:r w:rsidRPr="00AE6739">
        <w:rPr>
          <w:snapToGrid w:val="0"/>
        </w:rPr>
        <w:t>A.5.1.33.1</w:t>
      </w:r>
      <w:r>
        <w:rPr>
          <w:rFonts w:asciiTheme="minorHAnsi" w:eastAsiaTheme="minorEastAsia" w:hAnsiTheme="minorHAnsi" w:cstheme="minorBidi"/>
          <w:sz w:val="22"/>
          <w:szCs w:val="22"/>
        </w:rPr>
        <w:tab/>
      </w:r>
      <w:r w:rsidRPr="00AE6739">
        <w:rPr>
          <w:snapToGrid w:val="0"/>
        </w:rPr>
        <w:t>Test Purpose and Environment</w:t>
      </w:r>
      <w:r>
        <w:tab/>
        <w:t>1084</w:t>
      </w:r>
    </w:p>
    <w:p w14:paraId="06E90057" w14:textId="77777777" w:rsidR="007059ED" w:rsidRDefault="007059ED">
      <w:pPr>
        <w:pStyle w:val="TOC4"/>
        <w:rPr>
          <w:rFonts w:asciiTheme="minorHAnsi" w:eastAsiaTheme="minorEastAsia" w:hAnsiTheme="minorHAnsi" w:cstheme="minorBidi"/>
          <w:sz w:val="22"/>
          <w:szCs w:val="22"/>
        </w:rPr>
      </w:pPr>
      <w:r w:rsidRPr="00AE6739">
        <w:rPr>
          <w:snapToGrid w:val="0"/>
        </w:rPr>
        <w:t>A.5.1.13.2</w:t>
      </w:r>
      <w:r>
        <w:rPr>
          <w:rFonts w:asciiTheme="minorHAnsi" w:eastAsiaTheme="minorEastAsia" w:hAnsiTheme="minorHAnsi" w:cstheme="minorBidi"/>
          <w:sz w:val="22"/>
          <w:szCs w:val="22"/>
        </w:rPr>
        <w:tab/>
      </w:r>
      <w:r w:rsidRPr="00AE6739">
        <w:rPr>
          <w:snapToGrid w:val="0"/>
        </w:rPr>
        <w:t>Test Requirements</w:t>
      </w:r>
      <w:r>
        <w:tab/>
        <w:t>1085</w:t>
      </w:r>
    </w:p>
    <w:p w14:paraId="33BEB6CA" w14:textId="77777777" w:rsidR="007059ED" w:rsidRDefault="007059ED">
      <w:pPr>
        <w:pStyle w:val="TOC3"/>
        <w:rPr>
          <w:rFonts w:asciiTheme="minorHAnsi" w:eastAsiaTheme="minorEastAsia" w:hAnsiTheme="minorHAnsi" w:cstheme="minorBidi"/>
          <w:sz w:val="22"/>
          <w:szCs w:val="22"/>
        </w:rPr>
      </w:pPr>
      <w:r w:rsidRPr="00AE6739">
        <w:rPr>
          <w:snapToGrid w:val="0"/>
        </w:rPr>
        <w:t>A.5.1.34</w:t>
      </w:r>
      <w:r>
        <w:rPr>
          <w:rFonts w:asciiTheme="minorHAnsi" w:eastAsiaTheme="minorEastAsia" w:hAnsiTheme="minorHAnsi" w:cstheme="minorBidi"/>
          <w:sz w:val="22"/>
          <w:szCs w:val="22"/>
        </w:rPr>
        <w:tab/>
      </w:r>
      <w:r>
        <w:t>E-UTRAN HD-FDD Intra frequency handover for Cat-M1 UEs in CEModeA without SFN acquisition</w:t>
      </w:r>
      <w:r>
        <w:tab/>
        <w:t>1086</w:t>
      </w:r>
    </w:p>
    <w:p w14:paraId="36772B2A" w14:textId="77777777" w:rsidR="007059ED" w:rsidRDefault="007059ED">
      <w:pPr>
        <w:pStyle w:val="TOC4"/>
        <w:rPr>
          <w:rFonts w:asciiTheme="minorHAnsi" w:eastAsiaTheme="minorEastAsia" w:hAnsiTheme="minorHAnsi" w:cstheme="minorBidi"/>
          <w:sz w:val="22"/>
          <w:szCs w:val="22"/>
        </w:rPr>
      </w:pPr>
      <w:r w:rsidRPr="00AE6739">
        <w:rPr>
          <w:snapToGrid w:val="0"/>
        </w:rPr>
        <w:t>A.5.1.34.1</w:t>
      </w:r>
      <w:r>
        <w:rPr>
          <w:rFonts w:asciiTheme="minorHAnsi" w:eastAsiaTheme="minorEastAsia" w:hAnsiTheme="minorHAnsi" w:cstheme="minorBidi"/>
          <w:sz w:val="22"/>
          <w:szCs w:val="22"/>
        </w:rPr>
        <w:tab/>
      </w:r>
      <w:r w:rsidRPr="00AE6739">
        <w:rPr>
          <w:snapToGrid w:val="0"/>
        </w:rPr>
        <w:t>Test Purpose and Environment</w:t>
      </w:r>
      <w:r>
        <w:tab/>
        <w:t>1086</w:t>
      </w:r>
    </w:p>
    <w:p w14:paraId="14BFC48D" w14:textId="77777777" w:rsidR="007059ED" w:rsidRDefault="007059ED">
      <w:pPr>
        <w:pStyle w:val="TOC4"/>
        <w:rPr>
          <w:rFonts w:asciiTheme="minorHAnsi" w:eastAsiaTheme="minorEastAsia" w:hAnsiTheme="minorHAnsi" w:cstheme="minorBidi"/>
          <w:sz w:val="22"/>
          <w:szCs w:val="22"/>
        </w:rPr>
      </w:pPr>
      <w:r w:rsidRPr="00AE6739">
        <w:rPr>
          <w:snapToGrid w:val="0"/>
        </w:rPr>
        <w:t>A.5.1.34.2</w:t>
      </w:r>
      <w:r>
        <w:rPr>
          <w:rFonts w:asciiTheme="minorHAnsi" w:eastAsiaTheme="minorEastAsia" w:hAnsiTheme="minorHAnsi" w:cstheme="minorBidi"/>
          <w:sz w:val="22"/>
          <w:szCs w:val="22"/>
        </w:rPr>
        <w:tab/>
      </w:r>
      <w:r w:rsidRPr="00AE6739">
        <w:rPr>
          <w:snapToGrid w:val="0"/>
        </w:rPr>
        <w:t>Test Requirements</w:t>
      </w:r>
      <w:r>
        <w:tab/>
        <w:t>1087</w:t>
      </w:r>
    </w:p>
    <w:p w14:paraId="1BE403FB" w14:textId="77777777" w:rsidR="007059ED" w:rsidRDefault="007059ED">
      <w:pPr>
        <w:pStyle w:val="TOC3"/>
        <w:rPr>
          <w:rFonts w:asciiTheme="minorHAnsi" w:eastAsiaTheme="minorEastAsia" w:hAnsiTheme="minorHAnsi" w:cstheme="minorBidi"/>
          <w:sz w:val="22"/>
          <w:szCs w:val="22"/>
        </w:rPr>
      </w:pPr>
      <w:r w:rsidRPr="00AE6739">
        <w:rPr>
          <w:rFonts w:cs="v4.2.0"/>
        </w:rPr>
        <w:t>A.5.1.35</w:t>
      </w:r>
      <w:r>
        <w:rPr>
          <w:rFonts w:asciiTheme="minorHAnsi" w:eastAsiaTheme="minorEastAsia" w:hAnsiTheme="minorHAnsi" w:cstheme="minorBidi"/>
          <w:sz w:val="22"/>
          <w:szCs w:val="22"/>
        </w:rPr>
        <w:tab/>
      </w:r>
      <w:r>
        <w:t>E-UTRAN TDD Intra frequency handover for Cat-M1 UEs in CEModeA without SFN acquisition</w:t>
      </w:r>
      <w:r>
        <w:tab/>
        <w:t>1088</w:t>
      </w:r>
    </w:p>
    <w:p w14:paraId="157974DA" w14:textId="77777777" w:rsidR="007059ED" w:rsidRDefault="007059ED">
      <w:pPr>
        <w:pStyle w:val="TOC4"/>
        <w:rPr>
          <w:rFonts w:asciiTheme="minorHAnsi" w:eastAsiaTheme="minorEastAsia" w:hAnsiTheme="minorHAnsi" w:cstheme="minorBidi"/>
          <w:sz w:val="22"/>
          <w:szCs w:val="22"/>
        </w:rPr>
      </w:pPr>
      <w:r w:rsidRPr="00AE6739">
        <w:rPr>
          <w:snapToGrid w:val="0"/>
        </w:rPr>
        <w:t>A.5.1.35.1</w:t>
      </w:r>
      <w:r>
        <w:rPr>
          <w:rFonts w:asciiTheme="minorHAnsi" w:eastAsiaTheme="minorEastAsia" w:hAnsiTheme="minorHAnsi" w:cstheme="minorBidi"/>
          <w:sz w:val="22"/>
          <w:szCs w:val="22"/>
        </w:rPr>
        <w:tab/>
      </w:r>
      <w:r w:rsidRPr="00AE6739">
        <w:rPr>
          <w:snapToGrid w:val="0"/>
        </w:rPr>
        <w:t>Test Purpose and Environment</w:t>
      </w:r>
      <w:r>
        <w:tab/>
        <w:t>1088</w:t>
      </w:r>
    </w:p>
    <w:p w14:paraId="6F84794D" w14:textId="77777777" w:rsidR="007059ED" w:rsidRDefault="007059ED">
      <w:pPr>
        <w:pStyle w:val="TOC4"/>
        <w:rPr>
          <w:rFonts w:asciiTheme="minorHAnsi" w:eastAsiaTheme="minorEastAsia" w:hAnsiTheme="minorHAnsi" w:cstheme="minorBidi"/>
          <w:sz w:val="22"/>
          <w:szCs w:val="22"/>
        </w:rPr>
      </w:pPr>
      <w:r w:rsidRPr="00AE6739">
        <w:rPr>
          <w:snapToGrid w:val="0"/>
        </w:rPr>
        <w:t>A.5.1.35.2</w:t>
      </w:r>
      <w:r>
        <w:rPr>
          <w:rFonts w:asciiTheme="minorHAnsi" w:eastAsiaTheme="minorEastAsia" w:hAnsiTheme="minorHAnsi" w:cstheme="minorBidi"/>
          <w:sz w:val="22"/>
          <w:szCs w:val="22"/>
        </w:rPr>
        <w:tab/>
      </w:r>
      <w:r w:rsidRPr="00AE6739">
        <w:rPr>
          <w:snapToGrid w:val="0"/>
        </w:rPr>
        <w:t>Test Requirements</w:t>
      </w:r>
      <w:r>
        <w:tab/>
        <w:t>1089</w:t>
      </w:r>
    </w:p>
    <w:p w14:paraId="482E8252" w14:textId="77777777" w:rsidR="007059ED" w:rsidRDefault="007059ED">
      <w:pPr>
        <w:pStyle w:val="TOC3"/>
        <w:rPr>
          <w:rFonts w:asciiTheme="minorHAnsi" w:eastAsiaTheme="minorEastAsia" w:hAnsiTheme="minorHAnsi" w:cstheme="minorBidi"/>
          <w:sz w:val="22"/>
          <w:szCs w:val="22"/>
        </w:rPr>
      </w:pPr>
      <w:r w:rsidRPr="00AE6739">
        <w:rPr>
          <w:snapToGrid w:val="0"/>
        </w:rPr>
        <w:t>A.5.1.36</w:t>
      </w:r>
      <w:r>
        <w:rPr>
          <w:rFonts w:asciiTheme="minorHAnsi" w:eastAsiaTheme="minorEastAsia" w:hAnsiTheme="minorHAnsi" w:cstheme="minorBidi"/>
          <w:sz w:val="22"/>
          <w:szCs w:val="22"/>
        </w:rPr>
        <w:tab/>
      </w:r>
      <w:r>
        <w:t>E-UTRAN FDD-FDD Intra frequency handover for Cat-M1 UEs in CEModeB without SFN acquisition</w:t>
      </w:r>
      <w:r>
        <w:tab/>
        <w:t>1090</w:t>
      </w:r>
    </w:p>
    <w:p w14:paraId="3B4A6DAA" w14:textId="77777777" w:rsidR="007059ED" w:rsidRDefault="007059ED">
      <w:pPr>
        <w:pStyle w:val="TOC4"/>
        <w:rPr>
          <w:rFonts w:asciiTheme="minorHAnsi" w:eastAsiaTheme="minorEastAsia" w:hAnsiTheme="minorHAnsi" w:cstheme="minorBidi"/>
          <w:sz w:val="22"/>
          <w:szCs w:val="22"/>
        </w:rPr>
      </w:pPr>
      <w:r w:rsidRPr="00AE6739">
        <w:rPr>
          <w:snapToGrid w:val="0"/>
        </w:rPr>
        <w:t>A.5.1.36.1</w:t>
      </w:r>
      <w:r>
        <w:rPr>
          <w:rFonts w:asciiTheme="minorHAnsi" w:eastAsiaTheme="minorEastAsia" w:hAnsiTheme="minorHAnsi" w:cstheme="minorBidi"/>
          <w:sz w:val="22"/>
          <w:szCs w:val="22"/>
        </w:rPr>
        <w:tab/>
      </w:r>
      <w:r w:rsidRPr="00AE6739">
        <w:rPr>
          <w:snapToGrid w:val="0"/>
        </w:rPr>
        <w:t>Test Purpose and Environment</w:t>
      </w:r>
      <w:r>
        <w:tab/>
        <w:t>1090</w:t>
      </w:r>
    </w:p>
    <w:p w14:paraId="315DDF7C" w14:textId="77777777" w:rsidR="007059ED" w:rsidRDefault="007059ED">
      <w:pPr>
        <w:pStyle w:val="TOC4"/>
        <w:rPr>
          <w:rFonts w:asciiTheme="minorHAnsi" w:eastAsiaTheme="minorEastAsia" w:hAnsiTheme="minorHAnsi" w:cstheme="minorBidi"/>
          <w:sz w:val="22"/>
          <w:szCs w:val="22"/>
        </w:rPr>
      </w:pPr>
      <w:r w:rsidRPr="00AE6739">
        <w:rPr>
          <w:snapToGrid w:val="0"/>
        </w:rPr>
        <w:t>A.5.1.36.2</w:t>
      </w:r>
      <w:r>
        <w:rPr>
          <w:rFonts w:asciiTheme="minorHAnsi" w:eastAsiaTheme="minorEastAsia" w:hAnsiTheme="minorHAnsi" w:cstheme="minorBidi"/>
          <w:sz w:val="22"/>
          <w:szCs w:val="22"/>
        </w:rPr>
        <w:tab/>
      </w:r>
      <w:r w:rsidRPr="00AE6739">
        <w:rPr>
          <w:snapToGrid w:val="0"/>
        </w:rPr>
        <w:t>Test Requirements</w:t>
      </w:r>
      <w:r>
        <w:tab/>
        <w:t>1091</w:t>
      </w:r>
    </w:p>
    <w:p w14:paraId="795371E2" w14:textId="77777777" w:rsidR="007059ED" w:rsidRDefault="007059ED">
      <w:pPr>
        <w:pStyle w:val="TOC3"/>
        <w:rPr>
          <w:rFonts w:asciiTheme="minorHAnsi" w:eastAsiaTheme="minorEastAsia" w:hAnsiTheme="minorHAnsi" w:cstheme="minorBidi"/>
          <w:sz w:val="22"/>
          <w:szCs w:val="22"/>
        </w:rPr>
      </w:pPr>
      <w:r w:rsidRPr="00AE6739">
        <w:rPr>
          <w:snapToGrid w:val="0"/>
        </w:rPr>
        <w:t>A.5.1.37</w:t>
      </w:r>
      <w:r>
        <w:rPr>
          <w:rFonts w:asciiTheme="minorHAnsi" w:eastAsiaTheme="minorEastAsia" w:hAnsiTheme="minorHAnsi" w:cstheme="minorBidi"/>
          <w:sz w:val="22"/>
          <w:szCs w:val="22"/>
        </w:rPr>
        <w:tab/>
      </w:r>
      <w:r>
        <w:t>E-UTRAN HD-FDD Intra frequency handover for Cat-M1 UEs in CEModeB without SFN acquisition</w:t>
      </w:r>
      <w:r>
        <w:tab/>
        <w:t>1092</w:t>
      </w:r>
    </w:p>
    <w:p w14:paraId="1144E324" w14:textId="77777777" w:rsidR="007059ED" w:rsidRDefault="007059ED">
      <w:pPr>
        <w:pStyle w:val="TOC4"/>
        <w:rPr>
          <w:rFonts w:asciiTheme="minorHAnsi" w:eastAsiaTheme="minorEastAsia" w:hAnsiTheme="minorHAnsi" w:cstheme="minorBidi"/>
          <w:sz w:val="22"/>
          <w:szCs w:val="22"/>
        </w:rPr>
      </w:pPr>
      <w:r w:rsidRPr="00AE6739">
        <w:rPr>
          <w:snapToGrid w:val="0"/>
        </w:rPr>
        <w:t>A.5.1.37.1</w:t>
      </w:r>
      <w:r>
        <w:rPr>
          <w:rFonts w:asciiTheme="minorHAnsi" w:eastAsiaTheme="minorEastAsia" w:hAnsiTheme="minorHAnsi" w:cstheme="minorBidi"/>
          <w:sz w:val="22"/>
          <w:szCs w:val="22"/>
        </w:rPr>
        <w:tab/>
      </w:r>
      <w:r w:rsidRPr="00AE6739">
        <w:rPr>
          <w:snapToGrid w:val="0"/>
        </w:rPr>
        <w:t>Test Purpose and Environment</w:t>
      </w:r>
      <w:r>
        <w:tab/>
        <w:t>1092</w:t>
      </w:r>
    </w:p>
    <w:p w14:paraId="1ACA8F42" w14:textId="77777777" w:rsidR="007059ED" w:rsidRDefault="007059ED">
      <w:pPr>
        <w:pStyle w:val="TOC4"/>
        <w:rPr>
          <w:rFonts w:asciiTheme="minorHAnsi" w:eastAsiaTheme="minorEastAsia" w:hAnsiTheme="minorHAnsi" w:cstheme="minorBidi"/>
          <w:sz w:val="22"/>
          <w:szCs w:val="22"/>
        </w:rPr>
      </w:pPr>
      <w:r w:rsidRPr="00AE6739">
        <w:rPr>
          <w:snapToGrid w:val="0"/>
        </w:rPr>
        <w:t>A.5.1.37.2</w:t>
      </w:r>
      <w:r>
        <w:rPr>
          <w:rFonts w:asciiTheme="minorHAnsi" w:eastAsiaTheme="minorEastAsia" w:hAnsiTheme="minorHAnsi" w:cstheme="minorBidi"/>
          <w:sz w:val="22"/>
          <w:szCs w:val="22"/>
        </w:rPr>
        <w:tab/>
      </w:r>
      <w:r w:rsidRPr="00AE6739">
        <w:rPr>
          <w:snapToGrid w:val="0"/>
        </w:rPr>
        <w:t>Test Requirements</w:t>
      </w:r>
      <w:r>
        <w:tab/>
        <w:t>1093</w:t>
      </w:r>
    </w:p>
    <w:p w14:paraId="67E68CC6" w14:textId="77777777" w:rsidR="007059ED" w:rsidRDefault="007059ED">
      <w:pPr>
        <w:pStyle w:val="TOC3"/>
        <w:rPr>
          <w:rFonts w:asciiTheme="minorHAnsi" w:eastAsiaTheme="minorEastAsia" w:hAnsiTheme="minorHAnsi" w:cstheme="minorBidi"/>
          <w:sz w:val="22"/>
          <w:szCs w:val="22"/>
        </w:rPr>
      </w:pPr>
      <w:r w:rsidRPr="00AE6739">
        <w:rPr>
          <w:rFonts w:cs="v4.2.0"/>
        </w:rPr>
        <w:t>A.5.1.38</w:t>
      </w:r>
      <w:r>
        <w:rPr>
          <w:rFonts w:asciiTheme="minorHAnsi" w:eastAsiaTheme="minorEastAsia" w:hAnsiTheme="minorHAnsi" w:cstheme="minorBidi"/>
          <w:sz w:val="22"/>
          <w:szCs w:val="22"/>
        </w:rPr>
        <w:tab/>
      </w:r>
      <w:r>
        <w:t>E-UTRAN TDD Intra frequency handover for Cat-M1 UEs in CEModeB without SFN acquisition</w:t>
      </w:r>
      <w:r>
        <w:tab/>
        <w:t>1094</w:t>
      </w:r>
    </w:p>
    <w:p w14:paraId="12B371CE" w14:textId="77777777" w:rsidR="007059ED" w:rsidRDefault="007059ED">
      <w:pPr>
        <w:pStyle w:val="TOC4"/>
        <w:rPr>
          <w:rFonts w:asciiTheme="minorHAnsi" w:eastAsiaTheme="minorEastAsia" w:hAnsiTheme="minorHAnsi" w:cstheme="minorBidi"/>
          <w:sz w:val="22"/>
          <w:szCs w:val="22"/>
        </w:rPr>
      </w:pPr>
      <w:r w:rsidRPr="00AE6739">
        <w:rPr>
          <w:snapToGrid w:val="0"/>
        </w:rPr>
        <w:t>A.5.1.38.1</w:t>
      </w:r>
      <w:r>
        <w:rPr>
          <w:rFonts w:asciiTheme="minorHAnsi" w:eastAsiaTheme="minorEastAsia" w:hAnsiTheme="minorHAnsi" w:cstheme="minorBidi"/>
          <w:sz w:val="22"/>
          <w:szCs w:val="22"/>
        </w:rPr>
        <w:tab/>
      </w:r>
      <w:r w:rsidRPr="00AE6739">
        <w:rPr>
          <w:snapToGrid w:val="0"/>
        </w:rPr>
        <w:t>Test Purpose and Environment</w:t>
      </w:r>
      <w:r>
        <w:tab/>
        <w:t>1094</w:t>
      </w:r>
    </w:p>
    <w:p w14:paraId="0921B891" w14:textId="77777777" w:rsidR="007059ED" w:rsidRDefault="007059ED">
      <w:pPr>
        <w:pStyle w:val="TOC4"/>
        <w:rPr>
          <w:rFonts w:asciiTheme="minorHAnsi" w:eastAsiaTheme="minorEastAsia" w:hAnsiTheme="minorHAnsi" w:cstheme="minorBidi"/>
          <w:sz w:val="22"/>
          <w:szCs w:val="22"/>
        </w:rPr>
      </w:pPr>
      <w:r w:rsidRPr="00AE6739">
        <w:rPr>
          <w:snapToGrid w:val="0"/>
        </w:rPr>
        <w:t>A.5.1.38.2</w:t>
      </w:r>
      <w:r>
        <w:rPr>
          <w:rFonts w:asciiTheme="minorHAnsi" w:eastAsiaTheme="minorEastAsia" w:hAnsiTheme="minorHAnsi" w:cstheme="minorBidi"/>
          <w:sz w:val="22"/>
          <w:szCs w:val="22"/>
        </w:rPr>
        <w:tab/>
      </w:r>
      <w:r w:rsidRPr="00AE6739">
        <w:rPr>
          <w:snapToGrid w:val="0"/>
        </w:rPr>
        <w:t>Test Requirements</w:t>
      </w:r>
      <w:r>
        <w:tab/>
        <w:t>1095</w:t>
      </w:r>
    </w:p>
    <w:p w14:paraId="6DB24626" w14:textId="77777777" w:rsidR="007059ED" w:rsidRDefault="007059ED">
      <w:pPr>
        <w:pStyle w:val="TOC3"/>
        <w:rPr>
          <w:rFonts w:asciiTheme="minorHAnsi" w:eastAsiaTheme="minorEastAsia" w:hAnsiTheme="minorHAnsi" w:cstheme="minorBidi"/>
          <w:sz w:val="22"/>
          <w:szCs w:val="22"/>
        </w:rPr>
      </w:pPr>
      <w:r w:rsidRPr="00AE6739">
        <w:rPr>
          <w:snapToGrid w:val="0"/>
        </w:rPr>
        <w:t>A.5.1.39</w:t>
      </w:r>
      <w:r>
        <w:rPr>
          <w:rFonts w:asciiTheme="minorHAnsi" w:eastAsiaTheme="minorEastAsia" w:hAnsiTheme="minorHAnsi" w:cstheme="minorBidi"/>
          <w:sz w:val="22"/>
          <w:szCs w:val="22"/>
        </w:rPr>
        <w:tab/>
      </w:r>
      <w:r>
        <w:t>E-UTRAN FDD - FDD Intra frequency handover with direct SCell activation</w:t>
      </w:r>
      <w:r>
        <w:tab/>
        <w:t>1096</w:t>
      </w:r>
    </w:p>
    <w:p w14:paraId="6B3A17D6" w14:textId="77777777" w:rsidR="007059ED" w:rsidRDefault="007059ED">
      <w:pPr>
        <w:pStyle w:val="TOC4"/>
        <w:rPr>
          <w:rFonts w:asciiTheme="minorHAnsi" w:eastAsiaTheme="minorEastAsia" w:hAnsiTheme="minorHAnsi" w:cstheme="minorBidi"/>
          <w:sz w:val="22"/>
          <w:szCs w:val="22"/>
        </w:rPr>
      </w:pPr>
      <w:r w:rsidRPr="00AE6739">
        <w:rPr>
          <w:snapToGrid w:val="0"/>
        </w:rPr>
        <w:t>A.5.1.39.1</w:t>
      </w:r>
      <w:r>
        <w:rPr>
          <w:rFonts w:asciiTheme="minorHAnsi" w:eastAsiaTheme="minorEastAsia" w:hAnsiTheme="minorHAnsi" w:cstheme="minorBidi"/>
          <w:sz w:val="22"/>
          <w:szCs w:val="22"/>
        </w:rPr>
        <w:tab/>
      </w:r>
      <w:r w:rsidRPr="00AE6739">
        <w:rPr>
          <w:snapToGrid w:val="0"/>
        </w:rPr>
        <w:t>Test Purpose and Environment</w:t>
      </w:r>
      <w:r>
        <w:tab/>
        <w:t>1096</w:t>
      </w:r>
    </w:p>
    <w:p w14:paraId="2EB16CA5" w14:textId="77777777" w:rsidR="007059ED" w:rsidRDefault="007059ED">
      <w:pPr>
        <w:pStyle w:val="TOC4"/>
        <w:rPr>
          <w:rFonts w:asciiTheme="minorHAnsi" w:eastAsiaTheme="minorEastAsia" w:hAnsiTheme="minorHAnsi" w:cstheme="minorBidi"/>
          <w:sz w:val="22"/>
          <w:szCs w:val="22"/>
        </w:rPr>
      </w:pPr>
      <w:r w:rsidRPr="00AE6739">
        <w:rPr>
          <w:snapToGrid w:val="0"/>
        </w:rPr>
        <w:t>A.5.1.39.2</w:t>
      </w:r>
      <w:r>
        <w:rPr>
          <w:rFonts w:asciiTheme="minorHAnsi" w:eastAsiaTheme="minorEastAsia" w:hAnsiTheme="minorHAnsi" w:cstheme="minorBidi"/>
          <w:sz w:val="22"/>
          <w:szCs w:val="22"/>
        </w:rPr>
        <w:tab/>
      </w:r>
      <w:r w:rsidRPr="00AE6739">
        <w:rPr>
          <w:snapToGrid w:val="0"/>
        </w:rPr>
        <w:t>Test Requirements</w:t>
      </w:r>
      <w:r>
        <w:tab/>
        <w:t>1097</w:t>
      </w:r>
    </w:p>
    <w:p w14:paraId="67A1D22D" w14:textId="77777777" w:rsidR="007059ED" w:rsidRDefault="007059ED">
      <w:pPr>
        <w:pStyle w:val="TOC3"/>
        <w:rPr>
          <w:rFonts w:asciiTheme="minorHAnsi" w:eastAsiaTheme="minorEastAsia" w:hAnsiTheme="minorHAnsi" w:cstheme="minorBidi"/>
          <w:sz w:val="22"/>
          <w:szCs w:val="22"/>
        </w:rPr>
      </w:pPr>
      <w:r w:rsidRPr="00AE6739">
        <w:rPr>
          <w:rFonts w:cs="v4.2.0"/>
        </w:rPr>
        <w:t>A.5.1.40</w:t>
      </w:r>
      <w:r>
        <w:rPr>
          <w:rFonts w:asciiTheme="minorHAnsi" w:eastAsiaTheme="minorEastAsia" w:hAnsiTheme="minorHAnsi" w:cstheme="minorBidi"/>
          <w:sz w:val="22"/>
          <w:szCs w:val="22"/>
        </w:rPr>
        <w:tab/>
      </w:r>
      <w:r>
        <w:t>E-UTRAN TDD - TDD Intra frequency handover with direct SCell activation</w:t>
      </w:r>
      <w:r>
        <w:tab/>
        <w:t>1098</w:t>
      </w:r>
    </w:p>
    <w:p w14:paraId="4608F931" w14:textId="77777777" w:rsidR="007059ED" w:rsidRDefault="007059ED">
      <w:pPr>
        <w:pStyle w:val="TOC4"/>
        <w:rPr>
          <w:rFonts w:asciiTheme="minorHAnsi" w:eastAsiaTheme="minorEastAsia" w:hAnsiTheme="minorHAnsi" w:cstheme="minorBidi"/>
          <w:sz w:val="22"/>
          <w:szCs w:val="22"/>
        </w:rPr>
      </w:pPr>
      <w:r w:rsidRPr="00AE6739">
        <w:rPr>
          <w:snapToGrid w:val="0"/>
        </w:rPr>
        <w:t>A.5.1.40.1</w:t>
      </w:r>
      <w:r>
        <w:rPr>
          <w:rFonts w:asciiTheme="minorHAnsi" w:eastAsiaTheme="minorEastAsia" w:hAnsiTheme="minorHAnsi" w:cstheme="minorBidi"/>
          <w:sz w:val="22"/>
          <w:szCs w:val="22"/>
        </w:rPr>
        <w:tab/>
      </w:r>
      <w:r w:rsidRPr="00AE6739">
        <w:rPr>
          <w:snapToGrid w:val="0"/>
        </w:rPr>
        <w:t>Test Purpose and Environment</w:t>
      </w:r>
      <w:r>
        <w:tab/>
        <w:t>1098</w:t>
      </w:r>
    </w:p>
    <w:p w14:paraId="614C9568" w14:textId="77777777" w:rsidR="007059ED" w:rsidRDefault="007059ED">
      <w:pPr>
        <w:pStyle w:val="TOC4"/>
        <w:rPr>
          <w:rFonts w:asciiTheme="minorHAnsi" w:eastAsiaTheme="minorEastAsia" w:hAnsiTheme="minorHAnsi" w:cstheme="minorBidi"/>
          <w:sz w:val="22"/>
          <w:szCs w:val="22"/>
        </w:rPr>
      </w:pPr>
      <w:r w:rsidRPr="00AE6739">
        <w:rPr>
          <w:snapToGrid w:val="0"/>
        </w:rPr>
        <w:t>A.5.1.40.2</w:t>
      </w:r>
      <w:r>
        <w:rPr>
          <w:rFonts w:asciiTheme="minorHAnsi" w:eastAsiaTheme="minorEastAsia" w:hAnsiTheme="minorHAnsi" w:cstheme="minorBidi"/>
          <w:sz w:val="22"/>
          <w:szCs w:val="22"/>
        </w:rPr>
        <w:tab/>
      </w:r>
      <w:r w:rsidRPr="00AE6739">
        <w:rPr>
          <w:snapToGrid w:val="0"/>
        </w:rPr>
        <w:t>Test Requirements</w:t>
      </w:r>
      <w:r>
        <w:tab/>
        <w:t>1099</w:t>
      </w:r>
    </w:p>
    <w:p w14:paraId="520C90FE" w14:textId="77777777" w:rsidR="007059ED" w:rsidRDefault="007059ED">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1100</w:t>
      </w:r>
    </w:p>
    <w:p w14:paraId="472354C9" w14:textId="77777777" w:rsidR="007059ED" w:rsidRDefault="007059ED">
      <w:pPr>
        <w:pStyle w:val="TOC3"/>
        <w:rPr>
          <w:rFonts w:asciiTheme="minorHAnsi" w:eastAsiaTheme="minorEastAsia" w:hAnsiTheme="minorHAnsi" w:cstheme="minorBidi"/>
          <w:sz w:val="22"/>
          <w:szCs w:val="22"/>
        </w:rPr>
      </w:pPr>
      <w:r w:rsidRPr="00AE6739">
        <w:rPr>
          <w:rFonts w:cs="v4.2.0"/>
          <w:lang w:val="sv-SE"/>
        </w:rPr>
        <w:t>A.5.2.1</w:t>
      </w:r>
      <w:r>
        <w:rPr>
          <w:rFonts w:asciiTheme="minorHAnsi" w:eastAsiaTheme="minorEastAsia" w:hAnsiTheme="minorHAnsi" w:cstheme="minorBidi"/>
          <w:sz w:val="22"/>
          <w:szCs w:val="22"/>
        </w:rPr>
        <w:tab/>
      </w:r>
      <w:r w:rsidRPr="00AE6739">
        <w:rPr>
          <w:lang w:val="sv-SE"/>
        </w:rPr>
        <w:t>E-UTRAN FDD – UTRAN FDD Handover</w:t>
      </w:r>
      <w:r>
        <w:tab/>
        <w:t>1100</w:t>
      </w:r>
    </w:p>
    <w:p w14:paraId="31788E2B" w14:textId="77777777" w:rsidR="007059ED" w:rsidRDefault="007059ED">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1100</w:t>
      </w:r>
    </w:p>
    <w:p w14:paraId="78F2D7B7" w14:textId="77777777" w:rsidR="007059ED" w:rsidRDefault="007059ED">
      <w:pPr>
        <w:pStyle w:val="TOC4"/>
        <w:rPr>
          <w:rFonts w:asciiTheme="minorHAnsi" w:eastAsiaTheme="minorEastAsia" w:hAnsiTheme="minorHAnsi" w:cstheme="minorBidi"/>
          <w:sz w:val="22"/>
          <w:szCs w:val="22"/>
        </w:rPr>
      </w:pPr>
      <w:r w:rsidRPr="00AE6739">
        <w:rPr>
          <w:snapToGrid w:val="0"/>
        </w:rPr>
        <w:t>A.5.2.1.2</w:t>
      </w:r>
      <w:r>
        <w:rPr>
          <w:rFonts w:asciiTheme="minorHAnsi" w:eastAsiaTheme="minorEastAsia" w:hAnsiTheme="minorHAnsi" w:cstheme="minorBidi"/>
          <w:sz w:val="22"/>
          <w:szCs w:val="22"/>
        </w:rPr>
        <w:tab/>
      </w:r>
      <w:r w:rsidRPr="00AE6739">
        <w:rPr>
          <w:snapToGrid w:val="0"/>
        </w:rPr>
        <w:t>Test Requirements</w:t>
      </w:r>
      <w:r>
        <w:tab/>
        <w:t>1102</w:t>
      </w:r>
    </w:p>
    <w:p w14:paraId="174A8E5B" w14:textId="77777777" w:rsidR="007059ED" w:rsidRDefault="007059ED">
      <w:pPr>
        <w:pStyle w:val="TOC3"/>
        <w:rPr>
          <w:rFonts w:asciiTheme="minorHAnsi" w:eastAsiaTheme="minorEastAsia" w:hAnsiTheme="minorHAnsi" w:cstheme="minorBidi"/>
          <w:sz w:val="22"/>
          <w:szCs w:val="22"/>
        </w:rPr>
      </w:pPr>
      <w:r w:rsidRPr="00AE6739">
        <w:rPr>
          <w:lang w:val="sv-SE"/>
        </w:rPr>
        <w:t>A.5.2.2</w:t>
      </w:r>
      <w:r>
        <w:rPr>
          <w:rFonts w:asciiTheme="minorHAnsi" w:eastAsiaTheme="minorEastAsia" w:hAnsiTheme="minorHAnsi" w:cstheme="minorBidi"/>
          <w:sz w:val="22"/>
          <w:szCs w:val="22"/>
        </w:rPr>
        <w:tab/>
      </w:r>
      <w:r w:rsidRPr="00AE6739">
        <w:rPr>
          <w:lang w:val="sv-SE"/>
        </w:rPr>
        <w:t>E-UTRAN TDD - UTRAN FDD Handover</w:t>
      </w:r>
      <w:r>
        <w:tab/>
        <w:t>1103</w:t>
      </w:r>
    </w:p>
    <w:p w14:paraId="2243EABD" w14:textId="77777777" w:rsidR="007059ED" w:rsidRDefault="007059ED">
      <w:pPr>
        <w:pStyle w:val="TOC4"/>
        <w:rPr>
          <w:rFonts w:asciiTheme="minorHAnsi" w:eastAsiaTheme="minorEastAsia" w:hAnsiTheme="minorHAnsi" w:cstheme="minorBidi"/>
          <w:sz w:val="22"/>
          <w:szCs w:val="22"/>
        </w:rPr>
      </w:pPr>
      <w:r w:rsidRPr="00AE6739">
        <w:rPr>
          <w:snapToGrid w:val="0"/>
        </w:rPr>
        <w:t>A.5.2.2.1</w:t>
      </w:r>
      <w:r>
        <w:rPr>
          <w:rFonts w:asciiTheme="minorHAnsi" w:eastAsiaTheme="minorEastAsia" w:hAnsiTheme="minorHAnsi" w:cstheme="minorBidi"/>
          <w:sz w:val="22"/>
          <w:szCs w:val="22"/>
        </w:rPr>
        <w:tab/>
      </w:r>
      <w:r w:rsidRPr="00AE6739">
        <w:rPr>
          <w:snapToGrid w:val="0"/>
        </w:rPr>
        <w:t>Test Purpose and Environment</w:t>
      </w:r>
      <w:r>
        <w:tab/>
        <w:t>1103</w:t>
      </w:r>
    </w:p>
    <w:p w14:paraId="2291188C" w14:textId="77777777" w:rsidR="007059ED" w:rsidRDefault="007059ED">
      <w:pPr>
        <w:pStyle w:val="TOC4"/>
        <w:rPr>
          <w:rFonts w:asciiTheme="minorHAnsi" w:eastAsiaTheme="minorEastAsia" w:hAnsiTheme="minorHAnsi" w:cstheme="minorBidi"/>
          <w:sz w:val="22"/>
          <w:szCs w:val="22"/>
        </w:rPr>
      </w:pPr>
      <w:r w:rsidRPr="00AE6739">
        <w:rPr>
          <w:snapToGrid w:val="0"/>
        </w:rPr>
        <w:t>A.5.2.2.2</w:t>
      </w:r>
      <w:r>
        <w:rPr>
          <w:rFonts w:asciiTheme="minorHAnsi" w:eastAsiaTheme="minorEastAsia" w:hAnsiTheme="minorHAnsi" w:cstheme="minorBidi"/>
          <w:sz w:val="22"/>
          <w:szCs w:val="22"/>
        </w:rPr>
        <w:tab/>
      </w:r>
      <w:r w:rsidRPr="00AE6739">
        <w:rPr>
          <w:snapToGrid w:val="0"/>
        </w:rPr>
        <w:t>Test Requirements</w:t>
      </w:r>
      <w:r>
        <w:tab/>
        <w:t>1106</w:t>
      </w:r>
    </w:p>
    <w:p w14:paraId="33677C11" w14:textId="77777777" w:rsidR="007059ED" w:rsidRDefault="007059ED">
      <w:pPr>
        <w:pStyle w:val="TOC3"/>
        <w:rPr>
          <w:rFonts w:asciiTheme="minorHAnsi" w:eastAsiaTheme="minorEastAsia" w:hAnsiTheme="minorHAnsi" w:cstheme="minorBidi"/>
          <w:sz w:val="22"/>
          <w:szCs w:val="22"/>
        </w:rPr>
      </w:pPr>
      <w:r w:rsidRPr="00AE6739">
        <w:rPr>
          <w:rFonts w:cs="v4.2.0"/>
          <w:snapToGrid w:val="0"/>
          <w:lang w:val="sv-SE"/>
        </w:rPr>
        <w:t>A.</w:t>
      </w:r>
      <w:r w:rsidRPr="00AE6739">
        <w:rPr>
          <w:rFonts w:cs="v4.2.0"/>
          <w:snapToGrid w:val="0"/>
          <w:lang w:val="sv-SE" w:eastAsia="zh-CN"/>
        </w:rPr>
        <w:t>5</w:t>
      </w:r>
      <w:r w:rsidRPr="00AE6739">
        <w:rPr>
          <w:rFonts w:cs="v4.2.0"/>
          <w:snapToGrid w:val="0"/>
          <w:lang w:val="sv-SE"/>
        </w:rPr>
        <w:t>.</w:t>
      </w:r>
      <w:r w:rsidRPr="00AE6739">
        <w:rPr>
          <w:rFonts w:cs="v4.2.0"/>
          <w:snapToGrid w:val="0"/>
          <w:lang w:val="sv-SE" w:eastAsia="zh-CN"/>
        </w:rPr>
        <w:t>2</w:t>
      </w:r>
      <w:r w:rsidRPr="00AE6739">
        <w:rPr>
          <w:rFonts w:cs="v4.2.0"/>
          <w:snapToGrid w:val="0"/>
          <w:lang w:val="sv-SE"/>
        </w:rPr>
        <w:t>.</w:t>
      </w:r>
      <w:r w:rsidRPr="00AE6739">
        <w:rPr>
          <w:rFonts w:cs="v4.2.0"/>
          <w:snapToGrid w:val="0"/>
          <w:lang w:val="sv-SE" w:eastAsia="zh-CN"/>
        </w:rPr>
        <w:t xml:space="preserve">3 </w:t>
      </w:r>
      <w:r w:rsidRPr="00AE6739">
        <w:rPr>
          <w:lang w:val="sv-SE"/>
        </w:rPr>
        <w:t>E-UTRAN FDD- GSM Handover</w:t>
      </w:r>
      <w:r>
        <w:tab/>
        <w:t>1106</w:t>
      </w:r>
    </w:p>
    <w:p w14:paraId="240F5D69" w14:textId="77777777" w:rsidR="007059ED" w:rsidRDefault="007059ED">
      <w:pPr>
        <w:pStyle w:val="TOC5"/>
        <w:rPr>
          <w:rFonts w:asciiTheme="minorHAnsi" w:eastAsiaTheme="minorEastAsia" w:hAnsiTheme="minorHAnsi" w:cstheme="minorBidi"/>
          <w:sz w:val="22"/>
          <w:szCs w:val="22"/>
        </w:rPr>
      </w:pPr>
      <w:r w:rsidRPr="00AE6739">
        <w:rPr>
          <w:snapToGrid w:val="0"/>
        </w:rPr>
        <w:t>A.</w:t>
      </w:r>
      <w:r w:rsidRPr="00AE6739">
        <w:rPr>
          <w:snapToGrid w:val="0"/>
          <w:lang w:eastAsia="zh-CN"/>
        </w:rPr>
        <w:t>5</w:t>
      </w:r>
      <w:r w:rsidRPr="00AE6739">
        <w:rPr>
          <w:snapToGrid w:val="0"/>
        </w:rPr>
        <w:t>.</w:t>
      </w:r>
      <w:r w:rsidRPr="00AE6739">
        <w:rPr>
          <w:snapToGrid w:val="0"/>
          <w:lang w:eastAsia="zh-CN"/>
        </w:rPr>
        <w:t>2</w:t>
      </w:r>
      <w:r w:rsidRPr="00AE6739">
        <w:rPr>
          <w:snapToGrid w:val="0"/>
        </w:rPr>
        <w:t>.</w:t>
      </w:r>
      <w:r w:rsidRPr="00AE6739">
        <w:rPr>
          <w:snapToGrid w:val="0"/>
          <w:lang w:eastAsia="zh-CN"/>
        </w:rPr>
        <w:t>3.1</w:t>
      </w:r>
      <w:r>
        <w:rPr>
          <w:rFonts w:asciiTheme="minorHAnsi" w:eastAsiaTheme="minorEastAsia" w:hAnsiTheme="minorHAnsi" w:cstheme="minorBidi"/>
          <w:sz w:val="22"/>
          <w:szCs w:val="22"/>
        </w:rPr>
        <w:tab/>
      </w:r>
      <w:r w:rsidRPr="00AE6739">
        <w:rPr>
          <w:snapToGrid w:val="0"/>
        </w:rPr>
        <w:t>Test Purpose and Environment</w:t>
      </w:r>
      <w:r>
        <w:tab/>
        <w:t>1106</w:t>
      </w:r>
    </w:p>
    <w:p w14:paraId="7C7F58B0" w14:textId="77777777" w:rsidR="007059ED" w:rsidRDefault="007059ED">
      <w:pPr>
        <w:pStyle w:val="TOC5"/>
        <w:rPr>
          <w:rFonts w:asciiTheme="minorHAnsi" w:eastAsiaTheme="minorEastAsia" w:hAnsiTheme="minorHAnsi" w:cstheme="minorBidi"/>
          <w:sz w:val="22"/>
          <w:szCs w:val="22"/>
        </w:rPr>
      </w:pPr>
      <w:r w:rsidRPr="00AE6739">
        <w:rPr>
          <w:snapToGrid w:val="0"/>
        </w:rPr>
        <w:t>A.</w:t>
      </w:r>
      <w:r w:rsidRPr="00AE6739">
        <w:rPr>
          <w:snapToGrid w:val="0"/>
          <w:lang w:eastAsia="zh-CN"/>
        </w:rPr>
        <w:t>5</w:t>
      </w:r>
      <w:r w:rsidRPr="00AE6739">
        <w:rPr>
          <w:snapToGrid w:val="0"/>
        </w:rPr>
        <w:t>.</w:t>
      </w:r>
      <w:r w:rsidRPr="00AE6739">
        <w:rPr>
          <w:snapToGrid w:val="0"/>
          <w:lang w:eastAsia="zh-CN"/>
        </w:rPr>
        <w:t>2</w:t>
      </w:r>
      <w:r w:rsidRPr="00AE6739">
        <w:rPr>
          <w:snapToGrid w:val="0"/>
        </w:rPr>
        <w:t>.</w:t>
      </w:r>
      <w:r w:rsidRPr="00AE6739">
        <w:rPr>
          <w:snapToGrid w:val="0"/>
          <w:lang w:eastAsia="zh-CN"/>
        </w:rPr>
        <w:t>3.2</w:t>
      </w:r>
      <w:r>
        <w:rPr>
          <w:rFonts w:asciiTheme="minorHAnsi" w:eastAsiaTheme="minorEastAsia" w:hAnsiTheme="minorHAnsi" w:cstheme="minorBidi"/>
          <w:sz w:val="22"/>
          <w:szCs w:val="22"/>
        </w:rPr>
        <w:tab/>
      </w:r>
      <w:r w:rsidRPr="00AE6739">
        <w:rPr>
          <w:snapToGrid w:val="0"/>
        </w:rPr>
        <w:t xml:space="preserve">Test </w:t>
      </w:r>
      <w:r w:rsidRPr="00AE6739">
        <w:rPr>
          <w:snapToGrid w:val="0"/>
          <w:lang w:eastAsia="zh-CN"/>
        </w:rPr>
        <w:t>Requirements</w:t>
      </w:r>
      <w:r>
        <w:tab/>
        <w:t>1107</w:t>
      </w:r>
    </w:p>
    <w:p w14:paraId="3C7A4615" w14:textId="77777777" w:rsidR="007059ED" w:rsidRDefault="007059ED">
      <w:pPr>
        <w:pStyle w:val="TOC3"/>
        <w:rPr>
          <w:rFonts w:asciiTheme="minorHAnsi" w:eastAsiaTheme="minorEastAsia" w:hAnsiTheme="minorHAnsi" w:cstheme="minorBidi"/>
          <w:sz w:val="22"/>
          <w:szCs w:val="22"/>
        </w:rPr>
      </w:pPr>
      <w:r w:rsidRPr="00AE6739">
        <w:rPr>
          <w:lang w:val="sv-SE"/>
        </w:rPr>
        <w:t>A.5.2.4</w:t>
      </w:r>
      <w:r>
        <w:rPr>
          <w:rFonts w:asciiTheme="minorHAnsi" w:eastAsiaTheme="minorEastAsia" w:hAnsiTheme="minorHAnsi" w:cstheme="minorBidi"/>
          <w:sz w:val="22"/>
          <w:szCs w:val="22"/>
        </w:rPr>
        <w:tab/>
      </w:r>
      <w:r w:rsidRPr="00AE6739">
        <w:rPr>
          <w:lang w:val="sv-SE"/>
        </w:rPr>
        <w:t>E-UTRAN</w:t>
      </w:r>
      <w:r w:rsidRPr="00AE6739">
        <w:rPr>
          <w:lang w:val="sv-SE" w:eastAsia="zh-CN"/>
        </w:rPr>
        <w:t xml:space="preserve"> TDD</w:t>
      </w:r>
      <w:r w:rsidRPr="00AE6739">
        <w:rPr>
          <w:lang w:val="sv-SE"/>
        </w:rPr>
        <w:t xml:space="preserve"> - UTRAN TDD Handover</w:t>
      </w:r>
      <w:r>
        <w:tab/>
        <w:t>1108</w:t>
      </w:r>
    </w:p>
    <w:p w14:paraId="39DF6E11" w14:textId="77777777" w:rsidR="007059ED" w:rsidRDefault="007059ED">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1108</w:t>
      </w:r>
    </w:p>
    <w:p w14:paraId="4B8E653B" w14:textId="77777777" w:rsidR="007059ED" w:rsidRDefault="007059ED">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1108</w:t>
      </w:r>
    </w:p>
    <w:p w14:paraId="30CE6738" w14:textId="77777777" w:rsidR="007059ED" w:rsidRDefault="007059ED">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1108</w:t>
      </w:r>
    </w:p>
    <w:p w14:paraId="795AA090" w14:textId="77777777" w:rsidR="007059ED" w:rsidRDefault="007059ED">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1110</w:t>
      </w:r>
    </w:p>
    <w:p w14:paraId="24CEB09F" w14:textId="77777777" w:rsidR="007059ED" w:rsidRDefault="007059ED">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1110</w:t>
      </w:r>
    </w:p>
    <w:p w14:paraId="285A846D" w14:textId="77777777" w:rsidR="007059ED" w:rsidRDefault="007059ED">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1110</w:t>
      </w:r>
    </w:p>
    <w:p w14:paraId="33971A12" w14:textId="77777777" w:rsidR="007059ED" w:rsidRDefault="007059ED">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1110</w:t>
      </w:r>
    </w:p>
    <w:p w14:paraId="46D00186" w14:textId="77777777" w:rsidR="007059ED" w:rsidRDefault="007059ED">
      <w:pPr>
        <w:pStyle w:val="TOC5"/>
        <w:rPr>
          <w:rFonts w:asciiTheme="minorHAnsi" w:eastAsiaTheme="minorEastAsia" w:hAnsiTheme="minorHAnsi" w:cstheme="minorBidi"/>
          <w:sz w:val="22"/>
          <w:szCs w:val="22"/>
        </w:rPr>
      </w:pPr>
      <w:r w:rsidRPr="00AE6739">
        <w:rPr>
          <w:lang w:val="sv-SE"/>
        </w:rPr>
        <w:t>A.</w:t>
      </w:r>
      <w:r w:rsidRPr="00AE6739">
        <w:rPr>
          <w:lang w:val="sv-SE" w:eastAsia="zh-CN"/>
        </w:rPr>
        <w:t>5</w:t>
      </w:r>
      <w:r w:rsidRPr="00AE6739">
        <w:rPr>
          <w:lang w:val="sv-SE"/>
        </w:rPr>
        <w:t>.</w:t>
      </w:r>
      <w:r w:rsidRPr="00AE6739">
        <w:rPr>
          <w:lang w:val="sv-SE" w:eastAsia="zh-CN"/>
        </w:rPr>
        <w:t>2</w:t>
      </w:r>
      <w:r w:rsidRPr="00AE6739">
        <w:rPr>
          <w:lang w:val="sv-SE"/>
        </w:rPr>
        <w:t>.</w:t>
      </w:r>
      <w:r w:rsidRPr="00AE6739">
        <w:rPr>
          <w:lang w:val="sv-SE" w:eastAsia="zh-CN"/>
        </w:rPr>
        <w:t>4</w:t>
      </w:r>
      <w:r w:rsidRPr="00AE6739">
        <w:rPr>
          <w:lang w:val="sv-SE"/>
        </w:rPr>
        <w:t>.</w:t>
      </w:r>
      <w:r w:rsidRPr="00AE6739">
        <w:rPr>
          <w:lang w:val="sv-SE" w:eastAsia="zh-CN"/>
        </w:rPr>
        <w:t>2</w:t>
      </w:r>
      <w:r w:rsidRPr="00AE6739">
        <w:rPr>
          <w:lang w:val="sv-SE"/>
        </w:rPr>
        <w:t>.</w:t>
      </w:r>
      <w:r w:rsidRPr="00AE6739">
        <w:rPr>
          <w:lang w:val="sv-SE" w:eastAsia="zh-CN"/>
        </w:rPr>
        <w:t>3</w:t>
      </w:r>
      <w:r>
        <w:rPr>
          <w:rFonts w:asciiTheme="minorHAnsi" w:eastAsiaTheme="minorEastAsia" w:hAnsiTheme="minorHAnsi" w:cstheme="minorBidi"/>
          <w:sz w:val="22"/>
          <w:szCs w:val="22"/>
        </w:rPr>
        <w:tab/>
      </w:r>
      <w:r w:rsidRPr="00AE6739">
        <w:rPr>
          <w:lang w:val="sv-SE" w:eastAsia="zh-CN"/>
        </w:rPr>
        <w:t>Void</w:t>
      </w:r>
      <w:r>
        <w:tab/>
        <w:t>1110</w:t>
      </w:r>
    </w:p>
    <w:p w14:paraId="34D75B7B" w14:textId="77777777" w:rsidR="007059ED" w:rsidRDefault="007059ED">
      <w:pPr>
        <w:pStyle w:val="TOC3"/>
        <w:rPr>
          <w:rFonts w:asciiTheme="minorHAnsi" w:eastAsiaTheme="minorEastAsia" w:hAnsiTheme="minorHAnsi" w:cstheme="minorBidi"/>
          <w:sz w:val="22"/>
          <w:szCs w:val="22"/>
        </w:rPr>
      </w:pPr>
      <w:r w:rsidRPr="00AE6739">
        <w:rPr>
          <w:rFonts w:cs="v4.2.0"/>
          <w:lang w:val="sv-SE"/>
        </w:rPr>
        <w:t>A.5.2.5</w:t>
      </w:r>
      <w:r>
        <w:rPr>
          <w:rFonts w:asciiTheme="minorHAnsi" w:eastAsiaTheme="minorEastAsia" w:hAnsiTheme="minorHAnsi" w:cstheme="minorBidi"/>
          <w:sz w:val="22"/>
          <w:szCs w:val="22"/>
        </w:rPr>
        <w:tab/>
      </w:r>
      <w:r w:rsidRPr="00AE6739">
        <w:rPr>
          <w:lang w:val="sv-SE"/>
        </w:rPr>
        <w:t>E-UTRAN FDD – UTRAN TDD Handover</w:t>
      </w:r>
      <w:r>
        <w:tab/>
        <w:t>1110</w:t>
      </w:r>
    </w:p>
    <w:p w14:paraId="44DD4371" w14:textId="77777777" w:rsidR="007059ED" w:rsidRDefault="007059ED">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1110</w:t>
      </w:r>
    </w:p>
    <w:p w14:paraId="77712402" w14:textId="77777777" w:rsidR="007059ED" w:rsidRDefault="007059ED">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1113</w:t>
      </w:r>
    </w:p>
    <w:p w14:paraId="4A7F5863" w14:textId="77777777" w:rsidR="007059ED" w:rsidRDefault="007059ED">
      <w:pPr>
        <w:pStyle w:val="TOC4"/>
        <w:rPr>
          <w:rFonts w:asciiTheme="minorHAnsi" w:eastAsiaTheme="minorEastAsia" w:hAnsiTheme="minorHAnsi" w:cstheme="minorBidi"/>
          <w:sz w:val="22"/>
          <w:szCs w:val="22"/>
        </w:rPr>
      </w:pPr>
      <w:r w:rsidRPr="00AE6739">
        <w:rPr>
          <w:snapToGrid w:val="0"/>
        </w:rPr>
        <w:t>A.5.2.5.2</w:t>
      </w:r>
      <w:r>
        <w:rPr>
          <w:rFonts w:asciiTheme="minorHAnsi" w:eastAsiaTheme="minorEastAsia" w:hAnsiTheme="minorHAnsi" w:cstheme="minorBidi"/>
          <w:sz w:val="22"/>
          <w:szCs w:val="22"/>
        </w:rPr>
        <w:tab/>
      </w:r>
      <w:r w:rsidRPr="00AE6739">
        <w:rPr>
          <w:snapToGrid w:val="0"/>
        </w:rPr>
        <w:t>Test Requirements</w:t>
      </w:r>
      <w:r>
        <w:tab/>
        <w:t>1113</w:t>
      </w:r>
    </w:p>
    <w:p w14:paraId="126EAAF4" w14:textId="77777777" w:rsidR="007059ED" w:rsidRDefault="007059ED">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1113</w:t>
      </w:r>
    </w:p>
    <w:p w14:paraId="3AA11614" w14:textId="77777777" w:rsidR="007059ED" w:rsidRDefault="007059ED">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1113</w:t>
      </w:r>
    </w:p>
    <w:p w14:paraId="50D8C306" w14:textId="77777777" w:rsidR="007059ED" w:rsidRDefault="007059ED">
      <w:pPr>
        <w:pStyle w:val="TOC5"/>
        <w:rPr>
          <w:rFonts w:asciiTheme="minorHAnsi" w:eastAsiaTheme="minorEastAsia" w:hAnsiTheme="minorHAnsi" w:cstheme="minorBidi"/>
          <w:sz w:val="22"/>
          <w:szCs w:val="22"/>
        </w:rPr>
      </w:pPr>
      <w:r w:rsidRPr="00AE6739">
        <w:rPr>
          <w:lang w:val="sv-SE"/>
        </w:rPr>
        <w:t>A.5.2.5.2.3</w:t>
      </w:r>
      <w:r>
        <w:rPr>
          <w:rFonts w:asciiTheme="minorHAnsi" w:eastAsiaTheme="minorEastAsia" w:hAnsiTheme="minorHAnsi" w:cstheme="minorBidi"/>
          <w:sz w:val="22"/>
          <w:szCs w:val="22"/>
        </w:rPr>
        <w:tab/>
      </w:r>
      <w:r w:rsidRPr="00AE6739">
        <w:rPr>
          <w:lang w:val="sv-SE"/>
        </w:rPr>
        <w:t>Void</w:t>
      </w:r>
      <w:r>
        <w:tab/>
        <w:t>1113</w:t>
      </w:r>
    </w:p>
    <w:p w14:paraId="26BE9B24" w14:textId="77777777" w:rsidR="007059ED" w:rsidRDefault="007059ED">
      <w:pPr>
        <w:pStyle w:val="TOC4"/>
        <w:rPr>
          <w:rFonts w:asciiTheme="minorHAnsi" w:eastAsiaTheme="minorEastAsia" w:hAnsiTheme="minorHAnsi" w:cstheme="minorBidi"/>
          <w:sz w:val="22"/>
          <w:szCs w:val="22"/>
        </w:rPr>
      </w:pPr>
      <w:r w:rsidRPr="00AE6739">
        <w:rPr>
          <w:rFonts w:cs="v4.2.0"/>
          <w:snapToGrid w:val="0"/>
          <w:lang w:val="sv-SE"/>
        </w:rPr>
        <w:t>A.5.2.</w:t>
      </w:r>
      <w:r w:rsidRPr="00AE6739">
        <w:rPr>
          <w:rFonts w:cs="v4.2.0"/>
          <w:snapToGrid w:val="0"/>
          <w:lang w:val="sv-SE" w:eastAsia="zh-CN"/>
        </w:rPr>
        <w:t>6</w:t>
      </w:r>
      <w:r>
        <w:rPr>
          <w:rFonts w:asciiTheme="minorHAnsi" w:eastAsiaTheme="minorEastAsia" w:hAnsiTheme="minorHAnsi" w:cstheme="minorBidi"/>
          <w:sz w:val="22"/>
          <w:szCs w:val="22"/>
        </w:rPr>
        <w:tab/>
      </w:r>
      <w:r w:rsidRPr="00AE6739">
        <w:rPr>
          <w:lang w:val="sv-SE"/>
        </w:rPr>
        <w:t>E-UTRAN TDD - GSM Handover</w:t>
      </w:r>
      <w:r>
        <w:tab/>
        <w:t>1113</w:t>
      </w:r>
    </w:p>
    <w:p w14:paraId="7952855F" w14:textId="77777777" w:rsidR="007059ED" w:rsidRDefault="007059ED">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1113</w:t>
      </w:r>
    </w:p>
    <w:p w14:paraId="6DD390C9" w14:textId="77777777" w:rsidR="007059ED" w:rsidRDefault="007059ED">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1115</w:t>
      </w:r>
    </w:p>
    <w:p w14:paraId="686651D9" w14:textId="77777777" w:rsidR="007059ED" w:rsidRDefault="007059ED">
      <w:pPr>
        <w:pStyle w:val="TOC3"/>
        <w:rPr>
          <w:rFonts w:asciiTheme="minorHAnsi" w:eastAsiaTheme="minorEastAsia" w:hAnsiTheme="minorHAnsi" w:cstheme="minorBidi"/>
          <w:sz w:val="22"/>
          <w:szCs w:val="22"/>
        </w:rPr>
      </w:pPr>
      <w:r w:rsidRPr="00AE6739">
        <w:rPr>
          <w:rFonts w:cs="v4.2.0"/>
          <w:lang w:val="sv-SE"/>
        </w:rPr>
        <w:t>A.5.2.</w:t>
      </w:r>
      <w:r w:rsidRPr="00AE6739">
        <w:rPr>
          <w:rFonts w:cs="v4.2.0"/>
          <w:lang w:val="sv-SE" w:eastAsia="zh-CN"/>
        </w:rPr>
        <w:t>7</w:t>
      </w:r>
      <w:r>
        <w:rPr>
          <w:rFonts w:asciiTheme="minorHAnsi" w:eastAsiaTheme="minorEastAsia" w:hAnsiTheme="minorHAnsi" w:cstheme="minorBidi"/>
          <w:sz w:val="22"/>
          <w:szCs w:val="22"/>
        </w:rPr>
        <w:tab/>
      </w:r>
      <w:r w:rsidRPr="00AE6739">
        <w:rPr>
          <w:lang w:val="sv-SE"/>
        </w:rPr>
        <w:t>E-UTRAN FDD – UTRAN FDD Handover; Unknown Target Cell</w:t>
      </w:r>
      <w:r>
        <w:tab/>
        <w:t>1116</w:t>
      </w:r>
    </w:p>
    <w:p w14:paraId="385EE226" w14:textId="77777777" w:rsidR="007059ED" w:rsidRDefault="007059ED">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1116</w:t>
      </w:r>
    </w:p>
    <w:p w14:paraId="2B16B05C" w14:textId="77777777" w:rsidR="007059ED" w:rsidRDefault="007059ED">
      <w:pPr>
        <w:pStyle w:val="TOC4"/>
        <w:rPr>
          <w:rFonts w:asciiTheme="minorHAnsi" w:eastAsiaTheme="minorEastAsia" w:hAnsiTheme="minorHAnsi" w:cstheme="minorBidi"/>
          <w:sz w:val="22"/>
          <w:szCs w:val="22"/>
        </w:rPr>
      </w:pPr>
      <w:r w:rsidRPr="00AE6739">
        <w:rPr>
          <w:snapToGrid w:val="0"/>
        </w:rPr>
        <w:t>A.5.2.</w:t>
      </w:r>
      <w:r w:rsidRPr="00AE6739">
        <w:rPr>
          <w:snapToGrid w:val="0"/>
          <w:lang w:eastAsia="zh-CN"/>
        </w:rPr>
        <w:t>7</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1118</w:t>
      </w:r>
    </w:p>
    <w:p w14:paraId="20788A1F" w14:textId="77777777" w:rsidR="007059ED" w:rsidRDefault="007059ED">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1118</w:t>
      </w:r>
    </w:p>
    <w:p w14:paraId="4B5792CA" w14:textId="77777777" w:rsidR="007059ED" w:rsidRDefault="007059ED">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1118</w:t>
      </w:r>
    </w:p>
    <w:p w14:paraId="79A72CD1" w14:textId="77777777" w:rsidR="007059ED" w:rsidRDefault="007059ED">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1119</w:t>
      </w:r>
    </w:p>
    <w:p w14:paraId="1D6F3B2C" w14:textId="77777777" w:rsidR="007059ED" w:rsidRDefault="007059ED">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1120</w:t>
      </w:r>
    </w:p>
    <w:p w14:paraId="4F3DDA87" w14:textId="77777777" w:rsidR="007059ED" w:rsidRDefault="007059ED">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1120</w:t>
      </w:r>
    </w:p>
    <w:p w14:paraId="12F55B31" w14:textId="77777777" w:rsidR="007059ED" w:rsidRDefault="007059ED">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1121</w:t>
      </w:r>
    </w:p>
    <w:p w14:paraId="69B81AB9" w14:textId="77777777" w:rsidR="007059ED" w:rsidRDefault="007059ED">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1122</w:t>
      </w:r>
    </w:p>
    <w:p w14:paraId="56E626B0" w14:textId="77777777" w:rsidR="007059ED" w:rsidRDefault="007059ED">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1122</w:t>
      </w:r>
    </w:p>
    <w:p w14:paraId="566714F6" w14:textId="77777777" w:rsidR="007059ED" w:rsidRDefault="007059ED">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1124</w:t>
      </w:r>
    </w:p>
    <w:p w14:paraId="4B9C1834" w14:textId="77777777" w:rsidR="007059ED" w:rsidRDefault="007059ED">
      <w:pPr>
        <w:pStyle w:val="TOC3"/>
        <w:rPr>
          <w:rFonts w:asciiTheme="minorHAnsi" w:eastAsiaTheme="minorEastAsia" w:hAnsiTheme="minorHAnsi" w:cstheme="minorBidi"/>
          <w:sz w:val="22"/>
          <w:szCs w:val="22"/>
        </w:rPr>
      </w:pPr>
      <w:r w:rsidRPr="00AE6739">
        <w:rPr>
          <w:rFonts w:cs="v4.2.0"/>
        </w:rPr>
        <w:t>A.5.2.10A</w:t>
      </w:r>
      <w:r>
        <w:rPr>
          <w:rFonts w:asciiTheme="minorHAnsi" w:eastAsiaTheme="minorEastAsia" w:hAnsiTheme="minorHAnsi" w:cstheme="minorBidi"/>
          <w:sz w:val="22"/>
          <w:szCs w:val="22"/>
        </w:rPr>
        <w:tab/>
      </w:r>
      <w:r>
        <w:t>E-UTRAN FDD – UTRAN FDD Multicarrier Handover with two target cells</w:t>
      </w:r>
      <w:r>
        <w:tab/>
        <w:t>1124</w:t>
      </w:r>
    </w:p>
    <w:p w14:paraId="3E595FE1" w14:textId="77777777" w:rsidR="007059ED" w:rsidRDefault="007059ED">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1124</w:t>
      </w:r>
    </w:p>
    <w:p w14:paraId="05BFFE2D" w14:textId="77777777" w:rsidR="007059ED" w:rsidRDefault="007059ED">
      <w:pPr>
        <w:pStyle w:val="TOC4"/>
        <w:rPr>
          <w:rFonts w:asciiTheme="minorHAnsi" w:eastAsiaTheme="minorEastAsia" w:hAnsiTheme="minorHAnsi" w:cstheme="minorBidi"/>
          <w:sz w:val="22"/>
          <w:szCs w:val="22"/>
        </w:rPr>
      </w:pPr>
      <w:r w:rsidRPr="00AE6739">
        <w:rPr>
          <w:snapToGrid w:val="0"/>
        </w:rPr>
        <w:t>A.5.2.10A.2</w:t>
      </w:r>
      <w:r>
        <w:rPr>
          <w:rFonts w:asciiTheme="minorHAnsi" w:eastAsiaTheme="minorEastAsia" w:hAnsiTheme="minorHAnsi" w:cstheme="minorBidi"/>
          <w:sz w:val="22"/>
          <w:szCs w:val="22"/>
        </w:rPr>
        <w:tab/>
      </w:r>
      <w:r w:rsidRPr="00AE6739">
        <w:rPr>
          <w:snapToGrid w:val="0"/>
        </w:rPr>
        <w:t>Test Requirements</w:t>
      </w:r>
      <w:r>
        <w:tab/>
        <w:t>1127</w:t>
      </w:r>
    </w:p>
    <w:p w14:paraId="3186CA1B" w14:textId="77777777" w:rsidR="007059ED" w:rsidRDefault="007059ED">
      <w:pPr>
        <w:pStyle w:val="TOC3"/>
        <w:rPr>
          <w:rFonts w:asciiTheme="minorHAnsi" w:eastAsiaTheme="minorEastAsia" w:hAnsiTheme="minorHAnsi" w:cstheme="minorBidi"/>
          <w:sz w:val="22"/>
          <w:szCs w:val="22"/>
        </w:rPr>
      </w:pPr>
      <w:r w:rsidRPr="00AE6739">
        <w:rPr>
          <w:rFonts w:cs="v4.2.0"/>
        </w:rPr>
        <w:t>A.5.2.10B</w:t>
      </w:r>
      <w:r>
        <w:rPr>
          <w:rFonts w:asciiTheme="minorHAnsi" w:eastAsiaTheme="minorEastAsia" w:hAnsiTheme="minorHAnsi" w:cstheme="minorBidi"/>
          <w:sz w:val="22"/>
          <w:szCs w:val="22"/>
        </w:rPr>
        <w:tab/>
      </w:r>
      <w:r>
        <w:t>E-UTRAN TDD – UTRAN FDD Multicarrier Handover with two target cells</w:t>
      </w:r>
      <w:r>
        <w:tab/>
        <w:t>1127</w:t>
      </w:r>
    </w:p>
    <w:p w14:paraId="1B044BC5" w14:textId="77777777" w:rsidR="007059ED" w:rsidRDefault="007059ED">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1127</w:t>
      </w:r>
    </w:p>
    <w:p w14:paraId="0EDB95DE" w14:textId="77777777" w:rsidR="007059ED" w:rsidRDefault="007059ED">
      <w:pPr>
        <w:pStyle w:val="TOC4"/>
        <w:rPr>
          <w:rFonts w:asciiTheme="minorHAnsi" w:eastAsiaTheme="minorEastAsia" w:hAnsiTheme="minorHAnsi" w:cstheme="minorBidi"/>
          <w:sz w:val="22"/>
          <w:szCs w:val="22"/>
        </w:rPr>
      </w:pPr>
      <w:r w:rsidRPr="00AE6739">
        <w:rPr>
          <w:snapToGrid w:val="0"/>
        </w:rPr>
        <w:t>A.5.2.10B.2</w:t>
      </w:r>
      <w:r>
        <w:rPr>
          <w:rFonts w:asciiTheme="minorHAnsi" w:eastAsiaTheme="minorEastAsia" w:hAnsiTheme="minorHAnsi" w:cstheme="minorBidi"/>
          <w:sz w:val="22"/>
          <w:szCs w:val="22"/>
        </w:rPr>
        <w:tab/>
      </w:r>
      <w:r w:rsidRPr="00AE6739">
        <w:rPr>
          <w:snapToGrid w:val="0"/>
        </w:rPr>
        <w:t>Test Requirements</w:t>
      </w:r>
      <w:r>
        <w:tab/>
        <w:t>1130</w:t>
      </w:r>
    </w:p>
    <w:p w14:paraId="19111C33" w14:textId="77777777" w:rsidR="007059ED" w:rsidRDefault="007059ED">
      <w:pPr>
        <w:pStyle w:val="TOC3"/>
        <w:rPr>
          <w:rFonts w:asciiTheme="minorHAnsi" w:eastAsiaTheme="minorEastAsia" w:hAnsiTheme="minorHAnsi" w:cstheme="minorBidi"/>
          <w:sz w:val="22"/>
          <w:szCs w:val="22"/>
        </w:rPr>
      </w:pPr>
      <w:r w:rsidRPr="00AE6739">
        <w:rPr>
          <w:rFonts w:cs="v4.2.0"/>
          <w:lang w:val="sv-SE"/>
        </w:rPr>
        <w:t>A.5.2.1</w:t>
      </w:r>
      <w:r w:rsidRPr="00AE6739">
        <w:rPr>
          <w:rFonts w:cs="v4.2.0"/>
          <w:lang w:val="sv-SE" w:eastAsia="zh-CN"/>
        </w:rPr>
        <w:t>1</w:t>
      </w:r>
      <w:r>
        <w:rPr>
          <w:rFonts w:asciiTheme="minorHAnsi" w:eastAsiaTheme="minorEastAsia" w:hAnsiTheme="minorHAnsi" w:cstheme="minorBidi"/>
          <w:sz w:val="22"/>
          <w:szCs w:val="22"/>
        </w:rPr>
        <w:tab/>
      </w:r>
      <w:r w:rsidRPr="00AE6739">
        <w:rPr>
          <w:lang w:val="sv-SE"/>
        </w:rPr>
        <w:t>E-UTRAN FDD – UTRAN FDD Handover</w:t>
      </w:r>
      <w:r w:rsidRPr="00AE6739">
        <w:rPr>
          <w:lang w:val="sv-SE" w:eastAsia="zh-CN"/>
        </w:rPr>
        <w:t xml:space="preserve"> for 5MHz Bandwidth</w:t>
      </w:r>
      <w:r>
        <w:tab/>
        <w:t>1130</w:t>
      </w:r>
    </w:p>
    <w:p w14:paraId="40738CFF" w14:textId="77777777" w:rsidR="007059ED" w:rsidRDefault="007059ED">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1130</w:t>
      </w:r>
    </w:p>
    <w:p w14:paraId="2BF4DC84" w14:textId="77777777" w:rsidR="007059ED" w:rsidRDefault="007059ED">
      <w:pPr>
        <w:pStyle w:val="TOC4"/>
        <w:rPr>
          <w:rFonts w:asciiTheme="minorHAnsi" w:eastAsiaTheme="minorEastAsia" w:hAnsiTheme="minorHAnsi" w:cstheme="minorBidi"/>
          <w:sz w:val="22"/>
          <w:szCs w:val="22"/>
        </w:rPr>
      </w:pPr>
      <w:r w:rsidRPr="00AE6739">
        <w:rPr>
          <w:snapToGrid w:val="0"/>
        </w:rPr>
        <w:t>A.5.2.</w:t>
      </w:r>
      <w:r w:rsidRPr="00AE6739">
        <w:rPr>
          <w:snapToGrid w:val="0"/>
          <w:lang w:eastAsia="zh-CN"/>
        </w:rPr>
        <w:t>11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1130</w:t>
      </w:r>
    </w:p>
    <w:p w14:paraId="6BBC9189" w14:textId="77777777" w:rsidR="007059ED" w:rsidRDefault="007059ED">
      <w:pPr>
        <w:pStyle w:val="TOC4"/>
        <w:rPr>
          <w:rFonts w:asciiTheme="minorHAnsi" w:eastAsiaTheme="minorEastAsia" w:hAnsiTheme="minorHAnsi" w:cstheme="minorBidi"/>
          <w:sz w:val="22"/>
          <w:szCs w:val="22"/>
        </w:rPr>
      </w:pPr>
      <w:r w:rsidRPr="00AE6739">
        <w:rPr>
          <w:lang w:val="en-US"/>
        </w:rPr>
        <w:t>A.5.3</w:t>
      </w:r>
      <w:r>
        <w:rPr>
          <w:rFonts w:asciiTheme="minorHAnsi" w:eastAsiaTheme="minorEastAsia" w:hAnsiTheme="minorHAnsi" w:cstheme="minorBidi"/>
          <w:sz w:val="22"/>
          <w:szCs w:val="22"/>
        </w:rPr>
        <w:tab/>
      </w:r>
      <w:r w:rsidRPr="00AE6739">
        <w:rPr>
          <w:lang w:val="en-US"/>
        </w:rPr>
        <w:t>E-UTRAN Handover to Non-3GPP RATs</w:t>
      </w:r>
      <w:r>
        <w:tab/>
        <w:t>1131</w:t>
      </w:r>
    </w:p>
    <w:p w14:paraId="3C282FF4" w14:textId="77777777" w:rsidR="007059ED" w:rsidRDefault="007059ED">
      <w:pPr>
        <w:pStyle w:val="TOC4"/>
        <w:rPr>
          <w:rFonts w:asciiTheme="minorHAnsi" w:eastAsiaTheme="minorEastAsia" w:hAnsiTheme="minorHAnsi" w:cstheme="minorBidi"/>
          <w:sz w:val="22"/>
          <w:szCs w:val="22"/>
        </w:rPr>
      </w:pPr>
      <w:r w:rsidRPr="00AE6739">
        <w:rPr>
          <w:lang w:val="en-US"/>
        </w:rPr>
        <w:t>A.5.3.1</w:t>
      </w:r>
      <w:r>
        <w:rPr>
          <w:rFonts w:asciiTheme="minorHAnsi" w:eastAsiaTheme="minorEastAsia" w:hAnsiTheme="minorHAnsi" w:cstheme="minorBidi"/>
          <w:sz w:val="22"/>
          <w:szCs w:val="22"/>
        </w:rPr>
        <w:tab/>
      </w:r>
      <w:r w:rsidRPr="00AE6739">
        <w:rPr>
          <w:lang w:val="en-US"/>
        </w:rPr>
        <w:t>E-UTRAN FDD – HRPD Handover</w:t>
      </w:r>
      <w:r>
        <w:tab/>
        <w:t>1131</w:t>
      </w:r>
    </w:p>
    <w:p w14:paraId="6CC46ECB" w14:textId="77777777" w:rsidR="007059ED" w:rsidRDefault="007059ED">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1131</w:t>
      </w:r>
    </w:p>
    <w:p w14:paraId="46DB42B4" w14:textId="77777777" w:rsidR="007059ED" w:rsidRDefault="007059ED">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1133</w:t>
      </w:r>
    </w:p>
    <w:p w14:paraId="649ACF07" w14:textId="77777777" w:rsidR="007059ED" w:rsidRDefault="007059ED">
      <w:pPr>
        <w:pStyle w:val="TOC4"/>
        <w:rPr>
          <w:rFonts w:asciiTheme="minorHAnsi" w:eastAsiaTheme="minorEastAsia" w:hAnsiTheme="minorHAnsi" w:cstheme="minorBidi"/>
          <w:sz w:val="22"/>
          <w:szCs w:val="22"/>
        </w:rPr>
      </w:pPr>
      <w:r w:rsidRPr="00AE6739">
        <w:rPr>
          <w:lang w:val="en-US"/>
        </w:rPr>
        <w:t>A.5.3.2</w:t>
      </w:r>
      <w:r>
        <w:rPr>
          <w:rFonts w:asciiTheme="minorHAnsi" w:eastAsiaTheme="minorEastAsia" w:hAnsiTheme="minorHAnsi" w:cstheme="minorBidi"/>
          <w:sz w:val="22"/>
          <w:szCs w:val="22"/>
        </w:rPr>
        <w:tab/>
      </w:r>
      <w:r w:rsidRPr="00AE6739">
        <w:rPr>
          <w:lang w:val="en-US"/>
        </w:rPr>
        <w:t>E-UTRAN FDD – cdma2000 1X Handover</w:t>
      </w:r>
      <w:r>
        <w:tab/>
        <w:t>1133</w:t>
      </w:r>
    </w:p>
    <w:p w14:paraId="22051F01" w14:textId="77777777" w:rsidR="007059ED" w:rsidRDefault="007059ED">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1133</w:t>
      </w:r>
    </w:p>
    <w:p w14:paraId="39832C93" w14:textId="77777777" w:rsidR="007059ED" w:rsidRDefault="007059ED">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1136</w:t>
      </w:r>
    </w:p>
    <w:p w14:paraId="7851DA9E" w14:textId="77777777" w:rsidR="007059ED" w:rsidRDefault="007059ED">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1136</w:t>
      </w:r>
    </w:p>
    <w:p w14:paraId="773CC9B8" w14:textId="77777777" w:rsidR="007059ED" w:rsidRDefault="007059ED">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1136</w:t>
      </w:r>
    </w:p>
    <w:p w14:paraId="72138E74" w14:textId="77777777" w:rsidR="007059ED" w:rsidRDefault="007059ED">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1138</w:t>
      </w:r>
    </w:p>
    <w:p w14:paraId="734CE6A8" w14:textId="77777777" w:rsidR="007059ED" w:rsidRDefault="007059ED">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1139</w:t>
      </w:r>
    </w:p>
    <w:p w14:paraId="6839B83C" w14:textId="77777777" w:rsidR="007059ED" w:rsidRDefault="007059ED">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1139</w:t>
      </w:r>
    </w:p>
    <w:p w14:paraId="095DC3B8" w14:textId="77777777" w:rsidR="007059ED" w:rsidRDefault="007059ED">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1140</w:t>
      </w:r>
    </w:p>
    <w:p w14:paraId="6D2A2F3A" w14:textId="77777777" w:rsidR="007059ED" w:rsidRDefault="007059ED">
      <w:pPr>
        <w:pStyle w:val="TOC3"/>
        <w:rPr>
          <w:rFonts w:asciiTheme="minorHAnsi" w:eastAsiaTheme="minorEastAsia" w:hAnsiTheme="minorHAnsi" w:cstheme="minorBidi"/>
          <w:sz w:val="22"/>
          <w:szCs w:val="22"/>
        </w:rPr>
      </w:pPr>
      <w:r w:rsidRPr="00AE6739">
        <w:rPr>
          <w:lang w:val="sv-SE"/>
        </w:rPr>
        <w:t>A.5.3.</w:t>
      </w:r>
      <w:r w:rsidRPr="00AE6739">
        <w:rPr>
          <w:lang w:val="sv-SE" w:eastAsia="zh-CN"/>
        </w:rPr>
        <w:t>5</w:t>
      </w:r>
      <w:r>
        <w:rPr>
          <w:rFonts w:asciiTheme="minorHAnsi" w:eastAsiaTheme="minorEastAsia" w:hAnsiTheme="minorHAnsi" w:cstheme="minorBidi"/>
          <w:sz w:val="22"/>
          <w:szCs w:val="22"/>
        </w:rPr>
        <w:tab/>
      </w:r>
      <w:r w:rsidRPr="00AE6739">
        <w:rPr>
          <w:lang w:val="sv-SE"/>
        </w:rPr>
        <w:t xml:space="preserve">E-UTRAN </w:t>
      </w:r>
      <w:r w:rsidRPr="00AE6739">
        <w:rPr>
          <w:lang w:val="sv-SE" w:eastAsia="zh-CN"/>
        </w:rPr>
        <w:t>T</w:t>
      </w:r>
      <w:r w:rsidRPr="00AE6739">
        <w:rPr>
          <w:lang w:val="sv-SE"/>
        </w:rPr>
        <w:t>DD – HRPD Handover</w:t>
      </w:r>
      <w:r>
        <w:tab/>
        <w:t>1141</w:t>
      </w:r>
    </w:p>
    <w:p w14:paraId="0662A58E" w14:textId="77777777" w:rsidR="007059ED" w:rsidRDefault="007059ED">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1141</w:t>
      </w:r>
    </w:p>
    <w:p w14:paraId="1175F834" w14:textId="77777777" w:rsidR="007059ED" w:rsidRDefault="007059ED">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1143</w:t>
      </w:r>
    </w:p>
    <w:p w14:paraId="75BF9E88" w14:textId="77777777" w:rsidR="007059ED" w:rsidRDefault="007059ED">
      <w:pPr>
        <w:pStyle w:val="TOC3"/>
        <w:rPr>
          <w:rFonts w:asciiTheme="minorHAnsi" w:eastAsiaTheme="minorEastAsia" w:hAnsiTheme="minorHAnsi" w:cstheme="minorBidi"/>
          <w:sz w:val="22"/>
          <w:szCs w:val="22"/>
        </w:rPr>
      </w:pPr>
      <w:r w:rsidRPr="00AE6739">
        <w:rPr>
          <w:lang w:val="en-US"/>
        </w:rPr>
        <w:t>A.5.3.6</w:t>
      </w:r>
      <w:r>
        <w:rPr>
          <w:rFonts w:asciiTheme="minorHAnsi" w:eastAsiaTheme="minorEastAsia" w:hAnsiTheme="minorHAnsi" w:cstheme="minorBidi"/>
          <w:sz w:val="22"/>
          <w:szCs w:val="22"/>
        </w:rPr>
        <w:tab/>
      </w:r>
      <w:r w:rsidRPr="00AE6739">
        <w:rPr>
          <w:lang w:val="en-US"/>
        </w:rPr>
        <w:t>E-UTRAN TDD – cdma2000 1X Handover</w:t>
      </w:r>
      <w:r>
        <w:tab/>
        <w:t>1144</w:t>
      </w:r>
    </w:p>
    <w:p w14:paraId="5331B7B9" w14:textId="77777777" w:rsidR="007059ED" w:rsidRDefault="007059ED">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1144</w:t>
      </w:r>
    </w:p>
    <w:p w14:paraId="356218D6" w14:textId="77777777" w:rsidR="007059ED" w:rsidRDefault="007059ED">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1147</w:t>
      </w:r>
    </w:p>
    <w:p w14:paraId="0F5FA169" w14:textId="77777777" w:rsidR="007059ED" w:rsidRDefault="007059ED">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1147</w:t>
      </w:r>
    </w:p>
    <w:p w14:paraId="62C0008D" w14:textId="77777777" w:rsidR="007059ED" w:rsidRDefault="007059ED">
      <w:pPr>
        <w:pStyle w:val="TOC2"/>
        <w:rPr>
          <w:rFonts w:asciiTheme="minorHAnsi" w:eastAsiaTheme="minorEastAsia" w:hAnsiTheme="minorHAnsi" w:cstheme="minorBidi"/>
          <w:sz w:val="22"/>
          <w:szCs w:val="22"/>
        </w:rPr>
      </w:pPr>
      <w:r w:rsidRPr="00AE6739">
        <w:rPr>
          <w:rFonts w:cs="v4.2.0"/>
        </w:rPr>
        <w:t>A.6.1</w:t>
      </w:r>
      <w:r>
        <w:rPr>
          <w:rFonts w:asciiTheme="minorHAnsi" w:eastAsiaTheme="minorEastAsia" w:hAnsiTheme="minorHAnsi" w:cstheme="minorBidi"/>
          <w:sz w:val="22"/>
          <w:szCs w:val="22"/>
        </w:rPr>
        <w:tab/>
      </w:r>
      <w:r w:rsidRPr="00AE6739">
        <w:rPr>
          <w:rFonts w:cs="v4.2.0"/>
        </w:rPr>
        <w:t>RRC Re-establishment</w:t>
      </w:r>
      <w:r>
        <w:tab/>
        <w:t>1147</w:t>
      </w:r>
    </w:p>
    <w:p w14:paraId="7AE1FF08" w14:textId="77777777" w:rsidR="007059ED" w:rsidRDefault="007059ED">
      <w:pPr>
        <w:pStyle w:val="TOC3"/>
        <w:rPr>
          <w:rFonts w:asciiTheme="minorHAnsi" w:eastAsiaTheme="minorEastAsia" w:hAnsiTheme="minorHAnsi" w:cstheme="minorBidi"/>
          <w:sz w:val="22"/>
          <w:szCs w:val="22"/>
        </w:rPr>
      </w:pPr>
      <w:r w:rsidRPr="00AE6739">
        <w:rPr>
          <w:rFonts w:cs="v4.2.0"/>
          <w:snapToGrid w:val="0"/>
        </w:rPr>
        <w:t>A.6.1.1</w:t>
      </w:r>
      <w:r>
        <w:rPr>
          <w:rFonts w:asciiTheme="minorHAnsi" w:eastAsiaTheme="minorEastAsia" w:hAnsiTheme="minorHAnsi" w:cstheme="minorBidi"/>
          <w:sz w:val="22"/>
          <w:szCs w:val="22"/>
        </w:rPr>
        <w:tab/>
      </w:r>
      <w:r w:rsidRPr="00AE6739">
        <w:rPr>
          <w:rFonts w:cs="v4.2.0"/>
          <w:snapToGrid w:val="0"/>
        </w:rPr>
        <w:t>E-UTRAN FDD Intra-frequency RRC Re-establishment</w:t>
      </w:r>
      <w:r>
        <w:tab/>
        <w:t>1147</w:t>
      </w:r>
    </w:p>
    <w:p w14:paraId="4B01BFA1" w14:textId="77777777" w:rsidR="007059ED" w:rsidRDefault="007059ED">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AE6739">
        <w:rPr>
          <w:snapToGrid w:val="0"/>
        </w:rPr>
        <w:t>Test Purpose and Environment</w:t>
      </w:r>
      <w:r>
        <w:tab/>
        <w:t>1147</w:t>
      </w:r>
    </w:p>
    <w:p w14:paraId="1D2168B8" w14:textId="77777777" w:rsidR="007059ED" w:rsidRDefault="007059ED">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1148</w:t>
      </w:r>
    </w:p>
    <w:p w14:paraId="25BB1D88" w14:textId="77777777" w:rsidR="007059ED" w:rsidRDefault="007059ED">
      <w:pPr>
        <w:pStyle w:val="TOC3"/>
        <w:rPr>
          <w:rFonts w:asciiTheme="minorHAnsi" w:eastAsiaTheme="minorEastAsia" w:hAnsiTheme="minorHAnsi" w:cstheme="minorBidi"/>
          <w:sz w:val="22"/>
          <w:szCs w:val="22"/>
        </w:rPr>
      </w:pPr>
      <w:r w:rsidRPr="00AE6739">
        <w:rPr>
          <w:rFonts w:cs="v4.2.0"/>
          <w:snapToGrid w:val="0"/>
        </w:rPr>
        <w:t>A.6.1.2</w:t>
      </w:r>
      <w:r>
        <w:rPr>
          <w:rFonts w:asciiTheme="minorHAnsi" w:eastAsiaTheme="minorEastAsia" w:hAnsiTheme="minorHAnsi" w:cstheme="minorBidi"/>
          <w:sz w:val="22"/>
          <w:szCs w:val="22"/>
        </w:rPr>
        <w:tab/>
      </w:r>
      <w:r w:rsidRPr="00AE6739">
        <w:rPr>
          <w:rFonts w:cs="v4.2.0"/>
          <w:snapToGrid w:val="0"/>
        </w:rPr>
        <w:t>E-UTRAN FDD Inter-frequency RRC Re-establishment</w:t>
      </w:r>
      <w:r>
        <w:tab/>
        <w:t>1149</w:t>
      </w:r>
    </w:p>
    <w:p w14:paraId="1668B736" w14:textId="77777777" w:rsidR="007059ED" w:rsidRDefault="007059ED">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AE6739">
        <w:rPr>
          <w:snapToGrid w:val="0"/>
        </w:rPr>
        <w:t>Test Purpose and Environment</w:t>
      </w:r>
      <w:r>
        <w:tab/>
        <w:t>1149</w:t>
      </w:r>
    </w:p>
    <w:p w14:paraId="4A494D10" w14:textId="77777777" w:rsidR="007059ED" w:rsidRDefault="007059ED">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1150</w:t>
      </w:r>
    </w:p>
    <w:p w14:paraId="791E2C5C" w14:textId="77777777" w:rsidR="007059ED" w:rsidRDefault="007059ED">
      <w:pPr>
        <w:pStyle w:val="TOC3"/>
        <w:rPr>
          <w:rFonts w:asciiTheme="minorHAnsi" w:eastAsiaTheme="minorEastAsia" w:hAnsiTheme="minorHAnsi" w:cstheme="minorBidi"/>
          <w:sz w:val="22"/>
          <w:szCs w:val="22"/>
        </w:rPr>
      </w:pPr>
      <w:r w:rsidRPr="00AE6739">
        <w:rPr>
          <w:rFonts w:cs="v4.2.0"/>
          <w:snapToGrid w:val="0"/>
        </w:rPr>
        <w:t>A.6.1.3</w:t>
      </w:r>
      <w:r>
        <w:rPr>
          <w:rFonts w:asciiTheme="minorHAnsi" w:eastAsiaTheme="minorEastAsia" w:hAnsiTheme="minorHAnsi" w:cstheme="minorBidi"/>
          <w:sz w:val="22"/>
          <w:szCs w:val="22"/>
        </w:rPr>
        <w:tab/>
      </w:r>
      <w:r w:rsidRPr="00AE6739">
        <w:rPr>
          <w:rFonts w:cs="v4.2.0"/>
          <w:snapToGrid w:val="0"/>
        </w:rPr>
        <w:t>E-UTRAN TDD Intra-frequency RRC Re-establishment</w:t>
      </w:r>
      <w:r>
        <w:tab/>
        <w:t>1151</w:t>
      </w:r>
    </w:p>
    <w:p w14:paraId="1598C58D" w14:textId="77777777" w:rsidR="007059ED" w:rsidRDefault="007059ED">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AE6739">
        <w:rPr>
          <w:snapToGrid w:val="0"/>
        </w:rPr>
        <w:t>Test Purpose and Environment</w:t>
      </w:r>
      <w:r>
        <w:tab/>
        <w:t>1151</w:t>
      </w:r>
    </w:p>
    <w:p w14:paraId="20DF7D14" w14:textId="77777777" w:rsidR="007059ED" w:rsidRDefault="007059ED">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1152</w:t>
      </w:r>
    </w:p>
    <w:p w14:paraId="38CE2D5A" w14:textId="77777777" w:rsidR="007059ED" w:rsidRDefault="007059ED">
      <w:pPr>
        <w:pStyle w:val="TOC3"/>
        <w:rPr>
          <w:rFonts w:asciiTheme="minorHAnsi" w:eastAsiaTheme="minorEastAsia" w:hAnsiTheme="minorHAnsi" w:cstheme="minorBidi"/>
          <w:sz w:val="22"/>
          <w:szCs w:val="22"/>
        </w:rPr>
      </w:pPr>
      <w:r w:rsidRPr="00AE6739">
        <w:rPr>
          <w:snapToGrid w:val="0"/>
        </w:rPr>
        <w:t>A.6.1.4</w:t>
      </w:r>
      <w:r>
        <w:rPr>
          <w:rFonts w:asciiTheme="minorHAnsi" w:eastAsiaTheme="minorEastAsia" w:hAnsiTheme="minorHAnsi" w:cstheme="minorBidi"/>
          <w:sz w:val="22"/>
          <w:szCs w:val="22"/>
        </w:rPr>
        <w:tab/>
      </w:r>
      <w:r w:rsidRPr="00AE6739">
        <w:rPr>
          <w:snapToGrid w:val="0"/>
        </w:rPr>
        <w:t>E-UTRAN TDD Inter-frequency RRC Re-establishment</w:t>
      </w:r>
      <w:r>
        <w:tab/>
        <w:t>1153</w:t>
      </w:r>
    </w:p>
    <w:p w14:paraId="58AE9B4D" w14:textId="77777777" w:rsidR="007059ED" w:rsidRDefault="007059ED">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AE6739">
        <w:rPr>
          <w:snapToGrid w:val="0"/>
        </w:rPr>
        <w:t>Test Purpose and Environment</w:t>
      </w:r>
      <w:r>
        <w:tab/>
        <w:t>1153</w:t>
      </w:r>
    </w:p>
    <w:p w14:paraId="3D88CF5C" w14:textId="77777777" w:rsidR="007059ED" w:rsidRDefault="007059ED">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1154</w:t>
      </w:r>
    </w:p>
    <w:p w14:paraId="4487D5F6" w14:textId="77777777" w:rsidR="007059ED" w:rsidRDefault="007059ED">
      <w:pPr>
        <w:pStyle w:val="TOC3"/>
        <w:rPr>
          <w:rFonts w:asciiTheme="minorHAnsi" w:eastAsiaTheme="minorEastAsia" w:hAnsiTheme="minorHAnsi" w:cstheme="minorBidi"/>
          <w:sz w:val="22"/>
          <w:szCs w:val="22"/>
        </w:rPr>
      </w:pPr>
      <w:r w:rsidRPr="00AE6739">
        <w:rPr>
          <w:snapToGrid w:val="0"/>
        </w:rPr>
        <w:t>A.6.1.</w:t>
      </w:r>
      <w:r w:rsidRPr="00AE6739">
        <w:rPr>
          <w:snapToGrid w:val="0"/>
          <w:lang w:eastAsia="zh-CN"/>
        </w:rPr>
        <w:t>5</w:t>
      </w:r>
      <w:r>
        <w:rPr>
          <w:rFonts w:asciiTheme="minorHAnsi" w:eastAsiaTheme="minorEastAsia" w:hAnsiTheme="minorHAnsi" w:cstheme="minorBidi"/>
          <w:sz w:val="22"/>
          <w:szCs w:val="22"/>
        </w:rPr>
        <w:tab/>
      </w:r>
      <w:r w:rsidRPr="00AE6739">
        <w:rPr>
          <w:snapToGrid w:val="0"/>
        </w:rPr>
        <w:t>E-UTRAN FDD Intra-frequency RRC Re-establishment</w:t>
      </w:r>
      <w:r w:rsidRPr="00AE6739">
        <w:rPr>
          <w:snapToGrid w:val="0"/>
          <w:lang w:eastAsia="zh-CN"/>
        </w:rPr>
        <w:t xml:space="preserve"> for 5MHz bandwidth</w:t>
      </w:r>
      <w:r>
        <w:tab/>
        <w:t>1155</w:t>
      </w:r>
    </w:p>
    <w:p w14:paraId="2A281A88" w14:textId="77777777" w:rsidR="007059ED" w:rsidRDefault="007059ED">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AE6739">
        <w:rPr>
          <w:snapToGrid w:val="0"/>
        </w:rPr>
        <w:t>Test Purpose and Environment</w:t>
      </w:r>
      <w:r>
        <w:tab/>
        <w:t>1155</w:t>
      </w:r>
    </w:p>
    <w:p w14:paraId="5F8E96EA" w14:textId="77777777" w:rsidR="007059ED" w:rsidRDefault="007059ED">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1155</w:t>
      </w:r>
    </w:p>
    <w:p w14:paraId="7C408218" w14:textId="77777777" w:rsidR="007059ED" w:rsidRDefault="007059ED">
      <w:pPr>
        <w:pStyle w:val="TOC3"/>
        <w:rPr>
          <w:rFonts w:asciiTheme="minorHAnsi" w:eastAsiaTheme="minorEastAsia" w:hAnsiTheme="minorHAnsi" w:cstheme="minorBidi"/>
          <w:sz w:val="22"/>
          <w:szCs w:val="22"/>
        </w:rPr>
      </w:pPr>
      <w:r w:rsidRPr="00AE6739">
        <w:rPr>
          <w:snapToGrid w:val="0"/>
        </w:rPr>
        <w:t>A.6.1.6</w:t>
      </w:r>
      <w:r>
        <w:rPr>
          <w:rFonts w:asciiTheme="minorHAnsi" w:eastAsiaTheme="minorEastAsia" w:hAnsiTheme="minorHAnsi" w:cstheme="minorBidi"/>
          <w:sz w:val="22"/>
          <w:szCs w:val="22"/>
        </w:rPr>
        <w:tab/>
      </w:r>
      <w:r w:rsidRPr="00AE6739">
        <w:rPr>
          <w:snapToGrid w:val="0"/>
        </w:rPr>
        <w:t>E-UTRAN FD-FDD Intra-frequency RRC Re-establishment for UE category 0</w:t>
      </w:r>
      <w:r>
        <w:tab/>
        <w:t>1155</w:t>
      </w:r>
    </w:p>
    <w:p w14:paraId="51CBD2EC" w14:textId="77777777" w:rsidR="007059ED" w:rsidRDefault="007059ED">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AE6739">
        <w:rPr>
          <w:snapToGrid w:val="0"/>
        </w:rPr>
        <w:t>Test Purpose and Environment</w:t>
      </w:r>
      <w:r>
        <w:tab/>
        <w:t>1155</w:t>
      </w:r>
    </w:p>
    <w:p w14:paraId="1367797C" w14:textId="77777777" w:rsidR="007059ED" w:rsidRDefault="007059ED">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1157</w:t>
      </w:r>
    </w:p>
    <w:p w14:paraId="03AC440C" w14:textId="77777777" w:rsidR="007059ED" w:rsidRDefault="007059ED">
      <w:pPr>
        <w:pStyle w:val="TOC3"/>
        <w:rPr>
          <w:rFonts w:asciiTheme="minorHAnsi" w:eastAsiaTheme="minorEastAsia" w:hAnsiTheme="minorHAnsi" w:cstheme="minorBidi"/>
          <w:sz w:val="22"/>
          <w:szCs w:val="22"/>
        </w:rPr>
      </w:pPr>
      <w:r w:rsidRPr="00AE6739">
        <w:rPr>
          <w:snapToGrid w:val="0"/>
        </w:rPr>
        <w:t>A.6.1.7</w:t>
      </w:r>
      <w:r>
        <w:rPr>
          <w:rFonts w:asciiTheme="minorHAnsi" w:eastAsiaTheme="minorEastAsia" w:hAnsiTheme="minorHAnsi" w:cstheme="minorBidi"/>
          <w:sz w:val="22"/>
          <w:szCs w:val="22"/>
        </w:rPr>
        <w:tab/>
      </w:r>
      <w:r w:rsidRPr="00AE6739">
        <w:rPr>
          <w:snapToGrid w:val="0"/>
        </w:rPr>
        <w:t>E-UTRAN HD-FDD Intra-frequency RRC Re-establishment for UE category 0</w:t>
      </w:r>
      <w:r>
        <w:tab/>
        <w:t>1158</w:t>
      </w:r>
    </w:p>
    <w:p w14:paraId="02BB241B" w14:textId="77777777" w:rsidR="007059ED" w:rsidRDefault="007059ED">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AE6739">
        <w:rPr>
          <w:snapToGrid w:val="0"/>
        </w:rPr>
        <w:t>Test Purpose and Environment</w:t>
      </w:r>
      <w:r>
        <w:tab/>
        <w:t>1158</w:t>
      </w:r>
    </w:p>
    <w:p w14:paraId="6064C592" w14:textId="77777777" w:rsidR="007059ED" w:rsidRDefault="007059ED">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1159</w:t>
      </w:r>
    </w:p>
    <w:p w14:paraId="14FC60DD" w14:textId="77777777" w:rsidR="007059ED" w:rsidRDefault="007059ED">
      <w:pPr>
        <w:pStyle w:val="TOC3"/>
        <w:rPr>
          <w:rFonts w:asciiTheme="minorHAnsi" w:eastAsiaTheme="minorEastAsia" w:hAnsiTheme="minorHAnsi" w:cstheme="minorBidi"/>
          <w:sz w:val="22"/>
          <w:szCs w:val="22"/>
        </w:rPr>
      </w:pPr>
      <w:r w:rsidRPr="00AE6739">
        <w:rPr>
          <w:snapToGrid w:val="0"/>
        </w:rPr>
        <w:t>A.6.1.8</w:t>
      </w:r>
      <w:r>
        <w:rPr>
          <w:rFonts w:asciiTheme="minorHAnsi" w:eastAsiaTheme="minorEastAsia" w:hAnsiTheme="minorHAnsi" w:cstheme="minorBidi"/>
          <w:sz w:val="22"/>
          <w:szCs w:val="22"/>
        </w:rPr>
        <w:tab/>
      </w:r>
      <w:r w:rsidRPr="00AE6739">
        <w:rPr>
          <w:snapToGrid w:val="0"/>
        </w:rPr>
        <w:t>E-UTRAN TDD Intra-frequency RRC Re-establishment for UE category 0</w:t>
      </w:r>
      <w:r>
        <w:tab/>
        <w:t>1160</w:t>
      </w:r>
    </w:p>
    <w:p w14:paraId="311CBB34" w14:textId="77777777" w:rsidR="007059ED" w:rsidRDefault="007059ED">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AE6739">
        <w:rPr>
          <w:snapToGrid w:val="0"/>
        </w:rPr>
        <w:t>Test Purpose and Environment</w:t>
      </w:r>
      <w:r>
        <w:tab/>
        <w:t>1160</w:t>
      </w:r>
    </w:p>
    <w:p w14:paraId="36468738" w14:textId="77777777" w:rsidR="007059ED" w:rsidRDefault="007059ED">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1161</w:t>
      </w:r>
    </w:p>
    <w:p w14:paraId="4ABE3434" w14:textId="77777777" w:rsidR="007059ED" w:rsidRDefault="007059ED">
      <w:pPr>
        <w:pStyle w:val="TOC3"/>
        <w:rPr>
          <w:rFonts w:asciiTheme="minorHAnsi" w:eastAsiaTheme="minorEastAsia" w:hAnsiTheme="minorHAnsi" w:cstheme="minorBidi"/>
          <w:sz w:val="22"/>
          <w:szCs w:val="22"/>
        </w:rPr>
      </w:pPr>
      <w:r w:rsidRPr="00AE6739">
        <w:rPr>
          <w:snapToGrid w:val="0"/>
        </w:rPr>
        <w:t>A.6.1.9</w:t>
      </w:r>
      <w:r>
        <w:rPr>
          <w:rFonts w:asciiTheme="minorHAnsi" w:eastAsiaTheme="minorEastAsia" w:hAnsiTheme="minorHAnsi" w:cstheme="minorBidi"/>
          <w:sz w:val="22"/>
          <w:szCs w:val="22"/>
        </w:rPr>
        <w:tab/>
      </w:r>
      <w:r w:rsidRPr="00AE6739">
        <w:rPr>
          <w:snapToGrid w:val="0"/>
        </w:rPr>
        <w:t>E-UTRAN FD-FDD Intra-frequency RRC Re-establishment for Cat-M1 UE in CEModeA</w:t>
      </w:r>
      <w:r>
        <w:tab/>
        <w:t>1162</w:t>
      </w:r>
    </w:p>
    <w:p w14:paraId="7DE585F4" w14:textId="77777777" w:rsidR="007059ED" w:rsidRDefault="007059ED">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AE6739">
        <w:rPr>
          <w:snapToGrid w:val="0"/>
        </w:rPr>
        <w:t>Test Purpose and Environment</w:t>
      </w:r>
      <w:r>
        <w:tab/>
        <w:t>1162</w:t>
      </w:r>
    </w:p>
    <w:p w14:paraId="6950E463" w14:textId="77777777" w:rsidR="007059ED" w:rsidRDefault="007059ED">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1163</w:t>
      </w:r>
    </w:p>
    <w:p w14:paraId="5F56A8D1" w14:textId="77777777" w:rsidR="007059ED" w:rsidRDefault="007059ED">
      <w:pPr>
        <w:pStyle w:val="TOC3"/>
        <w:rPr>
          <w:rFonts w:asciiTheme="minorHAnsi" w:eastAsiaTheme="minorEastAsia" w:hAnsiTheme="minorHAnsi" w:cstheme="minorBidi"/>
          <w:sz w:val="22"/>
          <w:szCs w:val="22"/>
        </w:rPr>
      </w:pPr>
      <w:r w:rsidRPr="00AE6739">
        <w:rPr>
          <w:snapToGrid w:val="0"/>
        </w:rPr>
        <w:t>A.6.1.10</w:t>
      </w:r>
      <w:r>
        <w:rPr>
          <w:rFonts w:asciiTheme="minorHAnsi" w:eastAsiaTheme="minorEastAsia" w:hAnsiTheme="minorHAnsi" w:cstheme="minorBidi"/>
          <w:sz w:val="22"/>
          <w:szCs w:val="22"/>
        </w:rPr>
        <w:tab/>
      </w:r>
      <w:r w:rsidRPr="00AE6739">
        <w:rPr>
          <w:snapToGrid w:val="0"/>
        </w:rPr>
        <w:t>E-UTRAN HD-FDD Intra-frequency RRC Re-establishment for Cat-M1 UE in CEModeA</w:t>
      </w:r>
      <w:r>
        <w:tab/>
        <w:t>1164</w:t>
      </w:r>
    </w:p>
    <w:p w14:paraId="1A9747A0" w14:textId="77777777" w:rsidR="007059ED" w:rsidRDefault="007059ED">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AE6739">
        <w:rPr>
          <w:snapToGrid w:val="0"/>
        </w:rPr>
        <w:t>Test Purpose and Environment</w:t>
      </w:r>
      <w:r>
        <w:tab/>
        <w:t>1164</w:t>
      </w:r>
    </w:p>
    <w:p w14:paraId="38A3759B" w14:textId="77777777" w:rsidR="007059ED" w:rsidRDefault="007059ED">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1165</w:t>
      </w:r>
    </w:p>
    <w:p w14:paraId="71E382CA" w14:textId="77777777" w:rsidR="007059ED" w:rsidRDefault="007059ED">
      <w:pPr>
        <w:pStyle w:val="TOC3"/>
        <w:rPr>
          <w:rFonts w:asciiTheme="minorHAnsi" w:eastAsiaTheme="minorEastAsia" w:hAnsiTheme="minorHAnsi" w:cstheme="minorBidi"/>
          <w:sz w:val="22"/>
          <w:szCs w:val="22"/>
        </w:rPr>
      </w:pPr>
      <w:r w:rsidRPr="00AE6739">
        <w:rPr>
          <w:snapToGrid w:val="0"/>
        </w:rPr>
        <w:t>A.6.1.11</w:t>
      </w:r>
      <w:r>
        <w:rPr>
          <w:rFonts w:asciiTheme="minorHAnsi" w:eastAsiaTheme="minorEastAsia" w:hAnsiTheme="minorHAnsi" w:cstheme="minorBidi"/>
          <w:sz w:val="22"/>
          <w:szCs w:val="22"/>
        </w:rPr>
        <w:tab/>
      </w:r>
      <w:r w:rsidRPr="00AE6739">
        <w:rPr>
          <w:snapToGrid w:val="0"/>
        </w:rPr>
        <w:t>E-UTRAN TDD Intra-frequency RRC Re-establishment for Cat-M1 UE in CEModeA</w:t>
      </w:r>
      <w:r>
        <w:tab/>
        <w:t>1166</w:t>
      </w:r>
    </w:p>
    <w:p w14:paraId="401D6429" w14:textId="77777777" w:rsidR="007059ED" w:rsidRDefault="007059ED">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AE6739">
        <w:rPr>
          <w:snapToGrid w:val="0"/>
        </w:rPr>
        <w:t>Test Purpose and Environment</w:t>
      </w:r>
      <w:r>
        <w:tab/>
        <w:t>1166</w:t>
      </w:r>
    </w:p>
    <w:p w14:paraId="42985E93" w14:textId="77777777" w:rsidR="007059ED" w:rsidRDefault="007059ED">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1167</w:t>
      </w:r>
    </w:p>
    <w:p w14:paraId="6A70F388" w14:textId="77777777" w:rsidR="007059ED" w:rsidRDefault="007059ED">
      <w:pPr>
        <w:pStyle w:val="TOC3"/>
        <w:rPr>
          <w:rFonts w:asciiTheme="minorHAnsi" w:eastAsiaTheme="minorEastAsia" w:hAnsiTheme="minorHAnsi" w:cstheme="minorBidi"/>
          <w:sz w:val="22"/>
          <w:szCs w:val="22"/>
        </w:rPr>
      </w:pPr>
      <w:r w:rsidRPr="00AE6739">
        <w:rPr>
          <w:snapToGrid w:val="0"/>
        </w:rPr>
        <w:t>A.6.1.12</w:t>
      </w:r>
      <w:r>
        <w:rPr>
          <w:rFonts w:asciiTheme="minorHAnsi" w:eastAsiaTheme="minorEastAsia" w:hAnsiTheme="minorHAnsi" w:cstheme="minorBidi"/>
          <w:sz w:val="22"/>
          <w:szCs w:val="22"/>
        </w:rPr>
        <w:tab/>
      </w:r>
      <w:r w:rsidRPr="00AE6739">
        <w:rPr>
          <w:snapToGrid w:val="0"/>
        </w:rPr>
        <w:t>E-UTRAN FD-FDD Intra-frequency RRC Re-establishment for Cat-M1 UE in CEModeB</w:t>
      </w:r>
      <w:r>
        <w:tab/>
        <w:t>1168</w:t>
      </w:r>
    </w:p>
    <w:p w14:paraId="0A3BA936" w14:textId="77777777" w:rsidR="007059ED" w:rsidRDefault="007059ED">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AE6739">
        <w:rPr>
          <w:snapToGrid w:val="0"/>
        </w:rPr>
        <w:t>Test Purpose and Environment</w:t>
      </w:r>
      <w:r>
        <w:tab/>
        <w:t>1168</w:t>
      </w:r>
    </w:p>
    <w:p w14:paraId="2DD7394F" w14:textId="77777777" w:rsidR="007059ED" w:rsidRDefault="007059ED">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1169</w:t>
      </w:r>
    </w:p>
    <w:p w14:paraId="34BE6A7C" w14:textId="77777777" w:rsidR="007059ED" w:rsidRDefault="007059ED">
      <w:pPr>
        <w:pStyle w:val="TOC3"/>
        <w:rPr>
          <w:rFonts w:asciiTheme="minorHAnsi" w:eastAsiaTheme="minorEastAsia" w:hAnsiTheme="minorHAnsi" w:cstheme="minorBidi"/>
          <w:sz w:val="22"/>
          <w:szCs w:val="22"/>
        </w:rPr>
      </w:pPr>
      <w:r w:rsidRPr="00AE6739">
        <w:rPr>
          <w:snapToGrid w:val="0"/>
        </w:rPr>
        <w:t>A.6.1.13</w:t>
      </w:r>
      <w:r>
        <w:rPr>
          <w:rFonts w:asciiTheme="minorHAnsi" w:eastAsiaTheme="minorEastAsia" w:hAnsiTheme="minorHAnsi" w:cstheme="minorBidi"/>
          <w:sz w:val="22"/>
          <w:szCs w:val="22"/>
        </w:rPr>
        <w:tab/>
      </w:r>
      <w:r w:rsidRPr="00AE6739">
        <w:rPr>
          <w:snapToGrid w:val="0"/>
        </w:rPr>
        <w:t>E-UTRAN HD-FDD Intra-frequency RRC Re-establishment for Cat-M1 UE in CEModeB</w:t>
      </w:r>
      <w:r>
        <w:tab/>
        <w:t>1170</w:t>
      </w:r>
    </w:p>
    <w:p w14:paraId="0807E846" w14:textId="77777777" w:rsidR="007059ED" w:rsidRDefault="007059ED">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AE6739">
        <w:rPr>
          <w:snapToGrid w:val="0"/>
        </w:rPr>
        <w:t>Test Purpose and Environment</w:t>
      </w:r>
      <w:r>
        <w:tab/>
        <w:t>1170</w:t>
      </w:r>
    </w:p>
    <w:p w14:paraId="32667503" w14:textId="77777777" w:rsidR="007059ED" w:rsidRDefault="007059ED">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1171</w:t>
      </w:r>
    </w:p>
    <w:p w14:paraId="1FA3B4AE" w14:textId="77777777" w:rsidR="007059ED" w:rsidRDefault="007059ED">
      <w:pPr>
        <w:pStyle w:val="TOC3"/>
        <w:rPr>
          <w:rFonts w:asciiTheme="minorHAnsi" w:eastAsiaTheme="minorEastAsia" w:hAnsiTheme="minorHAnsi" w:cstheme="minorBidi"/>
          <w:sz w:val="22"/>
          <w:szCs w:val="22"/>
        </w:rPr>
      </w:pPr>
      <w:r w:rsidRPr="00AE6739">
        <w:rPr>
          <w:snapToGrid w:val="0"/>
        </w:rPr>
        <w:t>A.6.1.14</w:t>
      </w:r>
      <w:r>
        <w:rPr>
          <w:rFonts w:asciiTheme="minorHAnsi" w:eastAsiaTheme="minorEastAsia" w:hAnsiTheme="minorHAnsi" w:cstheme="minorBidi"/>
          <w:sz w:val="22"/>
          <w:szCs w:val="22"/>
        </w:rPr>
        <w:tab/>
      </w:r>
      <w:r w:rsidRPr="00AE6739">
        <w:rPr>
          <w:snapToGrid w:val="0"/>
        </w:rPr>
        <w:t>E-UTRAN TDD Intra-frequency RRC Re-establishment for Cat-M1 UE in CEModeB</w:t>
      </w:r>
      <w:r>
        <w:tab/>
        <w:t>1172</w:t>
      </w:r>
    </w:p>
    <w:p w14:paraId="665740B7" w14:textId="77777777" w:rsidR="007059ED" w:rsidRDefault="007059ED">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AE6739">
        <w:rPr>
          <w:snapToGrid w:val="0"/>
        </w:rPr>
        <w:t>Test Purpose and Environment</w:t>
      </w:r>
      <w:r>
        <w:tab/>
        <w:t>1172</w:t>
      </w:r>
    </w:p>
    <w:p w14:paraId="3C5A8D97" w14:textId="77777777" w:rsidR="007059ED" w:rsidRDefault="007059ED">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1173</w:t>
      </w:r>
    </w:p>
    <w:p w14:paraId="78F69CEA" w14:textId="77777777" w:rsidR="007059ED" w:rsidRDefault="007059ED">
      <w:pPr>
        <w:pStyle w:val="TOC3"/>
        <w:rPr>
          <w:rFonts w:asciiTheme="minorHAnsi" w:eastAsiaTheme="minorEastAsia" w:hAnsiTheme="minorHAnsi" w:cstheme="minorBidi"/>
          <w:sz w:val="22"/>
          <w:szCs w:val="22"/>
        </w:rPr>
      </w:pPr>
      <w:r w:rsidRPr="00AE6739">
        <w:rPr>
          <w:snapToGrid w:val="0"/>
        </w:rPr>
        <w:t>A.6.1.15</w:t>
      </w:r>
      <w:r>
        <w:rPr>
          <w:rFonts w:asciiTheme="minorHAnsi" w:eastAsiaTheme="minorEastAsia" w:hAnsiTheme="minorHAnsi" w:cstheme="minorBidi"/>
          <w:sz w:val="22"/>
          <w:szCs w:val="22"/>
        </w:rPr>
        <w:tab/>
      </w:r>
      <w:r w:rsidRPr="00AE6739">
        <w:rPr>
          <w:snapToGrid w:val="0"/>
        </w:rPr>
        <w:t>HD-FDD Intra-frequency RRC Re-establishment for UE</w:t>
      </w:r>
      <w:r w:rsidRPr="00AE6739">
        <w:rPr>
          <w:snapToGrid w:val="0"/>
          <w:lang w:eastAsia="zh-CN"/>
        </w:rPr>
        <w:t xml:space="preserve"> category NB1 in In-Band mode under enhanced coverage</w:t>
      </w:r>
      <w:r>
        <w:tab/>
        <w:t>1174</w:t>
      </w:r>
    </w:p>
    <w:p w14:paraId="27EEACA7" w14:textId="77777777" w:rsidR="007059ED" w:rsidRDefault="007059ED">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AE6739">
        <w:rPr>
          <w:snapToGrid w:val="0"/>
        </w:rPr>
        <w:t>Test Purpose and Environment</w:t>
      </w:r>
      <w:r>
        <w:tab/>
        <w:t>1174</w:t>
      </w:r>
    </w:p>
    <w:p w14:paraId="0A624F06" w14:textId="77777777" w:rsidR="007059ED" w:rsidRDefault="007059ED">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1176</w:t>
      </w:r>
    </w:p>
    <w:p w14:paraId="787E502D" w14:textId="77777777" w:rsidR="007059ED" w:rsidRDefault="007059ED">
      <w:pPr>
        <w:pStyle w:val="TOC3"/>
        <w:rPr>
          <w:rFonts w:asciiTheme="minorHAnsi" w:eastAsiaTheme="minorEastAsia" w:hAnsiTheme="minorHAnsi" w:cstheme="minorBidi"/>
          <w:sz w:val="22"/>
          <w:szCs w:val="22"/>
        </w:rPr>
      </w:pPr>
      <w:r w:rsidRPr="00AE6739">
        <w:rPr>
          <w:snapToGrid w:val="0"/>
        </w:rPr>
        <w:t>A.6.1.16</w:t>
      </w:r>
      <w:r>
        <w:rPr>
          <w:rFonts w:asciiTheme="minorHAnsi" w:eastAsiaTheme="minorEastAsia" w:hAnsiTheme="minorHAnsi" w:cstheme="minorBidi"/>
          <w:sz w:val="22"/>
          <w:szCs w:val="22"/>
        </w:rPr>
        <w:tab/>
      </w:r>
      <w:r w:rsidRPr="00AE6739">
        <w:rPr>
          <w:snapToGrid w:val="0"/>
        </w:rPr>
        <w:t>HD-FDD Int</w:t>
      </w:r>
      <w:r w:rsidRPr="00AE6739">
        <w:rPr>
          <w:snapToGrid w:val="0"/>
          <w:lang w:eastAsia="zh-CN"/>
        </w:rPr>
        <w:t>er</w:t>
      </w:r>
      <w:r w:rsidRPr="00AE6739">
        <w:rPr>
          <w:snapToGrid w:val="0"/>
        </w:rPr>
        <w:t>-frequency RRC Re-establishment for UE</w:t>
      </w:r>
      <w:r w:rsidRPr="00AE6739">
        <w:rPr>
          <w:snapToGrid w:val="0"/>
          <w:lang w:eastAsia="zh-CN"/>
        </w:rPr>
        <w:t xml:space="preserve"> category NB1 in In-Band mode under </w:t>
      </w:r>
      <w:r w:rsidRPr="00AE6739">
        <w:rPr>
          <w:rFonts w:cs="Intel Clear Light"/>
          <w:lang w:eastAsia="zh-CN"/>
        </w:rPr>
        <w:t>normal</w:t>
      </w:r>
      <w:r w:rsidRPr="00AE6739">
        <w:rPr>
          <w:rFonts w:cs="Arial"/>
          <w:lang w:eastAsia="zh-CN"/>
        </w:rPr>
        <w:t xml:space="preserve"> </w:t>
      </w:r>
      <w:r w:rsidRPr="00AE6739">
        <w:rPr>
          <w:snapToGrid w:val="0"/>
          <w:lang w:eastAsia="zh-CN"/>
        </w:rPr>
        <w:t>coverage</w:t>
      </w:r>
      <w:r>
        <w:tab/>
        <w:t>1177</w:t>
      </w:r>
    </w:p>
    <w:p w14:paraId="20D6B4A1" w14:textId="77777777" w:rsidR="007059ED" w:rsidRDefault="007059ED">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AE6739">
        <w:rPr>
          <w:snapToGrid w:val="0"/>
        </w:rPr>
        <w:t>Test Purpose and Environment</w:t>
      </w:r>
      <w:r>
        <w:tab/>
        <w:t>1177</w:t>
      </w:r>
    </w:p>
    <w:p w14:paraId="67DC35B7" w14:textId="77777777" w:rsidR="007059ED" w:rsidRDefault="007059ED">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1179</w:t>
      </w:r>
    </w:p>
    <w:p w14:paraId="06059449" w14:textId="77777777" w:rsidR="007059ED" w:rsidRDefault="007059ED">
      <w:pPr>
        <w:pStyle w:val="TOC3"/>
        <w:rPr>
          <w:rFonts w:asciiTheme="minorHAnsi" w:eastAsiaTheme="minorEastAsia" w:hAnsiTheme="minorHAnsi" w:cstheme="minorBidi"/>
          <w:sz w:val="22"/>
          <w:szCs w:val="22"/>
        </w:rPr>
      </w:pPr>
      <w:r w:rsidRPr="00AE6739">
        <w:rPr>
          <w:snapToGrid w:val="0"/>
        </w:rPr>
        <w:t>A.6.1.17</w:t>
      </w:r>
      <w:r>
        <w:rPr>
          <w:rFonts w:asciiTheme="minorHAnsi" w:eastAsiaTheme="minorEastAsia" w:hAnsiTheme="minorHAnsi" w:cstheme="minorBidi"/>
          <w:sz w:val="22"/>
          <w:szCs w:val="22"/>
        </w:rPr>
        <w:tab/>
      </w:r>
      <w:r w:rsidRPr="00AE6739">
        <w:rPr>
          <w:snapToGrid w:val="0"/>
        </w:rPr>
        <w:t>E-UTRAN FD-FDD Inter-frequency RRC Re-establishment for Cat-M1 UE in CEModeA</w:t>
      </w:r>
      <w:r>
        <w:tab/>
        <w:t>1180</w:t>
      </w:r>
    </w:p>
    <w:p w14:paraId="1F167017" w14:textId="77777777" w:rsidR="007059ED" w:rsidRDefault="007059ED">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AE6739">
        <w:rPr>
          <w:snapToGrid w:val="0"/>
        </w:rPr>
        <w:t>Test Purpose and Environment</w:t>
      </w:r>
      <w:r>
        <w:tab/>
        <w:t>1180</w:t>
      </w:r>
    </w:p>
    <w:p w14:paraId="3AD6E558" w14:textId="77777777" w:rsidR="007059ED" w:rsidRDefault="007059ED">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1181</w:t>
      </w:r>
    </w:p>
    <w:p w14:paraId="61292347" w14:textId="77777777" w:rsidR="007059ED" w:rsidRDefault="007059ED">
      <w:pPr>
        <w:pStyle w:val="TOC3"/>
        <w:rPr>
          <w:rFonts w:asciiTheme="minorHAnsi" w:eastAsiaTheme="minorEastAsia" w:hAnsiTheme="minorHAnsi" w:cstheme="minorBidi"/>
          <w:sz w:val="22"/>
          <w:szCs w:val="22"/>
        </w:rPr>
      </w:pPr>
      <w:r w:rsidRPr="00AE6739">
        <w:rPr>
          <w:snapToGrid w:val="0"/>
        </w:rPr>
        <w:t>A.6.1.18</w:t>
      </w:r>
      <w:r>
        <w:rPr>
          <w:rFonts w:asciiTheme="minorHAnsi" w:eastAsiaTheme="minorEastAsia" w:hAnsiTheme="minorHAnsi" w:cstheme="minorBidi"/>
          <w:sz w:val="22"/>
          <w:szCs w:val="22"/>
        </w:rPr>
        <w:tab/>
      </w:r>
      <w:r w:rsidRPr="00AE6739">
        <w:rPr>
          <w:snapToGrid w:val="0"/>
        </w:rPr>
        <w:t>E-UTRAN HD-FDD Inter-frequency RRC Re-establishment for Cat-M1 UE in CEModeA</w:t>
      </w:r>
      <w:r>
        <w:tab/>
        <w:t>1182</w:t>
      </w:r>
    </w:p>
    <w:p w14:paraId="023B517C" w14:textId="77777777" w:rsidR="007059ED" w:rsidRDefault="007059ED">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AE6739">
        <w:rPr>
          <w:snapToGrid w:val="0"/>
        </w:rPr>
        <w:t>Test Purpose and Environment</w:t>
      </w:r>
      <w:r>
        <w:tab/>
        <w:t>1182</w:t>
      </w:r>
    </w:p>
    <w:p w14:paraId="38B1AABC" w14:textId="77777777" w:rsidR="007059ED" w:rsidRDefault="007059ED">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1183</w:t>
      </w:r>
    </w:p>
    <w:p w14:paraId="12EFB9FB" w14:textId="77777777" w:rsidR="007059ED" w:rsidRDefault="007059ED">
      <w:pPr>
        <w:pStyle w:val="TOC3"/>
        <w:rPr>
          <w:rFonts w:asciiTheme="minorHAnsi" w:eastAsiaTheme="minorEastAsia" w:hAnsiTheme="minorHAnsi" w:cstheme="minorBidi"/>
          <w:sz w:val="22"/>
          <w:szCs w:val="22"/>
        </w:rPr>
      </w:pPr>
      <w:r w:rsidRPr="00AE6739">
        <w:rPr>
          <w:snapToGrid w:val="0"/>
        </w:rPr>
        <w:t>A.6.1.19</w:t>
      </w:r>
      <w:r>
        <w:rPr>
          <w:rFonts w:asciiTheme="minorHAnsi" w:eastAsiaTheme="minorEastAsia" w:hAnsiTheme="minorHAnsi" w:cstheme="minorBidi"/>
          <w:sz w:val="22"/>
          <w:szCs w:val="22"/>
        </w:rPr>
        <w:tab/>
      </w:r>
      <w:r w:rsidRPr="00AE6739">
        <w:rPr>
          <w:snapToGrid w:val="0"/>
        </w:rPr>
        <w:t>E-UTRAN TDD-TDD Inter-frequency RRC Re-establishment for Cat-M1 UE in CEModeA</w:t>
      </w:r>
      <w:r>
        <w:tab/>
        <w:t>1184</w:t>
      </w:r>
    </w:p>
    <w:p w14:paraId="11BE87D6" w14:textId="77777777" w:rsidR="007059ED" w:rsidRDefault="007059ED">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AE6739">
        <w:rPr>
          <w:snapToGrid w:val="0"/>
        </w:rPr>
        <w:t>Test Purpose and Environment</w:t>
      </w:r>
      <w:r>
        <w:tab/>
        <w:t>1184</w:t>
      </w:r>
    </w:p>
    <w:p w14:paraId="556DD251" w14:textId="77777777" w:rsidR="007059ED" w:rsidRDefault="007059ED">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1185</w:t>
      </w:r>
    </w:p>
    <w:p w14:paraId="712A4264" w14:textId="77777777" w:rsidR="007059ED" w:rsidRDefault="007059ED">
      <w:pPr>
        <w:pStyle w:val="TOC3"/>
        <w:rPr>
          <w:rFonts w:asciiTheme="minorHAnsi" w:eastAsiaTheme="minorEastAsia" w:hAnsiTheme="minorHAnsi" w:cstheme="minorBidi"/>
          <w:sz w:val="22"/>
          <w:szCs w:val="22"/>
        </w:rPr>
      </w:pPr>
      <w:r w:rsidRPr="00AE6739">
        <w:rPr>
          <w:snapToGrid w:val="0"/>
        </w:rPr>
        <w:t>A.6.1.20</w:t>
      </w:r>
      <w:r>
        <w:rPr>
          <w:rFonts w:asciiTheme="minorHAnsi" w:eastAsiaTheme="minorEastAsia" w:hAnsiTheme="minorHAnsi" w:cstheme="minorBidi"/>
          <w:sz w:val="22"/>
          <w:szCs w:val="22"/>
        </w:rPr>
        <w:tab/>
      </w:r>
      <w:r w:rsidRPr="00AE6739">
        <w:rPr>
          <w:snapToGrid w:val="0"/>
        </w:rPr>
        <w:t>E-UTRAN FD-FDD Inter-frequency RRC Re-establishment for Cat-M1 UE in CEModeB</w:t>
      </w:r>
      <w:r>
        <w:tab/>
        <w:t>1186</w:t>
      </w:r>
    </w:p>
    <w:p w14:paraId="7D41F5C7" w14:textId="77777777" w:rsidR="007059ED" w:rsidRDefault="007059ED">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AE6739">
        <w:rPr>
          <w:snapToGrid w:val="0"/>
        </w:rPr>
        <w:t>Test Purpose and Environment</w:t>
      </w:r>
      <w:r>
        <w:tab/>
        <w:t>1186</w:t>
      </w:r>
    </w:p>
    <w:p w14:paraId="667ED272" w14:textId="77777777" w:rsidR="007059ED" w:rsidRDefault="007059ED">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1187</w:t>
      </w:r>
    </w:p>
    <w:p w14:paraId="2A5C42B2" w14:textId="77777777" w:rsidR="007059ED" w:rsidRDefault="007059ED">
      <w:pPr>
        <w:pStyle w:val="TOC3"/>
        <w:rPr>
          <w:rFonts w:asciiTheme="minorHAnsi" w:eastAsiaTheme="minorEastAsia" w:hAnsiTheme="minorHAnsi" w:cstheme="minorBidi"/>
          <w:sz w:val="22"/>
          <w:szCs w:val="22"/>
        </w:rPr>
      </w:pPr>
      <w:r w:rsidRPr="00AE6739">
        <w:rPr>
          <w:snapToGrid w:val="0"/>
        </w:rPr>
        <w:t>A.6.1.21</w:t>
      </w:r>
      <w:r>
        <w:rPr>
          <w:rFonts w:asciiTheme="minorHAnsi" w:eastAsiaTheme="minorEastAsia" w:hAnsiTheme="minorHAnsi" w:cstheme="minorBidi"/>
          <w:sz w:val="22"/>
          <w:szCs w:val="22"/>
        </w:rPr>
        <w:tab/>
      </w:r>
      <w:r w:rsidRPr="00AE6739">
        <w:rPr>
          <w:snapToGrid w:val="0"/>
        </w:rPr>
        <w:t>E-UTRAN HD-FDD Inter-frequency RRC Re-establishment for Cat-M1 UE in CEModeB</w:t>
      </w:r>
      <w:r>
        <w:tab/>
        <w:t>1188</w:t>
      </w:r>
    </w:p>
    <w:p w14:paraId="307773FE" w14:textId="77777777" w:rsidR="007059ED" w:rsidRDefault="007059ED">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AE6739">
        <w:rPr>
          <w:snapToGrid w:val="0"/>
        </w:rPr>
        <w:t>Test Purpose and Environment</w:t>
      </w:r>
      <w:r>
        <w:tab/>
        <w:t>1188</w:t>
      </w:r>
    </w:p>
    <w:p w14:paraId="71A99C21" w14:textId="77777777" w:rsidR="007059ED" w:rsidRDefault="007059ED">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1189</w:t>
      </w:r>
    </w:p>
    <w:p w14:paraId="12D79B6C" w14:textId="77777777" w:rsidR="007059ED" w:rsidRDefault="007059ED">
      <w:pPr>
        <w:pStyle w:val="TOC3"/>
        <w:rPr>
          <w:rFonts w:asciiTheme="minorHAnsi" w:eastAsiaTheme="minorEastAsia" w:hAnsiTheme="minorHAnsi" w:cstheme="minorBidi"/>
          <w:sz w:val="22"/>
          <w:szCs w:val="22"/>
        </w:rPr>
      </w:pPr>
      <w:r w:rsidRPr="00AE6739">
        <w:rPr>
          <w:snapToGrid w:val="0"/>
        </w:rPr>
        <w:t>A.6.1.22</w:t>
      </w:r>
      <w:r>
        <w:rPr>
          <w:rFonts w:asciiTheme="minorHAnsi" w:eastAsiaTheme="minorEastAsia" w:hAnsiTheme="minorHAnsi" w:cstheme="minorBidi"/>
          <w:sz w:val="22"/>
          <w:szCs w:val="22"/>
        </w:rPr>
        <w:tab/>
      </w:r>
      <w:r w:rsidRPr="00AE6739">
        <w:rPr>
          <w:snapToGrid w:val="0"/>
        </w:rPr>
        <w:t>E-UTRAN TDD Inter-frequency RRC Re-establishment for Cat-M1 UE in CEModeB</w:t>
      </w:r>
      <w:r>
        <w:tab/>
        <w:t>1190</w:t>
      </w:r>
    </w:p>
    <w:p w14:paraId="74723468" w14:textId="77777777" w:rsidR="007059ED" w:rsidRDefault="007059ED">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AE6739">
        <w:rPr>
          <w:snapToGrid w:val="0"/>
        </w:rPr>
        <w:t>Test Purpose and Environment</w:t>
      </w:r>
      <w:r>
        <w:tab/>
        <w:t>1190</w:t>
      </w:r>
    </w:p>
    <w:p w14:paraId="5C516022" w14:textId="77777777" w:rsidR="007059ED" w:rsidRDefault="007059ED">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1191</w:t>
      </w:r>
    </w:p>
    <w:p w14:paraId="38E1D6FD" w14:textId="77777777" w:rsidR="007059ED" w:rsidRDefault="007059ED">
      <w:pPr>
        <w:pStyle w:val="TOC3"/>
        <w:rPr>
          <w:rFonts w:asciiTheme="minorHAnsi" w:eastAsiaTheme="minorEastAsia" w:hAnsiTheme="minorHAnsi" w:cstheme="minorBidi"/>
          <w:sz w:val="22"/>
          <w:szCs w:val="22"/>
        </w:rPr>
      </w:pPr>
      <w:r w:rsidRPr="00AE6739">
        <w:rPr>
          <w:snapToGrid w:val="0"/>
        </w:rPr>
        <w:t>A.6.1.23</w:t>
      </w:r>
      <w:r>
        <w:rPr>
          <w:rFonts w:asciiTheme="minorHAnsi" w:eastAsiaTheme="minorEastAsia" w:hAnsiTheme="minorHAnsi" w:cstheme="minorBidi"/>
          <w:sz w:val="22"/>
          <w:szCs w:val="22"/>
        </w:rPr>
        <w:tab/>
      </w:r>
      <w:r w:rsidRPr="00AE6739">
        <w:rPr>
          <w:snapToGrid w:val="0"/>
        </w:rPr>
        <w:t>E-UTRAN TDD Int</w:t>
      </w:r>
      <w:r w:rsidRPr="00AE6739">
        <w:rPr>
          <w:snapToGrid w:val="0"/>
          <w:lang w:eastAsia="zh-CN"/>
        </w:rPr>
        <w:t>er</w:t>
      </w:r>
      <w:r w:rsidRPr="00AE6739">
        <w:rPr>
          <w:snapToGrid w:val="0"/>
        </w:rPr>
        <w:t>-frequency RRC Re-establishment for UE</w:t>
      </w:r>
      <w:r w:rsidRPr="00AE6739">
        <w:rPr>
          <w:snapToGrid w:val="0"/>
          <w:lang w:eastAsia="zh-CN"/>
        </w:rPr>
        <w:t xml:space="preserve"> category NB1 in In-Band mode under </w:t>
      </w:r>
      <w:r w:rsidRPr="00AE6739">
        <w:rPr>
          <w:rFonts w:cs="Intel Clear Light"/>
          <w:lang w:eastAsia="zh-CN"/>
        </w:rPr>
        <w:t>normal</w:t>
      </w:r>
      <w:r w:rsidRPr="00AE6739">
        <w:rPr>
          <w:rFonts w:cs="Arial"/>
          <w:lang w:eastAsia="zh-CN"/>
        </w:rPr>
        <w:t xml:space="preserve"> </w:t>
      </w:r>
      <w:r w:rsidRPr="00AE6739">
        <w:rPr>
          <w:snapToGrid w:val="0"/>
          <w:lang w:eastAsia="zh-CN"/>
        </w:rPr>
        <w:t>coverage</w:t>
      </w:r>
      <w:r>
        <w:tab/>
        <w:t>1192</w:t>
      </w:r>
    </w:p>
    <w:p w14:paraId="4B016B32" w14:textId="77777777" w:rsidR="007059ED" w:rsidRDefault="007059ED">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AE6739">
        <w:rPr>
          <w:snapToGrid w:val="0"/>
        </w:rPr>
        <w:t>Test Purpose and Environment</w:t>
      </w:r>
      <w:r>
        <w:tab/>
        <w:t>1192</w:t>
      </w:r>
    </w:p>
    <w:p w14:paraId="107A3B5A" w14:textId="77777777" w:rsidR="007059ED" w:rsidRDefault="007059ED">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1194</w:t>
      </w:r>
    </w:p>
    <w:p w14:paraId="3C43AB89" w14:textId="77777777" w:rsidR="007059ED" w:rsidRDefault="007059ED">
      <w:pPr>
        <w:pStyle w:val="TOC3"/>
        <w:rPr>
          <w:rFonts w:asciiTheme="minorHAnsi" w:eastAsiaTheme="minorEastAsia" w:hAnsiTheme="minorHAnsi" w:cstheme="minorBidi"/>
          <w:sz w:val="22"/>
          <w:szCs w:val="22"/>
        </w:rPr>
      </w:pPr>
      <w:r w:rsidRPr="00AE6739">
        <w:rPr>
          <w:snapToGrid w:val="0"/>
        </w:rPr>
        <w:t>A.6.1.24</w:t>
      </w:r>
      <w:r>
        <w:rPr>
          <w:rFonts w:asciiTheme="minorHAnsi" w:eastAsiaTheme="minorEastAsia" w:hAnsiTheme="minorHAnsi" w:cstheme="minorBidi"/>
          <w:sz w:val="22"/>
          <w:szCs w:val="22"/>
        </w:rPr>
        <w:tab/>
      </w:r>
      <w:r w:rsidRPr="00AE6739">
        <w:rPr>
          <w:snapToGrid w:val="0"/>
        </w:rPr>
        <w:t>E-UTRAN TDD - TDD Intra-frequency RRC Re-establishment for UE</w:t>
      </w:r>
      <w:r w:rsidRPr="00AE6739">
        <w:rPr>
          <w:snapToGrid w:val="0"/>
          <w:lang w:eastAsia="zh-CN"/>
        </w:rPr>
        <w:t xml:space="preserve"> category NB1 in In-Band mode under enhanced coverage</w:t>
      </w:r>
      <w:r>
        <w:tab/>
        <w:t>1195</w:t>
      </w:r>
    </w:p>
    <w:p w14:paraId="0B187752" w14:textId="77777777" w:rsidR="007059ED" w:rsidRDefault="007059ED">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AE6739">
        <w:rPr>
          <w:snapToGrid w:val="0"/>
        </w:rPr>
        <w:t>Test Purpose and Environment</w:t>
      </w:r>
      <w:r>
        <w:tab/>
        <w:t>1195</w:t>
      </w:r>
    </w:p>
    <w:p w14:paraId="44A64261" w14:textId="77777777" w:rsidR="007059ED" w:rsidRDefault="007059ED">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1197</w:t>
      </w:r>
    </w:p>
    <w:p w14:paraId="394D68EB" w14:textId="77777777" w:rsidR="007059ED" w:rsidRDefault="007059ED">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1198</w:t>
      </w:r>
    </w:p>
    <w:p w14:paraId="69BEC580" w14:textId="77777777" w:rsidR="007059ED" w:rsidRDefault="007059ED">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1198</w:t>
      </w:r>
    </w:p>
    <w:p w14:paraId="56ABC04D" w14:textId="77777777" w:rsidR="007059ED" w:rsidRDefault="007059ED">
      <w:pPr>
        <w:pStyle w:val="TOC4"/>
        <w:rPr>
          <w:rFonts w:asciiTheme="minorHAnsi" w:eastAsiaTheme="minorEastAsia" w:hAnsiTheme="minorHAnsi" w:cstheme="minorBidi"/>
          <w:sz w:val="22"/>
          <w:szCs w:val="22"/>
        </w:rPr>
      </w:pPr>
      <w:r w:rsidRPr="00AE6739">
        <w:rPr>
          <w:rFonts w:cs="v4.2.0"/>
        </w:rPr>
        <w:t>A.6.2.1.1</w:t>
      </w:r>
      <w:r>
        <w:rPr>
          <w:rFonts w:asciiTheme="minorHAnsi" w:eastAsiaTheme="minorEastAsia" w:hAnsiTheme="minorHAnsi" w:cstheme="minorBidi"/>
          <w:sz w:val="22"/>
          <w:szCs w:val="22"/>
        </w:rPr>
        <w:tab/>
      </w:r>
      <w:r w:rsidRPr="00AE6739">
        <w:rPr>
          <w:rFonts w:cs="v4.2.0"/>
        </w:rPr>
        <w:t>Test Purpose and Environment</w:t>
      </w:r>
      <w:r>
        <w:tab/>
        <w:t>1198</w:t>
      </w:r>
    </w:p>
    <w:p w14:paraId="15FD2D08" w14:textId="77777777" w:rsidR="007059ED" w:rsidRDefault="007059ED">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1199</w:t>
      </w:r>
    </w:p>
    <w:p w14:paraId="2CB54454" w14:textId="77777777" w:rsidR="007059ED" w:rsidRDefault="007059ED">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1199</w:t>
      </w:r>
    </w:p>
    <w:p w14:paraId="410B1BBD" w14:textId="77777777" w:rsidR="007059ED" w:rsidRDefault="007059ED">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1199</w:t>
      </w:r>
    </w:p>
    <w:p w14:paraId="6233F79A" w14:textId="77777777" w:rsidR="007059ED" w:rsidRDefault="007059ED">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1199</w:t>
      </w:r>
    </w:p>
    <w:p w14:paraId="7EAEB5E5" w14:textId="77777777" w:rsidR="007059ED" w:rsidRDefault="007059ED">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1200</w:t>
      </w:r>
    </w:p>
    <w:p w14:paraId="0F850210" w14:textId="77777777" w:rsidR="007059ED" w:rsidRDefault="007059ED">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1200</w:t>
      </w:r>
    </w:p>
    <w:p w14:paraId="7CACDAA1" w14:textId="77777777" w:rsidR="007059ED" w:rsidRDefault="007059ED">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1200</w:t>
      </w:r>
    </w:p>
    <w:p w14:paraId="0E4C42E2" w14:textId="77777777" w:rsidR="007059ED" w:rsidRDefault="007059ED">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1200</w:t>
      </w:r>
    </w:p>
    <w:p w14:paraId="1EAE9D43" w14:textId="77777777" w:rsidR="007059ED" w:rsidRDefault="007059ED">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1200</w:t>
      </w:r>
    </w:p>
    <w:p w14:paraId="2BD3DFEB" w14:textId="77777777" w:rsidR="007059ED" w:rsidRDefault="007059ED">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1201</w:t>
      </w:r>
    </w:p>
    <w:p w14:paraId="7A420645" w14:textId="77777777" w:rsidR="007059ED" w:rsidRDefault="007059ED">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1202</w:t>
      </w:r>
    </w:p>
    <w:p w14:paraId="51F78558" w14:textId="77777777" w:rsidR="007059ED" w:rsidRDefault="007059ED">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1202</w:t>
      </w:r>
    </w:p>
    <w:p w14:paraId="1FC3599C" w14:textId="77777777" w:rsidR="007059ED" w:rsidRDefault="007059ED">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1202</w:t>
      </w:r>
    </w:p>
    <w:p w14:paraId="24518AF1" w14:textId="77777777" w:rsidR="007059ED" w:rsidRDefault="007059ED">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1202</w:t>
      </w:r>
    </w:p>
    <w:p w14:paraId="674C0E26" w14:textId="77777777" w:rsidR="007059ED" w:rsidRDefault="007059ED">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1204</w:t>
      </w:r>
    </w:p>
    <w:p w14:paraId="6BC7B666" w14:textId="77777777" w:rsidR="007059ED" w:rsidRDefault="007059ED">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1204</w:t>
      </w:r>
    </w:p>
    <w:p w14:paraId="67AD44CA" w14:textId="77777777" w:rsidR="007059ED" w:rsidRDefault="007059ED">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1204</w:t>
      </w:r>
    </w:p>
    <w:p w14:paraId="7D34DC36" w14:textId="77777777" w:rsidR="007059ED" w:rsidRDefault="007059ED">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1204</w:t>
      </w:r>
    </w:p>
    <w:p w14:paraId="6FF0F3DB" w14:textId="77777777" w:rsidR="007059ED" w:rsidRDefault="007059ED">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1205</w:t>
      </w:r>
    </w:p>
    <w:p w14:paraId="09C81CA9" w14:textId="77777777" w:rsidR="007059ED" w:rsidRDefault="007059ED">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1205</w:t>
      </w:r>
    </w:p>
    <w:p w14:paraId="5D003BDC" w14:textId="77777777" w:rsidR="007059ED" w:rsidRDefault="007059ED">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1205</w:t>
      </w:r>
    </w:p>
    <w:p w14:paraId="6D055729" w14:textId="77777777" w:rsidR="007059ED" w:rsidRDefault="007059ED">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1205</w:t>
      </w:r>
    </w:p>
    <w:p w14:paraId="00EDC3D9" w14:textId="77777777" w:rsidR="007059ED" w:rsidRDefault="007059ED">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1205</w:t>
      </w:r>
    </w:p>
    <w:p w14:paraId="3C7F0A5D" w14:textId="77777777" w:rsidR="007059ED" w:rsidRDefault="007059ED">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1207</w:t>
      </w:r>
    </w:p>
    <w:p w14:paraId="70BD63E8" w14:textId="77777777" w:rsidR="007059ED" w:rsidRDefault="007059ED">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1207</w:t>
      </w:r>
    </w:p>
    <w:p w14:paraId="2CAEA395" w14:textId="77777777" w:rsidR="007059ED" w:rsidRDefault="007059ED">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1207</w:t>
      </w:r>
    </w:p>
    <w:p w14:paraId="42C65EF9" w14:textId="77777777" w:rsidR="007059ED" w:rsidRDefault="007059ED">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1207</w:t>
      </w:r>
    </w:p>
    <w:p w14:paraId="4F365A1C" w14:textId="77777777" w:rsidR="007059ED" w:rsidRDefault="007059ED">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1207</w:t>
      </w:r>
    </w:p>
    <w:p w14:paraId="732BD456" w14:textId="77777777" w:rsidR="007059ED" w:rsidRDefault="007059ED">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1208</w:t>
      </w:r>
    </w:p>
    <w:p w14:paraId="737DE438" w14:textId="77777777" w:rsidR="007059ED" w:rsidRDefault="007059ED">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1208</w:t>
      </w:r>
    </w:p>
    <w:p w14:paraId="3FA937A6" w14:textId="77777777" w:rsidR="007059ED" w:rsidRDefault="007059ED">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1208</w:t>
      </w:r>
    </w:p>
    <w:p w14:paraId="59C8A628" w14:textId="77777777" w:rsidR="007059ED" w:rsidRDefault="007059ED">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1208</w:t>
      </w:r>
    </w:p>
    <w:p w14:paraId="019B37FC" w14:textId="77777777" w:rsidR="007059ED" w:rsidRDefault="007059ED">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1209</w:t>
      </w:r>
    </w:p>
    <w:p w14:paraId="3ABF5DCB" w14:textId="77777777" w:rsidR="007059ED" w:rsidRDefault="007059ED">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1209</w:t>
      </w:r>
    </w:p>
    <w:p w14:paraId="5A7E04C5" w14:textId="77777777" w:rsidR="007059ED" w:rsidRDefault="007059ED">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1211</w:t>
      </w:r>
    </w:p>
    <w:p w14:paraId="2F89DE92" w14:textId="77777777" w:rsidR="007059ED" w:rsidRDefault="007059ED">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1211</w:t>
      </w:r>
    </w:p>
    <w:p w14:paraId="572C5B2F" w14:textId="77777777" w:rsidR="007059ED" w:rsidRDefault="007059ED">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1211</w:t>
      </w:r>
    </w:p>
    <w:p w14:paraId="5BB2F33D" w14:textId="77777777" w:rsidR="007059ED" w:rsidRDefault="007059ED">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1211</w:t>
      </w:r>
    </w:p>
    <w:p w14:paraId="7B2A4AD7" w14:textId="77777777" w:rsidR="007059ED" w:rsidRDefault="007059ED">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1212</w:t>
      </w:r>
    </w:p>
    <w:p w14:paraId="20861896" w14:textId="77777777" w:rsidR="007059ED" w:rsidRDefault="007059ED">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1212</w:t>
      </w:r>
    </w:p>
    <w:p w14:paraId="5369FD58" w14:textId="77777777" w:rsidR="007059ED" w:rsidRDefault="007059ED">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1214</w:t>
      </w:r>
    </w:p>
    <w:p w14:paraId="2429046B" w14:textId="77777777" w:rsidR="007059ED" w:rsidRDefault="007059ED">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1214</w:t>
      </w:r>
    </w:p>
    <w:p w14:paraId="549B427B" w14:textId="77777777" w:rsidR="007059ED" w:rsidRDefault="007059ED">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1214</w:t>
      </w:r>
    </w:p>
    <w:p w14:paraId="635238B5" w14:textId="77777777" w:rsidR="007059ED" w:rsidRDefault="007059ED">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1214</w:t>
      </w:r>
    </w:p>
    <w:p w14:paraId="6456514B" w14:textId="77777777" w:rsidR="007059ED" w:rsidRDefault="007059ED">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1215</w:t>
      </w:r>
    </w:p>
    <w:p w14:paraId="5E798668" w14:textId="77777777" w:rsidR="007059ED" w:rsidRDefault="007059ED">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1215</w:t>
      </w:r>
    </w:p>
    <w:p w14:paraId="77262DA7" w14:textId="77777777" w:rsidR="007059ED" w:rsidRDefault="007059ED">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1218</w:t>
      </w:r>
    </w:p>
    <w:p w14:paraId="0EB252C3" w14:textId="77777777" w:rsidR="007059ED" w:rsidRDefault="007059ED">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1218</w:t>
      </w:r>
    </w:p>
    <w:p w14:paraId="6A1DB650" w14:textId="77777777" w:rsidR="007059ED" w:rsidRDefault="007059ED">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1219</w:t>
      </w:r>
    </w:p>
    <w:p w14:paraId="10E8131A" w14:textId="77777777" w:rsidR="007059ED" w:rsidRDefault="007059ED">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1219</w:t>
      </w:r>
    </w:p>
    <w:p w14:paraId="32317F79" w14:textId="77777777" w:rsidR="007059ED" w:rsidRDefault="007059ED">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1220</w:t>
      </w:r>
    </w:p>
    <w:p w14:paraId="2FF4132F" w14:textId="77777777" w:rsidR="007059ED" w:rsidRDefault="007059ED">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1220</w:t>
      </w:r>
    </w:p>
    <w:p w14:paraId="4190BDD4" w14:textId="77777777" w:rsidR="007059ED" w:rsidRDefault="007059ED">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1222</w:t>
      </w:r>
    </w:p>
    <w:p w14:paraId="68CF39FE" w14:textId="77777777" w:rsidR="007059ED" w:rsidRDefault="007059ED">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1222</w:t>
      </w:r>
    </w:p>
    <w:p w14:paraId="70F0A627" w14:textId="77777777" w:rsidR="007059ED" w:rsidRDefault="007059ED">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1223</w:t>
      </w:r>
    </w:p>
    <w:p w14:paraId="5B23210D" w14:textId="77777777" w:rsidR="007059ED" w:rsidRDefault="007059ED">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1223</w:t>
      </w:r>
    </w:p>
    <w:p w14:paraId="6DB7C55D" w14:textId="77777777" w:rsidR="007059ED" w:rsidRDefault="007059ED">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1223</w:t>
      </w:r>
    </w:p>
    <w:p w14:paraId="3E1B723A" w14:textId="77777777" w:rsidR="007059ED" w:rsidRDefault="007059ED">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1223</w:t>
      </w:r>
    </w:p>
    <w:p w14:paraId="3DF9F536" w14:textId="77777777" w:rsidR="007059ED" w:rsidRDefault="007059ED">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1223</w:t>
      </w:r>
    </w:p>
    <w:p w14:paraId="3940DFCD" w14:textId="77777777" w:rsidR="007059ED" w:rsidRDefault="007059ED">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1224</w:t>
      </w:r>
    </w:p>
    <w:p w14:paraId="08D68462" w14:textId="77777777" w:rsidR="007059ED" w:rsidRDefault="007059ED">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1224</w:t>
      </w:r>
    </w:p>
    <w:p w14:paraId="28A14CF7" w14:textId="77777777" w:rsidR="007059ED" w:rsidRDefault="007059ED">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1224</w:t>
      </w:r>
    </w:p>
    <w:p w14:paraId="4F125D65" w14:textId="77777777" w:rsidR="007059ED" w:rsidRDefault="007059ED">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1226</w:t>
      </w:r>
    </w:p>
    <w:p w14:paraId="0E95D857" w14:textId="77777777" w:rsidR="007059ED" w:rsidRDefault="007059ED">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1226</w:t>
      </w:r>
    </w:p>
    <w:p w14:paraId="2599439F" w14:textId="77777777" w:rsidR="007059ED" w:rsidRDefault="007059ED">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1227</w:t>
      </w:r>
    </w:p>
    <w:p w14:paraId="03C3DF37" w14:textId="77777777" w:rsidR="007059ED" w:rsidRDefault="007059ED">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1227</w:t>
      </w:r>
    </w:p>
    <w:p w14:paraId="0C56FA27" w14:textId="77777777" w:rsidR="007059ED" w:rsidRDefault="007059ED">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1227</w:t>
      </w:r>
    </w:p>
    <w:p w14:paraId="7FC77458" w14:textId="77777777" w:rsidR="007059ED" w:rsidRDefault="007059ED">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1227</w:t>
      </w:r>
    </w:p>
    <w:p w14:paraId="21C74D6E" w14:textId="77777777" w:rsidR="007059ED" w:rsidRDefault="007059ED">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1227</w:t>
      </w:r>
    </w:p>
    <w:p w14:paraId="75F2395E" w14:textId="77777777" w:rsidR="007059ED" w:rsidRDefault="007059ED">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1228</w:t>
      </w:r>
    </w:p>
    <w:p w14:paraId="688FC521" w14:textId="77777777" w:rsidR="007059ED" w:rsidRDefault="007059ED">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1228</w:t>
      </w:r>
    </w:p>
    <w:p w14:paraId="6E8A7819" w14:textId="77777777" w:rsidR="007059ED" w:rsidRDefault="007059ED">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1228</w:t>
      </w:r>
    </w:p>
    <w:p w14:paraId="512E539D" w14:textId="77777777" w:rsidR="007059ED" w:rsidRDefault="007059ED">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1230</w:t>
      </w:r>
    </w:p>
    <w:p w14:paraId="794A83AD" w14:textId="77777777" w:rsidR="007059ED" w:rsidRDefault="007059ED">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1230</w:t>
      </w:r>
    </w:p>
    <w:p w14:paraId="3AAA754A" w14:textId="77777777" w:rsidR="007059ED" w:rsidRDefault="007059ED">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1231</w:t>
      </w:r>
    </w:p>
    <w:p w14:paraId="38627206" w14:textId="77777777" w:rsidR="007059ED" w:rsidRDefault="007059ED">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1231</w:t>
      </w:r>
    </w:p>
    <w:p w14:paraId="33BD175D" w14:textId="77777777" w:rsidR="007059ED" w:rsidRDefault="007059ED">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1231</w:t>
      </w:r>
    </w:p>
    <w:p w14:paraId="783613B0" w14:textId="77777777" w:rsidR="007059ED" w:rsidRDefault="007059ED">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1231</w:t>
      </w:r>
    </w:p>
    <w:p w14:paraId="4D9E3D06" w14:textId="77777777" w:rsidR="007059ED" w:rsidRDefault="007059ED">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1231</w:t>
      </w:r>
    </w:p>
    <w:p w14:paraId="4A97F335" w14:textId="77777777" w:rsidR="007059ED" w:rsidRDefault="007059ED">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1232</w:t>
      </w:r>
    </w:p>
    <w:p w14:paraId="425A24E6" w14:textId="77777777" w:rsidR="007059ED" w:rsidRDefault="007059ED">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1232</w:t>
      </w:r>
    </w:p>
    <w:p w14:paraId="174673EF" w14:textId="77777777" w:rsidR="007059ED" w:rsidRDefault="007059ED">
      <w:pPr>
        <w:pStyle w:val="TOC4"/>
        <w:rPr>
          <w:rFonts w:asciiTheme="minorHAnsi" w:eastAsiaTheme="minorEastAsia" w:hAnsiTheme="minorHAnsi" w:cstheme="minorBidi"/>
          <w:sz w:val="22"/>
          <w:szCs w:val="22"/>
        </w:rPr>
      </w:pPr>
      <w:r w:rsidRPr="00AE6739">
        <w:rPr>
          <w:rFonts w:cs="v4.2.0"/>
        </w:rPr>
        <w:t>A.6.2.13.1</w:t>
      </w:r>
      <w:r>
        <w:rPr>
          <w:rFonts w:asciiTheme="minorHAnsi" w:eastAsiaTheme="minorEastAsia" w:hAnsiTheme="minorHAnsi" w:cstheme="minorBidi"/>
          <w:sz w:val="22"/>
          <w:szCs w:val="22"/>
        </w:rPr>
        <w:tab/>
      </w:r>
      <w:r w:rsidRPr="00AE6739">
        <w:rPr>
          <w:rFonts w:cs="v4.2.0"/>
        </w:rPr>
        <w:t>Test Purpose and Environment</w:t>
      </w:r>
      <w:r>
        <w:tab/>
        <w:t>1232</w:t>
      </w:r>
    </w:p>
    <w:p w14:paraId="04DA4C47" w14:textId="77777777" w:rsidR="007059ED" w:rsidRDefault="007059ED">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1234</w:t>
      </w:r>
    </w:p>
    <w:p w14:paraId="45ACF8F7" w14:textId="77777777" w:rsidR="007059ED" w:rsidRDefault="007059ED">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1234</w:t>
      </w:r>
    </w:p>
    <w:p w14:paraId="17D7E5EA" w14:textId="77777777" w:rsidR="007059ED" w:rsidRDefault="007059ED">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1235</w:t>
      </w:r>
    </w:p>
    <w:p w14:paraId="509BEEBD" w14:textId="77777777" w:rsidR="007059ED" w:rsidRDefault="007059ED">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1235</w:t>
      </w:r>
    </w:p>
    <w:p w14:paraId="0922B35D" w14:textId="77777777" w:rsidR="007059ED" w:rsidRDefault="007059ED">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1235</w:t>
      </w:r>
    </w:p>
    <w:p w14:paraId="13479D14" w14:textId="77777777" w:rsidR="007059ED" w:rsidRDefault="007059ED">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1235</w:t>
      </w:r>
    </w:p>
    <w:p w14:paraId="3D61B4C6" w14:textId="77777777" w:rsidR="007059ED" w:rsidRDefault="007059ED">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1235</w:t>
      </w:r>
    </w:p>
    <w:p w14:paraId="6860E5B8" w14:textId="77777777" w:rsidR="007059ED" w:rsidRDefault="007059ED">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1236</w:t>
      </w:r>
    </w:p>
    <w:p w14:paraId="6859C338" w14:textId="77777777" w:rsidR="007059ED" w:rsidRDefault="007059ED">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1236</w:t>
      </w:r>
    </w:p>
    <w:p w14:paraId="56A33374" w14:textId="77777777" w:rsidR="007059ED" w:rsidRDefault="007059ED">
      <w:pPr>
        <w:pStyle w:val="TOC4"/>
        <w:rPr>
          <w:rFonts w:asciiTheme="minorHAnsi" w:eastAsiaTheme="minorEastAsia" w:hAnsiTheme="minorHAnsi" w:cstheme="minorBidi"/>
          <w:sz w:val="22"/>
          <w:szCs w:val="22"/>
        </w:rPr>
      </w:pPr>
      <w:r w:rsidRPr="00AE6739">
        <w:rPr>
          <w:rFonts w:cs="v4.2.0"/>
        </w:rPr>
        <w:t>A.6.2.14.1</w:t>
      </w:r>
      <w:r>
        <w:rPr>
          <w:rFonts w:asciiTheme="minorHAnsi" w:eastAsiaTheme="minorEastAsia" w:hAnsiTheme="minorHAnsi" w:cstheme="minorBidi"/>
          <w:sz w:val="22"/>
          <w:szCs w:val="22"/>
        </w:rPr>
        <w:tab/>
      </w:r>
      <w:r w:rsidRPr="00AE6739">
        <w:rPr>
          <w:rFonts w:cs="v4.2.0"/>
        </w:rPr>
        <w:t>Test Purpose and Environment</w:t>
      </w:r>
      <w:r>
        <w:tab/>
        <w:t>1236</w:t>
      </w:r>
    </w:p>
    <w:p w14:paraId="4DF9C97F" w14:textId="77777777" w:rsidR="007059ED" w:rsidRDefault="007059ED">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1238</w:t>
      </w:r>
    </w:p>
    <w:p w14:paraId="02B3FD9C" w14:textId="77777777" w:rsidR="007059ED" w:rsidRDefault="007059ED">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1238</w:t>
      </w:r>
    </w:p>
    <w:p w14:paraId="4E14EF6F" w14:textId="77777777" w:rsidR="007059ED" w:rsidRDefault="007059ED">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1239</w:t>
      </w:r>
    </w:p>
    <w:p w14:paraId="14326426" w14:textId="77777777" w:rsidR="007059ED" w:rsidRDefault="007059ED">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1239</w:t>
      </w:r>
    </w:p>
    <w:p w14:paraId="6C38C2B8" w14:textId="77777777" w:rsidR="007059ED" w:rsidRDefault="007059ED">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1239</w:t>
      </w:r>
    </w:p>
    <w:p w14:paraId="58930088" w14:textId="77777777" w:rsidR="007059ED" w:rsidRDefault="007059ED">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1239</w:t>
      </w:r>
    </w:p>
    <w:p w14:paraId="1A884CA2" w14:textId="77777777" w:rsidR="007059ED" w:rsidRDefault="007059ED">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1239</w:t>
      </w:r>
    </w:p>
    <w:p w14:paraId="79F0938D" w14:textId="77777777" w:rsidR="007059ED" w:rsidRDefault="007059ED">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1240</w:t>
      </w:r>
    </w:p>
    <w:p w14:paraId="1D598AFA" w14:textId="77777777" w:rsidR="007059ED" w:rsidRDefault="007059ED">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1240</w:t>
      </w:r>
    </w:p>
    <w:p w14:paraId="0F354AF3" w14:textId="77777777" w:rsidR="007059ED" w:rsidRDefault="007059ED">
      <w:pPr>
        <w:pStyle w:val="TOC4"/>
        <w:rPr>
          <w:rFonts w:asciiTheme="minorHAnsi" w:eastAsiaTheme="minorEastAsia" w:hAnsiTheme="minorHAnsi" w:cstheme="minorBidi"/>
          <w:sz w:val="22"/>
          <w:szCs w:val="22"/>
        </w:rPr>
      </w:pPr>
      <w:r w:rsidRPr="00AE6739">
        <w:rPr>
          <w:rFonts w:cs="v4.2.0"/>
        </w:rPr>
        <w:t>A.6.2.15.1</w:t>
      </w:r>
      <w:r>
        <w:rPr>
          <w:rFonts w:asciiTheme="minorHAnsi" w:eastAsiaTheme="minorEastAsia" w:hAnsiTheme="minorHAnsi" w:cstheme="minorBidi"/>
          <w:sz w:val="22"/>
          <w:szCs w:val="22"/>
        </w:rPr>
        <w:tab/>
      </w:r>
      <w:r w:rsidRPr="00AE6739">
        <w:rPr>
          <w:rFonts w:cs="v4.2.0"/>
        </w:rPr>
        <w:t>Test Purpose and Environment</w:t>
      </w:r>
      <w:r>
        <w:tab/>
        <w:t>1240</w:t>
      </w:r>
    </w:p>
    <w:p w14:paraId="0A89139D" w14:textId="77777777" w:rsidR="007059ED" w:rsidRDefault="007059ED">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1242</w:t>
      </w:r>
    </w:p>
    <w:p w14:paraId="47C21E83" w14:textId="77777777" w:rsidR="007059ED" w:rsidRDefault="007059ED">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1242</w:t>
      </w:r>
    </w:p>
    <w:p w14:paraId="7D19756E" w14:textId="77777777" w:rsidR="007059ED" w:rsidRDefault="007059ED">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1243</w:t>
      </w:r>
    </w:p>
    <w:p w14:paraId="54BB081A" w14:textId="77777777" w:rsidR="007059ED" w:rsidRDefault="007059ED">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1243</w:t>
      </w:r>
    </w:p>
    <w:p w14:paraId="2632B320" w14:textId="77777777" w:rsidR="007059ED" w:rsidRDefault="007059ED">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1243</w:t>
      </w:r>
    </w:p>
    <w:p w14:paraId="020E98C3" w14:textId="77777777" w:rsidR="007059ED" w:rsidRDefault="007059ED">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1243</w:t>
      </w:r>
    </w:p>
    <w:p w14:paraId="050724EB" w14:textId="77777777" w:rsidR="007059ED" w:rsidRDefault="007059ED">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1243</w:t>
      </w:r>
    </w:p>
    <w:p w14:paraId="7E200810" w14:textId="77777777" w:rsidR="007059ED" w:rsidRDefault="007059ED">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1244</w:t>
      </w:r>
    </w:p>
    <w:p w14:paraId="2DE24398" w14:textId="77777777" w:rsidR="007059ED" w:rsidRDefault="007059ED">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1244</w:t>
      </w:r>
    </w:p>
    <w:p w14:paraId="5C47D73D" w14:textId="77777777" w:rsidR="007059ED" w:rsidRDefault="007059ED">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1244</w:t>
      </w:r>
    </w:p>
    <w:p w14:paraId="4B1921C4" w14:textId="77777777" w:rsidR="007059ED" w:rsidRDefault="007059ED">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1247</w:t>
      </w:r>
    </w:p>
    <w:p w14:paraId="1E31378B" w14:textId="77777777" w:rsidR="007059ED" w:rsidRDefault="007059ED">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1247</w:t>
      </w:r>
    </w:p>
    <w:p w14:paraId="612C9314" w14:textId="77777777" w:rsidR="007059ED" w:rsidRDefault="007059ED">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1248</w:t>
      </w:r>
    </w:p>
    <w:p w14:paraId="06136054" w14:textId="77777777" w:rsidR="007059ED" w:rsidRDefault="007059ED">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1248</w:t>
      </w:r>
    </w:p>
    <w:p w14:paraId="306325DF" w14:textId="77777777" w:rsidR="007059ED" w:rsidRDefault="007059ED">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1248</w:t>
      </w:r>
    </w:p>
    <w:p w14:paraId="66B0AE0E" w14:textId="77777777" w:rsidR="007059ED" w:rsidRDefault="007059ED">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1248</w:t>
      </w:r>
    </w:p>
    <w:p w14:paraId="23124B52" w14:textId="77777777" w:rsidR="007059ED" w:rsidRDefault="007059ED">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1248</w:t>
      </w:r>
    </w:p>
    <w:p w14:paraId="0FE0426A" w14:textId="77777777" w:rsidR="007059ED" w:rsidRDefault="007059ED">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1248</w:t>
      </w:r>
    </w:p>
    <w:p w14:paraId="296083C6" w14:textId="77777777" w:rsidR="007059ED" w:rsidRDefault="007059ED">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1249</w:t>
      </w:r>
    </w:p>
    <w:p w14:paraId="76ABFD4C" w14:textId="77777777" w:rsidR="007059ED" w:rsidRDefault="007059ED">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1249</w:t>
      </w:r>
    </w:p>
    <w:p w14:paraId="3F21398E" w14:textId="77777777" w:rsidR="007059ED" w:rsidRDefault="007059ED">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1252</w:t>
      </w:r>
    </w:p>
    <w:p w14:paraId="78A9DA9E" w14:textId="77777777" w:rsidR="007059ED" w:rsidRDefault="007059ED">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1252</w:t>
      </w:r>
    </w:p>
    <w:p w14:paraId="2734DE07" w14:textId="77777777" w:rsidR="007059ED" w:rsidRDefault="007059ED">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1253</w:t>
      </w:r>
    </w:p>
    <w:p w14:paraId="32368B7C" w14:textId="77777777" w:rsidR="007059ED" w:rsidRDefault="007059ED">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1253</w:t>
      </w:r>
    </w:p>
    <w:p w14:paraId="7191DED3" w14:textId="77777777" w:rsidR="007059ED" w:rsidRDefault="007059ED">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1253</w:t>
      </w:r>
    </w:p>
    <w:p w14:paraId="041E2923" w14:textId="77777777" w:rsidR="007059ED" w:rsidRDefault="007059ED">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1253</w:t>
      </w:r>
    </w:p>
    <w:p w14:paraId="141CC729" w14:textId="77777777" w:rsidR="007059ED" w:rsidRDefault="007059ED">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1253</w:t>
      </w:r>
    </w:p>
    <w:p w14:paraId="2F112026" w14:textId="77777777" w:rsidR="007059ED" w:rsidRDefault="007059ED">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1253</w:t>
      </w:r>
    </w:p>
    <w:p w14:paraId="3F0B2ABF" w14:textId="77777777" w:rsidR="007059ED" w:rsidRDefault="007059ED">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1254</w:t>
      </w:r>
    </w:p>
    <w:p w14:paraId="2A73AC2B" w14:textId="77777777" w:rsidR="007059ED" w:rsidRDefault="007059ED">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1254</w:t>
      </w:r>
    </w:p>
    <w:p w14:paraId="32A0ABBD" w14:textId="77777777" w:rsidR="007059ED" w:rsidRDefault="007059ED">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1257</w:t>
      </w:r>
    </w:p>
    <w:p w14:paraId="58E93B63" w14:textId="77777777" w:rsidR="007059ED" w:rsidRDefault="007059ED">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1257</w:t>
      </w:r>
    </w:p>
    <w:p w14:paraId="06983AFB" w14:textId="77777777" w:rsidR="007059ED" w:rsidRDefault="007059ED">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1258</w:t>
      </w:r>
    </w:p>
    <w:p w14:paraId="191B65E2" w14:textId="77777777" w:rsidR="007059ED" w:rsidRDefault="007059ED">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1258</w:t>
      </w:r>
    </w:p>
    <w:p w14:paraId="4B205981" w14:textId="77777777" w:rsidR="007059ED" w:rsidRDefault="007059ED">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1258</w:t>
      </w:r>
    </w:p>
    <w:p w14:paraId="331691DD" w14:textId="77777777" w:rsidR="007059ED" w:rsidRDefault="007059ED">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1258</w:t>
      </w:r>
    </w:p>
    <w:p w14:paraId="03E6A9A0" w14:textId="77777777" w:rsidR="007059ED" w:rsidRDefault="007059ED">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1258</w:t>
      </w:r>
    </w:p>
    <w:p w14:paraId="4306068A" w14:textId="77777777" w:rsidR="007059ED" w:rsidRDefault="007059ED">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1258</w:t>
      </w:r>
    </w:p>
    <w:p w14:paraId="5935A470" w14:textId="77777777" w:rsidR="007059ED" w:rsidRDefault="007059ED">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1259</w:t>
      </w:r>
    </w:p>
    <w:p w14:paraId="79F24163" w14:textId="77777777" w:rsidR="007059ED" w:rsidRDefault="007059ED">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1259</w:t>
      </w:r>
    </w:p>
    <w:p w14:paraId="5DC377F6" w14:textId="77777777" w:rsidR="007059ED" w:rsidRDefault="007059ED">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1261</w:t>
      </w:r>
    </w:p>
    <w:p w14:paraId="2EDE0218" w14:textId="77777777" w:rsidR="007059ED" w:rsidRDefault="007059ED">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1261</w:t>
      </w:r>
    </w:p>
    <w:p w14:paraId="16031183" w14:textId="77777777" w:rsidR="007059ED" w:rsidRDefault="007059ED">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1262</w:t>
      </w:r>
    </w:p>
    <w:p w14:paraId="0EC38A50" w14:textId="77777777" w:rsidR="007059ED" w:rsidRDefault="007059ED">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1262</w:t>
      </w:r>
    </w:p>
    <w:p w14:paraId="7E9DC99E" w14:textId="77777777" w:rsidR="007059ED" w:rsidRDefault="007059ED">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1262</w:t>
      </w:r>
    </w:p>
    <w:p w14:paraId="064CB933" w14:textId="77777777" w:rsidR="007059ED" w:rsidRDefault="007059ED">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1262</w:t>
      </w:r>
    </w:p>
    <w:p w14:paraId="48698450" w14:textId="77777777" w:rsidR="007059ED" w:rsidRDefault="007059ED">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1262</w:t>
      </w:r>
    </w:p>
    <w:p w14:paraId="1305C00A" w14:textId="77777777" w:rsidR="007059ED" w:rsidRDefault="007059ED">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1262</w:t>
      </w:r>
    </w:p>
    <w:p w14:paraId="5EA50457" w14:textId="77777777" w:rsidR="007059ED" w:rsidRDefault="007059ED">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1263</w:t>
      </w:r>
    </w:p>
    <w:p w14:paraId="7BA46D18" w14:textId="77777777" w:rsidR="007059ED" w:rsidRDefault="007059ED">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1263</w:t>
      </w:r>
    </w:p>
    <w:p w14:paraId="6DFA3CB5" w14:textId="77777777" w:rsidR="007059ED" w:rsidRDefault="007059ED">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1265</w:t>
      </w:r>
    </w:p>
    <w:p w14:paraId="33F7E9DC" w14:textId="77777777" w:rsidR="007059ED" w:rsidRDefault="007059ED">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1265</w:t>
      </w:r>
    </w:p>
    <w:p w14:paraId="48D36B5F" w14:textId="77777777" w:rsidR="007059ED" w:rsidRDefault="007059ED">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1266</w:t>
      </w:r>
    </w:p>
    <w:p w14:paraId="71CAFC2B" w14:textId="77777777" w:rsidR="007059ED" w:rsidRDefault="007059ED">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1266</w:t>
      </w:r>
    </w:p>
    <w:p w14:paraId="1338E39A" w14:textId="77777777" w:rsidR="007059ED" w:rsidRDefault="007059ED">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1266</w:t>
      </w:r>
    </w:p>
    <w:p w14:paraId="088046AB" w14:textId="77777777" w:rsidR="007059ED" w:rsidRDefault="007059ED">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1266</w:t>
      </w:r>
    </w:p>
    <w:p w14:paraId="3C23B8AE" w14:textId="77777777" w:rsidR="007059ED" w:rsidRDefault="007059ED">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1266</w:t>
      </w:r>
    </w:p>
    <w:p w14:paraId="4170CBA5" w14:textId="77777777" w:rsidR="007059ED" w:rsidRDefault="007059ED">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1266</w:t>
      </w:r>
    </w:p>
    <w:p w14:paraId="1F414A04" w14:textId="77777777" w:rsidR="007059ED" w:rsidRDefault="007059ED">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1267</w:t>
      </w:r>
    </w:p>
    <w:p w14:paraId="26C14376" w14:textId="77777777" w:rsidR="007059ED" w:rsidRDefault="007059ED">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1267</w:t>
      </w:r>
    </w:p>
    <w:p w14:paraId="5F45CEB2" w14:textId="77777777" w:rsidR="007059ED" w:rsidRDefault="007059ED">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1269</w:t>
      </w:r>
    </w:p>
    <w:p w14:paraId="141771C9" w14:textId="77777777" w:rsidR="007059ED" w:rsidRDefault="007059ED">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1269</w:t>
      </w:r>
    </w:p>
    <w:p w14:paraId="6274EDCE" w14:textId="77777777" w:rsidR="007059ED" w:rsidRDefault="007059ED">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1270</w:t>
      </w:r>
    </w:p>
    <w:p w14:paraId="3AD3E41C" w14:textId="77777777" w:rsidR="007059ED" w:rsidRDefault="007059ED">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1270</w:t>
      </w:r>
    </w:p>
    <w:p w14:paraId="6DE2CBB4" w14:textId="77777777" w:rsidR="007059ED" w:rsidRDefault="007059ED">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1270</w:t>
      </w:r>
    </w:p>
    <w:p w14:paraId="30ADA7CF" w14:textId="77777777" w:rsidR="007059ED" w:rsidRDefault="007059ED">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1270</w:t>
      </w:r>
    </w:p>
    <w:p w14:paraId="110B8DF0" w14:textId="77777777" w:rsidR="007059ED" w:rsidRDefault="007059ED">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1270</w:t>
      </w:r>
    </w:p>
    <w:p w14:paraId="0350EC95" w14:textId="77777777" w:rsidR="007059ED" w:rsidRDefault="007059ED">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1270</w:t>
      </w:r>
    </w:p>
    <w:p w14:paraId="5290D30A" w14:textId="77777777" w:rsidR="007059ED" w:rsidRDefault="007059ED">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1271</w:t>
      </w:r>
    </w:p>
    <w:p w14:paraId="18FD0858" w14:textId="77777777" w:rsidR="007059ED" w:rsidRDefault="007059ED">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1271</w:t>
      </w:r>
    </w:p>
    <w:p w14:paraId="3E35DD0E" w14:textId="77777777" w:rsidR="007059ED" w:rsidRDefault="007059ED">
      <w:pPr>
        <w:pStyle w:val="TOC4"/>
        <w:rPr>
          <w:rFonts w:asciiTheme="minorHAnsi" w:eastAsiaTheme="minorEastAsia" w:hAnsiTheme="minorHAnsi" w:cstheme="minorBidi"/>
          <w:sz w:val="22"/>
          <w:szCs w:val="22"/>
        </w:rPr>
      </w:pPr>
      <w:r w:rsidRPr="00AE6739">
        <w:rPr>
          <w:snapToGrid w:val="0"/>
        </w:rPr>
        <w:t>A.6.3.1.1</w:t>
      </w:r>
      <w:r>
        <w:rPr>
          <w:rFonts w:asciiTheme="minorHAnsi" w:eastAsiaTheme="minorEastAsia" w:hAnsiTheme="minorHAnsi" w:cstheme="minorBidi"/>
          <w:sz w:val="22"/>
          <w:szCs w:val="22"/>
        </w:rPr>
        <w:tab/>
      </w:r>
      <w:r w:rsidRPr="00AE6739">
        <w:rPr>
          <w:snapToGrid w:val="0"/>
        </w:rPr>
        <w:t>Test Purpose and Environment</w:t>
      </w:r>
      <w:r>
        <w:tab/>
        <w:t>1271</w:t>
      </w:r>
    </w:p>
    <w:p w14:paraId="336E27B2" w14:textId="77777777" w:rsidR="007059ED" w:rsidRDefault="007059ED">
      <w:pPr>
        <w:pStyle w:val="TOC4"/>
        <w:rPr>
          <w:rFonts w:asciiTheme="minorHAnsi" w:eastAsiaTheme="minorEastAsia" w:hAnsiTheme="minorHAnsi" w:cstheme="minorBidi"/>
          <w:sz w:val="22"/>
          <w:szCs w:val="22"/>
        </w:rPr>
      </w:pPr>
      <w:r w:rsidRPr="00AE6739">
        <w:rPr>
          <w:snapToGrid w:val="0"/>
        </w:rPr>
        <w:t>A.6.3.1.2</w:t>
      </w:r>
      <w:r>
        <w:rPr>
          <w:rFonts w:asciiTheme="minorHAnsi" w:eastAsiaTheme="minorEastAsia" w:hAnsiTheme="minorHAnsi" w:cstheme="minorBidi"/>
          <w:sz w:val="22"/>
          <w:szCs w:val="22"/>
        </w:rPr>
        <w:tab/>
      </w:r>
      <w:r w:rsidRPr="00AE6739">
        <w:rPr>
          <w:snapToGrid w:val="0"/>
        </w:rPr>
        <w:t>Test Requirements</w:t>
      </w:r>
      <w:r>
        <w:tab/>
        <w:t>1273</w:t>
      </w:r>
    </w:p>
    <w:p w14:paraId="23F5A7B1" w14:textId="77777777" w:rsidR="007059ED" w:rsidRDefault="007059ED">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1273</w:t>
      </w:r>
    </w:p>
    <w:p w14:paraId="222EE47B" w14:textId="77777777" w:rsidR="007059ED" w:rsidRDefault="007059ED">
      <w:pPr>
        <w:pStyle w:val="TOC4"/>
        <w:rPr>
          <w:rFonts w:asciiTheme="minorHAnsi" w:eastAsiaTheme="minorEastAsia" w:hAnsiTheme="minorHAnsi" w:cstheme="minorBidi"/>
          <w:sz w:val="22"/>
          <w:szCs w:val="22"/>
        </w:rPr>
      </w:pPr>
      <w:r w:rsidRPr="00AE6739">
        <w:rPr>
          <w:snapToGrid w:val="0"/>
        </w:rPr>
        <w:t>A.6.3.2.1</w:t>
      </w:r>
      <w:r>
        <w:rPr>
          <w:rFonts w:asciiTheme="minorHAnsi" w:eastAsiaTheme="minorEastAsia" w:hAnsiTheme="minorHAnsi" w:cstheme="minorBidi"/>
          <w:sz w:val="22"/>
          <w:szCs w:val="22"/>
        </w:rPr>
        <w:tab/>
      </w:r>
      <w:r w:rsidRPr="00AE6739">
        <w:rPr>
          <w:snapToGrid w:val="0"/>
        </w:rPr>
        <w:t>Test Purpose and Environment</w:t>
      </w:r>
      <w:r>
        <w:tab/>
        <w:t>1273</w:t>
      </w:r>
    </w:p>
    <w:p w14:paraId="7BFFF87B" w14:textId="77777777" w:rsidR="007059ED" w:rsidRDefault="007059ED">
      <w:pPr>
        <w:pStyle w:val="TOC4"/>
        <w:rPr>
          <w:rFonts w:asciiTheme="minorHAnsi" w:eastAsiaTheme="minorEastAsia" w:hAnsiTheme="minorHAnsi" w:cstheme="minorBidi"/>
          <w:sz w:val="22"/>
          <w:szCs w:val="22"/>
        </w:rPr>
      </w:pPr>
      <w:r w:rsidRPr="00AE6739">
        <w:rPr>
          <w:snapToGrid w:val="0"/>
        </w:rPr>
        <w:t>A.6.3.2.2</w:t>
      </w:r>
      <w:r>
        <w:rPr>
          <w:rFonts w:asciiTheme="minorHAnsi" w:eastAsiaTheme="minorEastAsia" w:hAnsiTheme="minorHAnsi" w:cstheme="minorBidi"/>
          <w:sz w:val="22"/>
          <w:szCs w:val="22"/>
        </w:rPr>
        <w:tab/>
      </w:r>
      <w:r w:rsidRPr="00AE6739">
        <w:rPr>
          <w:snapToGrid w:val="0"/>
        </w:rPr>
        <w:t>Test Requirements</w:t>
      </w:r>
      <w:r>
        <w:tab/>
        <w:t>1275</w:t>
      </w:r>
    </w:p>
    <w:p w14:paraId="25EC708F" w14:textId="77777777" w:rsidR="007059ED" w:rsidRDefault="007059ED">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1275</w:t>
      </w:r>
    </w:p>
    <w:p w14:paraId="7AA6EABF" w14:textId="77777777" w:rsidR="007059ED" w:rsidRDefault="007059ED">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1275</w:t>
      </w:r>
    </w:p>
    <w:p w14:paraId="7088A88E" w14:textId="77777777" w:rsidR="007059ED" w:rsidRDefault="007059ED">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1276</w:t>
      </w:r>
    </w:p>
    <w:p w14:paraId="45B74380" w14:textId="77777777" w:rsidR="007059ED" w:rsidRDefault="007059ED">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1277</w:t>
      </w:r>
    </w:p>
    <w:p w14:paraId="22A55F57" w14:textId="77777777" w:rsidR="007059ED" w:rsidRDefault="007059ED">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1277</w:t>
      </w:r>
    </w:p>
    <w:p w14:paraId="3D475E47" w14:textId="77777777" w:rsidR="007059ED" w:rsidRDefault="007059ED">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1278</w:t>
      </w:r>
    </w:p>
    <w:p w14:paraId="75F8A32E" w14:textId="77777777" w:rsidR="007059ED" w:rsidRDefault="007059ED">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1279</w:t>
      </w:r>
    </w:p>
    <w:p w14:paraId="5E99104C"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5</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1279</w:t>
      </w:r>
    </w:p>
    <w:p w14:paraId="311325BA"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1281</w:t>
      </w:r>
    </w:p>
    <w:p w14:paraId="469B1C8C" w14:textId="77777777" w:rsidR="007059ED" w:rsidRDefault="007059ED">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1281</w:t>
      </w:r>
    </w:p>
    <w:p w14:paraId="47A307BE"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6</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1281</w:t>
      </w:r>
    </w:p>
    <w:p w14:paraId="546CD88B" w14:textId="77777777" w:rsidR="007059ED" w:rsidRDefault="007059ED">
      <w:pPr>
        <w:pStyle w:val="TOC4"/>
        <w:rPr>
          <w:rFonts w:asciiTheme="minorHAnsi" w:eastAsiaTheme="minorEastAsia" w:hAnsiTheme="minorHAnsi" w:cstheme="minorBidi"/>
          <w:sz w:val="22"/>
          <w:szCs w:val="22"/>
        </w:rPr>
      </w:pPr>
      <w:r w:rsidRPr="00AE6739">
        <w:rPr>
          <w:snapToGrid w:val="0"/>
        </w:rPr>
        <w:t>A.</w:t>
      </w:r>
      <w:r>
        <w:rPr>
          <w:lang w:eastAsia="zh-CN"/>
        </w:rPr>
        <w:t xml:space="preserve"> 6</w:t>
      </w:r>
      <w:r>
        <w:t>.</w:t>
      </w:r>
      <w:r>
        <w:rPr>
          <w:lang w:eastAsia="zh-CN"/>
        </w:rPr>
        <w:t>3</w:t>
      </w:r>
      <w:r>
        <w:t>.</w:t>
      </w:r>
      <w:r>
        <w:rPr>
          <w:lang w:eastAsia="zh-CN"/>
        </w:rPr>
        <w:t>6</w:t>
      </w:r>
      <w:r>
        <w:t>.2</w:t>
      </w:r>
      <w:r>
        <w:rPr>
          <w:rFonts w:asciiTheme="minorHAnsi" w:eastAsiaTheme="minorEastAsia" w:hAnsiTheme="minorHAnsi" w:cstheme="minorBidi"/>
          <w:sz w:val="22"/>
          <w:szCs w:val="22"/>
        </w:rPr>
        <w:tab/>
      </w:r>
      <w:r w:rsidRPr="00AE6739">
        <w:rPr>
          <w:snapToGrid w:val="0"/>
        </w:rPr>
        <w:t>Test Requirements</w:t>
      </w:r>
      <w:r>
        <w:tab/>
        <w:t>1284</w:t>
      </w:r>
    </w:p>
    <w:p w14:paraId="6EBC2223" w14:textId="77777777" w:rsidR="007059ED" w:rsidRDefault="007059ED">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1284</w:t>
      </w:r>
    </w:p>
    <w:p w14:paraId="42768A28"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7</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1284</w:t>
      </w:r>
    </w:p>
    <w:p w14:paraId="589EFAAB"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7</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1287</w:t>
      </w:r>
    </w:p>
    <w:p w14:paraId="66035FAA" w14:textId="77777777" w:rsidR="007059ED" w:rsidRDefault="007059ED">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1287</w:t>
      </w:r>
    </w:p>
    <w:p w14:paraId="2A79EC07"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8</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1287</w:t>
      </w:r>
    </w:p>
    <w:p w14:paraId="22609845" w14:textId="77777777" w:rsidR="007059ED" w:rsidRDefault="007059ED">
      <w:pPr>
        <w:pStyle w:val="TOC4"/>
        <w:rPr>
          <w:rFonts w:asciiTheme="minorHAnsi" w:eastAsiaTheme="minorEastAsia" w:hAnsiTheme="minorHAnsi" w:cstheme="minorBidi"/>
          <w:sz w:val="22"/>
          <w:szCs w:val="22"/>
        </w:rPr>
      </w:pPr>
      <w:r w:rsidRPr="00AE6739">
        <w:rPr>
          <w:snapToGrid w:val="0"/>
        </w:rPr>
        <w:t>A.</w:t>
      </w:r>
      <w:r w:rsidRPr="00AE6739">
        <w:rPr>
          <w:snapToGrid w:val="0"/>
          <w:lang w:eastAsia="zh-CN"/>
        </w:rPr>
        <w:t>6</w:t>
      </w:r>
      <w:r w:rsidRPr="00AE6739">
        <w:rPr>
          <w:snapToGrid w:val="0"/>
        </w:rPr>
        <w:t>.</w:t>
      </w:r>
      <w:r w:rsidRPr="00AE6739">
        <w:rPr>
          <w:snapToGrid w:val="0"/>
          <w:lang w:eastAsia="zh-CN"/>
        </w:rPr>
        <w:t>3</w:t>
      </w:r>
      <w:r w:rsidRPr="00AE6739">
        <w:rPr>
          <w:snapToGrid w:val="0"/>
        </w:rPr>
        <w:t>.</w:t>
      </w:r>
      <w:r w:rsidRPr="00AE6739">
        <w:rPr>
          <w:snapToGrid w:val="0"/>
          <w:lang w:eastAsia="zh-CN"/>
        </w:rPr>
        <w:t>8</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1290</w:t>
      </w:r>
    </w:p>
    <w:p w14:paraId="6EBE4CBB" w14:textId="77777777" w:rsidR="007059ED" w:rsidRDefault="007059ED">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1290</w:t>
      </w:r>
    </w:p>
    <w:p w14:paraId="15928E95" w14:textId="77777777" w:rsidR="007059ED" w:rsidRDefault="007059ED">
      <w:pPr>
        <w:pStyle w:val="TOC4"/>
        <w:rPr>
          <w:rFonts w:asciiTheme="minorHAnsi" w:eastAsiaTheme="minorEastAsia" w:hAnsiTheme="minorHAnsi" w:cstheme="minorBidi"/>
          <w:sz w:val="22"/>
          <w:szCs w:val="22"/>
        </w:rPr>
      </w:pPr>
      <w:r w:rsidRPr="00AE6739">
        <w:rPr>
          <w:snapToGrid w:val="0"/>
        </w:rPr>
        <w:t>A.6.3.9.1</w:t>
      </w:r>
      <w:r>
        <w:rPr>
          <w:rFonts w:asciiTheme="minorHAnsi" w:eastAsiaTheme="minorEastAsia" w:hAnsiTheme="minorHAnsi" w:cstheme="minorBidi"/>
          <w:sz w:val="22"/>
          <w:szCs w:val="22"/>
        </w:rPr>
        <w:tab/>
      </w:r>
      <w:r w:rsidRPr="00AE6739">
        <w:rPr>
          <w:snapToGrid w:val="0"/>
        </w:rPr>
        <w:t>Test Purpose and Environment</w:t>
      </w:r>
      <w:r>
        <w:tab/>
        <w:t>1290</w:t>
      </w:r>
    </w:p>
    <w:p w14:paraId="3274AC4B" w14:textId="77777777" w:rsidR="007059ED" w:rsidRDefault="007059ED">
      <w:pPr>
        <w:pStyle w:val="TOC4"/>
        <w:rPr>
          <w:rFonts w:asciiTheme="minorHAnsi" w:eastAsiaTheme="minorEastAsia" w:hAnsiTheme="minorHAnsi" w:cstheme="minorBidi"/>
          <w:sz w:val="22"/>
          <w:szCs w:val="22"/>
        </w:rPr>
      </w:pPr>
      <w:r w:rsidRPr="00AE6739">
        <w:rPr>
          <w:snapToGrid w:val="0"/>
        </w:rPr>
        <w:t>A.6.3.9.2</w:t>
      </w:r>
      <w:r>
        <w:rPr>
          <w:rFonts w:asciiTheme="minorHAnsi" w:eastAsiaTheme="minorEastAsia" w:hAnsiTheme="minorHAnsi" w:cstheme="minorBidi"/>
          <w:sz w:val="22"/>
          <w:szCs w:val="22"/>
        </w:rPr>
        <w:tab/>
      </w:r>
      <w:r w:rsidRPr="00AE6739">
        <w:rPr>
          <w:snapToGrid w:val="0"/>
        </w:rPr>
        <w:t>Test Requirements</w:t>
      </w:r>
      <w:r>
        <w:tab/>
        <w:t>1292</w:t>
      </w:r>
    </w:p>
    <w:p w14:paraId="41027BA2" w14:textId="77777777" w:rsidR="007059ED" w:rsidRDefault="007059ED">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1292</w:t>
      </w:r>
    </w:p>
    <w:p w14:paraId="174DCD25" w14:textId="77777777" w:rsidR="007059ED" w:rsidRDefault="007059ED">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1292</w:t>
      </w:r>
    </w:p>
    <w:p w14:paraId="1EC3CF5F" w14:textId="77777777" w:rsidR="007059ED" w:rsidRDefault="007059ED">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1294</w:t>
      </w:r>
    </w:p>
    <w:p w14:paraId="58F73B90" w14:textId="77777777" w:rsidR="007059ED" w:rsidRDefault="007059ED">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1294</w:t>
      </w:r>
    </w:p>
    <w:p w14:paraId="1FB4EB2A" w14:textId="77777777" w:rsidR="007059ED" w:rsidRDefault="007059ED">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1294</w:t>
      </w:r>
    </w:p>
    <w:p w14:paraId="7AAE7AA7" w14:textId="77777777" w:rsidR="007059ED" w:rsidRDefault="007059ED">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1296</w:t>
      </w:r>
    </w:p>
    <w:p w14:paraId="12A4550D" w14:textId="77777777" w:rsidR="007059ED" w:rsidRDefault="007059ED">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1296</w:t>
      </w:r>
    </w:p>
    <w:p w14:paraId="455F9B47" w14:textId="77777777" w:rsidR="007059ED" w:rsidRDefault="007059ED">
      <w:pPr>
        <w:pStyle w:val="TOC4"/>
        <w:rPr>
          <w:rFonts w:asciiTheme="minorHAnsi" w:eastAsiaTheme="minorEastAsia" w:hAnsiTheme="minorHAnsi" w:cstheme="minorBidi"/>
          <w:sz w:val="22"/>
          <w:szCs w:val="22"/>
        </w:rPr>
      </w:pPr>
      <w:r w:rsidRPr="00AE6739">
        <w:rPr>
          <w:snapToGrid w:val="0"/>
        </w:rPr>
        <w:t>A.6.3.12.1</w:t>
      </w:r>
      <w:r>
        <w:rPr>
          <w:rFonts w:asciiTheme="minorHAnsi" w:eastAsiaTheme="minorEastAsia" w:hAnsiTheme="minorHAnsi" w:cstheme="minorBidi"/>
          <w:sz w:val="22"/>
          <w:szCs w:val="22"/>
        </w:rPr>
        <w:tab/>
      </w:r>
      <w:r w:rsidRPr="00AE6739">
        <w:rPr>
          <w:snapToGrid w:val="0"/>
        </w:rPr>
        <w:t>Test Purpose and Environment</w:t>
      </w:r>
      <w:r>
        <w:tab/>
        <w:t>1296</w:t>
      </w:r>
    </w:p>
    <w:p w14:paraId="7FD4DE89" w14:textId="77777777" w:rsidR="007059ED" w:rsidRDefault="007059ED">
      <w:pPr>
        <w:pStyle w:val="TOC4"/>
        <w:rPr>
          <w:rFonts w:asciiTheme="minorHAnsi" w:eastAsiaTheme="minorEastAsia" w:hAnsiTheme="minorHAnsi" w:cstheme="minorBidi"/>
          <w:sz w:val="22"/>
          <w:szCs w:val="22"/>
        </w:rPr>
      </w:pPr>
      <w:r w:rsidRPr="00AE6739">
        <w:rPr>
          <w:snapToGrid w:val="0"/>
        </w:rPr>
        <w:t>A.6.3.12.2</w:t>
      </w:r>
      <w:r>
        <w:rPr>
          <w:rFonts w:asciiTheme="minorHAnsi" w:eastAsiaTheme="minorEastAsia" w:hAnsiTheme="minorHAnsi" w:cstheme="minorBidi"/>
          <w:sz w:val="22"/>
          <w:szCs w:val="22"/>
        </w:rPr>
        <w:tab/>
      </w:r>
      <w:r w:rsidRPr="00AE6739">
        <w:rPr>
          <w:snapToGrid w:val="0"/>
        </w:rPr>
        <w:t>Test Requirements</w:t>
      </w:r>
      <w:r>
        <w:tab/>
        <w:t>1299</w:t>
      </w:r>
    </w:p>
    <w:p w14:paraId="246A359E" w14:textId="77777777" w:rsidR="007059ED" w:rsidRDefault="007059ED">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1288</w:t>
      </w:r>
    </w:p>
    <w:p w14:paraId="1997AE04" w14:textId="77777777" w:rsidR="007059ED" w:rsidRDefault="007059ED">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1288</w:t>
      </w:r>
    </w:p>
    <w:p w14:paraId="6AFB8B18" w14:textId="77777777" w:rsidR="007059ED" w:rsidRDefault="007059ED">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1288</w:t>
      </w:r>
    </w:p>
    <w:p w14:paraId="4F140809" w14:textId="77777777" w:rsidR="007059ED" w:rsidRDefault="007059ED">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1288</w:t>
      </w:r>
    </w:p>
    <w:p w14:paraId="4E8525E6" w14:textId="77777777" w:rsidR="007059ED" w:rsidRDefault="007059ED">
      <w:pPr>
        <w:pStyle w:val="TOC4"/>
        <w:rPr>
          <w:rFonts w:asciiTheme="minorHAnsi" w:eastAsiaTheme="minorEastAsia" w:hAnsiTheme="minorHAnsi" w:cstheme="minorBidi"/>
          <w:sz w:val="22"/>
          <w:szCs w:val="22"/>
        </w:rPr>
      </w:pPr>
      <w:r w:rsidRPr="00AE6739">
        <w:rPr>
          <w:rFonts w:cs="v4.2.0"/>
        </w:rPr>
        <w:t>A.7.1.1.2</w:t>
      </w:r>
      <w:r>
        <w:rPr>
          <w:rFonts w:asciiTheme="minorHAnsi" w:eastAsiaTheme="minorEastAsia" w:hAnsiTheme="minorHAnsi" w:cstheme="minorBidi"/>
          <w:sz w:val="22"/>
          <w:szCs w:val="22"/>
        </w:rPr>
        <w:tab/>
      </w:r>
      <w:r w:rsidRPr="00AE6739">
        <w:rPr>
          <w:rFonts w:cs="v4.2.0"/>
        </w:rPr>
        <w:t>Test Requirements</w:t>
      </w:r>
      <w:r>
        <w:tab/>
        <w:t>1289</w:t>
      </w:r>
    </w:p>
    <w:p w14:paraId="650BC038" w14:textId="77777777" w:rsidR="007059ED" w:rsidRDefault="007059ED">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1290</w:t>
      </w:r>
    </w:p>
    <w:p w14:paraId="0EDA121E" w14:textId="77777777" w:rsidR="007059ED" w:rsidRDefault="007059ED">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1290</w:t>
      </w:r>
    </w:p>
    <w:p w14:paraId="5EF5C058" w14:textId="77777777" w:rsidR="007059ED" w:rsidRDefault="007059ED">
      <w:pPr>
        <w:pStyle w:val="TOC4"/>
        <w:rPr>
          <w:rFonts w:asciiTheme="minorHAnsi" w:eastAsiaTheme="minorEastAsia" w:hAnsiTheme="minorHAnsi" w:cstheme="minorBidi"/>
          <w:sz w:val="22"/>
          <w:szCs w:val="22"/>
        </w:rPr>
      </w:pPr>
      <w:r w:rsidRPr="00AE6739">
        <w:rPr>
          <w:rFonts w:cs="v4.2.0"/>
        </w:rPr>
        <w:t>A.7.1.2.2</w:t>
      </w:r>
      <w:r>
        <w:rPr>
          <w:rFonts w:asciiTheme="minorHAnsi" w:eastAsiaTheme="minorEastAsia" w:hAnsiTheme="minorHAnsi" w:cstheme="minorBidi"/>
          <w:sz w:val="22"/>
          <w:szCs w:val="22"/>
        </w:rPr>
        <w:tab/>
      </w:r>
      <w:r w:rsidRPr="00AE6739">
        <w:rPr>
          <w:rFonts w:cs="v4.2.0"/>
        </w:rPr>
        <w:t>Test Requirements</w:t>
      </w:r>
      <w:r>
        <w:tab/>
        <w:t>1292</w:t>
      </w:r>
    </w:p>
    <w:p w14:paraId="14E0D9B2" w14:textId="77777777" w:rsidR="007059ED" w:rsidRDefault="007059ED">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1293</w:t>
      </w:r>
    </w:p>
    <w:p w14:paraId="110C4075" w14:textId="77777777" w:rsidR="007059ED" w:rsidRDefault="007059ED">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1293</w:t>
      </w:r>
    </w:p>
    <w:p w14:paraId="1E118439" w14:textId="77777777" w:rsidR="007059ED" w:rsidRDefault="007059ED">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1295</w:t>
      </w:r>
    </w:p>
    <w:p w14:paraId="210A4FA2" w14:textId="77777777" w:rsidR="007059ED" w:rsidRDefault="007059ED">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1296</w:t>
      </w:r>
    </w:p>
    <w:p w14:paraId="239DB3EC" w14:textId="77777777" w:rsidR="007059ED" w:rsidRDefault="007059ED">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1296</w:t>
      </w:r>
    </w:p>
    <w:p w14:paraId="740C35CE" w14:textId="77777777" w:rsidR="007059ED" w:rsidRDefault="007059ED">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1297</w:t>
      </w:r>
    </w:p>
    <w:p w14:paraId="13790E35" w14:textId="77777777" w:rsidR="007059ED" w:rsidRDefault="007059ED">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1298</w:t>
      </w:r>
    </w:p>
    <w:p w14:paraId="2622D029" w14:textId="77777777" w:rsidR="007059ED" w:rsidRDefault="007059ED">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1298</w:t>
      </w:r>
    </w:p>
    <w:p w14:paraId="2098849F" w14:textId="77777777" w:rsidR="007059ED" w:rsidRDefault="007059ED">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1298</w:t>
      </w:r>
    </w:p>
    <w:p w14:paraId="1624856E" w14:textId="77777777" w:rsidR="007059ED" w:rsidRDefault="007059ED">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1298</w:t>
      </w:r>
    </w:p>
    <w:p w14:paraId="121F933F" w14:textId="77777777" w:rsidR="007059ED" w:rsidRDefault="007059ED">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1298</w:t>
      </w:r>
    </w:p>
    <w:p w14:paraId="606099E6" w14:textId="77777777" w:rsidR="007059ED" w:rsidRDefault="007059ED">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1299</w:t>
      </w:r>
    </w:p>
    <w:p w14:paraId="74FCE75D" w14:textId="77777777" w:rsidR="007059ED" w:rsidRDefault="007059ED">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1299</w:t>
      </w:r>
    </w:p>
    <w:p w14:paraId="2544E0AF" w14:textId="77777777" w:rsidR="007059ED" w:rsidRDefault="007059ED">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1299</w:t>
      </w:r>
    </w:p>
    <w:p w14:paraId="5E6C63D4" w14:textId="77777777" w:rsidR="007059ED" w:rsidRDefault="007059ED">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1301</w:t>
      </w:r>
    </w:p>
    <w:p w14:paraId="7F3E9613" w14:textId="77777777" w:rsidR="007059ED" w:rsidRDefault="007059ED">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1302</w:t>
      </w:r>
    </w:p>
    <w:p w14:paraId="1F1063D8" w14:textId="77777777" w:rsidR="007059ED" w:rsidRDefault="007059ED">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1302</w:t>
      </w:r>
    </w:p>
    <w:p w14:paraId="52D32292" w14:textId="77777777" w:rsidR="007059ED" w:rsidRDefault="007059ED">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1303</w:t>
      </w:r>
    </w:p>
    <w:p w14:paraId="08E2115C" w14:textId="77777777" w:rsidR="007059ED" w:rsidRDefault="007059ED">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AE6739">
        <w:rPr>
          <w:snapToGrid w:val="0"/>
          <w:lang w:eastAsia="zh-CN"/>
        </w:rPr>
        <w:t xml:space="preserve"> for 20MHz +20MHz</w:t>
      </w:r>
      <w:r>
        <w:tab/>
        <w:t>1304</w:t>
      </w:r>
    </w:p>
    <w:p w14:paraId="63C0B37D" w14:textId="77777777" w:rsidR="007059ED" w:rsidRDefault="007059ED">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1304</w:t>
      </w:r>
    </w:p>
    <w:p w14:paraId="72B29DAC" w14:textId="77777777" w:rsidR="007059ED" w:rsidRDefault="007059ED">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1304</w:t>
      </w:r>
    </w:p>
    <w:p w14:paraId="4957B277" w14:textId="77777777" w:rsidR="007059ED" w:rsidRDefault="007059ED">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AE6739">
        <w:rPr>
          <w:snapToGrid w:val="0"/>
          <w:lang w:eastAsia="zh-CN"/>
        </w:rPr>
        <w:t>20MHz +10MHz</w:t>
      </w:r>
      <w:r>
        <w:tab/>
        <w:t>1304</w:t>
      </w:r>
    </w:p>
    <w:p w14:paraId="4466571F" w14:textId="77777777" w:rsidR="007059ED" w:rsidRDefault="007059ED">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1304</w:t>
      </w:r>
    </w:p>
    <w:p w14:paraId="25291C93" w14:textId="77777777" w:rsidR="007059ED" w:rsidRDefault="007059ED">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1304</w:t>
      </w:r>
    </w:p>
    <w:p w14:paraId="353A04DA" w14:textId="77777777" w:rsidR="007059ED" w:rsidRDefault="007059ED">
      <w:pPr>
        <w:pStyle w:val="TOC3"/>
        <w:rPr>
          <w:rFonts w:asciiTheme="minorHAnsi" w:eastAsiaTheme="minorEastAsia" w:hAnsiTheme="minorHAnsi" w:cstheme="minorBidi"/>
          <w:sz w:val="22"/>
          <w:szCs w:val="22"/>
        </w:rPr>
      </w:pPr>
      <w:r w:rsidRPr="00AE6739">
        <w:rPr>
          <w:lang w:val="fi-FI"/>
        </w:rPr>
        <w:t>A.7.1.8</w:t>
      </w:r>
      <w:r>
        <w:rPr>
          <w:rFonts w:asciiTheme="minorHAnsi" w:eastAsiaTheme="minorEastAsia" w:hAnsiTheme="minorHAnsi" w:cstheme="minorBidi"/>
          <w:sz w:val="22"/>
          <w:szCs w:val="22"/>
        </w:rPr>
        <w:tab/>
      </w:r>
      <w:r w:rsidRPr="00AE6739">
        <w:rPr>
          <w:lang w:val="fi-FI"/>
        </w:rPr>
        <w:t>Void</w:t>
      </w:r>
      <w:r>
        <w:tab/>
        <w:t>1305</w:t>
      </w:r>
    </w:p>
    <w:p w14:paraId="0DD8E3AF" w14:textId="77777777" w:rsidR="007059ED" w:rsidRDefault="007059ED">
      <w:pPr>
        <w:pStyle w:val="TOC4"/>
        <w:rPr>
          <w:rFonts w:asciiTheme="minorHAnsi" w:eastAsiaTheme="minorEastAsia" w:hAnsiTheme="minorHAnsi" w:cstheme="minorBidi"/>
          <w:sz w:val="22"/>
          <w:szCs w:val="22"/>
        </w:rPr>
      </w:pPr>
      <w:r w:rsidRPr="00AE6739">
        <w:rPr>
          <w:lang w:val="fi-FI"/>
        </w:rPr>
        <w:t>A.7.1.8.1</w:t>
      </w:r>
      <w:r>
        <w:rPr>
          <w:rFonts w:asciiTheme="minorHAnsi" w:eastAsiaTheme="minorEastAsia" w:hAnsiTheme="minorHAnsi" w:cstheme="minorBidi"/>
          <w:sz w:val="22"/>
          <w:szCs w:val="22"/>
        </w:rPr>
        <w:tab/>
      </w:r>
      <w:r w:rsidRPr="00AE6739">
        <w:rPr>
          <w:lang w:val="fi-FI"/>
        </w:rPr>
        <w:t>Void</w:t>
      </w:r>
      <w:r>
        <w:tab/>
        <w:t>1305</w:t>
      </w:r>
    </w:p>
    <w:p w14:paraId="54A364CC" w14:textId="77777777" w:rsidR="007059ED" w:rsidRDefault="007059ED">
      <w:pPr>
        <w:pStyle w:val="TOC4"/>
        <w:rPr>
          <w:rFonts w:asciiTheme="minorHAnsi" w:eastAsiaTheme="minorEastAsia" w:hAnsiTheme="minorHAnsi" w:cstheme="minorBidi"/>
          <w:sz w:val="22"/>
          <w:szCs w:val="22"/>
        </w:rPr>
      </w:pPr>
      <w:r w:rsidRPr="00AE6739">
        <w:rPr>
          <w:lang w:val="fi-FI"/>
        </w:rPr>
        <w:t>A.7.1.8.2</w:t>
      </w:r>
      <w:r>
        <w:rPr>
          <w:rFonts w:asciiTheme="minorHAnsi" w:eastAsiaTheme="minorEastAsia" w:hAnsiTheme="minorHAnsi" w:cstheme="minorBidi"/>
          <w:sz w:val="22"/>
          <w:szCs w:val="22"/>
        </w:rPr>
        <w:tab/>
      </w:r>
      <w:r w:rsidRPr="00AE6739">
        <w:rPr>
          <w:lang w:val="fi-FI"/>
        </w:rPr>
        <w:t>Void</w:t>
      </w:r>
      <w:r>
        <w:tab/>
        <w:t>1305</w:t>
      </w:r>
    </w:p>
    <w:p w14:paraId="1B5ED71B" w14:textId="77777777" w:rsidR="007059ED" w:rsidRDefault="007059ED">
      <w:pPr>
        <w:pStyle w:val="TOC3"/>
        <w:rPr>
          <w:rFonts w:asciiTheme="minorHAnsi" w:eastAsiaTheme="minorEastAsia" w:hAnsiTheme="minorHAnsi" w:cstheme="minorBidi"/>
          <w:sz w:val="22"/>
          <w:szCs w:val="22"/>
        </w:rPr>
      </w:pPr>
      <w:r w:rsidRPr="00AE6739">
        <w:rPr>
          <w:lang w:val="fi-FI"/>
        </w:rPr>
        <w:t>A.7.1.9</w:t>
      </w:r>
      <w:r>
        <w:rPr>
          <w:rFonts w:asciiTheme="minorHAnsi" w:eastAsiaTheme="minorEastAsia" w:hAnsiTheme="minorHAnsi" w:cstheme="minorBidi"/>
          <w:sz w:val="22"/>
          <w:szCs w:val="22"/>
        </w:rPr>
        <w:tab/>
      </w:r>
      <w:r w:rsidRPr="00AE6739">
        <w:rPr>
          <w:lang w:val="fi-FI"/>
        </w:rPr>
        <w:t>Void</w:t>
      </w:r>
      <w:r>
        <w:tab/>
        <w:t>1305</w:t>
      </w:r>
    </w:p>
    <w:p w14:paraId="206ED6FD" w14:textId="77777777" w:rsidR="007059ED" w:rsidRDefault="007059ED">
      <w:pPr>
        <w:pStyle w:val="TOC4"/>
        <w:rPr>
          <w:rFonts w:asciiTheme="minorHAnsi" w:eastAsiaTheme="minorEastAsia" w:hAnsiTheme="minorHAnsi" w:cstheme="minorBidi"/>
          <w:sz w:val="22"/>
          <w:szCs w:val="22"/>
        </w:rPr>
      </w:pPr>
      <w:r w:rsidRPr="00AE6739">
        <w:rPr>
          <w:lang w:val="fi-FI"/>
        </w:rPr>
        <w:t>A.7.1.9.1</w:t>
      </w:r>
      <w:r>
        <w:rPr>
          <w:rFonts w:asciiTheme="minorHAnsi" w:eastAsiaTheme="minorEastAsia" w:hAnsiTheme="minorHAnsi" w:cstheme="minorBidi"/>
          <w:sz w:val="22"/>
          <w:szCs w:val="22"/>
        </w:rPr>
        <w:tab/>
      </w:r>
      <w:r w:rsidRPr="00AE6739">
        <w:rPr>
          <w:lang w:val="fi-FI"/>
        </w:rPr>
        <w:t>Void</w:t>
      </w:r>
      <w:r>
        <w:tab/>
        <w:t>1305</w:t>
      </w:r>
    </w:p>
    <w:p w14:paraId="573A79E1" w14:textId="77777777" w:rsidR="007059ED" w:rsidRDefault="007059ED">
      <w:pPr>
        <w:pStyle w:val="TOC4"/>
        <w:rPr>
          <w:rFonts w:asciiTheme="minorHAnsi" w:eastAsiaTheme="minorEastAsia" w:hAnsiTheme="minorHAnsi" w:cstheme="minorBidi"/>
          <w:sz w:val="22"/>
          <w:szCs w:val="22"/>
        </w:rPr>
      </w:pPr>
      <w:r w:rsidRPr="00AE6739">
        <w:rPr>
          <w:lang w:val="fi-FI"/>
        </w:rPr>
        <w:t>A.7.1.9.2</w:t>
      </w:r>
      <w:r>
        <w:rPr>
          <w:rFonts w:asciiTheme="minorHAnsi" w:eastAsiaTheme="minorEastAsia" w:hAnsiTheme="minorHAnsi" w:cstheme="minorBidi"/>
          <w:sz w:val="22"/>
          <w:szCs w:val="22"/>
        </w:rPr>
        <w:tab/>
      </w:r>
      <w:r w:rsidRPr="00AE6739">
        <w:rPr>
          <w:lang w:val="fi-FI"/>
        </w:rPr>
        <w:t>Void</w:t>
      </w:r>
      <w:r>
        <w:tab/>
        <w:t>1305</w:t>
      </w:r>
    </w:p>
    <w:p w14:paraId="7962A1FF" w14:textId="77777777" w:rsidR="007059ED" w:rsidRDefault="007059ED">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1305</w:t>
      </w:r>
    </w:p>
    <w:p w14:paraId="57EDBE1A" w14:textId="77777777" w:rsidR="007059ED" w:rsidRDefault="007059ED">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1305</w:t>
      </w:r>
    </w:p>
    <w:p w14:paraId="56A2DF0F" w14:textId="77777777" w:rsidR="007059ED" w:rsidRDefault="007059ED">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1307</w:t>
      </w:r>
    </w:p>
    <w:p w14:paraId="415426B4" w14:textId="77777777" w:rsidR="007059ED" w:rsidRDefault="007059ED">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1307</w:t>
      </w:r>
    </w:p>
    <w:p w14:paraId="545DA294" w14:textId="77777777" w:rsidR="007059ED" w:rsidRDefault="007059ED">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1307</w:t>
      </w:r>
    </w:p>
    <w:p w14:paraId="2732E3C8" w14:textId="77777777" w:rsidR="007059ED" w:rsidRDefault="007059ED">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1309</w:t>
      </w:r>
    </w:p>
    <w:p w14:paraId="6659253A" w14:textId="77777777" w:rsidR="007059ED" w:rsidRDefault="007059ED">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1309</w:t>
      </w:r>
    </w:p>
    <w:p w14:paraId="04F61D68" w14:textId="77777777" w:rsidR="007059ED" w:rsidRDefault="007059ED">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1309</w:t>
      </w:r>
    </w:p>
    <w:p w14:paraId="70D2D181" w14:textId="77777777" w:rsidR="007059ED" w:rsidRDefault="007059ED">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1311</w:t>
      </w:r>
    </w:p>
    <w:p w14:paraId="62BC40F1" w14:textId="77777777" w:rsidR="007059ED" w:rsidRDefault="007059ED">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1311</w:t>
      </w:r>
    </w:p>
    <w:p w14:paraId="6B1439C9" w14:textId="77777777" w:rsidR="007059ED" w:rsidRDefault="007059ED">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1311</w:t>
      </w:r>
    </w:p>
    <w:p w14:paraId="01F9C4DE" w14:textId="77777777" w:rsidR="007059ED" w:rsidRDefault="007059ED">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1313</w:t>
      </w:r>
    </w:p>
    <w:p w14:paraId="66021B0A" w14:textId="77777777" w:rsidR="007059ED" w:rsidRDefault="007059ED">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1314</w:t>
      </w:r>
    </w:p>
    <w:p w14:paraId="79D436C8" w14:textId="77777777" w:rsidR="007059ED" w:rsidRDefault="007059ED">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1314</w:t>
      </w:r>
    </w:p>
    <w:p w14:paraId="5D4699EE" w14:textId="77777777" w:rsidR="007059ED" w:rsidRDefault="007059ED">
      <w:pPr>
        <w:pStyle w:val="TOC4"/>
        <w:rPr>
          <w:rFonts w:asciiTheme="minorHAnsi" w:eastAsiaTheme="minorEastAsia" w:hAnsiTheme="minorHAnsi" w:cstheme="minorBidi"/>
          <w:sz w:val="22"/>
          <w:szCs w:val="22"/>
        </w:rPr>
      </w:pPr>
      <w:r w:rsidRPr="00AE6739">
        <w:rPr>
          <w:rFonts w:cs="v4.2.0"/>
        </w:rPr>
        <w:t>A.7.1.14.2</w:t>
      </w:r>
      <w:r>
        <w:rPr>
          <w:rFonts w:asciiTheme="minorHAnsi" w:eastAsiaTheme="minorEastAsia" w:hAnsiTheme="minorHAnsi" w:cstheme="minorBidi"/>
          <w:sz w:val="22"/>
          <w:szCs w:val="22"/>
        </w:rPr>
        <w:tab/>
      </w:r>
      <w:r w:rsidRPr="00AE6739">
        <w:rPr>
          <w:rFonts w:cs="v4.2.0"/>
        </w:rPr>
        <w:t>Test Requirements</w:t>
      </w:r>
      <w:r>
        <w:tab/>
        <w:t>1315</w:t>
      </w:r>
    </w:p>
    <w:p w14:paraId="788C224A" w14:textId="77777777" w:rsidR="007059ED" w:rsidRDefault="007059ED">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1315</w:t>
      </w:r>
    </w:p>
    <w:p w14:paraId="330C6120" w14:textId="77777777" w:rsidR="007059ED" w:rsidRDefault="007059ED">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1315</w:t>
      </w:r>
    </w:p>
    <w:p w14:paraId="7CF6E65B" w14:textId="77777777" w:rsidR="007059ED" w:rsidRDefault="007059ED">
      <w:pPr>
        <w:pStyle w:val="TOC4"/>
        <w:rPr>
          <w:rFonts w:asciiTheme="minorHAnsi" w:eastAsiaTheme="minorEastAsia" w:hAnsiTheme="minorHAnsi" w:cstheme="minorBidi"/>
          <w:sz w:val="22"/>
          <w:szCs w:val="22"/>
        </w:rPr>
      </w:pPr>
      <w:r w:rsidRPr="00AE6739">
        <w:rPr>
          <w:rFonts w:cs="v4.2.0"/>
        </w:rPr>
        <w:t>A.7.1.15.2</w:t>
      </w:r>
      <w:r>
        <w:rPr>
          <w:rFonts w:asciiTheme="minorHAnsi" w:eastAsiaTheme="minorEastAsia" w:hAnsiTheme="minorHAnsi" w:cstheme="minorBidi"/>
          <w:sz w:val="22"/>
          <w:szCs w:val="22"/>
        </w:rPr>
        <w:tab/>
      </w:r>
      <w:r w:rsidRPr="00AE6739">
        <w:rPr>
          <w:rFonts w:cs="v4.2.0"/>
        </w:rPr>
        <w:t>Test Requirements</w:t>
      </w:r>
      <w:r>
        <w:tab/>
        <w:t>1316</w:t>
      </w:r>
    </w:p>
    <w:p w14:paraId="26F03A2E" w14:textId="77777777" w:rsidR="007059ED" w:rsidRDefault="007059ED">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1317</w:t>
      </w:r>
    </w:p>
    <w:p w14:paraId="68F4B9C5" w14:textId="77777777" w:rsidR="007059ED" w:rsidRDefault="007059ED">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1317</w:t>
      </w:r>
    </w:p>
    <w:p w14:paraId="0F87AA36" w14:textId="77777777" w:rsidR="007059ED" w:rsidRDefault="007059ED">
      <w:pPr>
        <w:pStyle w:val="TOC4"/>
        <w:rPr>
          <w:rFonts w:asciiTheme="minorHAnsi" w:eastAsiaTheme="minorEastAsia" w:hAnsiTheme="minorHAnsi" w:cstheme="minorBidi"/>
          <w:sz w:val="22"/>
          <w:szCs w:val="22"/>
        </w:rPr>
      </w:pPr>
      <w:r w:rsidRPr="00AE6739">
        <w:rPr>
          <w:rFonts w:cs="v4.2.0"/>
        </w:rPr>
        <w:t>A.7.1.16.2</w:t>
      </w:r>
      <w:r>
        <w:rPr>
          <w:rFonts w:asciiTheme="minorHAnsi" w:eastAsiaTheme="minorEastAsia" w:hAnsiTheme="minorHAnsi" w:cstheme="minorBidi"/>
          <w:sz w:val="22"/>
          <w:szCs w:val="22"/>
        </w:rPr>
        <w:tab/>
      </w:r>
      <w:r w:rsidRPr="00AE6739">
        <w:rPr>
          <w:rFonts w:cs="v4.2.0"/>
        </w:rPr>
        <w:t>Test Requirements</w:t>
      </w:r>
      <w:r>
        <w:tab/>
        <w:t>1318</w:t>
      </w:r>
    </w:p>
    <w:p w14:paraId="6299A5D1" w14:textId="77777777" w:rsidR="007059ED" w:rsidRDefault="007059ED">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1319</w:t>
      </w:r>
    </w:p>
    <w:p w14:paraId="3B7B38B7" w14:textId="77777777" w:rsidR="007059ED" w:rsidRDefault="007059ED">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1319</w:t>
      </w:r>
    </w:p>
    <w:p w14:paraId="013B8CA4" w14:textId="77777777" w:rsidR="007059ED" w:rsidRDefault="007059ED">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1321</w:t>
      </w:r>
    </w:p>
    <w:p w14:paraId="648F1FFB" w14:textId="77777777" w:rsidR="007059ED" w:rsidRDefault="007059ED">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1322</w:t>
      </w:r>
    </w:p>
    <w:p w14:paraId="61CAC70F" w14:textId="77777777" w:rsidR="007059ED" w:rsidRDefault="007059ED">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1322</w:t>
      </w:r>
    </w:p>
    <w:p w14:paraId="3B437ED0" w14:textId="77777777" w:rsidR="007059ED" w:rsidRDefault="007059ED">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1324</w:t>
      </w:r>
    </w:p>
    <w:p w14:paraId="2764CEC6" w14:textId="77777777" w:rsidR="007059ED" w:rsidRDefault="007059ED">
      <w:pPr>
        <w:pStyle w:val="TOC3"/>
        <w:rPr>
          <w:rFonts w:asciiTheme="minorHAnsi" w:eastAsiaTheme="minorEastAsia" w:hAnsiTheme="minorHAnsi" w:cstheme="minorBidi"/>
          <w:sz w:val="22"/>
          <w:szCs w:val="22"/>
        </w:rPr>
      </w:pPr>
      <w:r w:rsidRPr="00AE6739">
        <w:rPr>
          <w:snapToGrid w:val="0"/>
        </w:rPr>
        <w:lastRenderedPageBreak/>
        <w:t>A.7.1.19</w:t>
      </w:r>
      <w:r>
        <w:rPr>
          <w:rFonts w:asciiTheme="minorHAnsi" w:eastAsiaTheme="minorEastAsia" w:hAnsiTheme="minorHAnsi" w:cstheme="minorBidi"/>
          <w:sz w:val="22"/>
          <w:szCs w:val="22"/>
        </w:rPr>
        <w:tab/>
      </w:r>
      <w:r>
        <w:rPr>
          <w:lang w:eastAsia="zh-CN"/>
        </w:rPr>
        <w:t>E-UTRAN FDD - UE Transmit Timing Accuracy Test for RACH-less Handover</w:t>
      </w:r>
      <w:r>
        <w:tab/>
        <w:t>1325</w:t>
      </w:r>
    </w:p>
    <w:p w14:paraId="615D5A45" w14:textId="77777777" w:rsidR="007059ED" w:rsidRDefault="007059ED">
      <w:pPr>
        <w:pStyle w:val="TOC4"/>
        <w:rPr>
          <w:rFonts w:asciiTheme="minorHAnsi" w:eastAsiaTheme="minorEastAsia" w:hAnsiTheme="minorHAnsi" w:cstheme="minorBidi"/>
          <w:sz w:val="22"/>
          <w:szCs w:val="22"/>
        </w:rPr>
      </w:pPr>
      <w:r w:rsidRPr="00AE6739">
        <w:rPr>
          <w:snapToGrid w:val="0"/>
        </w:rPr>
        <w:t>A.7.1.19.1</w:t>
      </w:r>
      <w:r>
        <w:rPr>
          <w:rFonts w:asciiTheme="minorHAnsi" w:eastAsiaTheme="minorEastAsia" w:hAnsiTheme="minorHAnsi" w:cstheme="minorBidi"/>
          <w:sz w:val="22"/>
          <w:szCs w:val="22"/>
        </w:rPr>
        <w:tab/>
      </w:r>
      <w:r w:rsidRPr="00AE6739">
        <w:rPr>
          <w:snapToGrid w:val="0"/>
        </w:rPr>
        <w:t>Test Purpose and Environment</w:t>
      </w:r>
      <w:r>
        <w:tab/>
        <w:t>1325</w:t>
      </w:r>
    </w:p>
    <w:p w14:paraId="555CE8D3" w14:textId="77777777" w:rsidR="007059ED" w:rsidRDefault="007059ED">
      <w:pPr>
        <w:pStyle w:val="TOC4"/>
        <w:rPr>
          <w:rFonts w:asciiTheme="minorHAnsi" w:eastAsiaTheme="minorEastAsia" w:hAnsiTheme="minorHAnsi" w:cstheme="minorBidi"/>
          <w:sz w:val="22"/>
          <w:szCs w:val="22"/>
        </w:rPr>
      </w:pPr>
      <w:r w:rsidRPr="00AE6739">
        <w:rPr>
          <w:snapToGrid w:val="0"/>
        </w:rPr>
        <w:t>A.7.1.19.2</w:t>
      </w:r>
      <w:r>
        <w:rPr>
          <w:rFonts w:asciiTheme="minorHAnsi" w:eastAsiaTheme="minorEastAsia" w:hAnsiTheme="minorHAnsi" w:cstheme="minorBidi"/>
          <w:sz w:val="22"/>
          <w:szCs w:val="22"/>
        </w:rPr>
        <w:tab/>
      </w:r>
      <w:r w:rsidRPr="00AE6739">
        <w:rPr>
          <w:snapToGrid w:val="0"/>
        </w:rPr>
        <w:t>Test Requirements</w:t>
      </w:r>
      <w:r>
        <w:tab/>
        <w:t>1326</w:t>
      </w:r>
    </w:p>
    <w:p w14:paraId="685CC5BC" w14:textId="77777777" w:rsidR="007059ED" w:rsidRDefault="007059ED">
      <w:pPr>
        <w:pStyle w:val="TOC3"/>
        <w:rPr>
          <w:rFonts w:asciiTheme="minorHAnsi" w:eastAsiaTheme="minorEastAsia" w:hAnsiTheme="minorHAnsi" w:cstheme="minorBidi"/>
          <w:sz w:val="22"/>
          <w:szCs w:val="22"/>
        </w:rPr>
      </w:pPr>
      <w:r w:rsidRPr="00AE6739">
        <w:rPr>
          <w:snapToGrid w:val="0"/>
        </w:rPr>
        <w:t>A.7.1.20</w:t>
      </w:r>
      <w:r>
        <w:rPr>
          <w:rFonts w:asciiTheme="minorHAnsi" w:eastAsiaTheme="minorEastAsia" w:hAnsiTheme="minorHAnsi" w:cstheme="minorBidi"/>
          <w:sz w:val="22"/>
          <w:szCs w:val="22"/>
        </w:rPr>
        <w:tab/>
      </w:r>
      <w:r>
        <w:rPr>
          <w:lang w:eastAsia="zh-CN"/>
        </w:rPr>
        <w:t>E-UTRAN TDD - UE Transmit Timing Accuracy Test for RACH-less Handover</w:t>
      </w:r>
      <w:r>
        <w:tab/>
        <w:t>1326</w:t>
      </w:r>
    </w:p>
    <w:p w14:paraId="4A1AAA64" w14:textId="77777777" w:rsidR="007059ED" w:rsidRDefault="007059ED">
      <w:pPr>
        <w:pStyle w:val="TOC4"/>
        <w:rPr>
          <w:rFonts w:asciiTheme="minorHAnsi" w:eastAsiaTheme="minorEastAsia" w:hAnsiTheme="minorHAnsi" w:cstheme="minorBidi"/>
          <w:sz w:val="22"/>
          <w:szCs w:val="22"/>
        </w:rPr>
      </w:pPr>
      <w:r w:rsidRPr="00AE6739">
        <w:rPr>
          <w:snapToGrid w:val="0"/>
        </w:rPr>
        <w:t>A.7.1.20.1</w:t>
      </w:r>
      <w:r>
        <w:rPr>
          <w:rFonts w:asciiTheme="minorHAnsi" w:eastAsiaTheme="minorEastAsia" w:hAnsiTheme="minorHAnsi" w:cstheme="minorBidi"/>
          <w:sz w:val="22"/>
          <w:szCs w:val="22"/>
        </w:rPr>
        <w:tab/>
      </w:r>
      <w:r w:rsidRPr="00AE6739">
        <w:rPr>
          <w:snapToGrid w:val="0"/>
        </w:rPr>
        <w:t>Test Purpose and Environment</w:t>
      </w:r>
      <w:r>
        <w:tab/>
        <w:t>1326</w:t>
      </w:r>
    </w:p>
    <w:p w14:paraId="7C07AA26" w14:textId="77777777" w:rsidR="007059ED" w:rsidRDefault="007059ED">
      <w:pPr>
        <w:pStyle w:val="TOC4"/>
        <w:rPr>
          <w:rFonts w:asciiTheme="minorHAnsi" w:eastAsiaTheme="minorEastAsia" w:hAnsiTheme="minorHAnsi" w:cstheme="minorBidi"/>
          <w:sz w:val="22"/>
          <w:szCs w:val="22"/>
        </w:rPr>
      </w:pPr>
      <w:r w:rsidRPr="00AE6739">
        <w:rPr>
          <w:snapToGrid w:val="0"/>
        </w:rPr>
        <w:t>A.7.1.20.2</w:t>
      </w:r>
      <w:r>
        <w:rPr>
          <w:rFonts w:asciiTheme="minorHAnsi" w:eastAsiaTheme="minorEastAsia" w:hAnsiTheme="minorHAnsi" w:cstheme="minorBidi"/>
          <w:sz w:val="22"/>
          <w:szCs w:val="22"/>
        </w:rPr>
        <w:tab/>
      </w:r>
      <w:r w:rsidRPr="00AE6739">
        <w:rPr>
          <w:snapToGrid w:val="0"/>
        </w:rPr>
        <w:t>Test Requirements</w:t>
      </w:r>
      <w:r>
        <w:tab/>
        <w:t>1328</w:t>
      </w:r>
    </w:p>
    <w:p w14:paraId="4D175C41" w14:textId="77777777" w:rsidR="007059ED" w:rsidRDefault="007059ED">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1328</w:t>
      </w:r>
    </w:p>
    <w:p w14:paraId="143B0B8C" w14:textId="77777777" w:rsidR="007059ED" w:rsidRDefault="007059ED">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1328</w:t>
      </w:r>
    </w:p>
    <w:p w14:paraId="3836BCD9" w14:textId="77777777" w:rsidR="007059ED" w:rsidRDefault="007059ED">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1330</w:t>
      </w:r>
    </w:p>
    <w:p w14:paraId="26F79325" w14:textId="77777777" w:rsidR="007059ED" w:rsidRDefault="007059ED">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1330</w:t>
      </w:r>
    </w:p>
    <w:p w14:paraId="02D4C2C5" w14:textId="77777777" w:rsidR="007059ED" w:rsidRDefault="007059ED">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1330</w:t>
      </w:r>
    </w:p>
    <w:p w14:paraId="3740A841" w14:textId="77777777" w:rsidR="007059ED" w:rsidRDefault="007059ED">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1332</w:t>
      </w:r>
    </w:p>
    <w:p w14:paraId="4683914B" w14:textId="77777777" w:rsidR="007059ED" w:rsidRDefault="007059ED">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1332</w:t>
      </w:r>
    </w:p>
    <w:p w14:paraId="4069C642" w14:textId="77777777" w:rsidR="007059ED" w:rsidRDefault="007059ED">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1332</w:t>
      </w:r>
    </w:p>
    <w:p w14:paraId="34E7ADEA" w14:textId="77777777" w:rsidR="007059ED" w:rsidRDefault="007059ED">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1334</w:t>
      </w:r>
    </w:p>
    <w:p w14:paraId="3707BEFA" w14:textId="77777777" w:rsidR="007059ED" w:rsidRDefault="007059ED">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1334</w:t>
      </w:r>
    </w:p>
    <w:p w14:paraId="3F3655E9" w14:textId="77777777" w:rsidR="007059ED" w:rsidRDefault="007059ED">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1334</w:t>
      </w:r>
    </w:p>
    <w:p w14:paraId="228AA45D" w14:textId="77777777" w:rsidR="007059ED" w:rsidRDefault="007059ED">
      <w:pPr>
        <w:pStyle w:val="TOC4"/>
        <w:rPr>
          <w:rFonts w:asciiTheme="minorHAnsi" w:eastAsiaTheme="minorEastAsia" w:hAnsiTheme="minorHAnsi" w:cstheme="minorBidi"/>
          <w:sz w:val="22"/>
          <w:szCs w:val="22"/>
        </w:rPr>
      </w:pPr>
      <w:r w:rsidRPr="00AE6739">
        <w:rPr>
          <w:rFonts w:cs="v4.2.0"/>
        </w:rPr>
        <w:t>A.7.1.24.2</w:t>
      </w:r>
      <w:r>
        <w:rPr>
          <w:rFonts w:asciiTheme="minorHAnsi" w:eastAsiaTheme="minorEastAsia" w:hAnsiTheme="minorHAnsi" w:cstheme="minorBidi"/>
          <w:sz w:val="22"/>
          <w:szCs w:val="22"/>
        </w:rPr>
        <w:tab/>
      </w:r>
      <w:r w:rsidRPr="00AE6739">
        <w:rPr>
          <w:rFonts w:cs="v4.2.0"/>
        </w:rPr>
        <w:t>Test Requirements</w:t>
      </w:r>
      <w:r>
        <w:tab/>
        <w:t>1335</w:t>
      </w:r>
    </w:p>
    <w:p w14:paraId="3BD039A9" w14:textId="77777777" w:rsidR="007059ED" w:rsidRDefault="007059ED">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1336</w:t>
      </w:r>
    </w:p>
    <w:p w14:paraId="3E40D2E0" w14:textId="77777777" w:rsidR="007059ED" w:rsidRDefault="007059ED">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1336</w:t>
      </w:r>
    </w:p>
    <w:p w14:paraId="57E6A3FB" w14:textId="77777777" w:rsidR="007059ED" w:rsidRDefault="007059ED">
      <w:pPr>
        <w:pStyle w:val="TOC4"/>
        <w:rPr>
          <w:rFonts w:asciiTheme="minorHAnsi" w:eastAsiaTheme="minorEastAsia" w:hAnsiTheme="minorHAnsi" w:cstheme="minorBidi"/>
          <w:sz w:val="22"/>
          <w:szCs w:val="22"/>
        </w:rPr>
      </w:pPr>
      <w:r w:rsidRPr="00AE6739">
        <w:rPr>
          <w:rFonts w:cs="v4.2.0"/>
        </w:rPr>
        <w:t>A.7.1.25.2</w:t>
      </w:r>
      <w:r>
        <w:rPr>
          <w:rFonts w:asciiTheme="minorHAnsi" w:eastAsiaTheme="minorEastAsia" w:hAnsiTheme="minorHAnsi" w:cstheme="minorBidi"/>
          <w:sz w:val="22"/>
          <w:szCs w:val="22"/>
        </w:rPr>
        <w:tab/>
      </w:r>
      <w:r w:rsidRPr="00AE6739">
        <w:rPr>
          <w:rFonts w:cs="v4.2.0"/>
        </w:rPr>
        <w:t>Test Requirements</w:t>
      </w:r>
      <w:r>
        <w:tab/>
        <w:t>1337</w:t>
      </w:r>
    </w:p>
    <w:p w14:paraId="462DAE66" w14:textId="77777777" w:rsidR="007059ED" w:rsidRDefault="007059ED">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1338</w:t>
      </w:r>
    </w:p>
    <w:p w14:paraId="61884D34" w14:textId="77777777" w:rsidR="007059ED" w:rsidRDefault="007059ED">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1338</w:t>
      </w:r>
    </w:p>
    <w:p w14:paraId="4506AF0A" w14:textId="77777777" w:rsidR="007059ED" w:rsidRDefault="007059ED">
      <w:pPr>
        <w:pStyle w:val="TOC4"/>
        <w:rPr>
          <w:rFonts w:asciiTheme="minorHAnsi" w:eastAsiaTheme="minorEastAsia" w:hAnsiTheme="minorHAnsi" w:cstheme="minorBidi"/>
          <w:sz w:val="22"/>
          <w:szCs w:val="22"/>
        </w:rPr>
      </w:pPr>
      <w:r w:rsidRPr="00AE6739">
        <w:rPr>
          <w:rFonts w:cs="v4.2.0"/>
        </w:rPr>
        <w:t>A.7.1.26.2</w:t>
      </w:r>
      <w:r>
        <w:rPr>
          <w:rFonts w:asciiTheme="minorHAnsi" w:eastAsiaTheme="minorEastAsia" w:hAnsiTheme="minorHAnsi" w:cstheme="minorBidi"/>
          <w:sz w:val="22"/>
          <w:szCs w:val="22"/>
        </w:rPr>
        <w:tab/>
      </w:r>
      <w:r w:rsidRPr="00AE6739">
        <w:rPr>
          <w:rFonts w:cs="v4.2.0"/>
        </w:rPr>
        <w:t>Test Requirements</w:t>
      </w:r>
      <w:r>
        <w:tab/>
        <w:t>1339</w:t>
      </w:r>
    </w:p>
    <w:p w14:paraId="2C75E2BC" w14:textId="77777777" w:rsidR="007059ED" w:rsidRDefault="007059ED">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1340</w:t>
      </w:r>
    </w:p>
    <w:p w14:paraId="41880071" w14:textId="77777777" w:rsidR="007059ED" w:rsidRDefault="007059ED">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1340</w:t>
      </w:r>
    </w:p>
    <w:p w14:paraId="1985C718" w14:textId="77777777" w:rsidR="007059ED" w:rsidRDefault="007059ED">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1342</w:t>
      </w:r>
    </w:p>
    <w:p w14:paraId="3C33A79B" w14:textId="77777777" w:rsidR="007059ED" w:rsidRDefault="007059ED">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1342</w:t>
      </w:r>
    </w:p>
    <w:p w14:paraId="24B1AE84" w14:textId="77777777" w:rsidR="007059ED" w:rsidRDefault="007059ED">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1342</w:t>
      </w:r>
    </w:p>
    <w:p w14:paraId="4F80C330" w14:textId="77777777" w:rsidR="007059ED" w:rsidRDefault="007059ED">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1344</w:t>
      </w:r>
    </w:p>
    <w:p w14:paraId="19CCDBFC" w14:textId="77777777" w:rsidR="007059ED" w:rsidRDefault="007059ED">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1345</w:t>
      </w:r>
    </w:p>
    <w:p w14:paraId="63201A54" w14:textId="77777777" w:rsidR="007059ED" w:rsidRDefault="007059ED">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1345</w:t>
      </w:r>
    </w:p>
    <w:p w14:paraId="619EE2CD" w14:textId="77777777" w:rsidR="007059ED" w:rsidRDefault="007059ED">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1345</w:t>
      </w:r>
    </w:p>
    <w:p w14:paraId="276FCDF5" w14:textId="77777777" w:rsidR="007059ED" w:rsidRDefault="007059ED">
      <w:pPr>
        <w:pStyle w:val="TOC4"/>
        <w:rPr>
          <w:rFonts w:asciiTheme="minorHAnsi" w:eastAsiaTheme="minorEastAsia" w:hAnsiTheme="minorHAnsi" w:cstheme="minorBidi"/>
          <w:sz w:val="22"/>
          <w:szCs w:val="22"/>
        </w:rPr>
      </w:pPr>
      <w:r w:rsidRPr="00AE6739">
        <w:rPr>
          <w:rFonts w:cs="v4.2.0"/>
        </w:rPr>
        <w:t>A.7.2.1.2</w:t>
      </w:r>
      <w:r>
        <w:rPr>
          <w:rFonts w:asciiTheme="minorHAnsi" w:eastAsiaTheme="minorEastAsia" w:hAnsiTheme="minorHAnsi" w:cstheme="minorBidi"/>
          <w:sz w:val="22"/>
          <w:szCs w:val="22"/>
        </w:rPr>
        <w:tab/>
      </w:r>
      <w:r w:rsidRPr="00AE6739">
        <w:rPr>
          <w:rFonts w:cs="v4.2.0"/>
        </w:rPr>
        <w:t>Test Requirements</w:t>
      </w:r>
      <w:r>
        <w:tab/>
        <w:t>1346</w:t>
      </w:r>
    </w:p>
    <w:p w14:paraId="073CF0AC" w14:textId="77777777" w:rsidR="007059ED" w:rsidRDefault="007059ED">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1347</w:t>
      </w:r>
    </w:p>
    <w:p w14:paraId="47E9A098" w14:textId="77777777" w:rsidR="007059ED" w:rsidRDefault="007059ED">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1347</w:t>
      </w:r>
    </w:p>
    <w:p w14:paraId="68C2C434" w14:textId="77777777" w:rsidR="007059ED" w:rsidRDefault="007059ED">
      <w:pPr>
        <w:pStyle w:val="TOC4"/>
        <w:rPr>
          <w:rFonts w:asciiTheme="minorHAnsi" w:eastAsiaTheme="minorEastAsia" w:hAnsiTheme="minorHAnsi" w:cstheme="minorBidi"/>
          <w:sz w:val="22"/>
          <w:szCs w:val="22"/>
        </w:rPr>
      </w:pPr>
      <w:r w:rsidRPr="00AE6739">
        <w:rPr>
          <w:rFonts w:cs="v4.2.0"/>
        </w:rPr>
        <w:t>A.7.2.2.2</w:t>
      </w:r>
      <w:r>
        <w:rPr>
          <w:rFonts w:asciiTheme="minorHAnsi" w:eastAsiaTheme="minorEastAsia" w:hAnsiTheme="minorHAnsi" w:cstheme="minorBidi"/>
          <w:sz w:val="22"/>
          <w:szCs w:val="22"/>
        </w:rPr>
        <w:tab/>
      </w:r>
      <w:r w:rsidRPr="00AE6739">
        <w:rPr>
          <w:rFonts w:cs="v4.2.0"/>
        </w:rPr>
        <w:t>Test Requirements</w:t>
      </w:r>
      <w:r>
        <w:tab/>
        <w:t>1349</w:t>
      </w:r>
    </w:p>
    <w:p w14:paraId="12EDE8B1" w14:textId="77777777" w:rsidR="007059ED" w:rsidRDefault="007059ED">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1349</w:t>
      </w:r>
    </w:p>
    <w:p w14:paraId="4C04940F" w14:textId="77777777" w:rsidR="007059ED" w:rsidRDefault="007059ED">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1349</w:t>
      </w:r>
    </w:p>
    <w:p w14:paraId="66B0E168" w14:textId="77777777" w:rsidR="007059ED" w:rsidRDefault="007059ED">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1349</w:t>
      </w:r>
    </w:p>
    <w:p w14:paraId="2AC44A71" w14:textId="77777777" w:rsidR="007059ED" w:rsidRDefault="007059ED">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1349</w:t>
      </w:r>
    </w:p>
    <w:p w14:paraId="4768ADF6" w14:textId="77777777" w:rsidR="007059ED" w:rsidRDefault="007059ED">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1349</w:t>
      </w:r>
    </w:p>
    <w:p w14:paraId="15E69933" w14:textId="77777777" w:rsidR="007059ED" w:rsidRDefault="007059ED">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1352</w:t>
      </w:r>
    </w:p>
    <w:p w14:paraId="4A900368" w14:textId="77777777" w:rsidR="007059ED" w:rsidRDefault="007059ED">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1352</w:t>
      </w:r>
    </w:p>
    <w:p w14:paraId="11DF8A5F" w14:textId="77777777" w:rsidR="007059ED" w:rsidRDefault="007059ED">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1352</w:t>
      </w:r>
    </w:p>
    <w:p w14:paraId="47CC0CF8" w14:textId="77777777" w:rsidR="007059ED" w:rsidRDefault="007059ED">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1354</w:t>
      </w:r>
    </w:p>
    <w:p w14:paraId="7A1A513E" w14:textId="77777777" w:rsidR="007059ED" w:rsidRDefault="007059ED">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1354</w:t>
      </w:r>
    </w:p>
    <w:p w14:paraId="5EABBED8" w14:textId="77777777" w:rsidR="007059ED" w:rsidRDefault="007059ED">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1354</w:t>
      </w:r>
    </w:p>
    <w:p w14:paraId="7DC5401A" w14:textId="77777777" w:rsidR="007059ED" w:rsidRDefault="007059ED">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1355</w:t>
      </w:r>
    </w:p>
    <w:p w14:paraId="13392B45" w14:textId="77777777" w:rsidR="007059ED" w:rsidRDefault="007059ED">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1355</w:t>
      </w:r>
    </w:p>
    <w:p w14:paraId="133DB96E" w14:textId="77777777" w:rsidR="007059ED" w:rsidRDefault="007059ED">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1355</w:t>
      </w:r>
    </w:p>
    <w:p w14:paraId="41FF6FC0" w14:textId="77777777" w:rsidR="007059ED" w:rsidRDefault="007059ED">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1355</w:t>
      </w:r>
    </w:p>
    <w:p w14:paraId="7F6EFAD4" w14:textId="77777777" w:rsidR="007059ED" w:rsidRDefault="007059ED">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1355</w:t>
      </w:r>
    </w:p>
    <w:p w14:paraId="5F998E4D" w14:textId="77777777" w:rsidR="007059ED" w:rsidRDefault="007059ED">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1355</w:t>
      </w:r>
    </w:p>
    <w:p w14:paraId="20F50068" w14:textId="77777777" w:rsidR="007059ED" w:rsidRDefault="007059ED">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1358</w:t>
      </w:r>
    </w:p>
    <w:p w14:paraId="721D66DA" w14:textId="77777777" w:rsidR="007059ED" w:rsidRDefault="007059ED">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1358</w:t>
      </w:r>
    </w:p>
    <w:p w14:paraId="6CFFA790" w14:textId="77777777" w:rsidR="007059ED" w:rsidRDefault="007059ED">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1358</w:t>
      </w:r>
    </w:p>
    <w:p w14:paraId="26CC2E95" w14:textId="77777777" w:rsidR="007059ED" w:rsidRDefault="007059ED">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1360</w:t>
      </w:r>
    </w:p>
    <w:p w14:paraId="0223D9EE" w14:textId="77777777" w:rsidR="007059ED" w:rsidRDefault="007059ED">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1360</w:t>
      </w:r>
    </w:p>
    <w:p w14:paraId="346C4419" w14:textId="77777777" w:rsidR="007059ED" w:rsidRDefault="007059ED">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1360</w:t>
      </w:r>
    </w:p>
    <w:p w14:paraId="387D353F" w14:textId="77777777" w:rsidR="007059ED" w:rsidRDefault="007059ED">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1362</w:t>
      </w:r>
    </w:p>
    <w:p w14:paraId="36708B47" w14:textId="77777777" w:rsidR="007059ED" w:rsidRDefault="007059ED">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1364</w:t>
      </w:r>
    </w:p>
    <w:p w14:paraId="169BF105" w14:textId="77777777" w:rsidR="007059ED" w:rsidRDefault="007059ED">
      <w:pPr>
        <w:pStyle w:val="TOC3"/>
        <w:rPr>
          <w:rFonts w:asciiTheme="minorHAnsi" w:eastAsiaTheme="minorEastAsia" w:hAnsiTheme="minorHAnsi" w:cstheme="minorBidi"/>
          <w:sz w:val="22"/>
          <w:szCs w:val="22"/>
        </w:rPr>
      </w:pPr>
      <w:r>
        <w:rPr>
          <w:lang w:eastAsia="zh-CN"/>
        </w:rPr>
        <w:t>A.7.2.10</w:t>
      </w:r>
      <w:r>
        <w:rPr>
          <w:rFonts w:asciiTheme="minorHAnsi" w:eastAsiaTheme="minorEastAsia" w:hAnsiTheme="minorHAnsi" w:cstheme="minorBidi"/>
          <w:sz w:val="22"/>
          <w:szCs w:val="22"/>
        </w:rPr>
        <w:tab/>
      </w:r>
      <w:r>
        <w:rPr>
          <w:lang w:eastAsia="zh-CN"/>
        </w:rPr>
        <w:t>E-UTRAN FDD UE Timing Advance Adjustment Accuracy Test in CEModeB</w:t>
      </w:r>
      <w:r>
        <w:tab/>
        <w:t>1364</w:t>
      </w:r>
    </w:p>
    <w:p w14:paraId="777A1891" w14:textId="77777777" w:rsidR="007059ED" w:rsidRDefault="007059ED">
      <w:pPr>
        <w:pStyle w:val="TOC4"/>
        <w:rPr>
          <w:rFonts w:asciiTheme="minorHAnsi" w:eastAsiaTheme="minorEastAsia" w:hAnsiTheme="minorHAnsi" w:cstheme="minorBidi"/>
          <w:sz w:val="22"/>
          <w:szCs w:val="22"/>
        </w:rPr>
      </w:pPr>
      <w:r>
        <w:rPr>
          <w:lang w:eastAsia="zh-CN"/>
        </w:rPr>
        <w:t>A.7.2.10.1</w:t>
      </w:r>
      <w:r>
        <w:rPr>
          <w:rFonts w:asciiTheme="minorHAnsi" w:eastAsiaTheme="minorEastAsia" w:hAnsiTheme="minorHAnsi" w:cstheme="minorBidi"/>
          <w:sz w:val="22"/>
          <w:szCs w:val="22"/>
        </w:rPr>
        <w:tab/>
      </w:r>
      <w:r>
        <w:rPr>
          <w:lang w:eastAsia="zh-CN"/>
        </w:rPr>
        <w:t>Test Purpose and Environment</w:t>
      </w:r>
      <w:r>
        <w:tab/>
        <w:t>1364</w:t>
      </w:r>
    </w:p>
    <w:p w14:paraId="220D6505" w14:textId="77777777" w:rsidR="007059ED" w:rsidRDefault="007059ED">
      <w:pPr>
        <w:pStyle w:val="TOC4"/>
        <w:rPr>
          <w:rFonts w:asciiTheme="minorHAnsi" w:eastAsiaTheme="minorEastAsia" w:hAnsiTheme="minorHAnsi" w:cstheme="minorBidi"/>
          <w:sz w:val="22"/>
          <w:szCs w:val="22"/>
        </w:rPr>
      </w:pPr>
      <w:r w:rsidRPr="00AE6739">
        <w:rPr>
          <w:rFonts w:cs="v4.2.0"/>
        </w:rPr>
        <w:t>A.7.2.10.2</w:t>
      </w:r>
      <w:r>
        <w:rPr>
          <w:rFonts w:asciiTheme="minorHAnsi" w:eastAsiaTheme="minorEastAsia" w:hAnsiTheme="minorHAnsi" w:cstheme="minorBidi"/>
          <w:sz w:val="22"/>
          <w:szCs w:val="22"/>
        </w:rPr>
        <w:tab/>
      </w:r>
      <w:r w:rsidRPr="00AE6739">
        <w:rPr>
          <w:rFonts w:cs="v4.2.0"/>
        </w:rPr>
        <w:t>Test Requirements</w:t>
      </w:r>
      <w:r>
        <w:tab/>
        <w:t>1365</w:t>
      </w:r>
    </w:p>
    <w:p w14:paraId="76E92B7B" w14:textId="77777777" w:rsidR="007059ED" w:rsidRDefault="007059ED">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1365</w:t>
      </w:r>
    </w:p>
    <w:p w14:paraId="6A361680" w14:textId="77777777" w:rsidR="007059ED" w:rsidRDefault="007059ED">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1365</w:t>
      </w:r>
    </w:p>
    <w:p w14:paraId="380A206A" w14:textId="77777777" w:rsidR="007059ED" w:rsidRDefault="007059ED">
      <w:pPr>
        <w:pStyle w:val="TOC4"/>
        <w:rPr>
          <w:rFonts w:asciiTheme="minorHAnsi" w:eastAsiaTheme="minorEastAsia" w:hAnsiTheme="minorHAnsi" w:cstheme="minorBidi"/>
          <w:sz w:val="22"/>
          <w:szCs w:val="22"/>
        </w:rPr>
      </w:pPr>
      <w:r w:rsidRPr="00AE6739">
        <w:rPr>
          <w:rFonts w:cs="v4.2.0"/>
        </w:rPr>
        <w:t>A.7.2.11.2</w:t>
      </w:r>
      <w:r>
        <w:rPr>
          <w:rFonts w:asciiTheme="minorHAnsi" w:eastAsiaTheme="minorEastAsia" w:hAnsiTheme="minorHAnsi" w:cstheme="minorBidi"/>
          <w:sz w:val="22"/>
          <w:szCs w:val="22"/>
        </w:rPr>
        <w:tab/>
      </w:r>
      <w:r w:rsidRPr="00AE6739">
        <w:rPr>
          <w:rFonts w:cs="v4.2.0"/>
        </w:rPr>
        <w:t>Test Requirements</w:t>
      </w:r>
      <w:r>
        <w:tab/>
        <w:t>1367</w:t>
      </w:r>
    </w:p>
    <w:p w14:paraId="778A5C45" w14:textId="77777777" w:rsidR="007059ED" w:rsidRDefault="007059ED">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1367</w:t>
      </w:r>
    </w:p>
    <w:p w14:paraId="1202B423" w14:textId="77777777" w:rsidR="007059ED" w:rsidRDefault="007059ED">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1367</w:t>
      </w:r>
    </w:p>
    <w:p w14:paraId="0CC559F1" w14:textId="77777777" w:rsidR="007059ED" w:rsidRDefault="007059ED">
      <w:pPr>
        <w:pStyle w:val="TOC4"/>
        <w:rPr>
          <w:rFonts w:asciiTheme="minorHAnsi" w:eastAsiaTheme="minorEastAsia" w:hAnsiTheme="minorHAnsi" w:cstheme="minorBidi"/>
          <w:sz w:val="22"/>
          <w:szCs w:val="22"/>
        </w:rPr>
      </w:pPr>
      <w:r w:rsidRPr="00AE6739">
        <w:rPr>
          <w:rFonts w:cs="v4.2.0"/>
        </w:rPr>
        <w:t>A.7.2.12.2</w:t>
      </w:r>
      <w:r>
        <w:rPr>
          <w:rFonts w:asciiTheme="minorHAnsi" w:eastAsiaTheme="minorEastAsia" w:hAnsiTheme="minorHAnsi" w:cstheme="minorBidi"/>
          <w:sz w:val="22"/>
          <w:szCs w:val="22"/>
        </w:rPr>
        <w:tab/>
      </w:r>
      <w:r w:rsidRPr="00AE6739">
        <w:rPr>
          <w:rFonts w:cs="v4.2.0"/>
        </w:rPr>
        <w:t>Test Requirements</w:t>
      </w:r>
      <w:r>
        <w:tab/>
        <w:t>1369</w:t>
      </w:r>
    </w:p>
    <w:p w14:paraId="0A182103" w14:textId="77777777" w:rsidR="007059ED" w:rsidRDefault="007059ED">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AE6739">
        <w:rPr>
          <w:i/>
          <w:iCs/>
          <w:lang w:val="en-US"/>
        </w:rPr>
        <w:t>ShortProcessingTime=TRUE</w:t>
      </w:r>
      <w:r>
        <w:tab/>
        <w:t>1370</w:t>
      </w:r>
    </w:p>
    <w:p w14:paraId="5AB714E1" w14:textId="77777777" w:rsidR="007059ED" w:rsidRDefault="007059ED">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1370</w:t>
      </w:r>
    </w:p>
    <w:p w14:paraId="3CA8DCB2" w14:textId="77777777" w:rsidR="007059ED" w:rsidRDefault="007059ED">
      <w:pPr>
        <w:pStyle w:val="TOC4"/>
        <w:rPr>
          <w:rFonts w:asciiTheme="minorHAnsi" w:eastAsiaTheme="minorEastAsia" w:hAnsiTheme="minorHAnsi" w:cstheme="minorBidi"/>
          <w:sz w:val="22"/>
          <w:szCs w:val="22"/>
        </w:rPr>
      </w:pPr>
      <w:r w:rsidRPr="00AE6739">
        <w:rPr>
          <w:rFonts w:cs="v4.2.0"/>
        </w:rPr>
        <w:t>A.7.2.13.2</w:t>
      </w:r>
      <w:r>
        <w:rPr>
          <w:rFonts w:asciiTheme="minorHAnsi" w:eastAsiaTheme="minorEastAsia" w:hAnsiTheme="minorHAnsi" w:cstheme="minorBidi"/>
          <w:sz w:val="22"/>
          <w:szCs w:val="22"/>
        </w:rPr>
        <w:tab/>
      </w:r>
      <w:r w:rsidRPr="00AE6739">
        <w:rPr>
          <w:rFonts w:cs="v4.2.0"/>
        </w:rPr>
        <w:t>Test Requirements</w:t>
      </w:r>
      <w:r>
        <w:tab/>
        <w:t>1371</w:t>
      </w:r>
    </w:p>
    <w:p w14:paraId="35277427" w14:textId="77777777" w:rsidR="007059ED" w:rsidRDefault="007059ED">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AE6739">
        <w:rPr>
          <w:i/>
          <w:iCs/>
          <w:lang w:val="en-US"/>
        </w:rPr>
        <w:t>ShortProcessingTime=TRUE</w:t>
      </w:r>
      <w:r>
        <w:tab/>
        <w:t>1372</w:t>
      </w:r>
    </w:p>
    <w:p w14:paraId="459FCDB1" w14:textId="77777777" w:rsidR="007059ED" w:rsidRDefault="007059ED">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1372</w:t>
      </w:r>
    </w:p>
    <w:p w14:paraId="1EA2CAC2" w14:textId="77777777" w:rsidR="007059ED" w:rsidRDefault="007059ED">
      <w:pPr>
        <w:pStyle w:val="TOC4"/>
        <w:rPr>
          <w:rFonts w:asciiTheme="minorHAnsi" w:eastAsiaTheme="minorEastAsia" w:hAnsiTheme="minorHAnsi" w:cstheme="minorBidi"/>
          <w:sz w:val="22"/>
          <w:szCs w:val="22"/>
        </w:rPr>
      </w:pPr>
      <w:r w:rsidRPr="00AE6739">
        <w:rPr>
          <w:rFonts w:cs="v4.2.0"/>
        </w:rPr>
        <w:t>A.7.2.14.2</w:t>
      </w:r>
      <w:r>
        <w:rPr>
          <w:rFonts w:asciiTheme="minorHAnsi" w:eastAsiaTheme="minorEastAsia" w:hAnsiTheme="minorHAnsi" w:cstheme="minorBidi"/>
          <w:sz w:val="22"/>
          <w:szCs w:val="22"/>
        </w:rPr>
        <w:tab/>
      </w:r>
      <w:r w:rsidRPr="00AE6739">
        <w:rPr>
          <w:rFonts w:cs="v4.2.0"/>
        </w:rPr>
        <w:t>Test Requirements</w:t>
      </w:r>
      <w:r>
        <w:tab/>
        <w:t>1374</w:t>
      </w:r>
    </w:p>
    <w:p w14:paraId="66492494" w14:textId="77777777" w:rsidR="007059ED" w:rsidRDefault="007059ED">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1374</w:t>
      </w:r>
    </w:p>
    <w:p w14:paraId="1F0D3322" w14:textId="77777777" w:rsidR="007059ED" w:rsidRDefault="007059ED">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1374</w:t>
      </w:r>
    </w:p>
    <w:p w14:paraId="586F725F" w14:textId="77777777" w:rsidR="007059ED" w:rsidRDefault="007059ED">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1376</w:t>
      </w:r>
    </w:p>
    <w:p w14:paraId="46838A3E" w14:textId="77777777" w:rsidR="007059ED" w:rsidRDefault="007059ED">
      <w:pPr>
        <w:pStyle w:val="TOC2"/>
        <w:rPr>
          <w:rFonts w:asciiTheme="minorHAnsi" w:eastAsiaTheme="minorEastAsia" w:hAnsiTheme="minorHAnsi" w:cstheme="minorBidi"/>
          <w:sz w:val="22"/>
          <w:szCs w:val="22"/>
        </w:rPr>
      </w:pPr>
      <w:r w:rsidRPr="00AE6739">
        <w:rPr>
          <w:rFonts w:eastAsia="MS Mincho"/>
          <w:lang w:eastAsia="zh-CN"/>
        </w:rPr>
        <w:t>A.7.3</w:t>
      </w:r>
      <w:r>
        <w:rPr>
          <w:rFonts w:asciiTheme="minorHAnsi" w:eastAsiaTheme="minorEastAsia" w:hAnsiTheme="minorHAnsi" w:cstheme="minorBidi"/>
          <w:sz w:val="22"/>
          <w:szCs w:val="22"/>
        </w:rPr>
        <w:tab/>
      </w:r>
      <w:r w:rsidRPr="00AE6739">
        <w:rPr>
          <w:rFonts w:eastAsia="MS Mincho"/>
          <w:lang w:eastAsia="zh-CN"/>
        </w:rPr>
        <w:t>Radio Link Monitoring</w:t>
      </w:r>
      <w:r>
        <w:tab/>
        <w:t>1376</w:t>
      </w:r>
    </w:p>
    <w:p w14:paraId="3F5B3D4C"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A.7.3.1</w:t>
      </w:r>
      <w:r>
        <w:rPr>
          <w:rFonts w:asciiTheme="minorHAnsi" w:eastAsiaTheme="minorEastAsia" w:hAnsiTheme="minorHAnsi" w:cstheme="minorBidi"/>
          <w:sz w:val="22"/>
          <w:szCs w:val="22"/>
        </w:rPr>
        <w:tab/>
      </w:r>
      <w:r w:rsidRPr="00AE6739">
        <w:rPr>
          <w:rFonts w:eastAsia="MS Mincho"/>
          <w:lang w:eastAsia="zh-CN"/>
        </w:rPr>
        <w:t>E-UTRAN FDD Radio Link Monitoring Test for Out-of-sync</w:t>
      </w:r>
      <w:r>
        <w:tab/>
        <w:t>1376</w:t>
      </w:r>
    </w:p>
    <w:p w14:paraId="2A4B5F1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A.7.3.1.1</w:t>
      </w:r>
      <w:r>
        <w:rPr>
          <w:rFonts w:asciiTheme="minorHAnsi" w:eastAsiaTheme="minorEastAsia" w:hAnsiTheme="minorHAnsi" w:cstheme="minorBidi"/>
          <w:sz w:val="22"/>
          <w:szCs w:val="22"/>
        </w:rPr>
        <w:tab/>
      </w:r>
      <w:r w:rsidRPr="00AE6739">
        <w:rPr>
          <w:snapToGrid w:val="0"/>
          <w:lang w:eastAsia="zh-CN"/>
        </w:rPr>
        <w:t>Test Purpose and Environment</w:t>
      </w:r>
      <w:r>
        <w:tab/>
        <w:t>1376</w:t>
      </w:r>
    </w:p>
    <w:p w14:paraId="288C6820" w14:textId="77777777" w:rsidR="007059ED" w:rsidRDefault="007059ED">
      <w:pPr>
        <w:pStyle w:val="TOC4"/>
        <w:rPr>
          <w:rFonts w:asciiTheme="minorHAnsi" w:eastAsiaTheme="minorEastAsia" w:hAnsiTheme="minorHAnsi" w:cstheme="minorBidi"/>
          <w:sz w:val="22"/>
          <w:szCs w:val="22"/>
        </w:rPr>
      </w:pPr>
      <w:r w:rsidRPr="00AE6739">
        <w:rPr>
          <w:snapToGrid w:val="0"/>
        </w:rPr>
        <w:t>A.7.3.1.2</w:t>
      </w:r>
      <w:r>
        <w:rPr>
          <w:rFonts w:asciiTheme="minorHAnsi" w:eastAsiaTheme="minorEastAsia" w:hAnsiTheme="minorHAnsi" w:cstheme="minorBidi"/>
          <w:sz w:val="22"/>
          <w:szCs w:val="22"/>
        </w:rPr>
        <w:tab/>
      </w:r>
      <w:r w:rsidRPr="00AE6739">
        <w:rPr>
          <w:snapToGrid w:val="0"/>
        </w:rPr>
        <w:t>Test Requirements</w:t>
      </w:r>
      <w:r>
        <w:tab/>
        <w:t>1380</w:t>
      </w:r>
    </w:p>
    <w:p w14:paraId="2D835AE2"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w:t>
      </w:r>
      <w:r w:rsidRPr="00AE6739">
        <w:rPr>
          <w:rFonts w:eastAsia="MS Mincho"/>
        </w:rPr>
        <w:t>2</w:t>
      </w:r>
      <w:r>
        <w:rPr>
          <w:rFonts w:asciiTheme="minorHAnsi" w:eastAsiaTheme="minorEastAsia" w:hAnsiTheme="minorHAnsi" w:cstheme="minorBidi"/>
          <w:sz w:val="22"/>
          <w:szCs w:val="22"/>
        </w:rPr>
        <w:tab/>
      </w:r>
      <w:r w:rsidRPr="00AE6739">
        <w:rPr>
          <w:rFonts w:eastAsia="MS Mincho"/>
          <w:lang w:eastAsia="zh-CN"/>
        </w:rPr>
        <w:t xml:space="preserve">E-UTRAN FDD Radio Link Monitoring Test for </w:t>
      </w:r>
      <w:r w:rsidRPr="00AE6739">
        <w:rPr>
          <w:rFonts w:eastAsia="MS Mincho"/>
        </w:rPr>
        <w:t>In</w:t>
      </w:r>
      <w:r w:rsidRPr="00AE6739">
        <w:rPr>
          <w:rFonts w:eastAsia="MS Mincho"/>
          <w:lang w:eastAsia="zh-CN"/>
        </w:rPr>
        <w:t>-sync</w:t>
      </w:r>
      <w:r>
        <w:tab/>
        <w:t>1380</w:t>
      </w:r>
    </w:p>
    <w:p w14:paraId="23425FF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2</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1380</w:t>
      </w:r>
    </w:p>
    <w:p w14:paraId="4468C56C" w14:textId="77777777" w:rsidR="007059ED" w:rsidRDefault="007059ED">
      <w:pPr>
        <w:pStyle w:val="TOC4"/>
        <w:rPr>
          <w:rFonts w:asciiTheme="minorHAnsi" w:eastAsiaTheme="minorEastAsia" w:hAnsiTheme="minorHAnsi" w:cstheme="minorBidi"/>
          <w:sz w:val="22"/>
          <w:szCs w:val="22"/>
        </w:rPr>
      </w:pPr>
      <w:r w:rsidRPr="00AE6739">
        <w:rPr>
          <w:snapToGrid w:val="0"/>
        </w:rPr>
        <w:t>A.7.3.2.2</w:t>
      </w:r>
      <w:r>
        <w:rPr>
          <w:rFonts w:asciiTheme="minorHAnsi" w:eastAsiaTheme="minorEastAsia" w:hAnsiTheme="minorHAnsi" w:cstheme="minorBidi"/>
          <w:sz w:val="22"/>
          <w:szCs w:val="22"/>
        </w:rPr>
        <w:tab/>
      </w:r>
      <w:r w:rsidRPr="00AE6739">
        <w:rPr>
          <w:snapToGrid w:val="0"/>
        </w:rPr>
        <w:t>Test Requirements</w:t>
      </w:r>
      <w:r>
        <w:tab/>
        <w:t>1384</w:t>
      </w:r>
    </w:p>
    <w:p w14:paraId="026AA4A4"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w:t>
      </w:r>
      <w:r>
        <w:rPr>
          <w:rFonts w:asciiTheme="minorHAnsi" w:eastAsiaTheme="minorEastAsia" w:hAnsiTheme="minorHAnsi" w:cstheme="minorBidi"/>
          <w:sz w:val="22"/>
          <w:szCs w:val="22"/>
        </w:rPr>
        <w:tab/>
      </w:r>
      <w:r w:rsidRPr="00AE6739">
        <w:rPr>
          <w:rFonts w:eastAsia="MS Mincho"/>
          <w:lang w:eastAsia="zh-CN"/>
        </w:rPr>
        <w:t>E-UTRAN TDD Radio Link Monitoring Test for Out-of-sync</w:t>
      </w:r>
      <w:r>
        <w:tab/>
        <w:t>1384</w:t>
      </w:r>
    </w:p>
    <w:p w14:paraId="503AEA5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A.7.3.3.1</w:t>
      </w:r>
      <w:r>
        <w:rPr>
          <w:rFonts w:asciiTheme="minorHAnsi" w:eastAsiaTheme="minorEastAsia" w:hAnsiTheme="minorHAnsi" w:cstheme="minorBidi"/>
          <w:sz w:val="22"/>
          <w:szCs w:val="22"/>
        </w:rPr>
        <w:tab/>
      </w:r>
      <w:r w:rsidRPr="00AE6739">
        <w:rPr>
          <w:snapToGrid w:val="0"/>
          <w:lang w:eastAsia="zh-CN"/>
        </w:rPr>
        <w:t>Test Purpose and Environment</w:t>
      </w:r>
      <w:r>
        <w:tab/>
        <w:t>1384</w:t>
      </w:r>
    </w:p>
    <w:p w14:paraId="7F3CDF60" w14:textId="77777777" w:rsidR="007059ED" w:rsidRDefault="007059ED">
      <w:pPr>
        <w:pStyle w:val="TOC4"/>
        <w:rPr>
          <w:rFonts w:asciiTheme="minorHAnsi" w:eastAsiaTheme="minorEastAsia" w:hAnsiTheme="minorHAnsi" w:cstheme="minorBidi"/>
          <w:sz w:val="22"/>
          <w:szCs w:val="22"/>
        </w:rPr>
      </w:pPr>
      <w:r w:rsidRPr="00AE6739">
        <w:rPr>
          <w:snapToGrid w:val="0"/>
        </w:rPr>
        <w:t>A.7.3.3.2</w:t>
      </w:r>
      <w:r>
        <w:rPr>
          <w:rFonts w:asciiTheme="minorHAnsi" w:eastAsiaTheme="minorEastAsia" w:hAnsiTheme="minorHAnsi" w:cstheme="minorBidi"/>
          <w:sz w:val="22"/>
          <w:szCs w:val="22"/>
        </w:rPr>
        <w:tab/>
      </w:r>
      <w:r w:rsidRPr="00AE6739">
        <w:rPr>
          <w:snapToGrid w:val="0"/>
        </w:rPr>
        <w:t>Test Requirements</w:t>
      </w:r>
      <w:r>
        <w:tab/>
        <w:t>1388</w:t>
      </w:r>
    </w:p>
    <w:p w14:paraId="5D525990"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w:t>
      </w:r>
      <w:r w:rsidRPr="00AE6739">
        <w:rPr>
          <w:rFonts w:eastAsia="MS Mincho"/>
        </w:rPr>
        <w:t>4</w:t>
      </w:r>
      <w:r>
        <w:rPr>
          <w:rFonts w:asciiTheme="minorHAnsi" w:eastAsiaTheme="minorEastAsia" w:hAnsiTheme="minorHAnsi" w:cstheme="minorBidi"/>
          <w:sz w:val="22"/>
          <w:szCs w:val="22"/>
        </w:rPr>
        <w:tab/>
      </w:r>
      <w:r w:rsidRPr="00AE6739">
        <w:rPr>
          <w:rFonts w:eastAsia="MS Mincho"/>
          <w:lang w:eastAsia="zh-CN"/>
        </w:rPr>
        <w:t xml:space="preserve">E-UTRAN TDD Radio Link Monitoring Test for </w:t>
      </w:r>
      <w:r w:rsidRPr="00AE6739">
        <w:rPr>
          <w:rFonts w:eastAsia="MS Mincho"/>
        </w:rPr>
        <w:t>In</w:t>
      </w:r>
      <w:r w:rsidRPr="00AE6739">
        <w:rPr>
          <w:rFonts w:eastAsia="MS Mincho"/>
          <w:lang w:eastAsia="zh-CN"/>
        </w:rPr>
        <w:t>-sync</w:t>
      </w:r>
      <w:r>
        <w:tab/>
        <w:t>1388</w:t>
      </w:r>
    </w:p>
    <w:p w14:paraId="3B42D489"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1388</w:t>
      </w:r>
    </w:p>
    <w:p w14:paraId="0DE062D7" w14:textId="77777777" w:rsidR="007059ED" w:rsidRDefault="007059ED">
      <w:pPr>
        <w:pStyle w:val="TOC4"/>
        <w:rPr>
          <w:rFonts w:asciiTheme="minorHAnsi" w:eastAsiaTheme="minorEastAsia" w:hAnsiTheme="minorHAnsi" w:cstheme="minorBidi"/>
          <w:sz w:val="22"/>
          <w:szCs w:val="22"/>
        </w:rPr>
      </w:pPr>
      <w:r w:rsidRPr="00AE6739">
        <w:rPr>
          <w:snapToGrid w:val="0"/>
        </w:rPr>
        <w:t>A.7.3.4.2</w:t>
      </w:r>
      <w:r>
        <w:rPr>
          <w:rFonts w:asciiTheme="minorHAnsi" w:eastAsiaTheme="minorEastAsia" w:hAnsiTheme="minorHAnsi" w:cstheme="minorBidi"/>
          <w:sz w:val="22"/>
          <w:szCs w:val="22"/>
        </w:rPr>
        <w:tab/>
      </w:r>
      <w:r w:rsidRPr="00AE6739">
        <w:rPr>
          <w:snapToGrid w:val="0"/>
        </w:rPr>
        <w:t>Test Requirements</w:t>
      </w:r>
      <w:r>
        <w:tab/>
        <w:t>1392</w:t>
      </w:r>
    </w:p>
    <w:p w14:paraId="743C8820" w14:textId="77777777" w:rsidR="007059ED" w:rsidRDefault="007059ED">
      <w:pPr>
        <w:pStyle w:val="TOC3"/>
        <w:rPr>
          <w:rFonts w:asciiTheme="minorHAnsi" w:eastAsiaTheme="minorEastAsia" w:hAnsiTheme="minorHAnsi" w:cstheme="minorBidi"/>
          <w:sz w:val="22"/>
          <w:szCs w:val="22"/>
        </w:rPr>
      </w:pPr>
      <w:r>
        <w:rPr>
          <w:lang w:eastAsia="zh-CN"/>
        </w:rPr>
        <w:t>A.7.3.5</w:t>
      </w:r>
      <w:r>
        <w:rPr>
          <w:rFonts w:asciiTheme="minorHAnsi" w:eastAsiaTheme="minorEastAsia" w:hAnsiTheme="minorHAnsi" w:cstheme="minorBidi"/>
          <w:sz w:val="22"/>
          <w:szCs w:val="22"/>
        </w:rPr>
        <w:tab/>
      </w:r>
      <w:r>
        <w:rPr>
          <w:lang w:eastAsia="zh-CN"/>
        </w:rPr>
        <w:t>E-UTRAN FDD Radio Link Monitoring Test for Out-of-sync in DRX</w:t>
      </w:r>
      <w:r>
        <w:tab/>
        <w:t>1392</w:t>
      </w:r>
    </w:p>
    <w:p w14:paraId="513F326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A.7.3.5.1</w:t>
      </w:r>
      <w:r>
        <w:rPr>
          <w:rFonts w:asciiTheme="minorHAnsi" w:eastAsiaTheme="minorEastAsia" w:hAnsiTheme="minorHAnsi" w:cstheme="minorBidi"/>
          <w:sz w:val="22"/>
          <w:szCs w:val="22"/>
        </w:rPr>
        <w:tab/>
      </w:r>
      <w:r w:rsidRPr="00AE6739">
        <w:rPr>
          <w:snapToGrid w:val="0"/>
          <w:lang w:eastAsia="zh-CN"/>
        </w:rPr>
        <w:t>Test Purpose and Environment</w:t>
      </w:r>
      <w:r>
        <w:tab/>
        <w:t>1392</w:t>
      </w:r>
    </w:p>
    <w:p w14:paraId="007D8026" w14:textId="77777777" w:rsidR="007059ED" w:rsidRDefault="007059ED">
      <w:pPr>
        <w:pStyle w:val="TOC4"/>
        <w:rPr>
          <w:rFonts w:asciiTheme="minorHAnsi" w:eastAsiaTheme="minorEastAsia" w:hAnsiTheme="minorHAnsi" w:cstheme="minorBidi"/>
          <w:sz w:val="22"/>
          <w:szCs w:val="22"/>
        </w:rPr>
      </w:pPr>
      <w:r w:rsidRPr="00AE6739">
        <w:rPr>
          <w:snapToGrid w:val="0"/>
        </w:rPr>
        <w:t>A.7.3.5.2</w:t>
      </w:r>
      <w:r>
        <w:rPr>
          <w:rFonts w:asciiTheme="minorHAnsi" w:eastAsiaTheme="minorEastAsia" w:hAnsiTheme="minorHAnsi" w:cstheme="minorBidi"/>
          <w:sz w:val="22"/>
          <w:szCs w:val="22"/>
        </w:rPr>
        <w:tab/>
      </w:r>
      <w:r w:rsidRPr="00AE6739">
        <w:rPr>
          <w:snapToGrid w:val="0"/>
        </w:rPr>
        <w:t>Test Requirements</w:t>
      </w:r>
      <w:r>
        <w:tab/>
        <w:t>1395</w:t>
      </w:r>
    </w:p>
    <w:p w14:paraId="69A9E667" w14:textId="77777777" w:rsidR="007059ED" w:rsidRDefault="007059ED">
      <w:pPr>
        <w:pStyle w:val="TOC3"/>
        <w:rPr>
          <w:rFonts w:asciiTheme="minorHAnsi" w:eastAsiaTheme="minorEastAsia" w:hAnsiTheme="minorHAnsi" w:cstheme="minorBidi"/>
          <w:sz w:val="22"/>
          <w:szCs w:val="22"/>
        </w:rPr>
      </w:pPr>
      <w:r>
        <w:rPr>
          <w:lang w:eastAsia="zh-CN"/>
        </w:rPr>
        <w:t>A.7.3.</w:t>
      </w:r>
      <w:r>
        <w:t>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1396</w:t>
      </w:r>
    </w:p>
    <w:p w14:paraId="35F8EAE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6</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1396</w:t>
      </w:r>
    </w:p>
    <w:p w14:paraId="2957FA3B" w14:textId="77777777" w:rsidR="007059ED" w:rsidRDefault="007059ED">
      <w:pPr>
        <w:pStyle w:val="TOC4"/>
        <w:rPr>
          <w:rFonts w:asciiTheme="minorHAnsi" w:eastAsiaTheme="minorEastAsia" w:hAnsiTheme="minorHAnsi" w:cstheme="minorBidi"/>
          <w:sz w:val="22"/>
          <w:szCs w:val="22"/>
        </w:rPr>
      </w:pPr>
      <w:r w:rsidRPr="00AE6739">
        <w:rPr>
          <w:snapToGrid w:val="0"/>
        </w:rPr>
        <w:t>A.7.3.6.2</w:t>
      </w:r>
      <w:r>
        <w:rPr>
          <w:rFonts w:asciiTheme="minorHAnsi" w:eastAsiaTheme="minorEastAsia" w:hAnsiTheme="minorHAnsi" w:cstheme="minorBidi"/>
          <w:sz w:val="22"/>
          <w:szCs w:val="22"/>
        </w:rPr>
        <w:tab/>
      </w:r>
      <w:r w:rsidRPr="00AE6739">
        <w:rPr>
          <w:snapToGrid w:val="0"/>
        </w:rPr>
        <w:t>Test Requirements</w:t>
      </w:r>
      <w:r>
        <w:tab/>
        <w:t>1399</w:t>
      </w:r>
    </w:p>
    <w:p w14:paraId="2F277543" w14:textId="77777777" w:rsidR="007059ED" w:rsidRDefault="007059ED">
      <w:pPr>
        <w:pStyle w:val="TOC3"/>
        <w:rPr>
          <w:rFonts w:asciiTheme="minorHAnsi" w:eastAsiaTheme="minorEastAsia" w:hAnsiTheme="minorHAnsi" w:cstheme="minorBidi"/>
          <w:sz w:val="22"/>
          <w:szCs w:val="22"/>
        </w:rPr>
      </w:pPr>
      <w:r>
        <w:rPr>
          <w:lang w:eastAsia="zh-CN"/>
        </w:rPr>
        <w:t>A.7.3.7</w:t>
      </w:r>
      <w:r>
        <w:rPr>
          <w:rFonts w:asciiTheme="minorHAnsi" w:eastAsiaTheme="minorEastAsia" w:hAnsiTheme="minorHAnsi" w:cstheme="minorBidi"/>
          <w:sz w:val="22"/>
          <w:szCs w:val="22"/>
        </w:rPr>
        <w:tab/>
      </w:r>
      <w:r>
        <w:rPr>
          <w:lang w:eastAsia="zh-CN"/>
        </w:rPr>
        <w:t>E-UTRAN TDD Radio Link Monitoring Test for Out-of-sync in DRX</w:t>
      </w:r>
      <w:r>
        <w:tab/>
        <w:t>1399</w:t>
      </w:r>
    </w:p>
    <w:p w14:paraId="17CA5E4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A.7.3.7.1</w:t>
      </w:r>
      <w:r>
        <w:rPr>
          <w:rFonts w:asciiTheme="minorHAnsi" w:eastAsiaTheme="minorEastAsia" w:hAnsiTheme="minorHAnsi" w:cstheme="minorBidi"/>
          <w:sz w:val="22"/>
          <w:szCs w:val="22"/>
        </w:rPr>
        <w:tab/>
      </w:r>
      <w:r w:rsidRPr="00AE6739">
        <w:rPr>
          <w:snapToGrid w:val="0"/>
          <w:lang w:eastAsia="zh-CN"/>
        </w:rPr>
        <w:t>Test Purpose and Environment</w:t>
      </w:r>
      <w:r>
        <w:tab/>
        <w:t>1399</w:t>
      </w:r>
    </w:p>
    <w:p w14:paraId="498FF348" w14:textId="77777777" w:rsidR="007059ED" w:rsidRDefault="007059ED">
      <w:pPr>
        <w:pStyle w:val="TOC4"/>
        <w:rPr>
          <w:rFonts w:asciiTheme="minorHAnsi" w:eastAsiaTheme="minorEastAsia" w:hAnsiTheme="minorHAnsi" w:cstheme="minorBidi"/>
          <w:sz w:val="22"/>
          <w:szCs w:val="22"/>
        </w:rPr>
      </w:pPr>
      <w:r w:rsidRPr="00AE6739">
        <w:rPr>
          <w:snapToGrid w:val="0"/>
        </w:rPr>
        <w:t>A.7.3.7.2</w:t>
      </w:r>
      <w:r>
        <w:rPr>
          <w:rFonts w:asciiTheme="minorHAnsi" w:eastAsiaTheme="minorEastAsia" w:hAnsiTheme="minorHAnsi" w:cstheme="minorBidi"/>
          <w:sz w:val="22"/>
          <w:szCs w:val="22"/>
        </w:rPr>
        <w:tab/>
      </w:r>
      <w:r w:rsidRPr="00AE6739">
        <w:rPr>
          <w:snapToGrid w:val="0"/>
        </w:rPr>
        <w:t>Test Requirements</w:t>
      </w:r>
      <w:r>
        <w:tab/>
        <w:t>1402</w:t>
      </w:r>
    </w:p>
    <w:p w14:paraId="3274E60D" w14:textId="77777777" w:rsidR="007059ED" w:rsidRDefault="007059ED">
      <w:pPr>
        <w:pStyle w:val="TOC3"/>
        <w:rPr>
          <w:rFonts w:asciiTheme="minorHAnsi" w:eastAsiaTheme="minorEastAsia" w:hAnsiTheme="minorHAnsi" w:cstheme="minorBidi"/>
          <w:sz w:val="22"/>
          <w:szCs w:val="22"/>
        </w:rPr>
      </w:pPr>
      <w:r>
        <w:rPr>
          <w:lang w:eastAsia="zh-CN"/>
        </w:rPr>
        <w:t>A.7.3.</w:t>
      </w:r>
      <w:r>
        <w:t>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1402</w:t>
      </w:r>
    </w:p>
    <w:p w14:paraId="49AA52D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8</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1402</w:t>
      </w:r>
    </w:p>
    <w:p w14:paraId="2639054F" w14:textId="77777777" w:rsidR="007059ED" w:rsidRDefault="007059ED">
      <w:pPr>
        <w:pStyle w:val="TOC4"/>
        <w:rPr>
          <w:rFonts w:asciiTheme="minorHAnsi" w:eastAsiaTheme="minorEastAsia" w:hAnsiTheme="minorHAnsi" w:cstheme="minorBidi"/>
          <w:sz w:val="22"/>
          <w:szCs w:val="22"/>
        </w:rPr>
      </w:pPr>
      <w:r w:rsidRPr="00AE6739">
        <w:rPr>
          <w:snapToGrid w:val="0"/>
        </w:rPr>
        <w:t>A.7.3.8.2</w:t>
      </w:r>
      <w:r>
        <w:rPr>
          <w:rFonts w:asciiTheme="minorHAnsi" w:eastAsiaTheme="minorEastAsia" w:hAnsiTheme="minorHAnsi" w:cstheme="minorBidi"/>
          <w:sz w:val="22"/>
          <w:szCs w:val="22"/>
        </w:rPr>
        <w:tab/>
      </w:r>
      <w:r w:rsidRPr="00AE6739">
        <w:rPr>
          <w:snapToGrid w:val="0"/>
        </w:rPr>
        <w:t>Test Requirements</w:t>
      </w:r>
      <w:r>
        <w:tab/>
        <w:t>1405</w:t>
      </w:r>
    </w:p>
    <w:p w14:paraId="748D5D32" w14:textId="77777777" w:rsidR="007059ED" w:rsidRDefault="007059ED">
      <w:pPr>
        <w:pStyle w:val="TOC3"/>
        <w:rPr>
          <w:rFonts w:asciiTheme="minorHAnsi" w:eastAsiaTheme="minorEastAsia" w:hAnsiTheme="minorHAnsi" w:cstheme="minorBidi"/>
          <w:sz w:val="22"/>
          <w:szCs w:val="22"/>
        </w:rPr>
      </w:pPr>
      <w:r>
        <w:rPr>
          <w:lang w:eastAsia="zh-CN"/>
        </w:rPr>
        <w:t>A.7.3.9 E-UTRAN FDD Radio Link Monitoring Test for Out-of-sync under Time Domain Measurement Resource Restriction and Non-MBSFN ABS</w:t>
      </w:r>
      <w:r>
        <w:tab/>
        <w:t>1405</w:t>
      </w:r>
    </w:p>
    <w:p w14:paraId="6E3D3B86" w14:textId="77777777" w:rsidR="007059ED" w:rsidRDefault="007059ED">
      <w:pPr>
        <w:pStyle w:val="TOC4"/>
        <w:rPr>
          <w:rFonts w:asciiTheme="minorHAnsi" w:eastAsiaTheme="minorEastAsia" w:hAnsiTheme="minorHAnsi" w:cstheme="minorBidi"/>
          <w:sz w:val="22"/>
          <w:szCs w:val="22"/>
        </w:rPr>
      </w:pPr>
      <w:r w:rsidRPr="00AE6739">
        <w:rPr>
          <w:snapToGrid w:val="0"/>
        </w:rPr>
        <w:t>A.7.3.9.2</w:t>
      </w:r>
      <w:r>
        <w:rPr>
          <w:rFonts w:asciiTheme="minorHAnsi" w:eastAsiaTheme="minorEastAsia" w:hAnsiTheme="minorHAnsi" w:cstheme="minorBidi"/>
          <w:sz w:val="22"/>
          <w:szCs w:val="22"/>
        </w:rPr>
        <w:tab/>
      </w:r>
      <w:r w:rsidRPr="00AE6739">
        <w:rPr>
          <w:snapToGrid w:val="0"/>
        </w:rPr>
        <w:t>Test Requirements</w:t>
      </w:r>
      <w:r>
        <w:tab/>
        <w:t>1408</w:t>
      </w:r>
    </w:p>
    <w:p w14:paraId="3E218754"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w:t>
      </w:r>
      <w:r>
        <w:rPr>
          <w:lang w:eastAsia="zh-CN"/>
        </w:rPr>
        <w:t>10</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w:t>
      </w:r>
      <w:r w:rsidRPr="00AE6739">
        <w:rPr>
          <w:rFonts w:eastAsia="MS Mincho"/>
          <w:lang w:eastAsia="zh-CN"/>
        </w:rPr>
        <w:t xml:space="preserve">DD Radio Link Monitoring Test for Out-of-sync under </w:t>
      </w:r>
      <w:r>
        <w:rPr>
          <w:lang w:eastAsia="zh-CN"/>
        </w:rPr>
        <w:t>T</w:t>
      </w:r>
      <w:r w:rsidRPr="00AE6739">
        <w:rPr>
          <w:rFonts w:eastAsia="MS Mincho"/>
          <w:lang w:eastAsia="zh-CN"/>
        </w:rPr>
        <w:t xml:space="preserve">ime </w:t>
      </w:r>
      <w:r>
        <w:rPr>
          <w:lang w:eastAsia="zh-CN"/>
        </w:rPr>
        <w:t>D</w:t>
      </w:r>
      <w:r w:rsidRPr="00AE6739">
        <w:rPr>
          <w:rFonts w:eastAsia="MS Mincho"/>
          <w:lang w:eastAsia="zh-CN"/>
        </w:rPr>
        <w:t xml:space="preserve">omain </w:t>
      </w:r>
      <w:r>
        <w:rPr>
          <w:lang w:eastAsia="zh-CN"/>
        </w:rPr>
        <w:t>M</w:t>
      </w:r>
      <w:r w:rsidRPr="00AE6739">
        <w:rPr>
          <w:rFonts w:eastAsia="MS Mincho"/>
          <w:lang w:eastAsia="zh-CN"/>
        </w:rPr>
        <w:t xml:space="preserve">easurement </w:t>
      </w:r>
      <w:r>
        <w:rPr>
          <w:lang w:eastAsia="zh-CN"/>
        </w:rPr>
        <w:t>R</w:t>
      </w:r>
      <w:r w:rsidRPr="00AE6739">
        <w:rPr>
          <w:rFonts w:eastAsia="MS Mincho"/>
          <w:lang w:eastAsia="zh-CN"/>
        </w:rPr>
        <w:t xml:space="preserve">esource </w:t>
      </w:r>
      <w:r>
        <w:rPr>
          <w:lang w:eastAsia="zh-CN"/>
        </w:rPr>
        <w:t>R</w:t>
      </w:r>
      <w:r w:rsidRPr="00AE6739">
        <w:rPr>
          <w:rFonts w:eastAsia="MS Mincho"/>
          <w:lang w:eastAsia="zh-CN"/>
        </w:rPr>
        <w:t>estriction</w:t>
      </w:r>
      <w:r>
        <w:rPr>
          <w:lang w:eastAsia="zh-CN"/>
        </w:rPr>
        <w:t xml:space="preserve"> with Non-MBSFN ABS</w:t>
      </w:r>
      <w:r>
        <w:tab/>
        <w:t>1408</w:t>
      </w:r>
    </w:p>
    <w:p w14:paraId="275180E7" w14:textId="77777777" w:rsidR="007059ED" w:rsidRDefault="007059ED">
      <w:pPr>
        <w:pStyle w:val="TOC4"/>
        <w:rPr>
          <w:rFonts w:asciiTheme="minorHAnsi" w:eastAsiaTheme="minorEastAsia" w:hAnsiTheme="minorHAnsi" w:cstheme="minorBidi"/>
          <w:sz w:val="22"/>
          <w:szCs w:val="22"/>
        </w:rPr>
      </w:pPr>
      <w:r w:rsidRPr="00AE6739">
        <w:rPr>
          <w:rFonts w:eastAsia="MS Mincho"/>
          <w:snapToGrid w:val="0"/>
          <w:lang w:eastAsia="zh-CN"/>
        </w:rPr>
        <w:t>A.7.3.</w:t>
      </w:r>
      <w:r w:rsidRPr="00AE6739">
        <w:rPr>
          <w:snapToGrid w:val="0"/>
          <w:lang w:eastAsia="zh-CN"/>
        </w:rPr>
        <w:t>10</w:t>
      </w:r>
      <w:r w:rsidRPr="00AE6739">
        <w:rPr>
          <w:rFonts w:eastAsia="MS Mincho"/>
          <w:snapToGrid w:val="0"/>
          <w:lang w:eastAsia="zh-CN"/>
        </w:rPr>
        <w:t>.1</w:t>
      </w:r>
      <w:r>
        <w:rPr>
          <w:rFonts w:asciiTheme="minorHAnsi" w:eastAsiaTheme="minorEastAsia" w:hAnsiTheme="minorHAnsi" w:cstheme="minorBidi"/>
          <w:sz w:val="22"/>
          <w:szCs w:val="22"/>
        </w:rPr>
        <w:tab/>
      </w:r>
      <w:r w:rsidRPr="00AE6739">
        <w:rPr>
          <w:rFonts w:eastAsia="MS Mincho"/>
          <w:snapToGrid w:val="0"/>
          <w:lang w:eastAsia="zh-CN"/>
        </w:rPr>
        <w:t>Test Purpose and Environment</w:t>
      </w:r>
      <w:r>
        <w:tab/>
        <w:t>1408</w:t>
      </w:r>
    </w:p>
    <w:p w14:paraId="7CCADA28" w14:textId="77777777" w:rsidR="007059ED" w:rsidRDefault="007059ED">
      <w:pPr>
        <w:pStyle w:val="TOC3"/>
        <w:rPr>
          <w:rFonts w:asciiTheme="minorHAnsi" w:eastAsiaTheme="minorEastAsia" w:hAnsiTheme="minorHAnsi" w:cstheme="minorBidi"/>
          <w:sz w:val="22"/>
          <w:szCs w:val="22"/>
        </w:rPr>
      </w:pPr>
      <w:r>
        <w:rPr>
          <w:lang w:eastAsia="zh-CN"/>
        </w:rP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1412</w:t>
      </w:r>
    </w:p>
    <w:p w14:paraId="0D20323C"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11</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1412</w:t>
      </w:r>
    </w:p>
    <w:p w14:paraId="2733EB75"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1417</w:t>
      </w:r>
    </w:p>
    <w:p w14:paraId="0DDCC22C" w14:textId="77777777" w:rsidR="007059ED" w:rsidRDefault="007059ED">
      <w:pPr>
        <w:pStyle w:val="TOC3"/>
        <w:rPr>
          <w:rFonts w:asciiTheme="minorHAnsi" w:eastAsiaTheme="minorEastAsia" w:hAnsiTheme="minorHAnsi" w:cstheme="minorBidi"/>
          <w:sz w:val="22"/>
          <w:szCs w:val="22"/>
        </w:rPr>
      </w:pPr>
      <w:r>
        <w:rPr>
          <w:lang w:eastAsia="zh-CN"/>
        </w:rP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1417</w:t>
      </w:r>
    </w:p>
    <w:p w14:paraId="6911BD3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12</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1417</w:t>
      </w:r>
    </w:p>
    <w:p w14:paraId="6894DFC3" w14:textId="77777777" w:rsidR="007059ED" w:rsidRDefault="007059ED">
      <w:pPr>
        <w:pStyle w:val="TOC4"/>
        <w:rPr>
          <w:rFonts w:asciiTheme="minorHAnsi" w:eastAsiaTheme="minorEastAsia" w:hAnsiTheme="minorHAnsi" w:cstheme="minorBidi"/>
          <w:sz w:val="22"/>
          <w:szCs w:val="22"/>
        </w:rPr>
      </w:pPr>
      <w:r w:rsidRPr="00AE6739">
        <w:rPr>
          <w:snapToGrid w:val="0"/>
        </w:rPr>
        <w:t>A.7.3.12.2</w:t>
      </w:r>
      <w:r>
        <w:rPr>
          <w:rFonts w:asciiTheme="minorHAnsi" w:eastAsiaTheme="minorEastAsia" w:hAnsiTheme="minorHAnsi" w:cstheme="minorBidi"/>
          <w:sz w:val="22"/>
          <w:szCs w:val="22"/>
        </w:rPr>
        <w:tab/>
      </w:r>
      <w:r w:rsidRPr="00AE6739">
        <w:rPr>
          <w:snapToGrid w:val="0"/>
        </w:rPr>
        <w:t>Test Requirements</w:t>
      </w:r>
      <w:r>
        <w:tab/>
        <w:t>1422</w:t>
      </w:r>
    </w:p>
    <w:p w14:paraId="3259348D" w14:textId="77777777" w:rsidR="007059ED" w:rsidRDefault="007059ED">
      <w:pPr>
        <w:pStyle w:val="TOC3"/>
        <w:rPr>
          <w:rFonts w:asciiTheme="minorHAnsi" w:eastAsiaTheme="minorEastAsia" w:hAnsiTheme="minorHAnsi" w:cstheme="minorBidi"/>
          <w:sz w:val="22"/>
          <w:szCs w:val="22"/>
        </w:rPr>
      </w:pPr>
      <w:r>
        <w:rPr>
          <w:lang w:eastAsia="zh-CN"/>
        </w:rPr>
        <w:lastRenderedPageBreak/>
        <w:t>A.7.3.</w:t>
      </w:r>
      <w:r>
        <w:t>13</w:t>
      </w:r>
      <w:r>
        <w:rPr>
          <w:lang w:eastAsia="zh-CN"/>
        </w:rPr>
        <w:t xml:space="preserve"> E-UTRAN FDD Radio Link Monitoring Test for Out-of-sync under Time Domain Measurement Resource Restriction </w:t>
      </w:r>
      <w:r>
        <w:t>with</w:t>
      </w:r>
      <w:r>
        <w:rPr>
          <w:lang w:eastAsia="zh-CN"/>
        </w:rPr>
        <w:t xml:space="preserve"> MBSFN ABS</w:t>
      </w:r>
      <w:r>
        <w:tab/>
        <w:t>1422</w:t>
      </w:r>
    </w:p>
    <w:p w14:paraId="2341D09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13</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1422</w:t>
      </w:r>
    </w:p>
    <w:p w14:paraId="2EEC7372" w14:textId="77777777" w:rsidR="007059ED" w:rsidRDefault="007059ED">
      <w:pPr>
        <w:pStyle w:val="TOC4"/>
        <w:rPr>
          <w:rFonts w:asciiTheme="minorHAnsi" w:eastAsiaTheme="minorEastAsia" w:hAnsiTheme="minorHAnsi" w:cstheme="minorBidi"/>
          <w:sz w:val="22"/>
          <w:szCs w:val="22"/>
        </w:rPr>
      </w:pPr>
      <w:r w:rsidRPr="00AE6739">
        <w:rPr>
          <w:snapToGrid w:val="0"/>
        </w:rPr>
        <w:t>A.7.3.13.2</w:t>
      </w:r>
      <w:r>
        <w:rPr>
          <w:rFonts w:asciiTheme="minorHAnsi" w:eastAsiaTheme="minorEastAsia" w:hAnsiTheme="minorHAnsi" w:cstheme="minorBidi"/>
          <w:sz w:val="22"/>
          <w:szCs w:val="22"/>
        </w:rPr>
        <w:tab/>
      </w:r>
      <w:r w:rsidRPr="00AE6739">
        <w:rPr>
          <w:snapToGrid w:val="0"/>
        </w:rPr>
        <w:t>Test Requirements</w:t>
      </w:r>
      <w:r>
        <w:tab/>
        <w:t>1425</w:t>
      </w:r>
    </w:p>
    <w:p w14:paraId="4015AB8A" w14:textId="77777777" w:rsidR="007059ED" w:rsidRDefault="007059ED">
      <w:pPr>
        <w:pStyle w:val="TOC3"/>
        <w:rPr>
          <w:rFonts w:asciiTheme="minorHAnsi" w:eastAsiaTheme="minorEastAsia" w:hAnsiTheme="minorHAnsi" w:cstheme="minorBidi"/>
          <w:sz w:val="22"/>
          <w:szCs w:val="22"/>
        </w:rPr>
      </w:pPr>
      <w:r>
        <w:rPr>
          <w:lang w:eastAsia="zh-CN"/>
        </w:rPr>
        <w:t>A.7.3.</w:t>
      </w:r>
      <w:r>
        <w:t>14</w:t>
      </w:r>
      <w:r>
        <w:rPr>
          <w:lang w:eastAsia="zh-CN"/>
        </w:rPr>
        <w:t xml:space="preserve"> E-UTRAN </w:t>
      </w:r>
      <w:r>
        <w:t>T</w:t>
      </w:r>
      <w:r>
        <w:rPr>
          <w:lang w:eastAsia="zh-CN"/>
        </w:rPr>
        <w:t xml:space="preserve">DD Radio Link Monitoring Test for Out-of-sync under Time Domain Measurement Resource Restriction </w:t>
      </w:r>
      <w:r>
        <w:t>with</w:t>
      </w:r>
      <w:r>
        <w:rPr>
          <w:lang w:eastAsia="zh-CN"/>
        </w:rPr>
        <w:t xml:space="preserve"> MBSFN ABS</w:t>
      </w:r>
      <w:r>
        <w:tab/>
        <w:t>1425</w:t>
      </w:r>
    </w:p>
    <w:p w14:paraId="1A629FC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14</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1425</w:t>
      </w:r>
    </w:p>
    <w:p w14:paraId="54987C8B" w14:textId="77777777" w:rsidR="007059ED" w:rsidRDefault="007059ED">
      <w:pPr>
        <w:pStyle w:val="TOC4"/>
        <w:rPr>
          <w:rFonts w:asciiTheme="minorHAnsi" w:eastAsiaTheme="minorEastAsia" w:hAnsiTheme="minorHAnsi" w:cstheme="minorBidi"/>
          <w:sz w:val="22"/>
          <w:szCs w:val="22"/>
        </w:rPr>
      </w:pPr>
      <w:r w:rsidRPr="00AE6739">
        <w:rPr>
          <w:snapToGrid w:val="0"/>
        </w:rPr>
        <w:t>A.7.3.14.2</w:t>
      </w:r>
      <w:r>
        <w:rPr>
          <w:rFonts w:asciiTheme="minorHAnsi" w:eastAsiaTheme="minorEastAsia" w:hAnsiTheme="minorHAnsi" w:cstheme="minorBidi"/>
          <w:sz w:val="22"/>
          <w:szCs w:val="22"/>
        </w:rPr>
        <w:tab/>
      </w:r>
      <w:r w:rsidRPr="00AE6739">
        <w:rPr>
          <w:snapToGrid w:val="0"/>
        </w:rPr>
        <w:t>Test Requirements</w:t>
      </w:r>
      <w:r>
        <w:tab/>
        <w:t>1428</w:t>
      </w:r>
    </w:p>
    <w:p w14:paraId="78EEC5DF" w14:textId="77777777" w:rsidR="007059ED" w:rsidRDefault="007059ED">
      <w:pPr>
        <w:pStyle w:val="TOC3"/>
        <w:rPr>
          <w:rFonts w:asciiTheme="minorHAnsi" w:eastAsiaTheme="minorEastAsia" w:hAnsiTheme="minorHAnsi" w:cstheme="minorBidi"/>
          <w:sz w:val="22"/>
          <w:szCs w:val="22"/>
        </w:rPr>
      </w:pPr>
      <w:r>
        <w:rPr>
          <w:lang w:eastAsia="zh-CN"/>
        </w:rP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1428</w:t>
      </w:r>
    </w:p>
    <w:p w14:paraId="7B29F2F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A.7.3.15.1</w:t>
      </w:r>
      <w:r>
        <w:rPr>
          <w:rFonts w:asciiTheme="minorHAnsi" w:eastAsiaTheme="minorEastAsia" w:hAnsiTheme="minorHAnsi" w:cstheme="minorBidi"/>
          <w:sz w:val="22"/>
          <w:szCs w:val="22"/>
        </w:rPr>
        <w:tab/>
      </w:r>
      <w:r w:rsidRPr="00AE6739">
        <w:rPr>
          <w:snapToGrid w:val="0"/>
          <w:lang w:eastAsia="zh-CN"/>
        </w:rPr>
        <w:t>Test Purpose and Environment</w:t>
      </w:r>
      <w:r>
        <w:tab/>
        <w:t>1428</w:t>
      </w:r>
    </w:p>
    <w:p w14:paraId="135C0B90"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1432</w:t>
      </w:r>
    </w:p>
    <w:p w14:paraId="4D344E95" w14:textId="77777777" w:rsidR="007059ED" w:rsidRDefault="007059ED">
      <w:pPr>
        <w:pStyle w:val="TOC3"/>
        <w:rPr>
          <w:rFonts w:asciiTheme="minorHAnsi" w:eastAsiaTheme="minorEastAsia" w:hAnsiTheme="minorHAnsi" w:cstheme="minorBidi"/>
          <w:sz w:val="22"/>
          <w:szCs w:val="22"/>
        </w:rPr>
      </w:pPr>
      <w:r>
        <w:rPr>
          <w:lang w:eastAsia="zh-CN"/>
        </w:rP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1432</w:t>
      </w:r>
    </w:p>
    <w:p w14:paraId="6AB7779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A.7.3.16.1</w:t>
      </w:r>
      <w:r>
        <w:rPr>
          <w:rFonts w:asciiTheme="minorHAnsi" w:eastAsiaTheme="minorEastAsia" w:hAnsiTheme="minorHAnsi" w:cstheme="minorBidi"/>
          <w:sz w:val="22"/>
          <w:szCs w:val="22"/>
        </w:rPr>
        <w:tab/>
      </w:r>
      <w:r w:rsidRPr="00AE6739">
        <w:rPr>
          <w:snapToGrid w:val="0"/>
          <w:lang w:eastAsia="zh-CN"/>
        </w:rPr>
        <w:t>Test Purpose and Environment</w:t>
      </w:r>
      <w:r>
        <w:tab/>
        <w:t>1432</w:t>
      </w:r>
    </w:p>
    <w:p w14:paraId="1B74481B"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16</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1437</w:t>
      </w:r>
    </w:p>
    <w:p w14:paraId="56FF02A2" w14:textId="77777777" w:rsidR="007059ED" w:rsidRDefault="007059ED">
      <w:pPr>
        <w:pStyle w:val="TOC3"/>
        <w:rPr>
          <w:rFonts w:asciiTheme="minorHAnsi" w:eastAsiaTheme="minorEastAsia" w:hAnsiTheme="minorHAnsi" w:cstheme="minorBidi"/>
          <w:sz w:val="22"/>
          <w:szCs w:val="22"/>
        </w:rPr>
      </w:pPr>
      <w:r>
        <w:rPr>
          <w:lang w:eastAsia="zh-CN"/>
        </w:rP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1437</w:t>
      </w:r>
    </w:p>
    <w:p w14:paraId="1014DDF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A.7.3.17.1</w:t>
      </w:r>
      <w:r>
        <w:rPr>
          <w:rFonts w:asciiTheme="minorHAnsi" w:eastAsiaTheme="minorEastAsia" w:hAnsiTheme="minorHAnsi" w:cstheme="minorBidi"/>
          <w:sz w:val="22"/>
          <w:szCs w:val="22"/>
        </w:rPr>
        <w:tab/>
      </w:r>
      <w:r w:rsidRPr="00AE6739">
        <w:rPr>
          <w:snapToGrid w:val="0"/>
          <w:lang w:eastAsia="zh-CN"/>
        </w:rPr>
        <w:t>Test Purpose and Environment</w:t>
      </w:r>
      <w:r>
        <w:tab/>
        <w:t>1437</w:t>
      </w:r>
    </w:p>
    <w:p w14:paraId="0B950449"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17</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1441</w:t>
      </w:r>
    </w:p>
    <w:p w14:paraId="6ED22208" w14:textId="77777777" w:rsidR="007059ED" w:rsidRDefault="007059ED">
      <w:pPr>
        <w:pStyle w:val="TOC3"/>
        <w:rPr>
          <w:rFonts w:asciiTheme="minorHAnsi" w:eastAsiaTheme="minorEastAsia" w:hAnsiTheme="minorHAnsi" w:cstheme="minorBidi"/>
          <w:sz w:val="22"/>
          <w:szCs w:val="22"/>
        </w:rPr>
      </w:pPr>
      <w:r>
        <w:rPr>
          <w:lang w:eastAsia="zh-CN"/>
        </w:rP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1441</w:t>
      </w:r>
    </w:p>
    <w:p w14:paraId="0E7091F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A.7.3.18.1</w:t>
      </w:r>
      <w:r>
        <w:rPr>
          <w:rFonts w:asciiTheme="minorHAnsi" w:eastAsiaTheme="minorEastAsia" w:hAnsiTheme="minorHAnsi" w:cstheme="minorBidi"/>
          <w:sz w:val="22"/>
          <w:szCs w:val="22"/>
        </w:rPr>
        <w:tab/>
      </w:r>
      <w:r w:rsidRPr="00AE6739">
        <w:rPr>
          <w:snapToGrid w:val="0"/>
          <w:lang w:eastAsia="zh-CN"/>
        </w:rPr>
        <w:t>Test Purpose and Environment</w:t>
      </w:r>
      <w:r>
        <w:tab/>
        <w:t>1441</w:t>
      </w:r>
    </w:p>
    <w:p w14:paraId="0F9D1471" w14:textId="77777777" w:rsidR="007059ED" w:rsidRDefault="007059ED">
      <w:pPr>
        <w:pStyle w:val="TOC4"/>
        <w:rPr>
          <w:rFonts w:asciiTheme="minorHAnsi" w:eastAsiaTheme="minorEastAsia" w:hAnsiTheme="minorHAnsi" w:cstheme="minorBidi"/>
          <w:sz w:val="22"/>
          <w:szCs w:val="22"/>
        </w:rPr>
      </w:pPr>
      <w:r w:rsidRPr="00AE6739">
        <w:rPr>
          <w:snapToGrid w:val="0"/>
        </w:rPr>
        <w:t>A.7.3.</w:t>
      </w:r>
      <w:r w:rsidRPr="00AE6739">
        <w:rPr>
          <w:snapToGrid w:val="0"/>
          <w:lang w:eastAsia="zh-CN"/>
        </w:rPr>
        <w:t>18</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1445</w:t>
      </w:r>
    </w:p>
    <w:p w14:paraId="1825E6C1" w14:textId="77777777" w:rsidR="007059ED" w:rsidRDefault="007059ED">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1445</w:t>
      </w:r>
    </w:p>
    <w:p w14:paraId="01123A55" w14:textId="77777777" w:rsidR="007059ED" w:rsidRDefault="007059ED">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1445</w:t>
      </w:r>
    </w:p>
    <w:p w14:paraId="3354758B" w14:textId="77777777" w:rsidR="007059ED" w:rsidRDefault="007059ED">
      <w:pPr>
        <w:pStyle w:val="TOC4"/>
        <w:rPr>
          <w:rFonts w:asciiTheme="minorHAnsi" w:eastAsiaTheme="minorEastAsia" w:hAnsiTheme="minorHAnsi" w:cstheme="minorBidi"/>
          <w:sz w:val="22"/>
          <w:szCs w:val="22"/>
        </w:rPr>
      </w:pPr>
      <w:r w:rsidRPr="00AE6739">
        <w:rPr>
          <w:snapToGrid w:val="0"/>
        </w:rPr>
        <w:t>A.7.3.19.2</w:t>
      </w:r>
      <w:r>
        <w:rPr>
          <w:rFonts w:asciiTheme="minorHAnsi" w:eastAsiaTheme="minorEastAsia" w:hAnsiTheme="minorHAnsi" w:cstheme="minorBidi"/>
          <w:sz w:val="22"/>
          <w:szCs w:val="22"/>
        </w:rPr>
        <w:tab/>
      </w:r>
      <w:r w:rsidRPr="00AE6739">
        <w:rPr>
          <w:snapToGrid w:val="0"/>
        </w:rPr>
        <w:t>Test Requirements</w:t>
      </w:r>
      <w:r>
        <w:tab/>
        <w:t>1450</w:t>
      </w:r>
    </w:p>
    <w:p w14:paraId="4A2E24D9"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A.7.3.20</w:t>
      </w:r>
      <w:r>
        <w:rPr>
          <w:rFonts w:asciiTheme="minorHAnsi" w:eastAsiaTheme="minorEastAsia" w:hAnsiTheme="minorHAnsi" w:cstheme="minorBidi"/>
          <w:sz w:val="22"/>
          <w:szCs w:val="22"/>
        </w:rPr>
        <w:tab/>
      </w:r>
      <w:r w:rsidRPr="00AE6739">
        <w:rPr>
          <w:rFonts w:eastAsia="MS Mincho"/>
          <w:lang w:eastAsia="zh-CN"/>
        </w:rPr>
        <w:t>E-UTRAN TDD Radio Link Monitoring Test for In-sync under Time Domain Measurement Resouce Restriction with CRS assistance information and Non-MBSFN ABS</w:t>
      </w:r>
      <w:r>
        <w:tab/>
        <w:t>1450</w:t>
      </w:r>
    </w:p>
    <w:p w14:paraId="6748658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20</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1450</w:t>
      </w:r>
    </w:p>
    <w:p w14:paraId="5F6B88D0" w14:textId="77777777" w:rsidR="007059ED" w:rsidRDefault="007059ED">
      <w:pPr>
        <w:pStyle w:val="TOC4"/>
        <w:rPr>
          <w:rFonts w:asciiTheme="minorHAnsi" w:eastAsiaTheme="minorEastAsia" w:hAnsiTheme="minorHAnsi" w:cstheme="minorBidi"/>
          <w:sz w:val="22"/>
          <w:szCs w:val="22"/>
        </w:rPr>
      </w:pPr>
      <w:r w:rsidRPr="00AE6739">
        <w:rPr>
          <w:snapToGrid w:val="0"/>
        </w:rPr>
        <w:t>A.7.3.20.2</w:t>
      </w:r>
      <w:r>
        <w:rPr>
          <w:rFonts w:asciiTheme="minorHAnsi" w:eastAsiaTheme="minorEastAsia" w:hAnsiTheme="minorHAnsi" w:cstheme="minorBidi"/>
          <w:sz w:val="22"/>
          <w:szCs w:val="22"/>
        </w:rPr>
        <w:tab/>
      </w:r>
      <w:r w:rsidRPr="00AE6739">
        <w:rPr>
          <w:snapToGrid w:val="0"/>
        </w:rPr>
        <w:t>Test Requirements</w:t>
      </w:r>
      <w:r>
        <w:tab/>
        <w:t>1455</w:t>
      </w:r>
    </w:p>
    <w:p w14:paraId="3B6C8A2D" w14:textId="77777777" w:rsidR="007059ED" w:rsidRDefault="007059ED">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1455</w:t>
      </w:r>
    </w:p>
    <w:p w14:paraId="4DFDA86E" w14:textId="77777777" w:rsidR="007059ED" w:rsidRDefault="007059ED">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1455</w:t>
      </w:r>
    </w:p>
    <w:p w14:paraId="173353C3" w14:textId="77777777" w:rsidR="007059ED" w:rsidRDefault="007059ED">
      <w:pPr>
        <w:pStyle w:val="TOC4"/>
        <w:rPr>
          <w:rFonts w:asciiTheme="minorHAnsi" w:eastAsiaTheme="minorEastAsia" w:hAnsiTheme="minorHAnsi" w:cstheme="minorBidi"/>
          <w:sz w:val="22"/>
          <w:szCs w:val="22"/>
        </w:rPr>
      </w:pPr>
      <w:r w:rsidRPr="00AE6739">
        <w:rPr>
          <w:snapToGrid w:val="0"/>
        </w:rPr>
        <w:t>A.7.3.21.2</w:t>
      </w:r>
      <w:r>
        <w:rPr>
          <w:rFonts w:asciiTheme="minorHAnsi" w:eastAsiaTheme="minorEastAsia" w:hAnsiTheme="minorHAnsi" w:cstheme="minorBidi"/>
          <w:sz w:val="22"/>
          <w:szCs w:val="22"/>
        </w:rPr>
        <w:tab/>
      </w:r>
      <w:r w:rsidRPr="00AE6739">
        <w:rPr>
          <w:snapToGrid w:val="0"/>
        </w:rPr>
        <w:t>Test Requirements</w:t>
      </w:r>
      <w:r>
        <w:tab/>
        <w:t>1460</w:t>
      </w:r>
    </w:p>
    <w:p w14:paraId="2721247A" w14:textId="77777777" w:rsidR="007059ED" w:rsidRDefault="007059ED">
      <w:pPr>
        <w:pStyle w:val="TOC3"/>
        <w:rPr>
          <w:rFonts w:asciiTheme="minorHAnsi" w:eastAsiaTheme="minorEastAsia" w:hAnsiTheme="minorHAnsi" w:cstheme="minorBidi"/>
          <w:sz w:val="22"/>
          <w:szCs w:val="22"/>
        </w:rPr>
      </w:pPr>
      <w:r>
        <w:rPr>
          <w:lang w:eastAsia="zh-CN"/>
        </w:rPr>
        <w:t>A.7.3.2</w:t>
      </w:r>
      <w:r>
        <w:t>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1460</w:t>
      </w:r>
    </w:p>
    <w:p w14:paraId="3D811E7C"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22</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1460</w:t>
      </w:r>
    </w:p>
    <w:p w14:paraId="1D7B3D70" w14:textId="77777777" w:rsidR="007059ED" w:rsidRDefault="007059ED">
      <w:pPr>
        <w:pStyle w:val="TOC4"/>
        <w:rPr>
          <w:rFonts w:asciiTheme="minorHAnsi" w:eastAsiaTheme="minorEastAsia" w:hAnsiTheme="minorHAnsi" w:cstheme="minorBidi"/>
          <w:sz w:val="22"/>
          <w:szCs w:val="22"/>
        </w:rPr>
      </w:pPr>
      <w:r w:rsidRPr="00AE6739">
        <w:rPr>
          <w:snapToGrid w:val="0"/>
        </w:rPr>
        <w:t>A.7.3.22.2</w:t>
      </w:r>
      <w:r>
        <w:rPr>
          <w:rFonts w:asciiTheme="minorHAnsi" w:eastAsiaTheme="minorEastAsia" w:hAnsiTheme="minorHAnsi" w:cstheme="minorBidi"/>
          <w:sz w:val="22"/>
          <w:szCs w:val="22"/>
        </w:rPr>
        <w:tab/>
      </w:r>
      <w:r w:rsidRPr="00AE6739">
        <w:rPr>
          <w:snapToGrid w:val="0"/>
        </w:rPr>
        <w:t>Test Requirements</w:t>
      </w:r>
      <w:r>
        <w:tab/>
        <w:t>1465</w:t>
      </w:r>
    </w:p>
    <w:p w14:paraId="1BF0A29E" w14:textId="77777777" w:rsidR="007059ED" w:rsidRDefault="007059ED">
      <w:pPr>
        <w:pStyle w:val="TOC3"/>
        <w:rPr>
          <w:rFonts w:asciiTheme="minorHAnsi" w:eastAsiaTheme="minorEastAsia" w:hAnsiTheme="minorHAnsi" w:cstheme="minorBidi"/>
          <w:sz w:val="22"/>
          <w:szCs w:val="22"/>
        </w:rPr>
      </w:pPr>
      <w:r>
        <w:rPr>
          <w:lang w:eastAsia="zh-CN"/>
        </w:rP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1465</w:t>
      </w:r>
    </w:p>
    <w:p w14:paraId="799B525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A.7.3.23.1</w:t>
      </w:r>
      <w:r>
        <w:rPr>
          <w:rFonts w:asciiTheme="minorHAnsi" w:eastAsiaTheme="minorEastAsia" w:hAnsiTheme="minorHAnsi" w:cstheme="minorBidi"/>
          <w:sz w:val="22"/>
          <w:szCs w:val="22"/>
        </w:rPr>
        <w:tab/>
      </w:r>
      <w:r w:rsidRPr="00AE6739">
        <w:rPr>
          <w:snapToGrid w:val="0"/>
          <w:lang w:eastAsia="zh-CN"/>
        </w:rPr>
        <w:t>Test Purpose and Environment</w:t>
      </w:r>
      <w:r>
        <w:tab/>
        <w:t>1465</w:t>
      </w:r>
    </w:p>
    <w:p w14:paraId="56B22C91" w14:textId="77777777" w:rsidR="007059ED" w:rsidRDefault="007059ED">
      <w:pPr>
        <w:pStyle w:val="TOC4"/>
        <w:rPr>
          <w:rFonts w:asciiTheme="minorHAnsi" w:eastAsiaTheme="minorEastAsia" w:hAnsiTheme="minorHAnsi" w:cstheme="minorBidi"/>
          <w:sz w:val="22"/>
          <w:szCs w:val="22"/>
        </w:rPr>
      </w:pPr>
      <w:r w:rsidRPr="00AE6739">
        <w:rPr>
          <w:snapToGrid w:val="0"/>
        </w:rPr>
        <w:t>A.7.3.23.2</w:t>
      </w:r>
      <w:r>
        <w:rPr>
          <w:rFonts w:asciiTheme="minorHAnsi" w:eastAsiaTheme="minorEastAsia" w:hAnsiTheme="minorHAnsi" w:cstheme="minorBidi"/>
          <w:sz w:val="22"/>
          <w:szCs w:val="22"/>
        </w:rPr>
        <w:tab/>
      </w:r>
      <w:r w:rsidRPr="00AE6739">
        <w:rPr>
          <w:snapToGrid w:val="0"/>
        </w:rPr>
        <w:t>Test Requirements</w:t>
      </w:r>
      <w:r>
        <w:tab/>
        <w:t>1466</w:t>
      </w:r>
    </w:p>
    <w:p w14:paraId="0C649E9B" w14:textId="77777777" w:rsidR="007059ED" w:rsidRDefault="007059ED">
      <w:pPr>
        <w:pStyle w:val="TOC3"/>
        <w:rPr>
          <w:rFonts w:asciiTheme="minorHAnsi" w:eastAsiaTheme="minorEastAsia" w:hAnsiTheme="minorHAnsi" w:cstheme="minorBidi"/>
          <w:sz w:val="22"/>
          <w:szCs w:val="22"/>
        </w:rPr>
      </w:pPr>
      <w:r>
        <w:rPr>
          <w:lang w:eastAsia="zh-CN"/>
        </w:rP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1466</w:t>
      </w:r>
    </w:p>
    <w:p w14:paraId="0B25515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A.7.3.24.1</w:t>
      </w:r>
      <w:r>
        <w:rPr>
          <w:rFonts w:asciiTheme="minorHAnsi" w:eastAsiaTheme="minorEastAsia" w:hAnsiTheme="minorHAnsi" w:cstheme="minorBidi"/>
          <w:sz w:val="22"/>
          <w:szCs w:val="22"/>
        </w:rPr>
        <w:tab/>
      </w:r>
      <w:r w:rsidRPr="00AE6739">
        <w:rPr>
          <w:snapToGrid w:val="0"/>
          <w:lang w:eastAsia="zh-CN"/>
        </w:rPr>
        <w:t>Test Purpose and Environment</w:t>
      </w:r>
      <w:r>
        <w:tab/>
        <w:t>1466</w:t>
      </w:r>
    </w:p>
    <w:p w14:paraId="31AD3BF6" w14:textId="77777777" w:rsidR="007059ED" w:rsidRDefault="007059ED">
      <w:pPr>
        <w:pStyle w:val="TOC4"/>
        <w:rPr>
          <w:rFonts w:asciiTheme="minorHAnsi" w:eastAsiaTheme="minorEastAsia" w:hAnsiTheme="minorHAnsi" w:cstheme="minorBidi"/>
          <w:sz w:val="22"/>
          <w:szCs w:val="22"/>
        </w:rPr>
      </w:pPr>
      <w:r w:rsidRPr="00AE6739">
        <w:rPr>
          <w:snapToGrid w:val="0"/>
        </w:rPr>
        <w:t>A.7.3.24.2</w:t>
      </w:r>
      <w:r>
        <w:rPr>
          <w:rFonts w:asciiTheme="minorHAnsi" w:eastAsiaTheme="minorEastAsia" w:hAnsiTheme="minorHAnsi" w:cstheme="minorBidi"/>
          <w:sz w:val="22"/>
          <w:szCs w:val="22"/>
        </w:rPr>
        <w:tab/>
      </w:r>
      <w:r w:rsidRPr="00AE6739">
        <w:rPr>
          <w:snapToGrid w:val="0"/>
        </w:rPr>
        <w:t>Test Requirements</w:t>
      </w:r>
      <w:r>
        <w:tab/>
        <w:t>1467</w:t>
      </w:r>
    </w:p>
    <w:p w14:paraId="5DE2144C" w14:textId="77777777" w:rsidR="007059ED" w:rsidRDefault="007059ED">
      <w:pPr>
        <w:pStyle w:val="TOC3"/>
        <w:rPr>
          <w:rFonts w:asciiTheme="minorHAnsi" w:eastAsiaTheme="minorEastAsia" w:hAnsiTheme="minorHAnsi" w:cstheme="minorBidi"/>
          <w:sz w:val="22"/>
          <w:szCs w:val="22"/>
        </w:rPr>
      </w:pPr>
      <w:r>
        <w:rPr>
          <w:lang w:eastAsia="zh-CN"/>
        </w:rP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1467</w:t>
      </w:r>
    </w:p>
    <w:p w14:paraId="45318FD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A.7.3.25.1</w:t>
      </w:r>
      <w:r>
        <w:rPr>
          <w:rFonts w:asciiTheme="minorHAnsi" w:eastAsiaTheme="minorEastAsia" w:hAnsiTheme="minorHAnsi" w:cstheme="minorBidi"/>
          <w:sz w:val="22"/>
          <w:szCs w:val="22"/>
        </w:rPr>
        <w:tab/>
      </w:r>
      <w:r w:rsidRPr="00AE6739">
        <w:rPr>
          <w:snapToGrid w:val="0"/>
          <w:lang w:eastAsia="zh-CN"/>
        </w:rPr>
        <w:t>Test Purpose and Environment</w:t>
      </w:r>
      <w:r>
        <w:tab/>
        <w:t>1467</w:t>
      </w:r>
    </w:p>
    <w:p w14:paraId="1967D19F" w14:textId="77777777" w:rsidR="007059ED" w:rsidRDefault="007059ED">
      <w:pPr>
        <w:pStyle w:val="TOC4"/>
        <w:rPr>
          <w:rFonts w:asciiTheme="minorHAnsi" w:eastAsiaTheme="minorEastAsia" w:hAnsiTheme="minorHAnsi" w:cstheme="minorBidi"/>
          <w:sz w:val="22"/>
          <w:szCs w:val="22"/>
        </w:rPr>
      </w:pPr>
      <w:r w:rsidRPr="00AE6739">
        <w:rPr>
          <w:snapToGrid w:val="0"/>
        </w:rPr>
        <w:t>A.7.3.25.2</w:t>
      </w:r>
      <w:r>
        <w:rPr>
          <w:rFonts w:asciiTheme="minorHAnsi" w:eastAsiaTheme="minorEastAsia" w:hAnsiTheme="minorHAnsi" w:cstheme="minorBidi"/>
          <w:sz w:val="22"/>
          <w:szCs w:val="22"/>
        </w:rPr>
        <w:tab/>
      </w:r>
      <w:r w:rsidRPr="00AE6739">
        <w:rPr>
          <w:snapToGrid w:val="0"/>
        </w:rPr>
        <w:t>Test Requirements</w:t>
      </w:r>
      <w:r>
        <w:tab/>
        <w:t>1468</w:t>
      </w:r>
    </w:p>
    <w:p w14:paraId="3EE1822D"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A.7.3.26</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Out-of-sync</w:t>
      </w:r>
      <w:r>
        <w:rPr>
          <w:lang w:eastAsia="zh-CN"/>
        </w:rPr>
        <w:t xml:space="preserve"> for UE Category 0</w:t>
      </w:r>
      <w:r>
        <w:tab/>
        <w:t>1468</w:t>
      </w:r>
    </w:p>
    <w:p w14:paraId="6C4BC1C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A.7.3.26.1</w:t>
      </w:r>
      <w:r>
        <w:rPr>
          <w:rFonts w:asciiTheme="minorHAnsi" w:eastAsiaTheme="minorEastAsia" w:hAnsiTheme="minorHAnsi" w:cstheme="minorBidi"/>
          <w:sz w:val="22"/>
          <w:szCs w:val="22"/>
        </w:rPr>
        <w:tab/>
      </w:r>
      <w:r w:rsidRPr="00AE6739">
        <w:rPr>
          <w:snapToGrid w:val="0"/>
          <w:lang w:eastAsia="zh-CN"/>
        </w:rPr>
        <w:t>Test Purpose and Environment</w:t>
      </w:r>
      <w:r>
        <w:tab/>
        <w:t>1468</w:t>
      </w:r>
    </w:p>
    <w:p w14:paraId="3155C96F" w14:textId="77777777" w:rsidR="007059ED" w:rsidRDefault="007059ED">
      <w:pPr>
        <w:pStyle w:val="TOC4"/>
        <w:rPr>
          <w:rFonts w:asciiTheme="minorHAnsi" w:eastAsiaTheme="minorEastAsia" w:hAnsiTheme="minorHAnsi" w:cstheme="minorBidi"/>
          <w:sz w:val="22"/>
          <w:szCs w:val="22"/>
        </w:rPr>
      </w:pPr>
      <w:r w:rsidRPr="00AE6739">
        <w:rPr>
          <w:snapToGrid w:val="0"/>
        </w:rPr>
        <w:t>A.7.3.26.2</w:t>
      </w:r>
      <w:r>
        <w:rPr>
          <w:rFonts w:asciiTheme="minorHAnsi" w:eastAsiaTheme="minorEastAsia" w:hAnsiTheme="minorHAnsi" w:cstheme="minorBidi"/>
          <w:sz w:val="22"/>
          <w:szCs w:val="22"/>
        </w:rPr>
        <w:tab/>
      </w:r>
      <w:r w:rsidRPr="00AE6739">
        <w:rPr>
          <w:snapToGrid w:val="0"/>
        </w:rPr>
        <w:t>Test Requirements</w:t>
      </w:r>
      <w:r>
        <w:tab/>
        <w:t>1471</w:t>
      </w:r>
    </w:p>
    <w:p w14:paraId="431D6E95"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A.7.3.27</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 xml:space="preserve">FDD Radio Link Monitoring Test for </w:t>
      </w:r>
      <w:r w:rsidRPr="00AE6739">
        <w:rPr>
          <w:rFonts w:eastAsia="MS Mincho"/>
        </w:rPr>
        <w:t>In</w:t>
      </w:r>
      <w:r w:rsidRPr="00AE6739">
        <w:rPr>
          <w:rFonts w:eastAsia="MS Mincho"/>
          <w:lang w:eastAsia="zh-CN"/>
        </w:rPr>
        <w:t>-sync</w:t>
      </w:r>
      <w:r>
        <w:rPr>
          <w:lang w:eastAsia="zh-CN"/>
        </w:rPr>
        <w:t xml:space="preserve"> for UE Category 0</w:t>
      </w:r>
      <w:r>
        <w:tab/>
        <w:t>1471</w:t>
      </w:r>
    </w:p>
    <w:p w14:paraId="5B281A0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A.7.3.27.1</w:t>
      </w:r>
      <w:r>
        <w:rPr>
          <w:rFonts w:asciiTheme="minorHAnsi" w:eastAsiaTheme="minorEastAsia" w:hAnsiTheme="minorHAnsi" w:cstheme="minorBidi"/>
          <w:sz w:val="22"/>
          <w:szCs w:val="22"/>
        </w:rPr>
        <w:tab/>
      </w:r>
      <w:r w:rsidRPr="00AE6739">
        <w:rPr>
          <w:snapToGrid w:val="0"/>
          <w:lang w:eastAsia="zh-CN"/>
        </w:rPr>
        <w:t>Test Purpose and Environment</w:t>
      </w:r>
      <w:r>
        <w:tab/>
        <w:t>1471</w:t>
      </w:r>
    </w:p>
    <w:p w14:paraId="2C7A63F8" w14:textId="77777777" w:rsidR="007059ED" w:rsidRDefault="007059ED">
      <w:pPr>
        <w:pStyle w:val="TOC4"/>
        <w:rPr>
          <w:rFonts w:asciiTheme="minorHAnsi" w:eastAsiaTheme="minorEastAsia" w:hAnsiTheme="minorHAnsi" w:cstheme="minorBidi"/>
          <w:sz w:val="22"/>
          <w:szCs w:val="22"/>
        </w:rPr>
      </w:pPr>
      <w:r w:rsidRPr="00AE6739">
        <w:rPr>
          <w:snapToGrid w:val="0"/>
        </w:rPr>
        <w:t>A.7.3.27.2</w:t>
      </w:r>
      <w:r>
        <w:rPr>
          <w:rFonts w:asciiTheme="minorHAnsi" w:eastAsiaTheme="minorEastAsia" w:hAnsiTheme="minorHAnsi" w:cstheme="minorBidi"/>
          <w:sz w:val="22"/>
          <w:szCs w:val="22"/>
        </w:rPr>
        <w:tab/>
      </w:r>
      <w:r w:rsidRPr="00AE6739">
        <w:rPr>
          <w:snapToGrid w:val="0"/>
        </w:rPr>
        <w:t>Test Requirements</w:t>
      </w:r>
      <w:r>
        <w:tab/>
        <w:t>1474</w:t>
      </w:r>
    </w:p>
    <w:p w14:paraId="6E59DF22" w14:textId="77777777" w:rsidR="007059ED" w:rsidRDefault="007059ED">
      <w:pPr>
        <w:pStyle w:val="TOC3"/>
        <w:rPr>
          <w:rFonts w:asciiTheme="minorHAnsi" w:eastAsiaTheme="minorEastAsia" w:hAnsiTheme="minorHAnsi" w:cstheme="minorBidi"/>
          <w:sz w:val="22"/>
          <w:szCs w:val="22"/>
        </w:rPr>
      </w:pPr>
      <w:r>
        <w:rPr>
          <w:lang w:eastAsia="zh-CN"/>
        </w:rP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1474</w:t>
      </w:r>
    </w:p>
    <w:p w14:paraId="08D2047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A.7.3.28.1</w:t>
      </w:r>
      <w:r>
        <w:rPr>
          <w:rFonts w:asciiTheme="minorHAnsi" w:eastAsiaTheme="minorEastAsia" w:hAnsiTheme="minorHAnsi" w:cstheme="minorBidi"/>
          <w:sz w:val="22"/>
          <w:szCs w:val="22"/>
        </w:rPr>
        <w:tab/>
      </w:r>
      <w:r w:rsidRPr="00AE6739">
        <w:rPr>
          <w:snapToGrid w:val="0"/>
          <w:lang w:eastAsia="zh-CN"/>
        </w:rPr>
        <w:t>Test Purpose and Environment</w:t>
      </w:r>
      <w:r>
        <w:tab/>
        <w:t>1474</w:t>
      </w:r>
    </w:p>
    <w:p w14:paraId="7C029029" w14:textId="77777777" w:rsidR="007059ED" w:rsidRDefault="007059ED">
      <w:pPr>
        <w:pStyle w:val="TOC4"/>
        <w:rPr>
          <w:rFonts w:asciiTheme="minorHAnsi" w:eastAsiaTheme="minorEastAsia" w:hAnsiTheme="minorHAnsi" w:cstheme="minorBidi"/>
          <w:sz w:val="22"/>
          <w:szCs w:val="22"/>
        </w:rPr>
      </w:pPr>
      <w:r w:rsidRPr="00AE6739">
        <w:rPr>
          <w:snapToGrid w:val="0"/>
        </w:rPr>
        <w:t>A.7.3.28.2</w:t>
      </w:r>
      <w:r>
        <w:rPr>
          <w:rFonts w:asciiTheme="minorHAnsi" w:eastAsiaTheme="minorEastAsia" w:hAnsiTheme="minorHAnsi" w:cstheme="minorBidi"/>
          <w:sz w:val="22"/>
          <w:szCs w:val="22"/>
        </w:rPr>
        <w:tab/>
      </w:r>
      <w:r w:rsidRPr="00AE6739">
        <w:rPr>
          <w:snapToGrid w:val="0"/>
        </w:rPr>
        <w:t>Test Requirements</w:t>
      </w:r>
      <w:r>
        <w:tab/>
        <w:t>1477</w:t>
      </w:r>
    </w:p>
    <w:p w14:paraId="09617EEB" w14:textId="77777777" w:rsidR="007059ED" w:rsidRDefault="007059ED">
      <w:pPr>
        <w:pStyle w:val="TOC3"/>
        <w:rPr>
          <w:rFonts w:asciiTheme="minorHAnsi" w:eastAsiaTheme="minorEastAsia" w:hAnsiTheme="minorHAnsi" w:cstheme="minorBidi"/>
          <w:sz w:val="22"/>
          <w:szCs w:val="22"/>
        </w:rPr>
      </w:pPr>
      <w:r>
        <w:rPr>
          <w:lang w:eastAsia="zh-CN"/>
        </w:rP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1477</w:t>
      </w:r>
    </w:p>
    <w:p w14:paraId="7C4EA0F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A.7.3.29.1</w:t>
      </w:r>
      <w:r>
        <w:rPr>
          <w:rFonts w:asciiTheme="minorHAnsi" w:eastAsiaTheme="minorEastAsia" w:hAnsiTheme="minorHAnsi" w:cstheme="minorBidi"/>
          <w:sz w:val="22"/>
          <w:szCs w:val="22"/>
        </w:rPr>
        <w:tab/>
      </w:r>
      <w:r w:rsidRPr="00AE6739">
        <w:rPr>
          <w:snapToGrid w:val="0"/>
          <w:lang w:eastAsia="zh-CN"/>
        </w:rPr>
        <w:t>Test Purpose and Environment</w:t>
      </w:r>
      <w:r>
        <w:tab/>
        <w:t>1477</w:t>
      </w:r>
    </w:p>
    <w:p w14:paraId="6F81E1E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w:t>
      </w:r>
      <w:r w:rsidRPr="00AE6739">
        <w:rPr>
          <w:snapToGrid w:val="0"/>
        </w:rPr>
        <w:t>7.3.29.2</w:t>
      </w:r>
      <w:r>
        <w:rPr>
          <w:rFonts w:asciiTheme="minorHAnsi" w:eastAsiaTheme="minorEastAsia" w:hAnsiTheme="minorHAnsi" w:cstheme="minorBidi"/>
          <w:sz w:val="22"/>
          <w:szCs w:val="22"/>
        </w:rPr>
        <w:tab/>
      </w:r>
      <w:r w:rsidRPr="00AE6739">
        <w:rPr>
          <w:snapToGrid w:val="0"/>
        </w:rPr>
        <w:t>Test Requirements</w:t>
      </w:r>
      <w:r>
        <w:tab/>
        <w:t>1480</w:t>
      </w:r>
    </w:p>
    <w:p w14:paraId="64C4EB95"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A.7.3.30</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HD-FDD</w:t>
      </w:r>
      <w:r w:rsidRPr="00AE6739">
        <w:rPr>
          <w:rFonts w:eastAsia="MS Mincho"/>
          <w:lang w:eastAsia="zh-CN"/>
        </w:rPr>
        <w:t xml:space="preserve"> Radio Link Monitoring Test for Out-of-sync</w:t>
      </w:r>
      <w:r>
        <w:rPr>
          <w:lang w:eastAsia="zh-CN"/>
        </w:rPr>
        <w:t xml:space="preserve"> for UE Category 0</w:t>
      </w:r>
      <w:r>
        <w:tab/>
        <w:t>1480</w:t>
      </w:r>
    </w:p>
    <w:p w14:paraId="718E8CA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lastRenderedPageBreak/>
        <w:t>A.7.3.30.1</w:t>
      </w:r>
      <w:r>
        <w:rPr>
          <w:rFonts w:asciiTheme="minorHAnsi" w:eastAsiaTheme="minorEastAsia" w:hAnsiTheme="minorHAnsi" w:cstheme="minorBidi"/>
          <w:sz w:val="22"/>
          <w:szCs w:val="22"/>
        </w:rPr>
        <w:tab/>
      </w:r>
      <w:r w:rsidRPr="00AE6739">
        <w:rPr>
          <w:snapToGrid w:val="0"/>
          <w:lang w:eastAsia="zh-CN"/>
        </w:rPr>
        <w:t>Test Purpose and Environment</w:t>
      </w:r>
      <w:r>
        <w:tab/>
        <w:t>1480</w:t>
      </w:r>
    </w:p>
    <w:p w14:paraId="04B75849" w14:textId="77777777" w:rsidR="007059ED" w:rsidRDefault="007059ED">
      <w:pPr>
        <w:pStyle w:val="TOC4"/>
        <w:rPr>
          <w:rFonts w:asciiTheme="minorHAnsi" w:eastAsiaTheme="minorEastAsia" w:hAnsiTheme="minorHAnsi" w:cstheme="minorBidi"/>
          <w:sz w:val="22"/>
          <w:szCs w:val="22"/>
        </w:rPr>
      </w:pPr>
      <w:r w:rsidRPr="00AE6739">
        <w:rPr>
          <w:snapToGrid w:val="0"/>
        </w:rPr>
        <w:t>A.7.3.30.2</w:t>
      </w:r>
      <w:r>
        <w:rPr>
          <w:rFonts w:asciiTheme="minorHAnsi" w:eastAsiaTheme="minorEastAsia" w:hAnsiTheme="minorHAnsi" w:cstheme="minorBidi"/>
          <w:sz w:val="22"/>
          <w:szCs w:val="22"/>
        </w:rPr>
        <w:tab/>
      </w:r>
      <w:r w:rsidRPr="00AE6739">
        <w:rPr>
          <w:snapToGrid w:val="0"/>
        </w:rPr>
        <w:t>Test Requirements</w:t>
      </w:r>
      <w:r>
        <w:tab/>
        <w:t>1483</w:t>
      </w:r>
    </w:p>
    <w:p w14:paraId="08C2AC2F"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A.7.3.31</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HD-FDD</w:t>
      </w:r>
      <w:r w:rsidRPr="00AE6739">
        <w:rPr>
          <w:rFonts w:eastAsia="MS Mincho"/>
          <w:lang w:eastAsia="zh-CN"/>
        </w:rPr>
        <w:t xml:space="preserve"> Radio Link Monitoring Test for </w:t>
      </w:r>
      <w:r w:rsidRPr="00AE6739">
        <w:rPr>
          <w:rFonts w:eastAsia="MS Mincho"/>
        </w:rPr>
        <w:t>In</w:t>
      </w:r>
      <w:r w:rsidRPr="00AE6739">
        <w:rPr>
          <w:rFonts w:eastAsia="MS Mincho"/>
          <w:lang w:eastAsia="zh-CN"/>
        </w:rPr>
        <w:t>-sync</w:t>
      </w:r>
      <w:r>
        <w:rPr>
          <w:lang w:eastAsia="zh-CN"/>
        </w:rPr>
        <w:t xml:space="preserve"> for UE Category 0</w:t>
      </w:r>
      <w:r>
        <w:tab/>
        <w:t>1483</w:t>
      </w:r>
    </w:p>
    <w:p w14:paraId="2F543B6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A.7.3.31.1</w:t>
      </w:r>
      <w:r>
        <w:rPr>
          <w:rFonts w:asciiTheme="minorHAnsi" w:eastAsiaTheme="minorEastAsia" w:hAnsiTheme="minorHAnsi" w:cstheme="minorBidi"/>
          <w:sz w:val="22"/>
          <w:szCs w:val="22"/>
        </w:rPr>
        <w:tab/>
      </w:r>
      <w:r w:rsidRPr="00AE6739">
        <w:rPr>
          <w:snapToGrid w:val="0"/>
          <w:lang w:eastAsia="zh-CN"/>
        </w:rPr>
        <w:t>Test Purpose and Environment</w:t>
      </w:r>
      <w:r>
        <w:tab/>
        <w:t>1483</w:t>
      </w:r>
    </w:p>
    <w:p w14:paraId="4D76A379" w14:textId="77777777" w:rsidR="007059ED" w:rsidRDefault="007059ED">
      <w:pPr>
        <w:pStyle w:val="TOC4"/>
        <w:rPr>
          <w:rFonts w:asciiTheme="minorHAnsi" w:eastAsiaTheme="minorEastAsia" w:hAnsiTheme="minorHAnsi" w:cstheme="minorBidi"/>
          <w:sz w:val="22"/>
          <w:szCs w:val="22"/>
        </w:rPr>
      </w:pPr>
      <w:r w:rsidRPr="00AE6739">
        <w:rPr>
          <w:snapToGrid w:val="0"/>
        </w:rPr>
        <w:t>A.7.3.31.2</w:t>
      </w:r>
      <w:r>
        <w:rPr>
          <w:rFonts w:asciiTheme="minorHAnsi" w:eastAsiaTheme="minorEastAsia" w:hAnsiTheme="minorHAnsi" w:cstheme="minorBidi"/>
          <w:sz w:val="22"/>
          <w:szCs w:val="22"/>
        </w:rPr>
        <w:tab/>
      </w:r>
      <w:r w:rsidRPr="00AE6739">
        <w:rPr>
          <w:snapToGrid w:val="0"/>
        </w:rPr>
        <w:t>Test Requirements</w:t>
      </w:r>
      <w:r>
        <w:tab/>
        <w:t>1486</w:t>
      </w:r>
    </w:p>
    <w:p w14:paraId="5B6A2B60" w14:textId="77777777" w:rsidR="007059ED" w:rsidRDefault="007059ED">
      <w:pPr>
        <w:pStyle w:val="TOC3"/>
        <w:rPr>
          <w:rFonts w:asciiTheme="minorHAnsi" w:eastAsiaTheme="minorEastAsia" w:hAnsiTheme="minorHAnsi" w:cstheme="minorBidi"/>
          <w:sz w:val="22"/>
          <w:szCs w:val="22"/>
        </w:rPr>
      </w:pPr>
      <w:r>
        <w:rPr>
          <w:lang w:eastAsia="zh-CN"/>
        </w:rP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1486</w:t>
      </w:r>
    </w:p>
    <w:p w14:paraId="130EFA9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A.7.3.32.1</w:t>
      </w:r>
      <w:r>
        <w:rPr>
          <w:rFonts w:asciiTheme="minorHAnsi" w:eastAsiaTheme="minorEastAsia" w:hAnsiTheme="minorHAnsi" w:cstheme="minorBidi"/>
          <w:sz w:val="22"/>
          <w:szCs w:val="22"/>
        </w:rPr>
        <w:tab/>
      </w:r>
      <w:r w:rsidRPr="00AE6739">
        <w:rPr>
          <w:snapToGrid w:val="0"/>
          <w:lang w:eastAsia="zh-CN"/>
        </w:rPr>
        <w:t>Test Purpose and Environment</w:t>
      </w:r>
      <w:r>
        <w:tab/>
        <w:t>1486</w:t>
      </w:r>
    </w:p>
    <w:p w14:paraId="40B017DF" w14:textId="77777777" w:rsidR="007059ED" w:rsidRDefault="007059ED">
      <w:pPr>
        <w:pStyle w:val="TOC4"/>
        <w:rPr>
          <w:rFonts w:asciiTheme="minorHAnsi" w:eastAsiaTheme="minorEastAsia" w:hAnsiTheme="minorHAnsi" w:cstheme="minorBidi"/>
          <w:sz w:val="22"/>
          <w:szCs w:val="22"/>
        </w:rPr>
      </w:pPr>
      <w:r w:rsidRPr="00AE6739">
        <w:rPr>
          <w:snapToGrid w:val="0"/>
        </w:rPr>
        <w:t>A.7.3.32.2</w:t>
      </w:r>
      <w:r>
        <w:rPr>
          <w:rFonts w:asciiTheme="minorHAnsi" w:eastAsiaTheme="minorEastAsia" w:hAnsiTheme="minorHAnsi" w:cstheme="minorBidi"/>
          <w:sz w:val="22"/>
          <w:szCs w:val="22"/>
        </w:rPr>
        <w:tab/>
      </w:r>
      <w:r w:rsidRPr="00AE6739">
        <w:rPr>
          <w:snapToGrid w:val="0"/>
        </w:rPr>
        <w:t>Test Requirements</w:t>
      </w:r>
      <w:r>
        <w:tab/>
        <w:t>1489</w:t>
      </w:r>
    </w:p>
    <w:p w14:paraId="3E909583" w14:textId="77777777" w:rsidR="007059ED" w:rsidRDefault="007059ED">
      <w:pPr>
        <w:pStyle w:val="TOC3"/>
        <w:rPr>
          <w:rFonts w:asciiTheme="minorHAnsi" w:eastAsiaTheme="minorEastAsia" w:hAnsiTheme="minorHAnsi" w:cstheme="minorBidi"/>
          <w:sz w:val="22"/>
          <w:szCs w:val="22"/>
        </w:rPr>
      </w:pPr>
      <w:r>
        <w:rPr>
          <w:lang w:eastAsia="zh-CN"/>
        </w:rP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1489</w:t>
      </w:r>
    </w:p>
    <w:p w14:paraId="4BC491B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A.7.3.33.1</w:t>
      </w:r>
      <w:r>
        <w:rPr>
          <w:rFonts w:asciiTheme="minorHAnsi" w:eastAsiaTheme="minorEastAsia" w:hAnsiTheme="minorHAnsi" w:cstheme="minorBidi"/>
          <w:sz w:val="22"/>
          <w:szCs w:val="22"/>
        </w:rPr>
        <w:tab/>
      </w:r>
      <w:r w:rsidRPr="00AE6739">
        <w:rPr>
          <w:snapToGrid w:val="0"/>
          <w:lang w:eastAsia="zh-CN"/>
        </w:rPr>
        <w:t>Test Purpose and Environment</w:t>
      </w:r>
      <w:r>
        <w:tab/>
        <w:t>1489</w:t>
      </w:r>
    </w:p>
    <w:p w14:paraId="4F16EC20" w14:textId="77777777" w:rsidR="007059ED" w:rsidRDefault="007059ED">
      <w:pPr>
        <w:pStyle w:val="TOC4"/>
        <w:rPr>
          <w:rFonts w:asciiTheme="minorHAnsi" w:eastAsiaTheme="minorEastAsia" w:hAnsiTheme="minorHAnsi" w:cstheme="minorBidi"/>
          <w:sz w:val="22"/>
          <w:szCs w:val="22"/>
        </w:rPr>
      </w:pPr>
      <w:r w:rsidRPr="00AE6739">
        <w:rPr>
          <w:snapToGrid w:val="0"/>
        </w:rPr>
        <w:t>A.7.3.33.2</w:t>
      </w:r>
      <w:r>
        <w:rPr>
          <w:rFonts w:asciiTheme="minorHAnsi" w:eastAsiaTheme="minorEastAsia" w:hAnsiTheme="minorHAnsi" w:cstheme="minorBidi"/>
          <w:sz w:val="22"/>
          <w:szCs w:val="22"/>
        </w:rPr>
        <w:tab/>
      </w:r>
      <w:r w:rsidRPr="00AE6739">
        <w:rPr>
          <w:snapToGrid w:val="0"/>
        </w:rPr>
        <w:t>Test Requirements</w:t>
      </w:r>
      <w:r>
        <w:tab/>
        <w:t>1492</w:t>
      </w:r>
    </w:p>
    <w:p w14:paraId="3D6D6EE0"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A.7.3.34</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Radio Link Monitoring Test for Out-of-sync</w:t>
      </w:r>
      <w:r>
        <w:rPr>
          <w:lang w:eastAsia="zh-CN"/>
        </w:rPr>
        <w:t xml:space="preserve"> for UE Category 0</w:t>
      </w:r>
      <w:r>
        <w:tab/>
        <w:t>1492</w:t>
      </w:r>
    </w:p>
    <w:p w14:paraId="2A436CC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A.7.3.34.1</w:t>
      </w:r>
      <w:r>
        <w:rPr>
          <w:rFonts w:asciiTheme="minorHAnsi" w:eastAsiaTheme="minorEastAsia" w:hAnsiTheme="minorHAnsi" w:cstheme="minorBidi"/>
          <w:sz w:val="22"/>
          <w:szCs w:val="22"/>
        </w:rPr>
        <w:tab/>
      </w:r>
      <w:r w:rsidRPr="00AE6739">
        <w:rPr>
          <w:snapToGrid w:val="0"/>
          <w:lang w:eastAsia="zh-CN"/>
        </w:rPr>
        <w:t>Test Purpose and Environment</w:t>
      </w:r>
      <w:r>
        <w:tab/>
        <w:t>1492</w:t>
      </w:r>
    </w:p>
    <w:p w14:paraId="77AFF8BC" w14:textId="77777777" w:rsidR="007059ED" w:rsidRDefault="007059ED">
      <w:pPr>
        <w:pStyle w:val="TOC4"/>
        <w:rPr>
          <w:rFonts w:asciiTheme="minorHAnsi" w:eastAsiaTheme="minorEastAsia" w:hAnsiTheme="minorHAnsi" w:cstheme="minorBidi"/>
          <w:sz w:val="22"/>
          <w:szCs w:val="22"/>
        </w:rPr>
      </w:pPr>
      <w:r w:rsidRPr="00AE6739">
        <w:rPr>
          <w:snapToGrid w:val="0"/>
        </w:rPr>
        <w:t>A.7.3.34.2</w:t>
      </w:r>
      <w:r>
        <w:rPr>
          <w:rFonts w:asciiTheme="minorHAnsi" w:eastAsiaTheme="minorEastAsia" w:hAnsiTheme="minorHAnsi" w:cstheme="minorBidi"/>
          <w:sz w:val="22"/>
          <w:szCs w:val="22"/>
        </w:rPr>
        <w:tab/>
      </w:r>
      <w:r w:rsidRPr="00AE6739">
        <w:rPr>
          <w:snapToGrid w:val="0"/>
        </w:rPr>
        <w:t>Test Requirements</w:t>
      </w:r>
      <w:r>
        <w:tab/>
        <w:t>1495</w:t>
      </w:r>
    </w:p>
    <w:p w14:paraId="34E62F38"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A.7.3.35</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Radio Link Monitoring Test for </w:t>
      </w:r>
      <w:r w:rsidRPr="00AE6739">
        <w:rPr>
          <w:rFonts w:eastAsia="MS Mincho"/>
        </w:rPr>
        <w:t>In</w:t>
      </w:r>
      <w:r w:rsidRPr="00AE6739">
        <w:rPr>
          <w:rFonts w:eastAsia="MS Mincho"/>
          <w:lang w:eastAsia="zh-CN"/>
        </w:rPr>
        <w:t>-sync</w:t>
      </w:r>
      <w:r>
        <w:rPr>
          <w:lang w:eastAsia="zh-CN"/>
        </w:rPr>
        <w:t xml:space="preserve"> for UE category 0</w:t>
      </w:r>
      <w:r>
        <w:tab/>
        <w:t>1495</w:t>
      </w:r>
    </w:p>
    <w:p w14:paraId="7DAE58F9"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A.7.3.35.1</w:t>
      </w:r>
      <w:r>
        <w:rPr>
          <w:rFonts w:asciiTheme="minorHAnsi" w:eastAsiaTheme="minorEastAsia" w:hAnsiTheme="minorHAnsi" w:cstheme="minorBidi"/>
          <w:sz w:val="22"/>
          <w:szCs w:val="22"/>
        </w:rPr>
        <w:tab/>
      </w:r>
      <w:r w:rsidRPr="00AE6739">
        <w:rPr>
          <w:snapToGrid w:val="0"/>
          <w:lang w:eastAsia="zh-CN"/>
        </w:rPr>
        <w:t>Test Purpose and Environment</w:t>
      </w:r>
      <w:r>
        <w:tab/>
        <w:t>1495</w:t>
      </w:r>
    </w:p>
    <w:p w14:paraId="24983C4C" w14:textId="77777777" w:rsidR="007059ED" w:rsidRDefault="007059ED">
      <w:pPr>
        <w:pStyle w:val="TOC4"/>
        <w:rPr>
          <w:rFonts w:asciiTheme="minorHAnsi" w:eastAsiaTheme="minorEastAsia" w:hAnsiTheme="minorHAnsi" w:cstheme="minorBidi"/>
          <w:sz w:val="22"/>
          <w:szCs w:val="22"/>
        </w:rPr>
      </w:pPr>
      <w:r w:rsidRPr="00AE6739">
        <w:rPr>
          <w:snapToGrid w:val="0"/>
        </w:rPr>
        <w:t>A.7.3.35.2</w:t>
      </w:r>
      <w:r>
        <w:rPr>
          <w:rFonts w:asciiTheme="minorHAnsi" w:eastAsiaTheme="minorEastAsia" w:hAnsiTheme="minorHAnsi" w:cstheme="minorBidi"/>
          <w:sz w:val="22"/>
          <w:szCs w:val="22"/>
        </w:rPr>
        <w:tab/>
      </w:r>
      <w:r w:rsidRPr="00AE6739">
        <w:rPr>
          <w:snapToGrid w:val="0"/>
        </w:rPr>
        <w:t>Test Requirements</w:t>
      </w:r>
      <w:r>
        <w:tab/>
        <w:t>1498</w:t>
      </w:r>
    </w:p>
    <w:p w14:paraId="7F4E028D" w14:textId="77777777" w:rsidR="007059ED" w:rsidRDefault="007059ED">
      <w:pPr>
        <w:pStyle w:val="TOC3"/>
        <w:rPr>
          <w:rFonts w:asciiTheme="minorHAnsi" w:eastAsiaTheme="minorEastAsia" w:hAnsiTheme="minorHAnsi" w:cstheme="minorBidi"/>
          <w:sz w:val="22"/>
          <w:szCs w:val="22"/>
        </w:rPr>
      </w:pPr>
      <w:r>
        <w:rPr>
          <w:lang w:eastAsia="zh-CN"/>
        </w:rP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1498</w:t>
      </w:r>
    </w:p>
    <w:p w14:paraId="6EC4DE5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A.7.3.36.1</w:t>
      </w:r>
      <w:r>
        <w:rPr>
          <w:rFonts w:asciiTheme="minorHAnsi" w:eastAsiaTheme="minorEastAsia" w:hAnsiTheme="minorHAnsi" w:cstheme="minorBidi"/>
          <w:sz w:val="22"/>
          <w:szCs w:val="22"/>
        </w:rPr>
        <w:tab/>
      </w:r>
      <w:r w:rsidRPr="00AE6739">
        <w:rPr>
          <w:snapToGrid w:val="0"/>
          <w:lang w:eastAsia="zh-CN"/>
        </w:rPr>
        <w:t>Test Purpose and Environment</w:t>
      </w:r>
      <w:r>
        <w:tab/>
        <w:t>1498</w:t>
      </w:r>
    </w:p>
    <w:p w14:paraId="1192D161" w14:textId="77777777" w:rsidR="007059ED" w:rsidRDefault="007059ED">
      <w:pPr>
        <w:pStyle w:val="TOC4"/>
        <w:rPr>
          <w:rFonts w:asciiTheme="minorHAnsi" w:eastAsiaTheme="minorEastAsia" w:hAnsiTheme="minorHAnsi" w:cstheme="minorBidi"/>
          <w:sz w:val="22"/>
          <w:szCs w:val="22"/>
        </w:rPr>
      </w:pPr>
      <w:r w:rsidRPr="00AE6739">
        <w:rPr>
          <w:snapToGrid w:val="0"/>
        </w:rPr>
        <w:t>A.7.3.36.2</w:t>
      </w:r>
      <w:r>
        <w:rPr>
          <w:rFonts w:asciiTheme="minorHAnsi" w:eastAsiaTheme="minorEastAsia" w:hAnsiTheme="minorHAnsi" w:cstheme="minorBidi"/>
          <w:sz w:val="22"/>
          <w:szCs w:val="22"/>
        </w:rPr>
        <w:tab/>
      </w:r>
      <w:r w:rsidRPr="00AE6739">
        <w:rPr>
          <w:snapToGrid w:val="0"/>
        </w:rPr>
        <w:t>Test Requirements</w:t>
      </w:r>
      <w:r>
        <w:tab/>
        <w:t>1501</w:t>
      </w:r>
    </w:p>
    <w:p w14:paraId="48773002" w14:textId="77777777" w:rsidR="007059ED" w:rsidRDefault="007059ED">
      <w:pPr>
        <w:pStyle w:val="TOC3"/>
        <w:rPr>
          <w:rFonts w:asciiTheme="minorHAnsi" w:eastAsiaTheme="minorEastAsia" w:hAnsiTheme="minorHAnsi" w:cstheme="minorBidi"/>
          <w:sz w:val="22"/>
          <w:szCs w:val="22"/>
        </w:rPr>
      </w:pPr>
      <w:r>
        <w:rPr>
          <w:lang w:eastAsia="zh-CN"/>
        </w:rP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1501</w:t>
      </w:r>
    </w:p>
    <w:p w14:paraId="1F79984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A.7.3.37.1</w:t>
      </w:r>
      <w:r>
        <w:rPr>
          <w:rFonts w:asciiTheme="minorHAnsi" w:eastAsiaTheme="minorEastAsia" w:hAnsiTheme="minorHAnsi" w:cstheme="minorBidi"/>
          <w:sz w:val="22"/>
          <w:szCs w:val="22"/>
        </w:rPr>
        <w:tab/>
      </w:r>
      <w:r w:rsidRPr="00AE6739">
        <w:rPr>
          <w:snapToGrid w:val="0"/>
          <w:lang w:eastAsia="zh-CN"/>
        </w:rPr>
        <w:t>Test Purpose and Environment</w:t>
      </w:r>
      <w:r>
        <w:tab/>
        <w:t>1501</w:t>
      </w:r>
    </w:p>
    <w:p w14:paraId="16D42760" w14:textId="77777777" w:rsidR="007059ED" w:rsidRDefault="007059ED">
      <w:pPr>
        <w:pStyle w:val="TOC4"/>
        <w:rPr>
          <w:rFonts w:asciiTheme="minorHAnsi" w:eastAsiaTheme="minorEastAsia" w:hAnsiTheme="minorHAnsi" w:cstheme="minorBidi"/>
          <w:sz w:val="22"/>
          <w:szCs w:val="22"/>
        </w:rPr>
      </w:pPr>
      <w:r w:rsidRPr="00AE6739">
        <w:rPr>
          <w:snapToGrid w:val="0"/>
        </w:rPr>
        <w:t>A.7.3.37.2</w:t>
      </w:r>
      <w:r>
        <w:rPr>
          <w:rFonts w:asciiTheme="minorHAnsi" w:eastAsiaTheme="minorEastAsia" w:hAnsiTheme="minorHAnsi" w:cstheme="minorBidi"/>
          <w:sz w:val="22"/>
          <w:szCs w:val="22"/>
        </w:rPr>
        <w:tab/>
      </w:r>
      <w:r w:rsidRPr="00AE6739">
        <w:rPr>
          <w:snapToGrid w:val="0"/>
        </w:rPr>
        <w:t>Test Requirements</w:t>
      </w:r>
      <w:r>
        <w:tab/>
        <w:t>1504</w:t>
      </w:r>
    </w:p>
    <w:p w14:paraId="63F75534" w14:textId="77777777" w:rsidR="007059ED" w:rsidRDefault="007059ED">
      <w:pPr>
        <w:pStyle w:val="TOC3"/>
        <w:rPr>
          <w:rFonts w:asciiTheme="minorHAnsi" w:eastAsiaTheme="minorEastAsia" w:hAnsiTheme="minorHAnsi" w:cstheme="minorBidi"/>
          <w:sz w:val="22"/>
          <w:szCs w:val="22"/>
        </w:rPr>
      </w:pPr>
      <w:r>
        <w:rPr>
          <w:lang w:eastAsia="zh-CN"/>
        </w:rP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1504</w:t>
      </w:r>
    </w:p>
    <w:p w14:paraId="228CA919"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A.7.3.38.1</w:t>
      </w:r>
      <w:r>
        <w:rPr>
          <w:rFonts w:asciiTheme="minorHAnsi" w:eastAsiaTheme="minorEastAsia" w:hAnsiTheme="minorHAnsi" w:cstheme="minorBidi"/>
          <w:sz w:val="22"/>
          <w:szCs w:val="22"/>
        </w:rPr>
        <w:tab/>
      </w:r>
      <w:r w:rsidRPr="00AE6739">
        <w:rPr>
          <w:snapToGrid w:val="0"/>
          <w:lang w:eastAsia="zh-CN"/>
        </w:rPr>
        <w:t>Test Purpose and Environment</w:t>
      </w:r>
      <w:r>
        <w:tab/>
        <w:t>1504</w:t>
      </w:r>
    </w:p>
    <w:p w14:paraId="093FEB9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A.7.3.38.2</w:t>
      </w:r>
      <w:r>
        <w:rPr>
          <w:rFonts w:asciiTheme="minorHAnsi" w:eastAsiaTheme="minorEastAsia" w:hAnsiTheme="minorHAnsi" w:cstheme="minorBidi"/>
          <w:sz w:val="22"/>
          <w:szCs w:val="22"/>
        </w:rPr>
        <w:tab/>
      </w:r>
      <w:r w:rsidRPr="00AE6739">
        <w:rPr>
          <w:snapToGrid w:val="0"/>
          <w:lang w:eastAsia="zh-CN"/>
        </w:rPr>
        <w:t>Test Requirements</w:t>
      </w:r>
      <w:r>
        <w:tab/>
        <w:t>1507</w:t>
      </w:r>
    </w:p>
    <w:p w14:paraId="743CD817" w14:textId="77777777" w:rsidR="007059ED" w:rsidRDefault="007059ED">
      <w:pPr>
        <w:pStyle w:val="TOC3"/>
        <w:rPr>
          <w:rFonts w:asciiTheme="minorHAnsi" w:eastAsiaTheme="minorEastAsia" w:hAnsiTheme="minorHAnsi" w:cstheme="minorBidi"/>
          <w:sz w:val="22"/>
          <w:szCs w:val="22"/>
        </w:rPr>
      </w:pPr>
      <w:r>
        <w:rPr>
          <w:lang w:eastAsia="zh-CN"/>
        </w:rP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1507</w:t>
      </w:r>
    </w:p>
    <w:p w14:paraId="5D3ACFF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A.7.3.39.1</w:t>
      </w:r>
      <w:r>
        <w:rPr>
          <w:rFonts w:asciiTheme="minorHAnsi" w:eastAsiaTheme="minorEastAsia" w:hAnsiTheme="minorHAnsi" w:cstheme="minorBidi"/>
          <w:sz w:val="22"/>
          <w:szCs w:val="22"/>
        </w:rPr>
        <w:tab/>
      </w:r>
      <w:r w:rsidRPr="00AE6739">
        <w:rPr>
          <w:snapToGrid w:val="0"/>
          <w:lang w:eastAsia="zh-CN"/>
        </w:rPr>
        <w:t>Test Purpose and Environment</w:t>
      </w:r>
      <w:r>
        <w:tab/>
        <w:t>1507</w:t>
      </w:r>
    </w:p>
    <w:p w14:paraId="3448CF88" w14:textId="77777777" w:rsidR="007059ED" w:rsidRDefault="007059ED">
      <w:pPr>
        <w:pStyle w:val="TOC4"/>
        <w:rPr>
          <w:rFonts w:asciiTheme="minorHAnsi" w:eastAsiaTheme="minorEastAsia" w:hAnsiTheme="minorHAnsi" w:cstheme="minorBidi"/>
          <w:sz w:val="22"/>
          <w:szCs w:val="22"/>
        </w:rPr>
      </w:pPr>
      <w:r w:rsidRPr="00AE6739">
        <w:rPr>
          <w:snapToGrid w:val="0"/>
        </w:rPr>
        <w:t>A.7.3.39.2</w:t>
      </w:r>
      <w:r>
        <w:rPr>
          <w:rFonts w:asciiTheme="minorHAnsi" w:eastAsiaTheme="minorEastAsia" w:hAnsiTheme="minorHAnsi" w:cstheme="minorBidi"/>
          <w:sz w:val="22"/>
          <w:szCs w:val="22"/>
        </w:rPr>
        <w:tab/>
      </w:r>
      <w:r w:rsidRPr="00AE6739">
        <w:rPr>
          <w:snapToGrid w:val="0"/>
        </w:rPr>
        <w:t>Test Requirements</w:t>
      </w:r>
      <w:r>
        <w:tab/>
        <w:t>1510</w:t>
      </w:r>
    </w:p>
    <w:p w14:paraId="684E72F7" w14:textId="77777777" w:rsidR="007059ED" w:rsidRDefault="007059ED">
      <w:pPr>
        <w:pStyle w:val="TOC3"/>
        <w:rPr>
          <w:rFonts w:asciiTheme="minorHAnsi" w:eastAsiaTheme="minorEastAsia" w:hAnsiTheme="minorHAnsi" w:cstheme="minorBidi"/>
          <w:sz w:val="22"/>
          <w:szCs w:val="22"/>
        </w:rPr>
      </w:pPr>
      <w:r>
        <w:rPr>
          <w:lang w:eastAsia="zh-CN"/>
        </w:rP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1511</w:t>
      </w:r>
    </w:p>
    <w:p w14:paraId="249D506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A.7.3.40.1</w:t>
      </w:r>
      <w:r>
        <w:rPr>
          <w:rFonts w:asciiTheme="minorHAnsi" w:eastAsiaTheme="minorEastAsia" w:hAnsiTheme="minorHAnsi" w:cstheme="minorBidi"/>
          <w:sz w:val="22"/>
          <w:szCs w:val="22"/>
        </w:rPr>
        <w:tab/>
      </w:r>
      <w:r w:rsidRPr="00AE6739">
        <w:rPr>
          <w:snapToGrid w:val="0"/>
          <w:lang w:eastAsia="zh-CN"/>
        </w:rPr>
        <w:t>Test Purpose and Environment</w:t>
      </w:r>
      <w:r>
        <w:tab/>
        <w:t>1511</w:t>
      </w:r>
    </w:p>
    <w:p w14:paraId="4222AE7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A.7.3.40.2</w:t>
      </w:r>
      <w:r>
        <w:rPr>
          <w:rFonts w:asciiTheme="minorHAnsi" w:eastAsiaTheme="minorEastAsia" w:hAnsiTheme="minorHAnsi" w:cstheme="minorBidi"/>
          <w:sz w:val="22"/>
          <w:szCs w:val="22"/>
        </w:rPr>
        <w:tab/>
      </w:r>
      <w:r w:rsidRPr="00AE6739">
        <w:rPr>
          <w:snapToGrid w:val="0"/>
          <w:lang w:eastAsia="zh-CN"/>
        </w:rPr>
        <w:t>Test Requirements</w:t>
      </w:r>
      <w:r>
        <w:tab/>
        <w:t>1513</w:t>
      </w:r>
    </w:p>
    <w:p w14:paraId="478B579B" w14:textId="77777777" w:rsidR="007059ED" w:rsidRDefault="007059ED">
      <w:pPr>
        <w:pStyle w:val="TOC3"/>
        <w:rPr>
          <w:rFonts w:asciiTheme="minorHAnsi" w:eastAsiaTheme="minorEastAsia" w:hAnsiTheme="minorHAnsi" w:cstheme="minorBidi"/>
          <w:sz w:val="22"/>
          <w:szCs w:val="22"/>
        </w:rPr>
      </w:pPr>
      <w:r>
        <w:rPr>
          <w:lang w:eastAsia="zh-CN"/>
        </w:rP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1514</w:t>
      </w:r>
    </w:p>
    <w:p w14:paraId="47ACA96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A.7.3.41.1</w:t>
      </w:r>
      <w:r>
        <w:rPr>
          <w:rFonts w:asciiTheme="minorHAnsi" w:eastAsiaTheme="minorEastAsia" w:hAnsiTheme="minorHAnsi" w:cstheme="minorBidi"/>
          <w:sz w:val="22"/>
          <w:szCs w:val="22"/>
        </w:rPr>
        <w:tab/>
      </w:r>
      <w:r w:rsidRPr="00AE6739">
        <w:rPr>
          <w:snapToGrid w:val="0"/>
          <w:lang w:eastAsia="zh-CN"/>
        </w:rPr>
        <w:t>Test Purpose and Environment</w:t>
      </w:r>
      <w:r>
        <w:tab/>
        <w:t>1514</w:t>
      </w:r>
    </w:p>
    <w:p w14:paraId="45EAC06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A.7.3.41.2</w:t>
      </w:r>
      <w:r>
        <w:rPr>
          <w:rFonts w:asciiTheme="minorHAnsi" w:eastAsiaTheme="minorEastAsia" w:hAnsiTheme="minorHAnsi" w:cstheme="minorBidi"/>
          <w:sz w:val="22"/>
          <w:szCs w:val="22"/>
        </w:rPr>
        <w:tab/>
      </w:r>
      <w:r w:rsidRPr="00AE6739">
        <w:rPr>
          <w:snapToGrid w:val="0"/>
          <w:lang w:eastAsia="zh-CN"/>
        </w:rPr>
        <w:t>Test Requirements</w:t>
      </w:r>
      <w:r>
        <w:tab/>
        <w:t>1517</w:t>
      </w:r>
    </w:p>
    <w:p w14:paraId="59E54621" w14:textId="77777777" w:rsidR="007059ED" w:rsidRDefault="007059ED">
      <w:pPr>
        <w:pStyle w:val="TOC3"/>
        <w:rPr>
          <w:rFonts w:asciiTheme="minorHAnsi" w:eastAsiaTheme="minorEastAsia" w:hAnsiTheme="minorHAnsi" w:cstheme="minorBidi"/>
          <w:sz w:val="22"/>
          <w:szCs w:val="22"/>
        </w:rPr>
      </w:pPr>
      <w:r>
        <w:rPr>
          <w:lang w:eastAsia="zh-CN"/>
        </w:rP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1517</w:t>
      </w:r>
    </w:p>
    <w:p w14:paraId="4BC037B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A.7.3.42.1</w:t>
      </w:r>
      <w:r>
        <w:rPr>
          <w:rFonts w:asciiTheme="minorHAnsi" w:eastAsiaTheme="minorEastAsia" w:hAnsiTheme="minorHAnsi" w:cstheme="minorBidi"/>
          <w:sz w:val="22"/>
          <w:szCs w:val="22"/>
        </w:rPr>
        <w:tab/>
      </w:r>
      <w:r w:rsidRPr="00AE6739">
        <w:rPr>
          <w:snapToGrid w:val="0"/>
          <w:lang w:eastAsia="zh-CN"/>
        </w:rPr>
        <w:t>Test Purpose and Environment</w:t>
      </w:r>
      <w:r>
        <w:tab/>
        <w:t>1517</w:t>
      </w:r>
    </w:p>
    <w:p w14:paraId="2826CF4F" w14:textId="77777777" w:rsidR="007059ED" w:rsidRDefault="007059ED">
      <w:pPr>
        <w:pStyle w:val="TOC4"/>
        <w:rPr>
          <w:rFonts w:asciiTheme="minorHAnsi" w:eastAsiaTheme="minorEastAsia" w:hAnsiTheme="minorHAnsi" w:cstheme="minorBidi"/>
          <w:sz w:val="22"/>
          <w:szCs w:val="22"/>
        </w:rPr>
      </w:pPr>
      <w:r w:rsidRPr="00AE6739">
        <w:rPr>
          <w:snapToGrid w:val="0"/>
        </w:rPr>
        <w:t>A.7.3.42.2</w:t>
      </w:r>
      <w:r>
        <w:rPr>
          <w:rFonts w:asciiTheme="minorHAnsi" w:eastAsiaTheme="minorEastAsia" w:hAnsiTheme="minorHAnsi" w:cstheme="minorBidi"/>
          <w:sz w:val="22"/>
          <w:szCs w:val="22"/>
        </w:rPr>
        <w:tab/>
      </w:r>
      <w:r w:rsidRPr="00AE6739">
        <w:rPr>
          <w:snapToGrid w:val="0"/>
        </w:rPr>
        <w:t>Test Requirements</w:t>
      </w:r>
      <w:r>
        <w:tab/>
        <w:t>1520</w:t>
      </w:r>
    </w:p>
    <w:p w14:paraId="73EBE363" w14:textId="77777777" w:rsidR="007059ED" w:rsidRDefault="007059ED">
      <w:pPr>
        <w:pStyle w:val="TOC3"/>
        <w:rPr>
          <w:rFonts w:asciiTheme="minorHAnsi" w:eastAsiaTheme="minorEastAsia" w:hAnsiTheme="minorHAnsi" w:cstheme="minorBidi"/>
          <w:sz w:val="22"/>
          <w:szCs w:val="22"/>
        </w:rPr>
      </w:pPr>
      <w:r>
        <w:rPr>
          <w:lang w:eastAsia="zh-CN"/>
        </w:rP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1520</w:t>
      </w:r>
    </w:p>
    <w:p w14:paraId="3B7F371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A.7.3.43.1</w:t>
      </w:r>
      <w:r>
        <w:rPr>
          <w:rFonts w:asciiTheme="minorHAnsi" w:eastAsiaTheme="minorEastAsia" w:hAnsiTheme="minorHAnsi" w:cstheme="minorBidi"/>
          <w:sz w:val="22"/>
          <w:szCs w:val="22"/>
        </w:rPr>
        <w:tab/>
      </w:r>
      <w:r w:rsidRPr="00AE6739">
        <w:rPr>
          <w:snapToGrid w:val="0"/>
          <w:lang w:eastAsia="zh-CN"/>
        </w:rPr>
        <w:t>Test Purpose and Environment</w:t>
      </w:r>
      <w:r>
        <w:tab/>
        <w:t>1520</w:t>
      </w:r>
    </w:p>
    <w:p w14:paraId="1A70427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A.7.3.43.2</w:t>
      </w:r>
      <w:r>
        <w:rPr>
          <w:rFonts w:asciiTheme="minorHAnsi" w:eastAsiaTheme="minorEastAsia" w:hAnsiTheme="minorHAnsi" w:cstheme="minorBidi"/>
          <w:sz w:val="22"/>
          <w:szCs w:val="22"/>
        </w:rPr>
        <w:tab/>
      </w:r>
      <w:r w:rsidRPr="00AE6739">
        <w:rPr>
          <w:snapToGrid w:val="0"/>
          <w:lang w:eastAsia="zh-CN"/>
        </w:rPr>
        <w:t>Test Requirements</w:t>
      </w:r>
      <w:r>
        <w:tab/>
        <w:t>1523</w:t>
      </w:r>
    </w:p>
    <w:p w14:paraId="5FB1DCE3" w14:textId="77777777" w:rsidR="007059ED" w:rsidRDefault="007059ED">
      <w:pPr>
        <w:pStyle w:val="TOC3"/>
        <w:rPr>
          <w:rFonts w:asciiTheme="minorHAnsi" w:eastAsiaTheme="minorEastAsia" w:hAnsiTheme="minorHAnsi" w:cstheme="minorBidi"/>
          <w:sz w:val="22"/>
          <w:szCs w:val="22"/>
        </w:rPr>
      </w:pPr>
      <w:r>
        <w:rPr>
          <w:lang w:eastAsia="zh-CN"/>
        </w:rPr>
        <w:t>A.7.3.</w:t>
      </w:r>
      <w:r>
        <w:t>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1523</w:t>
      </w:r>
    </w:p>
    <w:p w14:paraId="4573E9A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44</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1523</w:t>
      </w:r>
    </w:p>
    <w:p w14:paraId="0AD66DF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44</w:t>
      </w:r>
      <w:r w:rsidRPr="00AE6739">
        <w:rPr>
          <w:snapToGrid w:val="0"/>
          <w:lang w:eastAsia="zh-CN"/>
        </w:rPr>
        <w:t>.2</w:t>
      </w:r>
      <w:r>
        <w:rPr>
          <w:rFonts w:asciiTheme="minorHAnsi" w:eastAsiaTheme="minorEastAsia" w:hAnsiTheme="minorHAnsi" w:cstheme="minorBidi"/>
          <w:sz w:val="22"/>
          <w:szCs w:val="22"/>
        </w:rPr>
        <w:tab/>
      </w:r>
      <w:r w:rsidRPr="00AE6739">
        <w:rPr>
          <w:snapToGrid w:val="0"/>
          <w:lang w:eastAsia="zh-CN"/>
        </w:rPr>
        <w:t>Test Requirements</w:t>
      </w:r>
      <w:r>
        <w:tab/>
        <w:t>1526</w:t>
      </w:r>
    </w:p>
    <w:p w14:paraId="5F44E069" w14:textId="77777777" w:rsidR="007059ED" w:rsidRDefault="007059ED">
      <w:pPr>
        <w:pStyle w:val="TOC3"/>
        <w:rPr>
          <w:rFonts w:asciiTheme="minorHAnsi" w:eastAsiaTheme="minorEastAsia" w:hAnsiTheme="minorHAnsi" w:cstheme="minorBidi"/>
          <w:sz w:val="22"/>
          <w:szCs w:val="22"/>
        </w:rPr>
      </w:pPr>
      <w:r>
        <w:rPr>
          <w:lang w:eastAsia="zh-CN"/>
        </w:rPr>
        <w:t>A.7.3.</w:t>
      </w:r>
      <w:r>
        <w:t>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1527</w:t>
      </w:r>
    </w:p>
    <w:p w14:paraId="706213E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45</w:t>
      </w:r>
      <w:r w:rsidRPr="00AE6739">
        <w:rPr>
          <w:snapToGrid w:val="0"/>
          <w:lang w:eastAsia="zh-CN"/>
        </w:rPr>
        <w:t>.1</w:t>
      </w:r>
      <w:r>
        <w:rPr>
          <w:rFonts w:asciiTheme="minorHAnsi" w:eastAsiaTheme="minorEastAsia" w:hAnsiTheme="minorHAnsi" w:cstheme="minorBidi"/>
          <w:sz w:val="22"/>
          <w:szCs w:val="22"/>
        </w:rPr>
        <w:tab/>
      </w:r>
      <w:r w:rsidRPr="00AE6739">
        <w:rPr>
          <w:snapToGrid w:val="0"/>
          <w:lang w:eastAsia="zh-CN"/>
        </w:rPr>
        <w:t>Test Purpose and Environment</w:t>
      </w:r>
      <w:r>
        <w:tab/>
        <w:t>1527</w:t>
      </w:r>
    </w:p>
    <w:p w14:paraId="7DA1829D"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w:t>
      </w:r>
      <w:r w:rsidRPr="00AE6739">
        <w:rPr>
          <w:snapToGrid w:val="0"/>
        </w:rPr>
        <w:t>45</w:t>
      </w:r>
      <w:r w:rsidRPr="00AE6739">
        <w:rPr>
          <w:snapToGrid w:val="0"/>
          <w:lang w:eastAsia="zh-CN"/>
        </w:rPr>
        <w:t>.2</w:t>
      </w:r>
      <w:r>
        <w:rPr>
          <w:rFonts w:asciiTheme="minorHAnsi" w:eastAsiaTheme="minorEastAsia" w:hAnsiTheme="minorHAnsi" w:cstheme="minorBidi"/>
          <w:sz w:val="22"/>
          <w:szCs w:val="22"/>
        </w:rPr>
        <w:tab/>
      </w:r>
      <w:r w:rsidRPr="00AE6739">
        <w:rPr>
          <w:snapToGrid w:val="0"/>
          <w:lang w:eastAsia="zh-CN"/>
        </w:rPr>
        <w:t>Test Requirements</w:t>
      </w:r>
      <w:r>
        <w:tab/>
        <w:t>1529</w:t>
      </w:r>
    </w:p>
    <w:p w14:paraId="381CC62F" w14:textId="77777777" w:rsidR="007059ED" w:rsidRDefault="007059ED">
      <w:pPr>
        <w:pStyle w:val="TOC3"/>
        <w:rPr>
          <w:rFonts w:asciiTheme="minorHAnsi" w:eastAsiaTheme="minorEastAsia" w:hAnsiTheme="minorHAnsi" w:cstheme="minorBidi"/>
          <w:sz w:val="22"/>
          <w:szCs w:val="22"/>
        </w:rPr>
      </w:pPr>
      <w:r>
        <w:rPr>
          <w:lang w:eastAsia="zh-CN"/>
        </w:rP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1530</w:t>
      </w:r>
    </w:p>
    <w:p w14:paraId="42EBCA5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A.7.3.46.1</w:t>
      </w:r>
      <w:r>
        <w:rPr>
          <w:rFonts w:asciiTheme="minorHAnsi" w:eastAsiaTheme="minorEastAsia" w:hAnsiTheme="minorHAnsi" w:cstheme="minorBidi"/>
          <w:sz w:val="22"/>
          <w:szCs w:val="22"/>
        </w:rPr>
        <w:tab/>
      </w:r>
      <w:r w:rsidRPr="00AE6739">
        <w:rPr>
          <w:snapToGrid w:val="0"/>
          <w:lang w:eastAsia="zh-CN"/>
        </w:rPr>
        <w:t>Test Purpose and Environment</w:t>
      </w:r>
      <w:r>
        <w:tab/>
        <w:t>1530</w:t>
      </w:r>
    </w:p>
    <w:p w14:paraId="6ABF7B6C"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A.7.3.46.2</w:t>
      </w:r>
      <w:r>
        <w:rPr>
          <w:rFonts w:asciiTheme="minorHAnsi" w:eastAsiaTheme="minorEastAsia" w:hAnsiTheme="minorHAnsi" w:cstheme="minorBidi"/>
          <w:sz w:val="22"/>
          <w:szCs w:val="22"/>
        </w:rPr>
        <w:tab/>
      </w:r>
      <w:r w:rsidRPr="00AE6739">
        <w:rPr>
          <w:snapToGrid w:val="0"/>
          <w:lang w:eastAsia="zh-CN"/>
        </w:rPr>
        <w:t>Test Requirements</w:t>
      </w:r>
      <w:r>
        <w:tab/>
        <w:t>1533</w:t>
      </w:r>
    </w:p>
    <w:p w14:paraId="4EEEC110" w14:textId="77777777" w:rsidR="007059ED" w:rsidRDefault="007059ED">
      <w:pPr>
        <w:pStyle w:val="TOC3"/>
        <w:rPr>
          <w:rFonts w:asciiTheme="minorHAnsi" w:eastAsiaTheme="minorEastAsia" w:hAnsiTheme="minorHAnsi" w:cstheme="minorBidi"/>
          <w:sz w:val="22"/>
          <w:szCs w:val="22"/>
        </w:rPr>
      </w:pPr>
      <w:r>
        <w:rPr>
          <w:lang w:eastAsia="zh-CN"/>
        </w:rP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1533</w:t>
      </w:r>
    </w:p>
    <w:p w14:paraId="3871730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A.7.3.47.1</w:t>
      </w:r>
      <w:r>
        <w:rPr>
          <w:rFonts w:asciiTheme="minorHAnsi" w:eastAsiaTheme="minorEastAsia" w:hAnsiTheme="minorHAnsi" w:cstheme="minorBidi"/>
          <w:sz w:val="22"/>
          <w:szCs w:val="22"/>
        </w:rPr>
        <w:tab/>
      </w:r>
      <w:r w:rsidRPr="00AE6739">
        <w:rPr>
          <w:snapToGrid w:val="0"/>
          <w:lang w:eastAsia="zh-CN"/>
        </w:rPr>
        <w:t>Test Purpose and Environment</w:t>
      </w:r>
      <w:r>
        <w:tab/>
        <w:t>1533</w:t>
      </w:r>
    </w:p>
    <w:p w14:paraId="7357BDA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A.7.3.47.2</w:t>
      </w:r>
      <w:r>
        <w:rPr>
          <w:rFonts w:asciiTheme="minorHAnsi" w:eastAsiaTheme="minorEastAsia" w:hAnsiTheme="minorHAnsi" w:cstheme="minorBidi"/>
          <w:sz w:val="22"/>
          <w:szCs w:val="22"/>
        </w:rPr>
        <w:tab/>
      </w:r>
      <w:r w:rsidRPr="00AE6739">
        <w:rPr>
          <w:snapToGrid w:val="0"/>
          <w:lang w:eastAsia="zh-CN"/>
        </w:rPr>
        <w:t>Test Requirements</w:t>
      </w:r>
      <w:r>
        <w:tab/>
        <w:t>1536</w:t>
      </w:r>
    </w:p>
    <w:p w14:paraId="0814444F"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A.7.3.48</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Out-of-sync</w:t>
      </w:r>
      <w:r>
        <w:rPr>
          <w:lang w:eastAsia="zh-CN"/>
        </w:rPr>
        <w:t xml:space="preserve"> for Cat-M1 UE in CEMode A</w:t>
      </w:r>
      <w:r>
        <w:tab/>
        <w:t>1536</w:t>
      </w:r>
    </w:p>
    <w:p w14:paraId="0C8D2F7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A.7.3.48.1</w:t>
      </w:r>
      <w:r>
        <w:rPr>
          <w:rFonts w:asciiTheme="minorHAnsi" w:eastAsiaTheme="minorEastAsia" w:hAnsiTheme="minorHAnsi" w:cstheme="minorBidi"/>
          <w:sz w:val="22"/>
          <w:szCs w:val="22"/>
        </w:rPr>
        <w:tab/>
      </w:r>
      <w:r w:rsidRPr="00AE6739">
        <w:rPr>
          <w:snapToGrid w:val="0"/>
          <w:lang w:eastAsia="zh-CN"/>
        </w:rPr>
        <w:t>Test Purpose and Environment</w:t>
      </w:r>
      <w:r>
        <w:tab/>
        <w:t>1536</w:t>
      </w:r>
    </w:p>
    <w:p w14:paraId="1F63AF5F" w14:textId="77777777" w:rsidR="007059ED" w:rsidRDefault="007059ED">
      <w:pPr>
        <w:pStyle w:val="TOC4"/>
        <w:rPr>
          <w:rFonts w:asciiTheme="minorHAnsi" w:eastAsiaTheme="minorEastAsia" w:hAnsiTheme="minorHAnsi" w:cstheme="minorBidi"/>
          <w:sz w:val="22"/>
          <w:szCs w:val="22"/>
        </w:rPr>
      </w:pPr>
      <w:r w:rsidRPr="00AE6739">
        <w:rPr>
          <w:snapToGrid w:val="0"/>
        </w:rPr>
        <w:lastRenderedPageBreak/>
        <w:t>A.7.3.48.2</w:t>
      </w:r>
      <w:r>
        <w:rPr>
          <w:rFonts w:asciiTheme="minorHAnsi" w:eastAsiaTheme="minorEastAsia" w:hAnsiTheme="minorHAnsi" w:cstheme="minorBidi"/>
          <w:sz w:val="22"/>
          <w:szCs w:val="22"/>
        </w:rPr>
        <w:tab/>
      </w:r>
      <w:r w:rsidRPr="00AE6739">
        <w:rPr>
          <w:snapToGrid w:val="0"/>
        </w:rPr>
        <w:t>Test Requirements</w:t>
      </w:r>
      <w:r>
        <w:tab/>
        <w:t>1539</w:t>
      </w:r>
    </w:p>
    <w:p w14:paraId="4E4B84A3"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A.7.3.49</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In-Sync</w:t>
      </w:r>
      <w:r>
        <w:rPr>
          <w:lang w:eastAsia="zh-CN"/>
        </w:rPr>
        <w:t xml:space="preserve"> for Cat-M1 UE in CEMode A</w:t>
      </w:r>
      <w:r>
        <w:tab/>
        <w:t>1539</w:t>
      </w:r>
    </w:p>
    <w:p w14:paraId="422C32BD"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A.7.3.49.1</w:t>
      </w:r>
      <w:r>
        <w:rPr>
          <w:rFonts w:asciiTheme="minorHAnsi" w:eastAsiaTheme="minorEastAsia" w:hAnsiTheme="minorHAnsi" w:cstheme="minorBidi"/>
          <w:sz w:val="22"/>
          <w:szCs w:val="22"/>
        </w:rPr>
        <w:tab/>
      </w:r>
      <w:r w:rsidRPr="00AE6739">
        <w:rPr>
          <w:snapToGrid w:val="0"/>
          <w:lang w:eastAsia="zh-CN"/>
        </w:rPr>
        <w:t>Test Purpose and Environment</w:t>
      </w:r>
      <w:r>
        <w:tab/>
        <w:t>1539</w:t>
      </w:r>
    </w:p>
    <w:p w14:paraId="34A3481D" w14:textId="77777777" w:rsidR="007059ED" w:rsidRDefault="007059ED">
      <w:pPr>
        <w:pStyle w:val="TOC4"/>
        <w:rPr>
          <w:rFonts w:asciiTheme="minorHAnsi" w:eastAsiaTheme="minorEastAsia" w:hAnsiTheme="minorHAnsi" w:cstheme="minorBidi"/>
          <w:sz w:val="22"/>
          <w:szCs w:val="22"/>
        </w:rPr>
      </w:pPr>
      <w:r w:rsidRPr="00AE6739">
        <w:rPr>
          <w:snapToGrid w:val="0"/>
        </w:rPr>
        <w:t>A.7.3.49.2</w:t>
      </w:r>
      <w:r>
        <w:rPr>
          <w:rFonts w:asciiTheme="minorHAnsi" w:eastAsiaTheme="minorEastAsia" w:hAnsiTheme="minorHAnsi" w:cstheme="minorBidi"/>
          <w:sz w:val="22"/>
          <w:szCs w:val="22"/>
        </w:rPr>
        <w:tab/>
      </w:r>
      <w:r w:rsidRPr="00AE6739">
        <w:rPr>
          <w:snapToGrid w:val="0"/>
        </w:rPr>
        <w:t>Test Requirements</w:t>
      </w:r>
      <w:r>
        <w:tab/>
        <w:t>1542</w:t>
      </w:r>
    </w:p>
    <w:p w14:paraId="77125700" w14:textId="77777777" w:rsidR="007059ED" w:rsidRDefault="007059ED">
      <w:pPr>
        <w:pStyle w:val="TOC3"/>
        <w:rPr>
          <w:rFonts w:asciiTheme="minorHAnsi" w:eastAsiaTheme="minorEastAsia" w:hAnsiTheme="minorHAnsi" w:cstheme="minorBidi"/>
          <w:sz w:val="22"/>
          <w:szCs w:val="22"/>
        </w:rPr>
      </w:pPr>
      <w:r>
        <w:rPr>
          <w:lang w:eastAsia="zh-CN"/>
        </w:rP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1542</w:t>
      </w:r>
    </w:p>
    <w:p w14:paraId="15A08C5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A.7.3.50.1</w:t>
      </w:r>
      <w:r>
        <w:rPr>
          <w:rFonts w:asciiTheme="minorHAnsi" w:eastAsiaTheme="minorEastAsia" w:hAnsiTheme="minorHAnsi" w:cstheme="minorBidi"/>
          <w:sz w:val="22"/>
          <w:szCs w:val="22"/>
        </w:rPr>
        <w:tab/>
      </w:r>
      <w:r w:rsidRPr="00AE6739">
        <w:rPr>
          <w:snapToGrid w:val="0"/>
          <w:lang w:eastAsia="zh-CN"/>
        </w:rPr>
        <w:t>Test Purpose and Environment</w:t>
      </w:r>
      <w:r>
        <w:tab/>
        <w:t>1542</w:t>
      </w:r>
    </w:p>
    <w:p w14:paraId="4B35C53E" w14:textId="77777777" w:rsidR="007059ED" w:rsidRDefault="007059ED">
      <w:pPr>
        <w:pStyle w:val="TOC4"/>
        <w:rPr>
          <w:rFonts w:asciiTheme="minorHAnsi" w:eastAsiaTheme="minorEastAsia" w:hAnsiTheme="minorHAnsi" w:cstheme="minorBidi"/>
          <w:sz w:val="22"/>
          <w:szCs w:val="22"/>
        </w:rPr>
      </w:pPr>
      <w:r w:rsidRPr="00AE6739">
        <w:rPr>
          <w:snapToGrid w:val="0"/>
        </w:rPr>
        <w:t>A.7.3.50.2</w:t>
      </w:r>
      <w:r>
        <w:rPr>
          <w:rFonts w:asciiTheme="minorHAnsi" w:eastAsiaTheme="minorEastAsia" w:hAnsiTheme="minorHAnsi" w:cstheme="minorBidi"/>
          <w:sz w:val="22"/>
          <w:szCs w:val="22"/>
        </w:rPr>
        <w:tab/>
      </w:r>
      <w:r w:rsidRPr="00AE6739">
        <w:rPr>
          <w:snapToGrid w:val="0"/>
        </w:rPr>
        <w:t>Test Requirements</w:t>
      </w:r>
      <w:r>
        <w:tab/>
        <w:t>1545</w:t>
      </w:r>
    </w:p>
    <w:p w14:paraId="68DCC638" w14:textId="77777777" w:rsidR="007059ED" w:rsidRDefault="007059ED">
      <w:pPr>
        <w:pStyle w:val="TOC3"/>
        <w:rPr>
          <w:rFonts w:asciiTheme="minorHAnsi" w:eastAsiaTheme="minorEastAsia" w:hAnsiTheme="minorHAnsi" w:cstheme="minorBidi"/>
          <w:sz w:val="22"/>
          <w:szCs w:val="22"/>
        </w:rPr>
      </w:pPr>
      <w:r>
        <w:rPr>
          <w:lang w:eastAsia="zh-CN"/>
        </w:rP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1545</w:t>
      </w:r>
    </w:p>
    <w:p w14:paraId="78AD455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A.7.3.51.1</w:t>
      </w:r>
      <w:r>
        <w:rPr>
          <w:rFonts w:asciiTheme="minorHAnsi" w:eastAsiaTheme="minorEastAsia" w:hAnsiTheme="minorHAnsi" w:cstheme="minorBidi"/>
          <w:sz w:val="22"/>
          <w:szCs w:val="22"/>
        </w:rPr>
        <w:tab/>
      </w:r>
      <w:r w:rsidRPr="00AE6739">
        <w:rPr>
          <w:snapToGrid w:val="0"/>
          <w:lang w:eastAsia="zh-CN"/>
        </w:rPr>
        <w:t>Test Purpose and Environment</w:t>
      </w:r>
      <w:r>
        <w:tab/>
        <w:t>1545</w:t>
      </w:r>
    </w:p>
    <w:p w14:paraId="2A4AAD4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1548</w:t>
      </w:r>
    </w:p>
    <w:p w14:paraId="0DE6EC31"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A.7.3.52</w:t>
      </w:r>
      <w:r>
        <w:rPr>
          <w:rFonts w:asciiTheme="minorHAnsi" w:eastAsiaTheme="minorEastAsia" w:hAnsiTheme="minorHAnsi" w:cstheme="minorBidi"/>
          <w:sz w:val="22"/>
          <w:szCs w:val="22"/>
        </w:rPr>
        <w:tab/>
      </w:r>
      <w:r w:rsidRPr="00AE6739">
        <w:rPr>
          <w:rFonts w:eastAsia="MS Mincho"/>
          <w:lang w:eastAsia="zh-CN"/>
        </w:rPr>
        <w:t>E-UTRAN HD-FDD Radio Link Monitoring Test for Out-of-sync for Cat-M1 UE in CEMode A</w:t>
      </w:r>
      <w:r>
        <w:tab/>
        <w:t>1548</w:t>
      </w:r>
    </w:p>
    <w:p w14:paraId="6EFFD46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A.7.3.52.1</w:t>
      </w:r>
      <w:r>
        <w:rPr>
          <w:rFonts w:asciiTheme="minorHAnsi" w:eastAsiaTheme="minorEastAsia" w:hAnsiTheme="minorHAnsi" w:cstheme="minorBidi"/>
          <w:sz w:val="22"/>
          <w:szCs w:val="22"/>
        </w:rPr>
        <w:tab/>
      </w:r>
      <w:r w:rsidRPr="00AE6739">
        <w:rPr>
          <w:snapToGrid w:val="0"/>
          <w:lang w:eastAsia="zh-CN"/>
        </w:rPr>
        <w:t>Test Purpose and Environment</w:t>
      </w:r>
      <w:r>
        <w:tab/>
        <w:t>1548</w:t>
      </w:r>
    </w:p>
    <w:p w14:paraId="6783C9D5" w14:textId="77777777" w:rsidR="007059ED" w:rsidRDefault="007059ED">
      <w:pPr>
        <w:pStyle w:val="TOC4"/>
        <w:rPr>
          <w:rFonts w:asciiTheme="minorHAnsi" w:eastAsiaTheme="minorEastAsia" w:hAnsiTheme="minorHAnsi" w:cstheme="minorBidi"/>
          <w:sz w:val="22"/>
          <w:szCs w:val="22"/>
        </w:rPr>
      </w:pPr>
      <w:r w:rsidRPr="00AE6739">
        <w:rPr>
          <w:snapToGrid w:val="0"/>
        </w:rPr>
        <w:t>A.7.3.52.2</w:t>
      </w:r>
      <w:r>
        <w:rPr>
          <w:rFonts w:asciiTheme="minorHAnsi" w:eastAsiaTheme="minorEastAsia" w:hAnsiTheme="minorHAnsi" w:cstheme="minorBidi"/>
          <w:sz w:val="22"/>
          <w:szCs w:val="22"/>
        </w:rPr>
        <w:tab/>
      </w:r>
      <w:r w:rsidRPr="00AE6739">
        <w:rPr>
          <w:snapToGrid w:val="0"/>
        </w:rPr>
        <w:t>Test Requirements</w:t>
      </w:r>
      <w:r>
        <w:tab/>
        <w:t>1551</w:t>
      </w:r>
    </w:p>
    <w:p w14:paraId="45E2D190"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A.7.3.53</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w:t>
      </w:r>
      <w:r w:rsidRPr="00AE6739">
        <w:rPr>
          <w:rFonts w:eastAsia="MS Mincho"/>
          <w:lang w:eastAsia="zh-CN"/>
        </w:rPr>
        <w:t>FDD Radio Link Monitoring Test for In-Sync</w:t>
      </w:r>
      <w:r>
        <w:rPr>
          <w:lang w:eastAsia="zh-CN"/>
        </w:rPr>
        <w:t xml:space="preserve"> for Cat-M1 UE in CEMode A</w:t>
      </w:r>
      <w:r>
        <w:tab/>
        <w:t>1551</w:t>
      </w:r>
    </w:p>
    <w:p w14:paraId="298E4B5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A.7.3.53.1</w:t>
      </w:r>
      <w:r>
        <w:rPr>
          <w:rFonts w:asciiTheme="minorHAnsi" w:eastAsiaTheme="minorEastAsia" w:hAnsiTheme="minorHAnsi" w:cstheme="minorBidi"/>
          <w:sz w:val="22"/>
          <w:szCs w:val="22"/>
        </w:rPr>
        <w:tab/>
      </w:r>
      <w:r w:rsidRPr="00AE6739">
        <w:rPr>
          <w:snapToGrid w:val="0"/>
          <w:lang w:eastAsia="zh-CN"/>
        </w:rPr>
        <w:t>Test Purpose and Environment</w:t>
      </w:r>
      <w:r>
        <w:tab/>
        <w:t>1551</w:t>
      </w:r>
    </w:p>
    <w:p w14:paraId="52ED3420" w14:textId="77777777" w:rsidR="007059ED" w:rsidRDefault="007059ED">
      <w:pPr>
        <w:pStyle w:val="TOC4"/>
        <w:rPr>
          <w:rFonts w:asciiTheme="minorHAnsi" w:eastAsiaTheme="minorEastAsia" w:hAnsiTheme="minorHAnsi" w:cstheme="minorBidi"/>
          <w:sz w:val="22"/>
          <w:szCs w:val="22"/>
        </w:rPr>
      </w:pPr>
      <w:r w:rsidRPr="00AE6739">
        <w:rPr>
          <w:snapToGrid w:val="0"/>
        </w:rPr>
        <w:t>A.7.3.53.2</w:t>
      </w:r>
      <w:r>
        <w:rPr>
          <w:rFonts w:asciiTheme="minorHAnsi" w:eastAsiaTheme="minorEastAsia" w:hAnsiTheme="minorHAnsi" w:cstheme="minorBidi"/>
          <w:sz w:val="22"/>
          <w:szCs w:val="22"/>
        </w:rPr>
        <w:tab/>
      </w:r>
      <w:r w:rsidRPr="00AE6739">
        <w:rPr>
          <w:snapToGrid w:val="0"/>
        </w:rPr>
        <w:t>Test Requirements</w:t>
      </w:r>
      <w:r>
        <w:tab/>
        <w:t>1554</w:t>
      </w:r>
    </w:p>
    <w:p w14:paraId="70F5A290" w14:textId="77777777" w:rsidR="007059ED" w:rsidRDefault="007059ED">
      <w:pPr>
        <w:pStyle w:val="TOC3"/>
        <w:rPr>
          <w:rFonts w:asciiTheme="minorHAnsi" w:eastAsiaTheme="minorEastAsia" w:hAnsiTheme="minorHAnsi" w:cstheme="minorBidi"/>
          <w:sz w:val="22"/>
          <w:szCs w:val="22"/>
        </w:rPr>
      </w:pPr>
      <w:r>
        <w:rPr>
          <w:lang w:eastAsia="zh-CN"/>
        </w:rP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1554</w:t>
      </w:r>
    </w:p>
    <w:p w14:paraId="1A6A609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A.7.3.54.1</w:t>
      </w:r>
      <w:r>
        <w:rPr>
          <w:rFonts w:asciiTheme="minorHAnsi" w:eastAsiaTheme="minorEastAsia" w:hAnsiTheme="minorHAnsi" w:cstheme="minorBidi"/>
          <w:sz w:val="22"/>
          <w:szCs w:val="22"/>
        </w:rPr>
        <w:tab/>
      </w:r>
      <w:r w:rsidRPr="00AE6739">
        <w:rPr>
          <w:snapToGrid w:val="0"/>
          <w:lang w:eastAsia="zh-CN"/>
        </w:rPr>
        <w:t>Test Purpose and Environment</w:t>
      </w:r>
      <w:r>
        <w:tab/>
        <w:t>1554</w:t>
      </w:r>
    </w:p>
    <w:p w14:paraId="7E07E7C0" w14:textId="77777777" w:rsidR="007059ED" w:rsidRDefault="007059ED">
      <w:pPr>
        <w:pStyle w:val="TOC4"/>
        <w:rPr>
          <w:rFonts w:asciiTheme="minorHAnsi" w:eastAsiaTheme="minorEastAsia" w:hAnsiTheme="minorHAnsi" w:cstheme="minorBidi"/>
          <w:sz w:val="22"/>
          <w:szCs w:val="22"/>
        </w:rPr>
      </w:pPr>
      <w:r w:rsidRPr="00AE6739">
        <w:rPr>
          <w:snapToGrid w:val="0"/>
        </w:rPr>
        <w:t>A.7.3.54.2</w:t>
      </w:r>
      <w:r>
        <w:rPr>
          <w:rFonts w:asciiTheme="minorHAnsi" w:eastAsiaTheme="minorEastAsia" w:hAnsiTheme="minorHAnsi" w:cstheme="minorBidi"/>
          <w:sz w:val="22"/>
          <w:szCs w:val="22"/>
        </w:rPr>
        <w:tab/>
      </w:r>
      <w:r w:rsidRPr="00AE6739">
        <w:rPr>
          <w:snapToGrid w:val="0"/>
        </w:rPr>
        <w:t>Test Requirements</w:t>
      </w:r>
      <w:r>
        <w:tab/>
        <w:t>1557</w:t>
      </w:r>
    </w:p>
    <w:p w14:paraId="1052B6BA" w14:textId="77777777" w:rsidR="007059ED" w:rsidRDefault="007059ED">
      <w:pPr>
        <w:pStyle w:val="TOC3"/>
        <w:rPr>
          <w:rFonts w:asciiTheme="minorHAnsi" w:eastAsiaTheme="minorEastAsia" w:hAnsiTheme="minorHAnsi" w:cstheme="minorBidi"/>
          <w:sz w:val="22"/>
          <w:szCs w:val="22"/>
        </w:rPr>
      </w:pPr>
      <w:r>
        <w:rPr>
          <w:lang w:eastAsia="zh-CN"/>
        </w:rP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1557</w:t>
      </w:r>
    </w:p>
    <w:p w14:paraId="5038A85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A.7.3.55.1</w:t>
      </w:r>
      <w:r>
        <w:rPr>
          <w:rFonts w:asciiTheme="minorHAnsi" w:eastAsiaTheme="minorEastAsia" w:hAnsiTheme="minorHAnsi" w:cstheme="minorBidi"/>
          <w:sz w:val="22"/>
          <w:szCs w:val="22"/>
        </w:rPr>
        <w:tab/>
      </w:r>
      <w:r w:rsidRPr="00AE6739">
        <w:rPr>
          <w:snapToGrid w:val="0"/>
          <w:lang w:eastAsia="zh-CN"/>
        </w:rPr>
        <w:t>Test Purpose and Environment</w:t>
      </w:r>
      <w:r>
        <w:tab/>
        <w:t>1557</w:t>
      </w:r>
    </w:p>
    <w:p w14:paraId="289F7A09" w14:textId="77777777" w:rsidR="007059ED" w:rsidRDefault="007059ED">
      <w:pPr>
        <w:pStyle w:val="TOC4"/>
        <w:rPr>
          <w:rFonts w:asciiTheme="minorHAnsi" w:eastAsiaTheme="minorEastAsia" w:hAnsiTheme="minorHAnsi" w:cstheme="minorBidi"/>
          <w:sz w:val="22"/>
          <w:szCs w:val="22"/>
        </w:rPr>
      </w:pPr>
      <w:r w:rsidRPr="00AE6739">
        <w:rPr>
          <w:snapToGrid w:val="0"/>
        </w:rPr>
        <w:t>A.7.3.55.2</w:t>
      </w:r>
      <w:r>
        <w:rPr>
          <w:rFonts w:asciiTheme="minorHAnsi" w:eastAsiaTheme="minorEastAsia" w:hAnsiTheme="minorHAnsi" w:cstheme="minorBidi"/>
          <w:sz w:val="22"/>
          <w:szCs w:val="22"/>
        </w:rPr>
        <w:tab/>
      </w:r>
      <w:r w:rsidRPr="00AE6739">
        <w:rPr>
          <w:snapToGrid w:val="0"/>
        </w:rPr>
        <w:t>Test Requirements</w:t>
      </w:r>
      <w:r>
        <w:tab/>
        <w:t>1560</w:t>
      </w:r>
    </w:p>
    <w:p w14:paraId="09196FFC"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A.7.3.56</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Radio Link Monitoring Test for Out-of-sync</w:t>
      </w:r>
      <w:r>
        <w:rPr>
          <w:lang w:eastAsia="zh-CN"/>
        </w:rPr>
        <w:t xml:space="preserve"> for Cat-M1 UE in CEMode A</w:t>
      </w:r>
      <w:r>
        <w:tab/>
        <w:t>1560</w:t>
      </w:r>
    </w:p>
    <w:p w14:paraId="2FE9B951"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A.7.3.56.1</w:t>
      </w:r>
      <w:r>
        <w:rPr>
          <w:rFonts w:asciiTheme="minorHAnsi" w:eastAsiaTheme="minorEastAsia" w:hAnsiTheme="minorHAnsi" w:cstheme="minorBidi"/>
          <w:sz w:val="22"/>
          <w:szCs w:val="22"/>
        </w:rPr>
        <w:tab/>
      </w:r>
      <w:r w:rsidRPr="00AE6739">
        <w:rPr>
          <w:snapToGrid w:val="0"/>
          <w:lang w:eastAsia="zh-CN"/>
        </w:rPr>
        <w:t>Test Purpose and Environment</w:t>
      </w:r>
      <w:r>
        <w:tab/>
        <w:t>1560</w:t>
      </w:r>
    </w:p>
    <w:p w14:paraId="347716B1" w14:textId="77777777" w:rsidR="007059ED" w:rsidRDefault="007059ED">
      <w:pPr>
        <w:pStyle w:val="TOC4"/>
        <w:rPr>
          <w:rFonts w:asciiTheme="minorHAnsi" w:eastAsiaTheme="minorEastAsia" w:hAnsiTheme="minorHAnsi" w:cstheme="minorBidi"/>
          <w:sz w:val="22"/>
          <w:szCs w:val="22"/>
        </w:rPr>
      </w:pPr>
      <w:r w:rsidRPr="00AE6739">
        <w:rPr>
          <w:snapToGrid w:val="0"/>
        </w:rPr>
        <w:t>A.7.3.56.2</w:t>
      </w:r>
      <w:r>
        <w:rPr>
          <w:rFonts w:asciiTheme="minorHAnsi" w:eastAsiaTheme="minorEastAsia" w:hAnsiTheme="minorHAnsi" w:cstheme="minorBidi"/>
          <w:sz w:val="22"/>
          <w:szCs w:val="22"/>
        </w:rPr>
        <w:tab/>
      </w:r>
      <w:r w:rsidRPr="00AE6739">
        <w:rPr>
          <w:snapToGrid w:val="0"/>
        </w:rPr>
        <w:t>Test Requirements</w:t>
      </w:r>
      <w:r>
        <w:tab/>
        <w:t>1563</w:t>
      </w:r>
    </w:p>
    <w:p w14:paraId="57AE5BF7"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A.7.3.57</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w:t>
      </w:r>
      <w:r w:rsidRPr="00AE6739">
        <w:rPr>
          <w:rFonts w:eastAsia="MS Mincho"/>
          <w:lang w:eastAsia="zh-CN"/>
        </w:rPr>
        <w:t>DD Radio Link Monitoring Test for In-Sync</w:t>
      </w:r>
      <w:r>
        <w:rPr>
          <w:lang w:eastAsia="zh-CN"/>
        </w:rPr>
        <w:t xml:space="preserve"> for Cat-M1 UE in CEMode A</w:t>
      </w:r>
      <w:r>
        <w:tab/>
        <w:t>1563</w:t>
      </w:r>
    </w:p>
    <w:p w14:paraId="570B008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A.7.3.57.1</w:t>
      </w:r>
      <w:r>
        <w:rPr>
          <w:rFonts w:asciiTheme="minorHAnsi" w:eastAsiaTheme="minorEastAsia" w:hAnsiTheme="minorHAnsi" w:cstheme="minorBidi"/>
          <w:sz w:val="22"/>
          <w:szCs w:val="22"/>
        </w:rPr>
        <w:tab/>
      </w:r>
      <w:r w:rsidRPr="00AE6739">
        <w:rPr>
          <w:snapToGrid w:val="0"/>
          <w:lang w:eastAsia="zh-CN"/>
        </w:rPr>
        <w:t>Test Purpose and Environment</w:t>
      </w:r>
      <w:r>
        <w:tab/>
        <w:t>1563</w:t>
      </w:r>
    </w:p>
    <w:p w14:paraId="5C1F0C4F" w14:textId="77777777" w:rsidR="007059ED" w:rsidRDefault="007059ED">
      <w:pPr>
        <w:pStyle w:val="TOC4"/>
        <w:rPr>
          <w:rFonts w:asciiTheme="minorHAnsi" w:eastAsiaTheme="minorEastAsia" w:hAnsiTheme="minorHAnsi" w:cstheme="minorBidi"/>
          <w:sz w:val="22"/>
          <w:szCs w:val="22"/>
        </w:rPr>
      </w:pPr>
      <w:r w:rsidRPr="00AE6739">
        <w:rPr>
          <w:snapToGrid w:val="0"/>
        </w:rPr>
        <w:t>A.7.3.57.2</w:t>
      </w:r>
      <w:r>
        <w:rPr>
          <w:rFonts w:asciiTheme="minorHAnsi" w:eastAsiaTheme="minorEastAsia" w:hAnsiTheme="minorHAnsi" w:cstheme="minorBidi"/>
          <w:sz w:val="22"/>
          <w:szCs w:val="22"/>
        </w:rPr>
        <w:tab/>
      </w:r>
      <w:r w:rsidRPr="00AE6739">
        <w:rPr>
          <w:snapToGrid w:val="0"/>
        </w:rPr>
        <w:t>Test Requirements</w:t>
      </w:r>
      <w:r>
        <w:tab/>
        <w:t>1566</w:t>
      </w:r>
    </w:p>
    <w:p w14:paraId="2E281C6D" w14:textId="77777777" w:rsidR="007059ED" w:rsidRDefault="007059ED">
      <w:pPr>
        <w:pStyle w:val="TOC3"/>
        <w:rPr>
          <w:rFonts w:asciiTheme="minorHAnsi" w:eastAsiaTheme="minorEastAsia" w:hAnsiTheme="minorHAnsi" w:cstheme="minorBidi"/>
          <w:sz w:val="22"/>
          <w:szCs w:val="22"/>
        </w:rPr>
      </w:pPr>
      <w:r>
        <w:rPr>
          <w:lang w:eastAsia="zh-CN"/>
        </w:rP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1566</w:t>
      </w:r>
    </w:p>
    <w:p w14:paraId="53D7406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A.7.3.58.1</w:t>
      </w:r>
      <w:r>
        <w:rPr>
          <w:rFonts w:asciiTheme="minorHAnsi" w:eastAsiaTheme="minorEastAsia" w:hAnsiTheme="minorHAnsi" w:cstheme="minorBidi"/>
          <w:sz w:val="22"/>
          <w:szCs w:val="22"/>
        </w:rPr>
        <w:tab/>
      </w:r>
      <w:r w:rsidRPr="00AE6739">
        <w:rPr>
          <w:snapToGrid w:val="0"/>
          <w:lang w:eastAsia="zh-CN"/>
        </w:rPr>
        <w:t>Test Purpose and Environment</w:t>
      </w:r>
      <w:r>
        <w:tab/>
        <w:t>1566</w:t>
      </w:r>
    </w:p>
    <w:p w14:paraId="03CDF80D" w14:textId="77777777" w:rsidR="007059ED" w:rsidRDefault="007059ED">
      <w:pPr>
        <w:pStyle w:val="TOC4"/>
        <w:rPr>
          <w:rFonts w:asciiTheme="minorHAnsi" w:eastAsiaTheme="minorEastAsia" w:hAnsiTheme="minorHAnsi" w:cstheme="minorBidi"/>
          <w:sz w:val="22"/>
          <w:szCs w:val="22"/>
        </w:rPr>
      </w:pPr>
      <w:r w:rsidRPr="00AE6739">
        <w:rPr>
          <w:snapToGrid w:val="0"/>
        </w:rPr>
        <w:t>A.7.3.58.2</w:t>
      </w:r>
      <w:r>
        <w:rPr>
          <w:rFonts w:asciiTheme="minorHAnsi" w:eastAsiaTheme="minorEastAsia" w:hAnsiTheme="minorHAnsi" w:cstheme="minorBidi"/>
          <w:sz w:val="22"/>
          <w:szCs w:val="22"/>
        </w:rPr>
        <w:tab/>
      </w:r>
      <w:r w:rsidRPr="00AE6739">
        <w:rPr>
          <w:snapToGrid w:val="0"/>
        </w:rPr>
        <w:t>Test Requirements</w:t>
      </w:r>
      <w:r>
        <w:tab/>
        <w:t>1569</w:t>
      </w:r>
    </w:p>
    <w:p w14:paraId="0FB1B549" w14:textId="77777777" w:rsidR="007059ED" w:rsidRDefault="007059ED">
      <w:pPr>
        <w:pStyle w:val="TOC3"/>
        <w:rPr>
          <w:rFonts w:asciiTheme="minorHAnsi" w:eastAsiaTheme="minorEastAsia" w:hAnsiTheme="minorHAnsi" w:cstheme="minorBidi"/>
          <w:sz w:val="22"/>
          <w:szCs w:val="22"/>
        </w:rPr>
      </w:pPr>
      <w:r>
        <w:rPr>
          <w:lang w:eastAsia="zh-CN"/>
        </w:rP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1569</w:t>
      </w:r>
    </w:p>
    <w:p w14:paraId="2F846B9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A.7.3.59.1</w:t>
      </w:r>
      <w:r>
        <w:rPr>
          <w:rFonts w:asciiTheme="minorHAnsi" w:eastAsiaTheme="minorEastAsia" w:hAnsiTheme="minorHAnsi" w:cstheme="minorBidi"/>
          <w:sz w:val="22"/>
          <w:szCs w:val="22"/>
        </w:rPr>
        <w:tab/>
      </w:r>
      <w:r w:rsidRPr="00AE6739">
        <w:rPr>
          <w:snapToGrid w:val="0"/>
          <w:lang w:eastAsia="zh-CN"/>
        </w:rPr>
        <w:t>Test Purpose and Environment</w:t>
      </w:r>
      <w:r>
        <w:tab/>
        <w:t>1569</w:t>
      </w:r>
    </w:p>
    <w:p w14:paraId="062050EF" w14:textId="77777777" w:rsidR="007059ED" w:rsidRDefault="007059ED">
      <w:pPr>
        <w:pStyle w:val="TOC4"/>
        <w:rPr>
          <w:rFonts w:asciiTheme="minorHAnsi" w:eastAsiaTheme="minorEastAsia" w:hAnsiTheme="minorHAnsi" w:cstheme="minorBidi"/>
          <w:sz w:val="22"/>
          <w:szCs w:val="22"/>
        </w:rPr>
      </w:pPr>
      <w:r w:rsidRPr="00AE6739">
        <w:rPr>
          <w:snapToGrid w:val="0"/>
        </w:rPr>
        <w:t>A.7.3.59.2</w:t>
      </w:r>
      <w:r>
        <w:rPr>
          <w:rFonts w:asciiTheme="minorHAnsi" w:eastAsiaTheme="minorEastAsia" w:hAnsiTheme="minorHAnsi" w:cstheme="minorBidi"/>
          <w:sz w:val="22"/>
          <w:szCs w:val="22"/>
        </w:rPr>
        <w:tab/>
      </w:r>
      <w:r w:rsidRPr="00AE6739">
        <w:rPr>
          <w:snapToGrid w:val="0"/>
        </w:rPr>
        <w:t>Test Requirements</w:t>
      </w:r>
      <w:r>
        <w:tab/>
        <w:t>1572</w:t>
      </w:r>
    </w:p>
    <w:p w14:paraId="20CD8278" w14:textId="77777777" w:rsidR="007059ED" w:rsidRDefault="007059ED">
      <w:pPr>
        <w:pStyle w:val="TOC3"/>
        <w:rPr>
          <w:rFonts w:asciiTheme="minorHAnsi" w:eastAsiaTheme="minorEastAsia" w:hAnsiTheme="minorHAnsi" w:cstheme="minorBidi"/>
          <w:sz w:val="22"/>
          <w:szCs w:val="22"/>
        </w:rPr>
      </w:pPr>
      <w:r>
        <w:rPr>
          <w:lang w:eastAsia="zh-CN"/>
        </w:rP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1572</w:t>
      </w:r>
    </w:p>
    <w:p w14:paraId="0712FE6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A.7.3.60.1</w:t>
      </w:r>
      <w:r>
        <w:rPr>
          <w:rFonts w:asciiTheme="minorHAnsi" w:eastAsiaTheme="minorEastAsia" w:hAnsiTheme="minorHAnsi" w:cstheme="minorBidi"/>
          <w:sz w:val="22"/>
          <w:szCs w:val="22"/>
        </w:rPr>
        <w:tab/>
      </w:r>
      <w:r w:rsidRPr="00AE6739">
        <w:rPr>
          <w:snapToGrid w:val="0"/>
          <w:lang w:eastAsia="zh-CN"/>
        </w:rPr>
        <w:t>Test Purpose and Environment</w:t>
      </w:r>
      <w:r>
        <w:tab/>
        <w:t>1572</w:t>
      </w:r>
    </w:p>
    <w:p w14:paraId="7EB76459" w14:textId="77777777" w:rsidR="007059ED" w:rsidRDefault="007059ED">
      <w:pPr>
        <w:pStyle w:val="TOC4"/>
        <w:rPr>
          <w:rFonts w:asciiTheme="minorHAnsi" w:eastAsiaTheme="minorEastAsia" w:hAnsiTheme="minorHAnsi" w:cstheme="minorBidi"/>
          <w:sz w:val="22"/>
          <w:szCs w:val="22"/>
        </w:rPr>
      </w:pPr>
      <w:r w:rsidRPr="00AE6739">
        <w:rPr>
          <w:snapToGrid w:val="0"/>
        </w:rPr>
        <w:t>A.7.3.60.2</w:t>
      </w:r>
      <w:r>
        <w:rPr>
          <w:rFonts w:asciiTheme="minorHAnsi" w:eastAsiaTheme="minorEastAsia" w:hAnsiTheme="minorHAnsi" w:cstheme="minorBidi"/>
          <w:sz w:val="22"/>
          <w:szCs w:val="22"/>
        </w:rPr>
        <w:tab/>
      </w:r>
      <w:r w:rsidRPr="00AE6739">
        <w:rPr>
          <w:snapToGrid w:val="0"/>
        </w:rPr>
        <w:t>Test Requirements</w:t>
      </w:r>
      <w:r>
        <w:tab/>
        <w:t>1576</w:t>
      </w:r>
    </w:p>
    <w:p w14:paraId="5C91B8D8" w14:textId="77777777" w:rsidR="007059ED" w:rsidRDefault="007059ED">
      <w:pPr>
        <w:pStyle w:val="TOC3"/>
        <w:rPr>
          <w:rFonts w:asciiTheme="minorHAnsi" w:eastAsiaTheme="minorEastAsia" w:hAnsiTheme="minorHAnsi" w:cstheme="minorBidi"/>
          <w:sz w:val="22"/>
          <w:szCs w:val="22"/>
        </w:rPr>
      </w:pPr>
      <w:r>
        <w:rPr>
          <w:lang w:eastAsia="zh-CN"/>
        </w:rP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1576</w:t>
      </w:r>
    </w:p>
    <w:p w14:paraId="5D6D22E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A.7.3.61.1</w:t>
      </w:r>
      <w:r>
        <w:rPr>
          <w:rFonts w:asciiTheme="minorHAnsi" w:eastAsiaTheme="minorEastAsia" w:hAnsiTheme="minorHAnsi" w:cstheme="minorBidi"/>
          <w:sz w:val="22"/>
          <w:szCs w:val="22"/>
        </w:rPr>
        <w:tab/>
      </w:r>
      <w:r w:rsidRPr="00AE6739">
        <w:rPr>
          <w:snapToGrid w:val="0"/>
          <w:lang w:eastAsia="zh-CN"/>
        </w:rPr>
        <w:t>Test Purpose and Environment</w:t>
      </w:r>
      <w:r>
        <w:tab/>
        <w:t>1576</w:t>
      </w:r>
    </w:p>
    <w:p w14:paraId="3EE0584C" w14:textId="77777777" w:rsidR="007059ED" w:rsidRDefault="007059ED">
      <w:pPr>
        <w:pStyle w:val="TOC4"/>
        <w:rPr>
          <w:rFonts w:asciiTheme="minorHAnsi" w:eastAsiaTheme="minorEastAsia" w:hAnsiTheme="minorHAnsi" w:cstheme="minorBidi"/>
          <w:sz w:val="22"/>
          <w:szCs w:val="22"/>
        </w:rPr>
      </w:pPr>
      <w:r w:rsidRPr="00AE6739">
        <w:rPr>
          <w:snapToGrid w:val="0"/>
        </w:rPr>
        <w:t>A.7.3.61.2</w:t>
      </w:r>
      <w:r>
        <w:rPr>
          <w:rFonts w:asciiTheme="minorHAnsi" w:eastAsiaTheme="minorEastAsia" w:hAnsiTheme="minorHAnsi" w:cstheme="minorBidi"/>
          <w:sz w:val="22"/>
          <w:szCs w:val="22"/>
        </w:rPr>
        <w:tab/>
      </w:r>
      <w:r w:rsidRPr="00AE6739">
        <w:rPr>
          <w:snapToGrid w:val="0"/>
        </w:rPr>
        <w:t>Test Requirements</w:t>
      </w:r>
      <w:r>
        <w:tab/>
        <w:t>1580</w:t>
      </w:r>
    </w:p>
    <w:p w14:paraId="3FA842C9" w14:textId="77777777" w:rsidR="007059ED" w:rsidRDefault="007059ED">
      <w:pPr>
        <w:pStyle w:val="TOC3"/>
        <w:rPr>
          <w:rFonts w:asciiTheme="minorHAnsi" w:eastAsiaTheme="minorEastAsia" w:hAnsiTheme="minorHAnsi" w:cstheme="minorBidi"/>
          <w:sz w:val="22"/>
          <w:szCs w:val="22"/>
        </w:rPr>
      </w:pPr>
      <w:r>
        <w:rPr>
          <w:lang w:eastAsia="zh-CN"/>
        </w:rP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1580</w:t>
      </w:r>
    </w:p>
    <w:p w14:paraId="3516F76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A.7.3.62.1</w:t>
      </w:r>
      <w:r>
        <w:rPr>
          <w:rFonts w:asciiTheme="minorHAnsi" w:eastAsiaTheme="minorEastAsia" w:hAnsiTheme="minorHAnsi" w:cstheme="minorBidi"/>
          <w:sz w:val="22"/>
          <w:szCs w:val="22"/>
        </w:rPr>
        <w:tab/>
      </w:r>
      <w:r w:rsidRPr="00AE6739">
        <w:rPr>
          <w:snapToGrid w:val="0"/>
          <w:lang w:eastAsia="zh-CN"/>
        </w:rPr>
        <w:t>Test Purpose and Environment</w:t>
      </w:r>
      <w:r>
        <w:tab/>
        <w:t>1580</w:t>
      </w:r>
    </w:p>
    <w:p w14:paraId="4D1F0BB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A.7.3.62</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1584</w:t>
      </w:r>
    </w:p>
    <w:p w14:paraId="3B10E2F0" w14:textId="77777777" w:rsidR="007059ED" w:rsidRDefault="007059ED">
      <w:pPr>
        <w:pStyle w:val="TOC3"/>
        <w:rPr>
          <w:rFonts w:asciiTheme="minorHAnsi" w:eastAsiaTheme="minorEastAsia" w:hAnsiTheme="minorHAnsi" w:cstheme="minorBidi"/>
          <w:sz w:val="22"/>
          <w:szCs w:val="22"/>
        </w:rPr>
      </w:pPr>
      <w:r>
        <w:rPr>
          <w:lang w:eastAsia="sv-SE"/>
        </w:rP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1584</w:t>
      </w:r>
    </w:p>
    <w:p w14:paraId="11DEF645" w14:textId="77777777" w:rsidR="007059ED" w:rsidRDefault="007059ED">
      <w:pPr>
        <w:pStyle w:val="TOC4"/>
        <w:rPr>
          <w:rFonts w:asciiTheme="minorHAnsi" w:eastAsiaTheme="minorEastAsia" w:hAnsiTheme="minorHAnsi" w:cstheme="minorBidi"/>
          <w:sz w:val="22"/>
          <w:szCs w:val="22"/>
        </w:rPr>
      </w:pPr>
      <w:r w:rsidRPr="00AE6739">
        <w:rPr>
          <w:snapToGrid w:val="0"/>
          <w:lang w:eastAsia="sv-SE"/>
        </w:rPr>
        <w:t>A.7.3.63.1</w:t>
      </w:r>
      <w:r>
        <w:rPr>
          <w:rFonts w:asciiTheme="minorHAnsi" w:eastAsiaTheme="minorEastAsia" w:hAnsiTheme="minorHAnsi" w:cstheme="minorBidi"/>
          <w:sz w:val="22"/>
          <w:szCs w:val="22"/>
        </w:rPr>
        <w:tab/>
      </w:r>
      <w:r w:rsidRPr="00AE6739">
        <w:rPr>
          <w:snapToGrid w:val="0"/>
          <w:lang w:eastAsia="sv-SE"/>
        </w:rPr>
        <w:t>Test Purpose and Environment</w:t>
      </w:r>
      <w:r>
        <w:tab/>
        <w:t>1584</w:t>
      </w:r>
    </w:p>
    <w:p w14:paraId="319A69D1" w14:textId="77777777" w:rsidR="007059ED" w:rsidRDefault="007059ED">
      <w:pPr>
        <w:pStyle w:val="TOC4"/>
        <w:rPr>
          <w:rFonts w:asciiTheme="minorHAnsi" w:eastAsiaTheme="minorEastAsia" w:hAnsiTheme="minorHAnsi" w:cstheme="minorBidi"/>
          <w:sz w:val="22"/>
          <w:szCs w:val="22"/>
        </w:rPr>
      </w:pPr>
      <w:r w:rsidRPr="00AE6739">
        <w:rPr>
          <w:snapToGrid w:val="0"/>
          <w:lang w:eastAsia="sv-SE"/>
        </w:rPr>
        <w:t>A.7.3.63.2</w:t>
      </w:r>
      <w:r>
        <w:rPr>
          <w:rFonts w:asciiTheme="minorHAnsi" w:eastAsiaTheme="minorEastAsia" w:hAnsiTheme="minorHAnsi" w:cstheme="minorBidi"/>
          <w:sz w:val="22"/>
          <w:szCs w:val="22"/>
        </w:rPr>
        <w:tab/>
      </w:r>
      <w:r w:rsidRPr="00AE6739">
        <w:rPr>
          <w:snapToGrid w:val="0"/>
          <w:lang w:eastAsia="sv-SE"/>
        </w:rPr>
        <w:t>Test Requirements</w:t>
      </w:r>
      <w:r>
        <w:tab/>
        <w:t>1588</w:t>
      </w:r>
    </w:p>
    <w:p w14:paraId="0BDA4BF9" w14:textId="77777777" w:rsidR="007059ED" w:rsidRDefault="007059ED">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1588</w:t>
      </w:r>
    </w:p>
    <w:p w14:paraId="50A14927" w14:textId="77777777" w:rsidR="007059ED" w:rsidRDefault="007059ED">
      <w:pPr>
        <w:pStyle w:val="TOC4"/>
        <w:rPr>
          <w:rFonts w:asciiTheme="minorHAnsi" w:eastAsiaTheme="minorEastAsia" w:hAnsiTheme="minorHAnsi" w:cstheme="minorBidi"/>
          <w:sz w:val="22"/>
          <w:szCs w:val="22"/>
        </w:rPr>
      </w:pPr>
      <w:r w:rsidRPr="00AE6739">
        <w:rPr>
          <w:snapToGrid w:val="0"/>
        </w:rPr>
        <w:t>A.7.3.64.1</w:t>
      </w:r>
      <w:r>
        <w:rPr>
          <w:rFonts w:asciiTheme="minorHAnsi" w:eastAsiaTheme="minorEastAsia" w:hAnsiTheme="minorHAnsi" w:cstheme="minorBidi"/>
          <w:sz w:val="22"/>
          <w:szCs w:val="22"/>
        </w:rPr>
        <w:tab/>
      </w:r>
      <w:r w:rsidRPr="00AE6739">
        <w:rPr>
          <w:snapToGrid w:val="0"/>
        </w:rPr>
        <w:t>Test Purpose and Environment</w:t>
      </w:r>
      <w:r>
        <w:tab/>
        <w:t>1588</w:t>
      </w:r>
    </w:p>
    <w:p w14:paraId="568031C3" w14:textId="77777777" w:rsidR="007059ED" w:rsidRDefault="007059ED">
      <w:pPr>
        <w:pStyle w:val="TOC4"/>
        <w:rPr>
          <w:rFonts w:asciiTheme="minorHAnsi" w:eastAsiaTheme="minorEastAsia" w:hAnsiTheme="minorHAnsi" w:cstheme="minorBidi"/>
          <w:sz w:val="22"/>
          <w:szCs w:val="22"/>
        </w:rPr>
      </w:pPr>
      <w:r w:rsidRPr="00AE6739">
        <w:rPr>
          <w:snapToGrid w:val="0"/>
        </w:rPr>
        <w:t>A.7.3.64.2</w:t>
      </w:r>
      <w:r>
        <w:rPr>
          <w:rFonts w:asciiTheme="minorHAnsi" w:eastAsiaTheme="minorEastAsia" w:hAnsiTheme="minorHAnsi" w:cstheme="minorBidi"/>
          <w:sz w:val="22"/>
          <w:szCs w:val="22"/>
        </w:rPr>
        <w:tab/>
      </w:r>
      <w:r w:rsidRPr="00AE6739">
        <w:rPr>
          <w:snapToGrid w:val="0"/>
        </w:rPr>
        <w:t>Test Requirements</w:t>
      </w:r>
      <w:r>
        <w:tab/>
        <w:t>1591</w:t>
      </w:r>
    </w:p>
    <w:p w14:paraId="0F01E274" w14:textId="77777777" w:rsidR="007059ED" w:rsidRDefault="007059ED">
      <w:pPr>
        <w:pStyle w:val="TOC3"/>
        <w:rPr>
          <w:rFonts w:asciiTheme="minorHAnsi" w:eastAsiaTheme="minorEastAsia" w:hAnsiTheme="minorHAnsi" w:cstheme="minorBidi"/>
          <w:sz w:val="22"/>
          <w:szCs w:val="22"/>
        </w:rPr>
      </w:pPr>
      <w:r>
        <w:rPr>
          <w:lang w:eastAsia="zh-CN"/>
        </w:rP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1592</w:t>
      </w:r>
    </w:p>
    <w:p w14:paraId="56594319"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lastRenderedPageBreak/>
        <w:t>A.7.3.65.1</w:t>
      </w:r>
      <w:r>
        <w:rPr>
          <w:rFonts w:asciiTheme="minorHAnsi" w:eastAsiaTheme="minorEastAsia" w:hAnsiTheme="minorHAnsi" w:cstheme="minorBidi"/>
          <w:sz w:val="22"/>
          <w:szCs w:val="22"/>
        </w:rPr>
        <w:tab/>
      </w:r>
      <w:r w:rsidRPr="00AE6739">
        <w:rPr>
          <w:snapToGrid w:val="0"/>
          <w:lang w:eastAsia="zh-CN"/>
        </w:rPr>
        <w:t>Test Purpose and Environment</w:t>
      </w:r>
      <w:r>
        <w:tab/>
        <w:t>1592</w:t>
      </w:r>
    </w:p>
    <w:p w14:paraId="396FF07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1595</w:t>
      </w:r>
    </w:p>
    <w:p w14:paraId="16682181"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A.7.3.66</w:t>
      </w:r>
      <w:r>
        <w:rPr>
          <w:rFonts w:asciiTheme="minorHAnsi" w:eastAsiaTheme="minorEastAsia" w:hAnsiTheme="minorHAnsi" w:cstheme="minorBidi"/>
          <w:sz w:val="22"/>
          <w:szCs w:val="22"/>
        </w:rPr>
        <w:tab/>
      </w:r>
      <w:r>
        <w:rPr>
          <w:lang w:eastAsia="zh-CN"/>
        </w:rPr>
        <w:t>HD-FDD</w:t>
      </w:r>
      <w:r w:rsidRPr="00AE6739">
        <w:rPr>
          <w:rFonts w:eastAsia="MS Mincho"/>
          <w:lang w:eastAsia="zh-CN"/>
        </w:rPr>
        <w:t xml:space="preserve"> Radio Link Monitoring Test for Out-of-sync</w:t>
      </w:r>
      <w:r>
        <w:rPr>
          <w:lang w:eastAsia="zh-CN"/>
        </w:rPr>
        <w:t xml:space="preserve"> without DRX for UE Category NB1 Standalone mode in Normal Coverage</w:t>
      </w:r>
      <w:r>
        <w:tab/>
        <w:t>1596</w:t>
      </w:r>
    </w:p>
    <w:p w14:paraId="33DA0E6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A.7.3.66.1</w:t>
      </w:r>
      <w:r>
        <w:rPr>
          <w:rFonts w:asciiTheme="minorHAnsi" w:eastAsiaTheme="minorEastAsia" w:hAnsiTheme="minorHAnsi" w:cstheme="minorBidi"/>
          <w:sz w:val="22"/>
          <w:szCs w:val="22"/>
        </w:rPr>
        <w:tab/>
      </w:r>
      <w:r w:rsidRPr="00AE6739">
        <w:rPr>
          <w:snapToGrid w:val="0"/>
          <w:lang w:eastAsia="zh-CN"/>
        </w:rPr>
        <w:t>Test Purpose and Environment</w:t>
      </w:r>
      <w:r>
        <w:tab/>
        <w:t>1596</w:t>
      </w:r>
    </w:p>
    <w:p w14:paraId="4F677CA1" w14:textId="77777777" w:rsidR="007059ED" w:rsidRDefault="007059ED">
      <w:pPr>
        <w:pStyle w:val="TOC4"/>
        <w:rPr>
          <w:rFonts w:asciiTheme="minorHAnsi" w:eastAsiaTheme="minorEastAsia" w:hAnsiTheme="minorHAnsi" w:cstheme="minorBidi"/>
          <w:sz w:val="22"/>
          <w:szCs w:val="22"/>
        </w:rPr>
      </w:pPr>
      <w:r w:rsidRPr="00AE6739">
        <w:rPr>
          <w:snapToGrid w:val="0"/>
        </w:rPr>
        <w:t>A.7.3.66.2</w:t>
      </w:r>
      <w:r>
        <w:rPr>
          <w:rFonts w:asciiTheme="minorHAnsi" w:eastAsiaTheme="minorEastAsia" w:hAnsiTheme="minorHAnsi" w:cstheme="minorBidi"/>
          <w:sz w:val="22"/>
          <w:szCs w:val="22"/>
        </w:rPr>
        <w:tab/>
      </w:r>
      <w:r w:rsidRPr="00AE6739">
        <w:rPr>
          <w:snapToGrid w:val="0"/>
        </w:rPr>
        <w:t>Test Requirements</w:t>
      </w:r>
      <w:r>
        <w:tab/>
        <w:t>1598</w:t>
      </w:r>
    </w:p>
    <w:p w14:paraId="502505F4"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A.7.3.67</w:t>
      </w:r>
      <w:r>
        <w:rPr>
          <w:rFonts w:asciiTheme="minorHAnsi" w:eastAsiaTheme="minorEastAsia" w:hAnsiTheme="minorHAnsi" w:cstheme="minorBidi"/>
          <w:sz w:val="22"/>
          <w:szCs w:val="22"/>
        </w:rPr>
        <w:tab/>
      </w:r>
      <w:r>
        <w:rPr>
          <w:lang w:eastAsia="zh-CN"/>
        </w:rPr>
        <w:t>HD-FDD</w:t>
      </w:r>
      <w:r w:rsidRPr="00AE6739">
        <w:rPr>
          <w:rFonts w:eastAsia="MS Mincho"/>
          <w:lang w:eastAsia="zh-CN"/>
        </w:rPr>
        <w:t xml:space="preserve"> Radio Link Monitoring Test for Out-of-sync</w:t>
      </w:r>
      <w:r>
        <w:rPr>
          <w:lang w:eastAsia="zh-CN"/>
        </w:rPr>
        <w:t xml:space="preserve"> without DRX for UE Category NB1 guard band mode in Enhanced Coverage</w:t>
      </w:r>
      <w:r>
        <w:tab/>
        <w:t>1599</w:t>
      </w:r>
    </w:p>
    <w:p w14:paraId="376236D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A.7.3.67.1</w:t>
      </w:r>
      <w:r>
        <w:rPr>
          <w:rFonts w:asciiTheme="minorHAnsi" w:eastAsiaTheme="minorEastAsia" w:hAnsiTheme="minorHAnsi" w:cstheme="minorBidi"/>
          <w:sz w:val="22"/>
          <w:szCs w:val="22"/>
        </w:rPr>
        <w:tab/>
      </w:r>
      <w:r w:rsidRPr="00AE6739">
        <w:rPr>
          <w:snapToGrid w:val="0"/>
          <w:lang w:eastAsia="zh-CN"/>
        </w:rPr>
        <w:t>Test Purpose and Environment</w:t>
      </w:r>
      <w:r>
        <w:tab/>
        <w:t>1599</w:t>
      </w:r>
    </w:p>
    <w:p w14:paraId="4DDE7760" w14:textId="77777777" w:rsidR="007059ED" w:rsidRDefault="007059ED">
      <w:pPr>
        <w:pStyle w:val="TOC4"/>
        <w:rPr>
          <w:rFonts w:asciiTheme="minorHAnsi" w:eastAsiaTheme="minorEastAsia" w:hAnsiTheme="minorHAnsi" w:cstheme="minorBidi"/>
          <w:sz w:val="22"/>
          <w:szCs w:val="22"/>
        </w:rPr>
      </w:pPr>
      <w:r w:rsidRPr="00AE6739">
        <w:rPr>
          <w:snapToGrid w:val="0"/>
        </w:rPr>
        <w:t>A.7.3.67.2</w:t>
      </w:r>
      <w:r>
        <w:rPr>
          <w:rFonts w:asciiTheme="minorHAnsi" w:eastAsiaTheme="minorEastAsia" w:hAnsiTheme="minorHAnsi" w:cstheme="minorBidi"/>
          <w:sz w:val="22"/>
          <w:szCs w:val="22"/>
        </w:rPr>
        <w:tab/>
      </w:r>
      <w:r w:rsidRPr="00AE6739">
        <w:rPr>
          <w:snapToGrid w:val="0"/>
        </w:rPr>
        <w:t>Test Requirements</w:t>
      </w:r>
      <w:r>
        <w:tab/>
        <w:t>1602</w:t>
      </w:r>
    </w:p>
    <w:p w14:paraId="6A966A3A"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A.7.3.68</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 xml:space="preserve">FDD Early Out-of-sync reporting Test </w:t>
      </w:r>
      <w:r>
        <w:rPr>
          <w:lang w:eastAsia="zh-CN"/>
        </w:rPr>
        <w:t>for Cat-M1 UE in CEMode A</w:t>
      </w:r>
      <w:r>
        <w:tab/>
        <w:t>1603</w:t>
      </w:r>
    </w:p>
    <w:p w14:paraId="2776106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A.7.3.68.1</w:t>
      </w:r>
      <w:r>
        <w:rPr>
          <w:rFonts w:asciiTheme="minorHAnsi" w:eastAsiaTheme="minorEastAsia" w:hAnsiTheme="minorHAnsi" w:cstheme="minorBidi"/>
          <w:sz w:val="22"/>
          <w:szCs w:val="22"/>
        </w:rPr>
        <w:tab/>
      </w:r>
      <w:r w:rsidRPr="00AE6739">
        <w:rPr>
          <w:snapToGrid w:val="0"/>
          <w:lang w:eastAsia="zh-CN"/>
        </w:rPr>
        <w:t>Test Purpose and Environment</w:t>
      </w:r>
      <w:r>
        <w:tab/>
        <w:t>1603</w:t>
      </w:r>
    </w:p>
    <w:p w14:paraId="7761323C" w14:textId="77777777" w:rsidR="007059ED" w:rsidRDefault="007059ED">
      <w:pPr>
        <w:pStyle w:val="TOC4"/>
        <w:rPr>
          <w:rFonts w:asciiTheme="minorHAnsi" w:eastAsiaTheme="minorEastAsia" w:hAnsiTheme="minorHAnsi" w:cstheme="minorBidi"/>
          <w:sz w:val="22"/>
          <w:szCs w:val="22"/>
        </w:rPr>
      </w:pPr>
      <w:r w:rsidRPr="00AE6739">
        <w:rPr>
          <w:snapToGrid w:val="0"/>
        </w:rPr>
        <w:t>A.7.3.68.2</w:t>
      </w:r>
      <w:r>
        <w:rPr>
          <w:rFonts w:asciiTheme="minorHAnsi" w:eastAsiaTheme="minorEastAsia" w:hAnsiTheme="minorHAnsi" w:cstheme="minorBidi"/>
          <w:sz w:val="22"/>
          <w:szCs w:val="22"/>
        </w:rPr>
        <w:tab/>
      </w:r>
      <w:r w:rsidRPr="00AE6739">
        <w:rPr>
          <w:snapToGrid w:val="0"/>
        </w:rPr>
        <w:t>Test Requirements</w:t>
      </w:r>
      <w:r>
        <w:tab/>
        <w:t>1605</w:t>
      </w:r>
    </w:p>
    <w:p w14:paraId="66D125AD"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A.7.3.69</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w:t>
      </w:r>
      <w:r w:rsidRPr="00AE6739">
        <w:rPr>
          <w:rFonts w:eastAsia="MS Mincho"/>
          <w:lang w:eastAsia="zh-CN"/>
        </w:rPr>
        <w:t xml:space="preserve">FDD Early Out-of-sync reporting Test </w:t>
      </w:r>
      <w:r>
        <w:rPr>
          <w:lang w:eastAsia="zh-CN"/>
        </w:rPr>
        <w:t>for Cat-M1 UE in CEMode A</w:t>
      </w:r>
      <w:r>
        <w:tab/>
        <w:t>1605</w:t>
      </w:r>
    </w:p>
    <w:p w14:paraId="009F3DA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A.7.3.69.1</w:t>
      </w:r>
      <w:r>
        <w:rPr>
          <w:rFonts w:asciiTheme="minorHAnsi" w:eastAsiaTheme="minorEastAsia" w:hAnsiTheme="minorHAnsi" w:cstheme="minorBidi"/>
          <w:sz w:val="22"/>
          <w:szCs w:val="22"/>
        </w:rPr>
        <w:tab/>
      </w:r>
      <w:r w:rsidRPr="00AE6739">
        <w:rPr>
          <w:snapToGrid w:val="0"/>
          <w:lang w:eastAsia="zh-CN"/>
        </w:rPr>
        <w:t>Test Purpose and Environment</w:t>
      </w:r>
      <w:r>
        <w:tab/>
        <w:t>1605</w:t>
      </w:r>
    </w:p>
    <w:p w14:paraId="780E2243" w14:textId="77777777" w:rsidR="007059ED" w:rsidRDefault="007059ED">
      <w:pPr>
        <w:pStyle w:val="TOC4"/>
        <w:rPr>
          <w:rFonts w:asciiTheme="minorHAnsi" w:eastAsiaTheme="minorEastAsia" w:hAnsiTheme="minorHAnsi" w:cstheme="minorBidi"/>
          <w:sz w:val="22"/>
          <w:szCs w:val="22"/>
        </w:rPr>
      </w:pPr>
      <w:r w:rsidRPr="00AE6739">
        <w:rPr>
          <w:snapToGrid w:val="0"/>
        </w:rPr>
        <w:t>A.7.3.69.2</w:t>
      </w:r>
      <w:r>
        <w:rPr>
          <w:rFonts w:asciiTheme="minorHAnsi" w:eastAsiaTheme="minorEastAsia" w:hAnsiTheme="minorHAnsi" w:cstheme="minorBidi"/>
          <w:sz w:val="22"/>
          <w:szCs w:val="22"/>
        </w:rPr>
        <w:tab/>
      </w:r>
      <w:r w:rsidRPr="00AE6739">
        <w:rPr>
          <w:snapToGrid w:val="0"/>
        </w:rPr>
        <w:t>Test Requirements</w:t>
      </w:r>
      <w:r>
        <w:tab/>
        <w:t>1607</w:t>
      </w:r>
    </w:p>
    <w:p w14:paraId="51454D51"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A.7.3.70</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Early Out-of-sync reporting Test </w:t>
      </w:r>
      <w:r>
        <w:rPr>
          <w:lang w:eastAsia="zh-CN"/>
        </w:rPr>
        <w:t>for Cat-M1 UE in CEMode A</w:t>
      </w:r>
      <w:r>
        <w:tab/>
        <w:t>1607</w:t>
      </w:r>
    </w:p>
    <w:p w14:paraId="6AB3EDD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A.7.3.70.1</w:t>
      </w:r>
      <w:r>
        <w:rPr>
          <w:rFonts w:asciiTheme="minorHAnsi" w:eastAsiaTheme="minorEastAsia" w:hAnsiTheme="minorHAnsi" w:cstheme="minorBidi"/>
          <w:sz w:val="22"/>
          <w:szCs w:val="22"/>
        </w:rPr>
        <w:tab/>
      </w:r>
      <w:r w:rsidRPr="00AE6739">
        <w:rPr>
          <w:snapToGrid w:val="0"/>
          <w:lang w:eastAsia="zh-CN"/>
        </w:rPr>
        <w:t>Test Purpose and Environment</w:t>
      </w:r>
      <w:r>
        <w:tab/>
        <w:t>1607</w:t>
      </w:r>
    </w:p>
    <w:p w14:paraId="13B96EDD" w14:textId="77777777" w:rsidR="007059ED" w:rsidRDefault="007059ED">
      <w:pPr>
        <w:pStyle w:val="TOC4"/>
        <w:rPr>
          <w:rFonts w:asciiTheme="minorHAnsi" w:eastAsiaTheme="minorEastAsia" w:hAnsiTheme="minorHAnsi" w:cstheme="minorBidi"/>
          <w:sz w:val="22"/>
          <w:szCs w:val="22"/>
        </w:rPr>
      </w:pPr>
      <w:r w:rsidRPr="00AE6739">
        <w:rPr>
          <w:snapToGrid w:val="0"/>
        </w:rPr>
        <w:t>A.7.3.70.2</w:t>
      </w:r>
      <w:r>
        <w:rPr>
          <w:rFonts w:asciiTheme="minorHAnsi" w:eastAsiaTheme="minorEastAsia" w:hAnsiTheme="minorHAnsi" w:cstheme="minorBidi"/>
          <w:sz w:val="22"/>
          <w:szCs w:val="22"/>
        </w:rPr>
        <w:tab/>
      </w:r>
      <w:r w:rsidRPr="00AE6739">
        <w:rPr>
          <w:snapToGrid w:val="0"/>
        </w:rPr>
        <w:t>Test Requirements</w:t>
      </w:r>
      <w:r>
        <w:tab/>
        <w:t>1609</w:t>
      </w:r>
    </w:p>
    <w:p w14:paraId="4BDEC883"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A.7.3.71</w:t>
      </w:r>
      <w:r>
        <w:rPr>
          <w:rFonts w:asciiTheme="minorHAnsi" w:eastAsiaTheme="minorEastAsia" w:hAnsiTheme="minorHAnsi" w:cstheme="minorBidi"/>
          <w:sz w:val="22"/>
          <w:szCs w:val="22"/>
        </w:rPr>
        <w:tab/>
      </w:r>
      <w:r w:rsidRPr="00AE6739">
        <w:rPr>
          <w:rFonts w:eastAsia="MS Mincho"/>
          <w:lang w:eastAsia="zh-CN"/>
        </w:rPr>
        <w:t>E-UTRAN FD-FDD Early In-Sync reporting Test for Cat-M1 UE in CEModeA</w:t>
      </w:r>
      <w:r>
        <w:tab/>
        <w:t>1609</w:t>
      </w:r>
    </w:p>
    <w:p w14:paraId="3CBF1438"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A.7.3.71.1</w:t>
      </w:r>
      <w:r>
        <w:rPr>
          <w:rFonts w:asciiTheme="minorHAnsi" w:eastAsiaTheme="minorEastAsia" w:hAnsiTheme="minorHAnsi" w:cstheme="minorBidi"/>
          <w:sz w:val="22"/>
          <w:szCs w:val="22"/>
        </w:rPr>
        <w:tab/>
      </w:r>
      <w:r w:rsidRPr="00AE6739">
        <w:rPr>
          <w:snapToGrid w:val="0"/>
          <w:lang w:eastAsia="zh-CN"/>
        </w:rPr>
        <w:t>Test Purpose and Environment</w:t>
      </w:r>
      <w:r>
        <w:tab/>
        <w:t>1609</w:t>
      </w:r>
    </w:p>
    <w:p w14:paraId="09777EE4" w14:textId="77777777" w:rsidR="007059ED" w:rsidRDefault="007059ED">
      <w:pPr>
        <w:pStyle w:val="TOC4"/>
        <w:rPr>
          <w:rFonts w:asciiTheme="minorHAnsi" w:eastAsiaTheme="minorEastAsia" w:hAnsiTheme="minorHAnsi" w:cstheme="minorBidi"/>
          <w:sz w:val="22"/>
          <w:szCs w:val="22"/>
        </w:rPr>
      </w:pPr>
      <w:r w:rsidRPr="00AE6739">
        <w:rPr>
          <w:snapToGrid w:val="0"/>
        </w:rPr>
        <w:t>A.7.3.71.2</w:t>
      </w:r>
      <w:r>
        <w:rPr>
          <w:rFonts w:asciiTheme="minorHAnsi" w:eastAsiaTheme="minorEastAsia" w:hAnsiTheme="minorHAnsi" w:cstheme="minorBidi"/>
          <w:sz w:val="22"/>
          <w:szCs w:val="22"/>
        </w:rPr>
        <w:tab/>
      </w:r>
      <w:r w:rsidRPr="00AE6739">
        <w:rPr>
          <w:snapToGrid w:val="0"/>
        </w:rPr>
        <w:t>Test Requirements</w:t>
      </w:r>
      <w:r>
        <w:tab/>
        <w:t>1612</w:t>
      </w:r>
    </w:p>
    <w:p w14:paraId="484B9C70"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A.7.3.72</w:t>
      </w:r>
      <w:r>
        <w:rPr>
          <w:rFonts w:asciiTheme="minorHAnsi" w:eastAsiaTheme="minorEastAsia" w:hAnsiTheme="minorHAnsi" w:cstheme="minorBidi"/>
          <w:sz w:val="22"/>
          <w:szCs w:val="22"/>
        </w:rPr>
        <w:tab/>
      </w:r>
      <w:r w:rsidRPr="00AE6739">
        <w:rPr>
          <w:rFonts w:eastAsia="MS Mincho"/>
          <w:lang w:eastAsia="zh-CN"/>
        </w:rPr>
        <w:t>E-UTRAN HD-FDD Early In-Sync reporting Test for Cat-M1 UE in CEModeA</w:t>
      </w:r>
      <w:r>
        <w:tab/>
        <w:t>1612</w:t>
      </w:r>
    </w:p>
    <w:p w14:paraId="17BD439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A.7.3.72.1</w:t>
      </w:r>
      <w:r>
        <w:rPr>
          <w:rFonts w:asciiTheme="minorHAnsi" w:eastAsiaTheme="minorEastAsia" w:hAnsiTheme="minorHAnsi" w:cstheme="minorBidi"/>
          <w:sz w:val="22"/>
          <w:szCs w:val="22"/>
        </w:rPr>
        <w:tab/>
      </w:r>
      <w:r w:rsidRPr="00AE6739">
        <w:rPr>
          <w:snapToGrid w:val="0"/>
          <w:lang w:eastAsia="zh-CN"/>
        </w:rPr>
        <w:t>Test Purpose and Environment</w:t>
      </w:r>
      <w:r>
        <w:tab/>
        <w:t>1612</w:t>
      </w:r>
    </w:p>
    <w:p w14:paraId="52D6B598" w14:textId="77777777" w:rsidR="007059ED" w:rsidRDefault="007059ED">
      <w:pPr>
        <w:pStyle w:val="TOC4"/>
        <w:rPr>
          <w:rFonts w:asciiTheme="minorHAnsi" w:eastAsiaTheme="minorEastAsia" w:hAnsiTheme="minorHAnsi" w:cstheme="minorBidi"/>
          <w:sz w:val="22"/>
          <w:szCs w:val="22"/>
        </w:rPr>
      </w:pPr>
      <w:r w:rsidRPr="00AE6739">
        <w:rPr>
          <w:snapToGrid w:val="0"/>
        </w:rPr>
        <w:t>A.7.3.72.2</w:t>
      </w:r>
      <w:r>
        <w:rPr>
          <w:rFonts w:asciiTheme="minorHAnsi" w:eastAsiaTheme="minorEastAsia" w:hAnsiTheme="minorHAnsi" w:cstheme="minorBidi"/>
          <w:sz w:val="22"/>
          <w:szCs w:val="22"/>
        </w:rPr>
        <w:tab/>
      </w:r>
      <w:r w:rsidRPr="00AE6739">
        <w:rPr>
          <w:snapToGrid w:val="0"/>
        </w:rPr>
        <w:t>Test Requirements</w:t>
      </w:r>
      <w:r>
        <w:tab/>
        <w:t>1614</w:t>
      </w:r>
    </w:p>
    <w:p w14:paraId="12017BD6"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A.7.3.73</w:t>
      </w:r>
      <w:r>
        <w:rPr>
          <w:rFonts w:asciiTheme="minorHAnsi" w:eastAsiaTheme="minorEastAsia" w:hAnsiTheme="minorHAnsi" w:cstheme="minorBidi"/>
          <w:sz w:val="22"/>
          <w:szCs w:val="22"/>
        </w:rPr>
        <w:tab/>
      </w:r>
      <w:r w:rsidRPr="00AE6739">
        <w:rPr>
          <w:rFonts w:eastAsia="MS Mincho"/>
          <w:lang w:eastAsia="zh-CN"/>
        </w:rPr>
        <w:t>E-UTRAN TDD Early In-Sync reporting Test for Cat-M1 UE in CEModeA</w:t>
      </w:r>
      <w:r>
        <w:tab/>
        <w:t>1614</w:t>
      </w:r>
    </w:p>
    <w:p w14:paraId="5DF87EA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A.7.3.73.1</w:t>
      </w:r>
      <w:r>
        <w:rPr>
          <w:rFonts w:asciiTheme="minorHAnsi" w:eastAsiaTheme="minorEastAsia" w:hAnsiTheme="minorHAnsi" w:cstheme="minorBidi"/>
          <w:sz w:val="22"/>
          <w:szCs w:val="22"/>
        </w:rPr>
        <w:tab/>
      </w:r>
      <w:r w:rsidRPr="00AE6739">
        <w:rPr>
          <w:snapToGrid w:val="0"/>
          <w:lang w:eastAsia="zh-CN"/>
        </w:rPr>
        <w:t>Test Purpose and Environment</w:t>
      </w:r>
      <w:r>
        <w:tab/>
        <w:t>1614</w:t>
      </w:r>
    </w:p>
    <w:p w14:paraId="211EE80B" w14:textId="77777777" w:rsidR="007059ED" w:rsidRDefault="007059ED">
      <w:pPr>
        <w:pStyle w:val="TOC4"/>
        <w:rPr>
          <w:rFonts w:asciiTheme="minorHAnsi" w:eastAsiaTheme="minorEastAsia" w:hAnsiTheme="minorHAnsi" w:cstheme="minorBidi"/>
          <w:sz w:val="22"/>
          <w:szCs w:val="22"/>
        </w:rPr>
      </w:pPr>
      <w:r w:rsidRPr="00AE6739">
        <w:rPr>
          <w:snapToGrid w:val="0"/>
        </w:rPr>
        <w:t>A.7.3.73.2</w:t>
      </w:r>
      <w:r>
        <w:rPr>
          <w:rFonts w:asciiTheme="minorHAnsi" w:eastAsiaTheme="minorEastAsia" w:hAnsiTheme="minorHAnsi" w:cstheme="minorBidi"/>
          <w:sz w:val="22"/>
          <w:szCs w:val="22"/>
        </w:rPr>
        <w:tab/>
      </w:r>
      <w:r w:rsidRPr="00AE6739">
        <w:rPr>
          <w:snapToGrid w:val="0"/>
        </w:rPr>
        <w:t>Test Requirements</w:t>
      </w:r>
      <w:r>
        <w:tab/>
        <w:t>1616</w:t>
      </w:r>
    </w:p>
    <w:p w14:paraId="39B8A3A5"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A.7.3.74</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Out-of-sync</w:t>
      </w:r>
      <w:r>
        <w:rPr>
          <w:lang w:eastAsia="zh-CN"/>
        </w:rPr>
        <w:t xml:space="preserve"> for non-BL CE UE in CEMode A</w:t>
      </w:r>
      <w:r>
        <w:tab/>
        <w:t>1616</w:t>
      </w:r>
    </w:p>
    <w:p w14:paraId="7B6ACCE0"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A.7.3.74.1</w:t>
      </w:r>
      <w:r>
        <w:rPr>
          <w:rFonts w:asciiTheme="minorHAnsi" w:eastAsiaTheme="minorEastAsia" w:hAnsiTheme="minorHAnsi" w:cstheme="minorBidi"/>
          <w:sz w:val="22"/>
          <w:szCs w:val="22"/>
        </w:rPr>
        <w:tab/>
      </w:r>
      <w:r w:rsidRPr="00AE6739">
        <w:rPr>
          <w:snapToGrid w:val="0"/>
          <w:lang w:eastAsia="zh-CN"/>
        </w:rPr>
        <w:t>Test Purpose and Environment</w:t>
      </w:r>
      <w:r>
        <w:tab/>
        <w:t>1616</w:t>
      </w:r>
    </w:p>
    <w:p w14:paraId="4B42A8B5" w14:textId="77777777" w:rsidR="007059ED" w:rsidRDefault="007059ED">
      <w:pPr>
        <w:pStyle w:val="TOC4"/>
        <w:rPr>
          <w:rFonts w:asciiTheme="minorHAnsi" w:eastAsiaTheme="minorEastAsia" w:hAnsiTheme="minorHAnsi" w:cstheme="minorBidi"/>
          <w:sz w:val="22"/>
          <w:szCs w:val="22"/>
        </w:rPr>
      </w:pPr>
      <w:r w:rsidRPr="00AE6739">
        <w:rPr>
          <w:snapToGrid w:val="0"/>
        </w:rPr>
        <w:t>A.7.3.74.2</w:t>
      </w:r>
      <w:r>
        <w:rPr>
          <w:rFonts w:asciiTheme="minorHAnsi" w:eastAsiaTheme="minorEastAsia" w:hAnsiTheme="minorHAnsi" w:cstheme="minorBidi"/>
          <w:sz w:val="22"/>
          <w:szCs w:val="22"/>
        </w:rPr>
        <w:tab/>
      </w:r>
      <w:r w:rsidRPr="00AE6739">
        <w:rPr>
          <w:snapToGrid w:val="0"/>
        </w:rPr>
        <w:t>Test Requirements</w:t>
      </w:r>
      <w:r>
        <w:tab/>
        <w:t>1619</w:t>
      </w:r>
    </w:p>
    <w:p w14:paraId="574F00FE"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A.7.3.75</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FDD Radio Link Monitoring Test for In-Sync</w:t>
      </w:r>
      <w:r>
        <w:rPr>
          <w:lang w:eastAsia="zh-CN"/>
        </w:rPr>
        <w:t xml:space="preserve"> for non-BL CE UE in CEMode A</w:t>
      </w:r>
      <w:r>
        <w:tab/>
        <w:t>1619</w:t>
      </w:r>
    </w:p>
    <w:p w14:paraId="0CE5F6E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A.7.3.75.1</w:t>
      </w:r>
      <w:r>
        <w:rPr>
          <w:rFonts w:asciiTheme="minorHAnsi" w:eastAsiaTheme="minorEastAsia" w:hAnsiTheme="minorHAnsi" w:cstheme="minorBidi"/>
          <w:sz w:val="22"/>
          <w:szCs w:val="22"/>
        </w:rPr>
        <w:tab/>
      </w:r>
      <w:r w:rsidRPr="00AE6739">
        <w:rPr>
          <w:snapToGrid w:val="0"/>
          <w:lang w:eastAsia="zh-CN"/>
        </w:rPr>
        <w:t>Test Purpose and Environment</w:t>
      </w:r>
      <w:r>
        <w:tab/>
        <w:t>1619</w:t>
      </w:r>
    </w:p>
    <w:p w14:paraId="6D3EB617" w14:textId="77777777" w:rsidR="007059ED" w:rsidRDefault="007059ED">
      <w:pPr>
        <w:pStyle w:val="TOC4"/>
        <w:rPr>
          <w:rFonts w:asciiTheme="minorHAnsi" w:eastAsiaTheme="minorEastAsia" w:hAnsiTheme="minorHAnsi" w:cstheme="minorBidi"/>
          <w:sz w:val="22"/>
          <w:szCs w:val="22"/>
        </w:rPr>
      </w:pPr>
      <w:r w:rsidRPr="00AE6739">
        <w:rPr>
          <w:snapToGrid w:val="0"/>
        </w:rPr>
        <w:t>A.7.3.75.2</w:t>
      </w:r>
      <w:r>
        <w:rPr>
          <w:rFonts w:asciiTheme="minorHAnsi" w:eastAsiaTheme="minorEastAsia" w:hAnsiTheme="minorHAnsi" w:cstheme="minorBidi"/>
          <w:sz w:val="22"/>
          <w:szCs w:val="22"/>
        </w:rPr>
        <w:tab/>
      </w:r>
      <w:r w:rsidRPr="00AE6739">
        <w:rPr>
          <w:snapToGrid w:val="0"/>
        </w:rPr>
        <w:t>Test Requirements</w:t>
      </w:r>
      <w:r>
        <w:tab/>
        <w:t>1621</w:t>
      </w:r>
    </w:p>
    <w:p w14:paraId="19DC81F3" w14:textId="77777777" w:rsidR="007059ED" w:rsidRDefault="007059ED">
      <w:pPr>
        <w:pStyle w:val="TOC3"/>
        <w:rPr>
          <w:rFonts w:asciiTheme="minorHAnsi" w:eastAsiaTheme="minorEastAsia" w:hAnsiTheme="minorHAnsi" w:cstheme="minorBidi"/>
          <w:sz w:val="22"/>
          <w:szCs w:val="22"/>
        </w:rPr>
      </w:pPr>
      <w:r>
        <w:rPr>
          <w:lang w:eastAsia="zh-CN"/>
        </w:rP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1622</w:t>
      </w:r>
    </w:p>
    <w:p w14:paraId="3B7208D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A.7.3.76.1</w:t>
      </w:r>
      <w:r>
        <w:rPr>
          <w:rFonts w:asciiTheme="minorHAnsi" w:eastAsiaTheme="minorEastAsia" w:hAnsiTheme="minorHAnsi" w:cstheme="minorBidi"/>
          <w:sz w:val="22"/>
          <w:szCs w:val="22"/>
        </w:rPr>
        <w:tab/>
      </w:r>
      <w:r w:rsidRPr="00AE6739">
        <w:rPr>
          <w:snapToGrid w:val="0"/>
          <w:lang w:eastAsia="zh-CN"/>
        </w:rPr>
        <w:t>Test Purpose and Environment</w:t>
      </w:r>
      <w:r>
        <w:tab/>
        <w:t>1622</w:t>
      </w:r>
    </w:p>
    <w:p w14:paraId="20C9F779" w14:textId="77777777" w:rsidR="007059ED" w:rsidRDefault="007059ED">
      <w:pPr>
        <w:pStyle w:val="TOC4"/>
        <w:rPr>
          <w:rFonts w:asciiTheme="minorHAnsi" w:eastAsiaTheme="minorEastAsia" w:hAnsiTheme="minorHAnsi" w:cstheme="minorBidi"/>
          <w:sz w:val="22"/>
          <w:szCs w:val="22"/>
        </w:rPr>
      </w:pPr>
      <w:r w:rsidRPr="00AE6739">
        <w:rPr>
          <w:snapToGrid w:val="0"/>
        </w:rPr>
        <w:t>A.7.3.76.2</w:t>
      </w:r>
      <w:r>
        <w:rPr>
          <w:rFonts w:asciiTheme="minorHAnsi" w:eastAsiaTheme="minorEastAsia" w:hAnsiTheme="minorHAnsi" w:cstheme="minorBidi"/>
          <w:sz w:val="22"/>
          <w:szCs w:val="22"/>
        </w:rPr>
        <w:tab/>
      </w:r>
      <w:r w:rsidRPr="00AE6739">
        <w:rPr>
          <w:snapToGrid w:val="0"/>
        </w:rPr>
        <w:t>Test Requirements</w:t>
      </w:r>
      <w:r>
        <w:tab/>
        <w:t>1625</w:t>
      </w:r>
    </w:p>
    <w:p w14:paraId="7F27AEDA" w14:textId="77777777" w:rsidR="007059ED" w:rsidRDefault="007059ED">
      <w:pPr>
        <w:pStyle w:val="TOC3"/>
        <w:rPr>
          <w:rFonts w:asciiTheme="minorHAnsi" w:eastAsiaTheme="minorEastAsia" w:hAnsiTheme="minorHAnsi" w:cstheme="minorBidi"/>
          <w:sz w:val="22"/>
          <w:szCs w:val="22"/>
        </w:rPr>
      </w:pPr>
      <w:r>
        <w:rPr>
          <w:lang w:eastAsia="zh-CN"/>
        </w:rP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1625</w:t>
      </w:r>
    </w:p>
    <w:p w14:paraId="306BCF7E"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A.7.3.77.1</w:t>
      </w:r>
      <w:r>
        <w:rPr>
          <w:rFonts w:asciiTheme="minorHAnsi" w:eastAsiaTheme="minorEastAsia" w:hAnsiTheme="minorHAnsi" w:cstheme="minorBidi"/>
          <w:sz w:val="22"/>
          <w:szCs w:val="22"/>
        </w:rPr>
        <w:tab/>
      </w:r>
      <w:r w:rsidRPr="00AE6739">
        <w:rPr>
          <w:snapToGrid w:val="0"/>
          <w:lang w:eastAsia="zh-CN"/>
        </w:rPr>
        <w:t>Test Purpose and Environment</w:t>
      </w:r>
      <w:r>
        <w:tab/>
        <w:t>1625</w:t>
      </w:r>
    </w:p>
    <w:p w14:paraId="3303D6A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A.7.3.77</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1628</w:t>
      </w:r>
    </w:p>
    <w:p w14:paraId="354DF818"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A.7.3.78</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Radio Link Monitoring Test for Out-of-sync</w:t>
      </w:r>
      <w:r>
        <w:rPr>
          <w:lang w:eastAsia="zh-CN"/>
        </w:rPr>
        <w:t xml:space="preserve"> for non-BL CE UE in CEMode A</w:t>
      </w:r>
      <w:r>
        <w:tab/>
        <w:t>1628</w:t>
      </w:r>
    </w:p>
    <w:p w14:paraId="0B33722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A.7.3.78.1</w:t>
      </w:r>
      <w:r>
        <w:rPr>
          <w:rFonts w:asciiTheme="minorHAnsi" w:eastAsiaTheme="minorEastAsia" w:hAnsiTheme="minorHAnsi" w:cstheme="minorBidi"/>
          <w:sz w:val="22"/>
          <w:szCs w:val="22"/>
        </w:rPr>
        <w:tab/>
      </w:r>
      <w:r w:rsidRPr="00AE6739">
        <w:rPr>
          <w:snapToGrid w:val="0"/>
          <w:lang w:eastAsia="zh-CN"/>
        </w:rPr>
        <w:t>Test Purpose and Environment</w:t>
      </w:r>
      <w:r>
        <w:tab/>
        <w:t>1628</w:t>
      </w:r>
    </w:p>
    <w:p w14:paraId="4FAE4BC8" w14:textId="77777777" w:rsidR="007059ED" w:rsidRDefault="007059ED">
      <w:pPr>
        <w:pStyle w:val="TOC4"/>
        <w:rPr>
          <w:rFonts w:asciiTheme="minorHAnsi" w:eastAsiaTheme="minorEastAsia" w:hAnsiTheme="minorHAnsi" w:cstheme="minorBidi"/>
          <w:sz w:val="22"/>
          <w:szCs w:val="22"/>
        </w:rPr>
      </w:pPr>
      <w:r w:rsidRPr="00AE6739">
        <w:rPr>
          <w:snapToGrid w:val="0"/>
        </w:rPr>
        <w:t>A.7.3.78.2</w:t>
      </w:r>
      <w:r>
        <w:rPr>
          <w:rFonts w:asciiTheme="minorHAnsi" w:eastAsiaTheme="minorEastAsia" w:hAnsiTheme="minorHAnsi" w:cstheme="minorBidi"/>
          <w:sz w:val="22"/>
          <w:szCs w:val="22"/>
        </w:rPr>
        <w:tab/>
      </w:r>
      <w:r w:rsidRPr="00AE6739">
        <w:rPr>
          <w:snapToGrid w:val="0"/>
        </w:rPr>
        <w:t>Test Requirements</w:t>
      </w:r>
      <w:r>
        <w:tab/>
        <w:t>1631</w:t>
      </w:r>
    </w:p>
    <w:p w14:paraId="6C9E11CB"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A.7.3.79</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w:t>
      </w:r>
      <w:r w:rsidRPr="00AE6739">
        <w:rPr>
          <w:rFonts w:eastAsia="MS Mincho"/>
          <w:lang w:eastAsia="zh-CN"/>
        </w:rPr>
        <w:t>DD Radio Link Monitoring Test for In-Sync</w:t>
      </w:r>
      <w:r>
        <w:rPr>
          <w:lang w:eastAsia="zh-CN"/>
        </w:rPr>
        <w:t xml:space="preserve"> for non-BL CE UE in CEMode A</w:t>
      </w:r>
      <w:r>
        <w:tab/>
        <w:t>1631</w:t>
      </w:r>
    </w:p>
    <w:p w14:paraId="071D864C"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A.7.3.79.1</w:t>
      </w:r>
      <w:r>
        <w:rPr>
          <w:rFonts w:asciiTheme="minorHAnsi" w:eastAsiaTheme="minorEastAsia" w:hAnsiTheme="minorHAnsi" w:cstheme="minorBidi"/>
          <w:sz w:val="22"/>
          <w:szCs w:val="22"/>
        </w:rPr>
        <w:tab/>
      </w:r>
      <w:r w:rsidRPr="00AE6739">
        <w:rPr>
          <w:snapToGrid w:val="0"/>
          <w:lang w:eastAsia="zh-CN"/>
        </w:rPr>
        <w:t>Test Purpose and Environment</w:t>
      </w:r>
      <w:r>
        <w:tab/>
        <w:t>1631</w:t>
      </w:r>
    </w:p>
    <w:p w14:paraId="12B5B44E" w14:textId="77777777" w:rsidR="007059ED" w:rsidRDefault="007059ED">
      <w:pPr>
        <w:pStyle w:val="TOC4"/>
        <w:rPr>
          <w:rFonts w:asciiTheme="minorHAnsi" w:eastAsiaTheme="minorEastAsia" w:hAnsiTheme="minorHAnsi" w:cstheme="minorBidi"/>
          <w:sz w:val="22"/>
          <w:szCs w:val="22"/>
        </w:rPr>
      </w:pPr>
      <w:r w:rsidRPr="00AE6739">
        <w:rPr>
          <w:snapToGrid w:val="0"/>
        </w:rPr>
        <w:t>A.7.3.79.2</w:t>
      </w:r>
      <w:r>
        <w:rPr>
          <w:rFonts w:asciiTheme="minorHAnsi" w:eastAsiaTheme="minorEastAsia" w:hAnsiTheme="minorHAnsi" w:cstheme="minorBidi"/>
          <w:sz w:val="22"/>
          <w:szCs w:val="22"/>
        </w:rPr>
        <w:tab/>
      </w:r>
      <w:r w:rsidRPr="00AE6739">
        <w:rPr>
          <w:snapToGrid w:val="0"/>
        </w:rPr>
        <w:t>Test Requirements</w:t>
      </w:r>
      <w:r>
        <w:tab/>
        <w:t>1634</w:t>
      </w:r>
    </w:p>
    <w:p w14:paraId="5FD2CBA2" w14:textId="77777777" w:rsidR="007059ED" w:rsidRDefault="007059ED">
      <w:pPr>
        <w:pStyle w:val="TOC3"/>
        <w:rPr>
          <w:rFonts w:asciiTheme="minorHAnsi" w:eastAsiaTheme="minorEastAsia" w:hAnsiTheme="minorHAnsi" w:cstheme="minorBidi"/>
          <w:sz w:val="22"/>
          <w:szCs w:val="22"/>
        </w:rPr>
      </w:pPr>
      <w:r>
        <w:rPr>
          <w:lang w:eastAsia="zh-CN"/>
        </w:rP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1634</w:t>
      </w:r>
    </w:p>
    <w:p w14:paraId="34DAE1A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A.7.3.80.1</w:t>
      </w:r>
      <w:r>
        <w:rPr>
          <w:rFonts w:asciiTheme="minorHAnsi" w:eastAsiaTheme="minorEastAsia" w:hAnsiTheme="minorHAnsi" w:cstheme="minorBidi"/>
          <w:sz w:val="22"/>
          <w:szCs w:val="22"/>
        </w:rPr>
        <w:tab/>
      </w:r>
      <w:r w:rsidRPr="00AE6739">
        <w:rPr>
          <w:snapToGrid w:val="0"/>
          <w:lang w:eastAsia="zh-CN"/>
        </w:rPr>
        <w:t>Test Purpose and Environment</w:t>
      </w:r>
      <w:r>
        <w:tab/>
        <w:t>1634</w:t>
      </w:r>
    </w:p>
    <w:p w14:paraId="4C0F179C" w14:textId="77777777" w:rsidR="007059ED" w:rsidRDefault="007059ED">
      <w:pPr>
        <w:pStyle w:val="TOC4"/>
        <w:rPr>
          <w:rFonts w:asciiTheme="minorHAnsi" w:eastAsiaTheme="minorEastAsia" w:hAnsiTheme="minorHAnsi" w:cstheme="minorBidi"/>
          <w:sz w:val="22"/>
          <w:szCs w:val="22"/>
        </w:rPr>
      </w:pPr>
      <w:r w:rsidRPr="00AE6739">
        <w:rPr>
          <w:snapToGrid w:val="0"/>
        </w:rPr>
        <w:t>A.7.3.80.2</w:t>
      </w:r>
      <w:r>
        <w:rPr>
          <w:rFonts w:asciiTheme="minorHAnsi" w:eastAsiaTheme="minorEastAsia" w:hAnsiTheme="minorHAnsi" w:cstheme="minorBidi"/>
          <w:sz w:val="22"/>
          <w:szCs w:val="22"/>
        </w:rPr>
        <w:tab/>
      </w:r>
      <w:r w:rsidRPr="00AE6739">
        <w:rPr>
          <w:snapToGrid w:val="0"/>
        </w:rPr>
        <w:t>Test Requirements</w:t>
      </w:r>
      <w:r>
        <w:tab/>
        <w:t>1637</w:t>
      </w:r>
    </w:p>
    <w:p w14:paraId="7A099D00" w14:textId="77777777" w:rsidR="007059ED" w:rsidRDefault="007059ED">
      <w:pPr>
        <w:pStyle w:val="TOC3"/>
        <w:rPr>
          <w:rFonts w:asciiTheme="minorHAnsi" w:eastAsiaTheme="minorEastAsia" w:hAnsiTheme="minorHAnsi" w:cstheme="minorBidi"/>
          <w:sz w:val="22"/>
          <w:szCs w:val="22"/>
        </w:rPr>
      </w:pPr>
      <w:r>
        <w:rPr>
          <w:lang w:eastAsia="zh-CN"/>
        </w:rP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1637</w:t>
      </w:r>
    </w:p>
    <w:p w14:paraId="5DD9075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A.7.3.81.1</w:t>
      </w:r>
      <w:r>
        <w:rPr>
          <w:rFonts w:asciiTheme="minorHAnsi" w:eastAsiaTheme="minorEastAsia" w:hAnsiTheme="minorHAnsi" w:cstheme="minorBidi"/>
          <w:sz w:val="22"/>
          <w:szCs w:val="22"/>
        </w:rPr>
        <w:tab/>
      </w:r>
      <w:r w:rsidRPr="00AE6739">
        <w:rPr>
          <w:snapToGrid w:val="0"/>
          <w:lang w:eastAsia="zh-CN"/>
        </w:rPr>
        <w:t>Test Purpose and Environment</w:t>
      </w:r>
      <w:r>
        <w:tab/>
        <w:t>1637</w:t>
      </w:r>
    </w:p>
    <w:p w14:paraId="69FB04F1" w14:textId="77777777" w:rsidR="007059ED" w:rsidRDefault="007059ED">
      <w:pPr>
        <w:pStyle w:val="TOC4"/>
        <w:rPr>
          <w:rFonts w:asciiTheme="minorHAnsi" w:eastAsiaTheme="minorEastAsia" w:hAnsiTheme="minorHAnsi" w:cstheme="minorBidi"/>
          <w:sz w:val="22"/>
          <w:szCs w:val="22"/>
        </w:rPr>
      </w:pPr>
      <w:r w:rsidRPr="00AE6739">
        <w:rPr>
          <w:snapToGrid w:val="0"/>
        </w:rPr>
        <w:t>A.7.3.81.2</w:t>
      </w:r>
      <w:r>
        <w:rPr>
          <w:rFonts w:asciiTheme="minorHAnsi" w:eastAsiaTheme="minorEastAsia" w:hAnsiTheme="minorHAnsi" w:cstheme="minorBidi"/>
          <w:sz w:val="22"/>
          <w:szCs w:val="22"/>
        </w:rPr>
        <w:tab/>
      </w:r>
      <w:r w:rsidRPr="00AE6739">
        <w:rPr>
          <w:snapToGrid w:val="0"/>
        </w:rPr>
        <w:t>Test Requirements</w:t>
      </w:r>
      <w:r>
        <w:tab/>
        <w:t>1640</w:t>
      </w:r>
    </w:p>
    <w:p w14:paraId="5DF9932D"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A.7.3.82</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FD-</w:t>
      </w:r>
      <w:r w:rsidRPr="00AE6739">
        <w:rPr>
          <w:rFonts w:eastAsia="MS Mincho"/>
          <w:lang w:eastAsia="zh-CN"/>
        </w:rPr>
        <w:t xml:space="preserve">FDD Early Out-of-sync reporting Test </w:t>
      </w:r>
      <w:r>
        <w:rPr>
          <w:lang w:eastAsia="zh-CN"/>
        </w:rPr>
        <w:t>for Cat-M1 UE in CEModeB</w:t>
      </w:r>
      <w:r>
        <w:tab/>
        <w:t>1640</w:t>
      </w:r>
    </w:p>
    <w:p w14:paraId="4A90085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A.7.3.82.1</w:t>
      </w:r>
      <w:r>
        <w:rPr>
          <w:rFonts w:asciiTheme="minorHAnsi" w:eastAsiaTheme="minorEastAsia" w:hAnsiTheme="minorHAnsi" w:cstheme="minorBidi"/>
          <w:sz w:val="22"/>
          <w:szCs w:val="22"/>
        </w:rPr>
        <w:tab/>
      </w:r>
      <w:r w:rsidRPr="00AE6739">
        <w:rPr>
          <w:snapToGrid w:val="0"/>
          <w:lang w:eastAsia="zh-CN"/>
        </w:rPr>
        <w:t>Test Purpose and Environment</w:t>
      </w:r>
      <w:r>
        <w:tab/>
        <w:t>1640</w:t>
      </w:r>
    </w:p>
    <w:p w14:paraId="129C5656" w14:textId="77777777" w:rsidR="007059ED" w:rsidRDefault="007059ED">
      <w:pPr>
        <w:pStyle w:val="TOC4"/>
        <w:rPr>
          <w:rFonts w:asciiTheme="minorHAnsi" w:eastAsiaTheme="minorEastAsia" w:hAnsiTheme="minorHAnsi" w:cstheme="minorBidi"/>
          <w:sz w:val="22"/>
          <w:szCs w:val="22"/>
        </w:rPr>
      </w:pPr>
      <w:r w:rsidRPr="00AE6739">
        <w:rPr>
          <w:snapToGrid w:val="0"/>
        </w:rPr>
        <w:t>A.7.3.82.2</w:t>
      </w:r>
      <w:r>
        <w:rPr>
          <w:rFonts w:asciiTheme="minorHAnsi" w:eastAsiaTheme="minorEastAsia" w:hAnsiTheme="minorHAnsi" w:cstheme="minorBidi"/>
          <w:sz w:val="22"/>
          <w:szCs w:val="22"/>
        </w:rPr>
        <w:tab/>
      </w:r>
      <w:r w:rsidRPr="00AE6739">
        <w:rPr>
          <w:snapToGrid w:val="0"/>
        </w:rPr>
        <w:t>Test Requirements</w:t>
      </w:r>
      <w:r>
        <w:tab/>
        <w:t>1643</w:t>
      </w:r>
    </w:p>
    <w:p w14:paraId="12A8D03A"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A.7.3.83</w:t>
      </w:r>
      <w:r>
        <w:rPr>
          <w:rFonts w:asciiTheme="minorHAnsi" w:eastAsiaTheme="minorEastAsia" w:hAnsiTheme="minorHAnsi" w:cstheme="minorBidi"/>
          <w:sz w:val="22"/>
          <w:szCs w:val="22"/>
        </w:rPr>
        <w:tab/>
      </w:r>
      <w:r w:rsidRPr="00AE6739">
        <w:rPr>
          <w:rFonts w:eastAsia="MS Mincho"/>
          <w:lang w:eastAsia="zh-CN"/>
        </w:rPr>
        <w:t>E-UTRAN FD-FDD Early In-Sync reporting Test for Cat-M1 UE in CEModeB</w:t>
      </w:r>
      <w:r>
        <w:tab/>
        <w:t>1643</w:t>
      </w:r>
    </w:p>
    <w:p w14:paraId="7148F04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A.7.3.83.1</w:t>
      </w:r>
      <w:r>
        <w:rPr>
          <w:rFonts w:asciiTheme="minorHAnsi" w:eastAsiaTheme="minorEastAsia" w:hAnsiTheme="minorHAnsi" w:cstheme="minorBidi"/>
          <w:sz w:val="22"/>
          <w:szCs w:val="22"/>
        </w:rPr>
        <w:tab/>
      </w:r>
      <w:r w:rsidRPr="00AE6739">
        <w:rPr>
          <w:snapToGrid w:val="0"/>
          <w:lang w:eastAsia="zh-CN"/>
        </w:rPr>
        <w:t>Test Purpose and Environment</w:t>
      </w:r>
      <w:r>
        <w:tab/>
        <w:t>1643</w:t>
      </w:r>
    </w:p>
    <w:p w14:paraId="163697E8" w14:textId="77777777" w:rsidR="007059ED" w:rsidRDefault="007059ED">
      <w:pPr>
        <w:pStyle w:val="TOC4"/>
        <w:rPr>
          <w:rFonts w:asciiTheme="minorHAnsi" w:eastAsiaTheme="minorEastAsia" w:hAnsiTheme="minorHAnsi" w:cstheme="minorBidi"/>
          <w:sz w:val="22"/>
          <w:szCs w:val="22"/>
        </w:rPr>
      </w:pPr>
      <w:r w:rsidRPr="00AE6739">
        <w:rPr>
          <w:snapToGrid w:val="0"/>
        </w:rPr>
        <w:t>A.7.3.83.2</w:t>
      </w:r>
      <w:r>
        <w:rPr>
          <w:rFonts w:asciiTheme="minorHAnsi" w:eastAsiaTheme="minorEastAsia" w:hAnsiTheme="minorHAnsi" w:cstheme="minorBidi"/>
          <w:sz w:val="22"/>
          <w:szCs w:val="22"/>
        </w:rPr>
        <w:tab/>
      </w:r>
      <w:r w:rsidRPr="00AE6739">
        <w:rPr>
          <w:snapToGrid w:val="0"/>
        </w:rPr>
        <w:t>Test Requirements</w:t>
      </w:r>
      <w:r>
        <w:tab/>
        <w:t>1644</w:t>
      </w:r>
    </w:p>
    <w:p w14:paraId="476E571A"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lastRenderedPageBreak/>
        <w:t>A.7.3.84</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HD-FDD</w:t>
      </w:r>
      <w:r w:rsidRPr="00AE6739">
        <w:rPr>
          <w:rFonts w:eastAsia="MS Mincho"/>
          <w:lang w:eastAsia="zh-CN"/>
        </w:rPr>
        <w:t xml:space="preserve"> Early Out-of-sync reporting Test </w:t>
      </w:r>
      <w:r>
        <w:rPr>
          <w:lang w:eastAsia="zh-CN"/>
        </w:rPr>
        <w:t>for Cat-M1 UE in CEModeB</w:t>
      </w:r>
      <w:r>
        <w:tab/>
        <w:t>1645</w:t>
      </w:r>
    </w:p>
    <w:p w14:paraId="6F1066A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A.7.3.84.1</w:t>
      </w:r>
      <w:r>
        <w:rPr>
          <w:rFonts w:asciiTheme="minorHAnsi" w:eastAsiaTheme="minorEastAsia" w:hAnsiTheme="minorHAnsi" w:cstheme="minorBidi"/>
          <w:sz w:val="22"/>
          <w:szCs w:val="22"/>
        </w:rPr>
        <w:tab/>
      </w:r>
      <w:r w:rsidRPr="00AE6739">
        <w:rPr>
          <w:snapToGrid w:val="0"/>
          <w:lang w:eastAsia="zh-CN"/>
        </w:rPr>
        <w:t>Test Purpose and Environment</w:t>
      </w:r>
      <w:r>
        <w:tab/>
        <w:t>1645</w:t>
      </w:r>
    </w:p>
    <w:p w14:paraId="633EBEDA" w14:textId="77777777" w:rsidR="007059ED" w:rsidRDefault="007059ED">
      <w:pPr>
        <w:pStyle w:val="TOC4"/>
        <w:rPr>
          <w:rFonts w:asciiTheme="minorHAnsi" w:eastAsiaTheme="minorEastAsia" w:hAnsiTheme="minorHAnsi" w:cstheme="minorBidi"/>
          <w:sz w:val="22"/>
          <w:szCs w:val="22"/>
        </w:rPr>
      </w:pPr>
      <w:r w:rsidRPr="00AE6739">
        <w:rPr>
          <w:snapToGrid w:val="0"/>
        </w:rPr>
        <w:t>A.7.3.84.2</w:t>
      </w:r>
      <w:r>
        <w:rPr>
          <w:rFonts w:asciiTheme="minorHAnsi" w:eastAsiaTheme="minorEastAsia" w:hAnsiTheme="minorHAnsi" w:cstheme="minorBidi"/>
          <w:sz w:val="22"/>
          <w:szCs w:val="22"/>
        </w:rPr>
        <w:tab/>
      </w:r>
      <w:r w:rsidRPr="00AE6739">
        <w:rPr>
          <w:snapToGrid w:val="0"/>
        </w:rPr>
        <w:t>Test Requirements</w:t>
      </w:r>
      <w:r>
        <w:tab/>
        <w:t>1647</w:t>
      </w:r>
    </w:p>
    <w:p w14:paraId="792C9539"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A.7.3.85</w:t>
      </w:r>
      <w:r>
        <w:rPr>
          <w:rFonts w:asciiTheme="minorHAnsi" w:eastAsiaTheme="minorEastAsia" w:hAnsiTheme="minorHAnsi" w:cstheme="minorBidi"/>
          <w:sz w:val="22"/>
          <w:szCs w:val="22"/>
        </w:rPr>
        <w:tab/>
      </w:r>
      <w:r w:rsidRPr="00AE6739">
        <w:rPr>
          <w:rFonts w:eastAsia="MS Mincho"/>
          <w:lang w:eastAsia="zh-CN"/>
        </w:rPr>
        <w:t>E-UTRAN HD-FDD Early In-Sync reporting Test for Cat-M1 UE in CEModeB</w:t>
      </w:r>
      <w:r>
        <w:tab/>
        <w:t>1647</w:t>
      </w:r>
    </w:p>
    <w:p w14:paraId="3E65985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A.7.3.85.1</w:t>
      </w:r>
      <w:r>
        <w:rPr>
          <w:rFonts w:asciiTheme="minorHAnsi" w:eastAsiaTheme="minorEastAsia" w:hAnsiTheme="minorHAnsi" w:cstheme="minorBidi"/>
          <w:sz w:val="22"/>
          <w:szCs w:val="22"/>
        </w:rPr>
        <w:tab/>
      </w:r>
      <w:r w:rsidRPr="00AE6739">
        <w:rPr>
          <w:snapToGrid w:val="0"/>
          <w:lang w:eastAsia="zh-CN"/>
        </w:rPr>
        <w:t>Test Purpose and Environment</w:t>
      </w:r>
      <w:r>
        <w:tab/>
        <w:t>1647</w:t>
      </w:r>
    </w:p>
    <w:p w14:paraId="5A929D38" w14:textId="77777777" w:rsidR="007059ED" w:rsidRDefault="007059ED">
      <w:pPr>
        <w:pStyle w:val="TOC4"/>
        <w:rPr>
          <w:rFonts w:asciiTheme="minorHAnsi" w:eastAsiaTheme="minorEastAsia" w:hAnsiTheme="minorHAnsi" w:cstheme="minorBidi"/>
          <w:sz w:val="22"/>
          <w:szCs w:val="22"/>
        </w:rPr>
      </w:pPr>
      <w:r w:rsidRPr="00AE6739">
        <w:rPr>
          <w:snapToGrid w:val="0"/>
        </w:rPr>
        <w:t>A.7.3.85.2</w:t>
      </w:r>
      <w:r>
        <w:rPr>
          <w:rFonts w:asciiTheme="minorHAnsi" w:eastAsiaTheme="minorEastAsia" w:hAnsiTheme="minorHAnsi" w:cstheme="minorBidi"/>
          <w:sz w:val="22"/>
          <w:szCs w:val="22"/>
        </w:rPr>
        <w:tab/>
      </w:r>
      <w:r w:rsidRPr="00AE6739">
        <w:rPr>
          <w:snapToGrid w:val="0"/>
        </w:rPr>
        <w:t>Test Requirements</w:t>
      </w:r>
      <w:r>
        <w:tab/>
        <w:t>1648</w:t>
      </w:r>
    </w:p>
    <w:p w14:paraId="45A65618"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A.7.3.86</w:t>
      </w:r>
      <w:r>
        <w:rPr>
          <w:rFonts w:asciiTheme="minorHAnsi" w:eastAsiaTheme="minorEastAsia" w:hAnsiTheme="minorHAnsi" w:cstheme="minorBidi"/>
          <w:sz w:val="22"/>
          <w:szCs w:val="22"/>
        </w:rPr>
        <w:tab/>
      </w:r>
      <w:r w:rsidRPr="00AE6739">
        <w:rPr>
          <w:rFonts w:eastAsia="MS Mincho"/>
          <w:lang w:eastAsia="zh-CN"/>
        </w:rPr>
        <w:t xml:space="preserve">E-UTRAN </w:t>
      </w:r>
      <w:r>
        <w:rPr>
          <w:lang w:eastAsia="zh-CN"/>
        </w:rPr>
        <w:t>TDD</w:t>
      </w:r>
      <w:r w:rsidRPr="00AE6739">
        <w:rPr>
          <w:rFonts w:eastAsia="MS Mincho"/>
          <w:lang w:eastAsia="zh-CN"/>
        </w:rPr>
        <w:t xml:space="preserve"> Early Out-of-sync reporting Test </w:t>
      </w:r>
      <w:r>
        <w:rPr>
          <w:lang w:eastAsia="zh-CN"/>
        </w:rPr>
        <w:t>for Cat-M1 UE in CEModeB</w:t>
      </w:r>
      <w:r>
        <w:tab/>
        <w:t>1649</w:t>
      </w:r>
    </w:p>
    <w:p w14:paraId="1941AE03"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A.7.3.86.1</w:t>
      </w:r>
      <w:r>
        <w:rPr>
          <w:rFonts w:asciiTheme="minorHAnsi" w:eastAsiaTheme="minorEastAsia" w:hAnsiTheme="minorHAnsi" w:cstheme="minorBidi"/>
          <w:sz w:val="22"/>
          <w:szCs w:val="22"/>
        </w:rPr>
        <w:tab/>
      </w:r>
      <w:r w:rsidRPr="00AE6739">
        <w:rPr>
          <w:snapToGrid w:val="0"/>
          <w:lang w:eastAsia="zh-CN"/>
        </w:rPr>
        <w:t>Test Purpose and Environment</w:t>
      </w:r>
      <w:r>
        <w:tab/>
        <w:t>1649</w:t>
      </w:r>
    </w:p>
    <w:p w14:paraId="07BD7406" w14:textId="77777777" w:rsidR="007059ED" w:rsidRDefault="007059ED">
      <w:pPr>
        <w:pStyle w:val="TOC4"/>
        <w:rPr>
          <w:rFonts w:asciiTheme="minorHAnsi" w:eastAsiaTheme="minorEastAsia" w:hAnsiTheme="minorHAnsi" w:cstheme="minorBidi"/>
          <w:sz w:val="22"/>
          <w:szCs w:val="22"/>
        </w:rPr>
      </w:pPr>
      <w:r w:rsidRPr="00AE6739">
        <w:rPr>
          <w:snapToGrid w:val="0"/>
        </w:rPr>
        <w:t>A.7.3.86.2</w:t>
      </w:r>
      <w:r>
        <w:rPr>
          <w:rFonts w:asciiTheme="minorHAnsi" w:eastAsiaTheme="minorEastAsia" w:hAnsiTheme="minorHAnsi" w:cstheme="minorBidi"/>
          <w:sz w:val="22"/>
          <w:szCs w:val="22"/>
        </w:rPr>
        <w:tab/>
      </w:r>
      <w:r w:rsidRPr="00AE6739">
        <w:rPr>
          <w:snapToGrid w:val="0"/>
        </w:rPr>
        <w:t>Test Requirements</w:t>
      </w:r>
      <w:r>
        <w:tab/>
        <w:t>1651</w:t>
      </w:r>
    </w:p>
    <w:p w14:paraId="0A18AFDF"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A.7.3.87</w:t>
      </w:r>
      <w:r>
        <w:rPr>
          <w:rFonts w:asciiTheme="minorHAnsi" w:eastAsiaTheme="minorEastAsia" w:hAnsiTheme="minorHAnsi" w:cstheme="minorBidi"/>
          <w:sz w:val="22"/>
          <w:szCs w:val="22"/>
        </w:rPr>
        <w:tab/>
      </w:r>
      <w:r w:rsidRPr="00AE6739">
        <w:rPr>
          <w:rFonts w:eastAsia="MS Mincho"/>
          <w:lang w:eastAsia="zh-CN"/>
        </w:rPr>
        <w:t>E-UTRAN TDD Early In-Sync reporting Test for Cat-M1 UE in CEModeB</w:t>
      </w:r>
      <w:r>
        <w:tab/>
        <w:t>1651</w:t>
      </w:r>
    </w:p>
    <w:p w14:paraId="701FBF7F"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A.7.3.87.1</w:t>
      </w:r>
      <w:r>
        <w:rPr>
          <w:rFonts w:asciiTheme="minorHAnsi" w:eastAsiaTheme="minorEastAsia" w:hAnsiTheme="minorHAnsi" w:cstheme="minorBidi"/>
          <w:sz w:val="22"/>
          <w:szCs w:val="22"/>
        </w:rPr>
        <w:tab/>
      </w:r>
      <w:r w:rsidRPr="00AE6739">
        <w:rPr>
          <w:snapToGrid w:val="0"/>
          <w:lang w:eastAsia="zh-CN"/>
        </w:rPr>
        <w:t>Test Purpose and Environment</w:t>
      </w:r>
      <w:r>
        <w:tab/>
        <w:t>1651</w:t>
      </w:r>
    </w:p>
    <w:p w14:paraId="0D0261E7" w14:textId="77777777" w:rsidR="007059ED" w:rsidRDefault="007059ED">
      <w:pPr>
        <w:pStyle w:val="TOC4"/>
        <w:rPr>
          <w:rFonts w:asciiTheme="minorHAnsi" w:eastAsiaTheme="minorEastAsia" w:hAnsiTheme="minorHAnsi" w:cstheme="minorBidi"/>
          <w:sz w:val="22"/>
          <w:szCs w:val="22"/>
        </w:rPr>
      </w:pPr>
      <w:r w:rsidRPr="00AE6739">
        <w:rPr>
          <w:snapToGrid w:val="0"/>
        </w:rPr>
        <w:t>A.7.3.87.2</w:t>
      </w:r>
      <w:r>
        <w:rPr>
          <w:rFonts w:asciiTheme="minorHAnsi" w:eastAsiaTheme="minorEastAsia" w:hAnsiTheme="minorHAnsi" w:cstheme="minorBidi"/>
          <w:sz w:val="22"/>
          <w:szCs w:val="22"/>
        </w:rPr>
        <w:tab/>
      </w:r>
      <w:r w:rsidRPr="00AE6739">
        <w:rPr>
          <w:snapToGrid w:val="0"/>
        </w:rPr>
        <w:t>Test Requirements</w:t>
      </w:r>
      <w:r>
        <w:tab/>
        <w:t>1653</w:t>
      </w:r>
    </w:p>
    <w:p w14:paraId="2F728AA6" w14:textId="77777777" w:rsidR="007059ED" w:rsidRDefault="007059ED">
      <w:pPr>
        <w:pStyle w:val="TOC3"/>
        <w:rPr>
          <w:rFonts w:asciiTheme="minorHAnsi" w:eastAsiaTheme="minorEastAsia" w:hAnsiTheme="minorHAnsi" w:cstheme="minorBidi"/>
          <w:sz w:val="22"/>
          <w:szCs w:val="22"/>
        </w:rPr>
      </w:pPr>
      <w:r>
        <w:rPr>
          <w:lang w:eastAsia="zh-CN"/>
        </w:rP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1654</w:t>
      </w:r>
    </w:p>
    <w:p w14:paraId="583DD0D4"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A.7.3.88.1</w:t>
      </w:r>
      <w:r>
        <w:rPr>
          <w:rFonts w:asciiTheme="minorHAnsi" w:eastAsiaTheme="minorEastAsia" w:hAnsiTheme="minorHAnsi" w:cstheme="minorBidi"/>
          <w:sz w:val="22"/>
          <w:szCs w:val="22"/>
        </w:rPr>
        <w:tab/>
      </w:r>
      <w:r w:rsidRPr="00AE6739">
        <w:rPr>
          <w:snapToGrid w:val="0"/>
          <w:lang w:eastAsia="zh-CN"/>
        </w:rPr>
        <w:t>Test Purpose and Environment</w:t>
      </w:r>
      <w:r>
        <w:tab/>
        <w:t>1654</w:t>
      </w:r>
    </w:p>
    <w:p w14:paraId="56813CA4" w14:textId="77777777" w:rsidR="007059ED" w:rsidRDefault="007059ED">
      <w:pPr>
        <w:pStyle w:val="TOC4"/>
        <w:rPr>
          <w:rFonts w:asciiTheme="minorHAnsi" w:eastAsiaTheme="minorEastAsia" w:hAnsiTheme="minorHAnsi" w:cstheme="minorBidi"/>
          <w:sz w:val="22"/>
          <w:szCs w:val="22"/>
        </w:rPr>
      </w:pPr>
      <w:r w:rsidRPr="00AE6739">
        <w:rPr>
          <w:snapToGrid w:val="0"/>
        </w:rPr>
        <w:t>A.7.3.88.2</w:t>
      </w:r>
      <w:r>
        <w:rPr>
          <w:rFonts w:asciiTheme="minorHAnsi" w:eastAsiaTheme="minorEastAsia" w:hAnsiTheme="minorHAnsi" w:cstheme="minorBidi"/>
          <w:sz w:val="22"/>
          <w:szCs w:val="22"/>
        </w:rPr>
        <w:tab/>
      </w:r>
      <w:r w:rsidRPr="00AE6739">
        <w:rPr>
          <w:snapToGrid w:val="0"/>
        </w:rPr>
        <w:t>Test Requirements</w:t>
      </w:r>
      <w:r>
        <w:tab/>
        <w:t>1658</w:t>
      </w:r>
    </w:p>
    <w:p w14:paraId="3700416F" w14:textId="77777777" w:rsidR="007059ED" w:rsidRDefault="007059ED">
      <w:pPr>
        <w:pStyle w:val="TOC3"/>
        <w:rPr>
          <w:rFonts w:asciiTheme="minorHAnsi" w:eastAsiaTheme="minorEastAsia" w:hAnsiTheme="minorHAnsi" w:cstheme="minorBidi"/>
          <w:sz w:val="22"/>
          <w:szCs w:val="22"/>
        </w:rPr>
      </w:pPr>
      <w:r>
        <w:rPr>
          <w:lang w:eastAsia="zh-CN"/>
        </w:rP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1658</w:t>
      </w:r>
    </w:p>
    <w:p w14:paraId="1FDB21B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A.7.3.89.1</w:t>
      </w:r>
      <w:r>
        <w:rPr>
          <w:rFonts w:asciiTheme="minorHAnsi" w:eastAsiaTheme="minorEastAsia" w:hAnsiTheme="minorHAnsi" w:cstheme="minorBidi"/>
          <w:sz w:val="22"/>
          <w:szCs w:val="22"/>
        </w:rPr>
        <w:tab/>
      </w:r>
      <w:r w:rsidRPr="00AE6739">
        <w:rPr>
          <w:snapToGrid w:val="0"/>
          <w:lang w:eastAsia="zh-CN"/>
        </w:rPr>
        <w:t>Test Purpose and Environment</w:t>
      </w:r>
      <w:r>
        <w:tab/>
        <w:t>1658</w:t>
      </w:r>
    </w:p>
    <w:p w14:paraId="34A8E330" w14:textId="77777777" w:rsidR="007059ED" w:rsidRDefault="007059ED">
      <w:pPr>
        <w:pStyle w:val="TOC4"/>
        <w:rPr>
          <w:rFonts w:asciiTheme="minorHAnsi" w:eastAsiaTheme="minorEastAsia" w:hAnsiTheme="minorHAnsi" w:cstheme="minorBidi"/>
          <w:sz w:val="22"/>
          <w:szCs w:val="22"/>
        </w:rPr>
      </w:pPr>
      <w:r w:rsidRPr="00AE6739">
        <w:rPr>
          <w:snapToGrid w:val="0"/>
        </w:rPr>
        <w:t>A.7.3.89.2</w:t>
      </w:r>
      <w:r>
        <w:rPr>
          <w:rFonts w:asciiTheme="minorHAnsi" w:eastAsiaTheme="minorEastAsia" w:hAnsiTheme="minorHAnsi" w:cstheme="minorBidi"/>
          <w:sz w:val="22"/>
          <w:szCs w:val="22"/>
        </w:rPr>
        <w:tab/>
      </w:r>
      <w:r w:rsidRPr="00AE6739">
        <w:rPr>
          <w:snapToGrid w:val="0"/>
        </w:rPr>
        <w:t>Test Requirements</w:t>
      </w:r>
      <w:r>
        <w:tab/>
        <w:t>1662</w:t>
      </w:r>
    </w:p>
    <w:p w14:paraId="4E207863" w14:textId="77777777" w:rsidR="007059ED" w:rsidRDefault="007059ED">
      <w:pPr>
        <w:pStyle w:val="TOC3"/>
        <w:rPr>
          <w:rFonts w:asciiTheme="minorHAnsi" w:eastAsiaTheme="minorEastAsia" w:hAnsiTheme="minorHAnsi" w:cstheme="minorBidi"/>
          <w:sz w:val="22"/>
          <w:szCs w:val="22"/>
        </w:rPr>
      </w:pPr>
      <w:r>
        <w:rPr>
          <w:lang w:eastAsia="sv-SE"/>
        </w:rP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1662</w:t>
      </w:r>
    </w:p>
    <w:p w14:paraId="4EB74089" w14:textId="77777777" w:rsidR="007059ED" w:rsidRDefault="007059ED">
      <w:pPr>
        <w:pStyle w:val="TOC4"/>
        <w:rPr>
          <w:rFonts w:asciiTheme="minorHAnsi" w:eastAsiaTheme="minorEastAsia" w:hAnsiTheme="minorHAnsi" w:cstheme="minorBidi"/>
          <w:sz w:val="22"/>
          <w:szCs w:val="22"/>
        </w:rPr>
      </w:pPr>
      <w:r w:rsidRPr="00AE6739">
        <w:rPr>
          <w:snapToGrid w:val="0"/>
          <w:lang w:eastAsia="sv-SE"/>
        </w:rPr>
        <w:t>A.7.3.90.1</w:t>
      </w:r>
      <w:r>
        <w:rPr>
          <w:rFonts w:asciiTheme="minorHAnsi" w:eastAsiaTheme="minorEastAsia" w:hAnsiTheme="minorHAnsi" w:cstheme="minorBidi"/>
          <w:sz w:val="22"/>
          <w:szCs w:val="22"/>
        </w:rPr>
        <w:tab/>
      </w:r>
      <w:r w:rsidRPr="00AE6739">
        <w:rPr>
          <w:snapToGrid w:val="0"/>
          <w:lang w:eastAsia="sv-SE"/>
        </w:rPr>
        <w:t>Test Purpose and Environment</w:t>
      </w:r>
      <w:r>
        <w:tab/>
        <w:t>1662</w:t>
      </w:r>
    </w:p>
    <w:p w14:paraId="6733A80D" w14:textId="77777777" w:rsidR="007059ED" w:rsidRDefault="007059ED">
      <w:pPr>
        <w:pStyle w:val="TOC4"/>
        <w:rPr>
          <w:rFonts w:asciiTheme="minorHAnsi" w:eastAsiaTheme="minorEastAsia" w:hAnsiTheme="minorHAnsi" w:cstheme="minorBidi"/>
          <w:sz w:val="22"/>
          <w:szCs w:val="22"/>
        </w:rPr>
      </w:pPr>
      <w:r w:rsidRPr="00AE6739">
        <w:rPr>
          <w:snapToGrid w:val="0"/>
          <w:lang w:eastAsia="sv-SE"/>
        </w:rPr>
        <w:t>A.7.3.90.2</w:t>
      </w:r>
      <w:r>
        <w:rPr>
          <w:rFonts w:asciiTheme="minorHAnsi" w:eastAsiaTheme="minorEastAsia" w:hAnsiTheme="minorHAnsi" w:cstheme="minorBidi"/>
          <w:sz w:val="22"/>
          <w:szCs w:val="22"/>
        </w:rPr>
        <w:tab/>
      </w:r>
      <w:r w:rsidRPr="00AE6739">
        <w:rPr>
          <w:snapToGrid w:val="0"/>
          <w:lang w:eastAsia="sv-SE"/>
        </w:rPr>
        <w:t>Test Requirements</w:t>
      </w:r>
      <w:r>
        <w:tab/>
        <w:t>1666</w:t>
      </w:r>
    </w:p>
    <w:p w14:paraId="43C2E439" w14:textId="77777777" w:rsidR="007059ED" w:rsidRDefault="007059ED">
      <w:pPr>
        <w:pStyle w:val="TOC3"/>
        <w:rPr>
          <w:rFonts w:asciiTheme="minorHAnsi" w:eastAsiaTheme="minorEastAsia" w:hAnsiTheme="minorHAnsi" w:cstheme="minorBidi"/>
          <w:sz w:val="22"/>
          <w:szCs w:val="22"/>
        </w:rPr>
      </w:pPr>
      <w:r>
        <w:rPr>
          <w:lang w:eastAsia="zh-CN"/>
        </w:rP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1666</w:t>
      </w:r>
    </w:p>
    <w:p w14:paraId="26BA2EF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A.7.3.91.1</w:t>
      </w:r>
      <w:r>
        <w:rPr>
          <w:rFonts w:asciiTheme="minorHAnsi" w:eastAsiaTheme="minorEastAsia" w:hAnsiTheme="minorHAnsi" w:cstheme="minorBidi"/>
          <w:sz w:val="22"/>
          <w:szCs w:val="22"/>
        </w:rPr>
        <w:tab/>
      </w:r>
      <w:r w:rsidRPr="00AE6739">
        <w:rPr>
          <w:snapToGrid w:val="0"/>
          <w:lang w:eastAsia="zh-CN"/>
        </w:rPr>
        <w:t>Test Purpose and Environment</w:t>
      </w:r>
      <w:r>
        <w:tab/>
        <w:t>1666</w:t>
      </w:r>
    </w:p>
    <w:p w14:paraId="4FA83516"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1670</w:t>
      </w:r>
    </w:p>
    <w:p w14:paraId="03095CCB" w14:textId="77777777" w:rsidR="007059ED" w:rsidRDefault="007059ED">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1670</w:t>
      </w:r>
    </w:p>
    <w:p w14:paraId="19399C62" w14:textId="77777777" w:rsidR="007059ED" w:rsidRDefault="007059ED">
      <w:pPr>
        <w:pStyle w:val="TOC4"/>
        <w:rPr>
          <w:rFonts w:asciiTheme="minorHAnsi" w:eastAsiaTheme="minorEastAsia" w:hAnsiTheme="minorHAnsi" w:cstheme="minorBidi"/>
          <w:sz w:val="22"/>
          <w:szCs w:val="22"/>
        </w:rPr>
      </w:pPr>
      <w:r w:rsidRPr="00AE6739">
        <w:rPr>
          <w:snapToGrid w:val="0"/>
        </w:rPr>
        <w:t>A.7.3.92.1</w:t>
      </w:r>
      <w:r>
        <w:rPr>
          <w:rFonts w:asciiTheme="minorHAnsi" w:eastAsiaTheme="minorEastAsia" w:hAnsiTheme="minorHAnsi" w:cstheme="minorBidi"/>
          <w:sz w:val="22"/>
          <w:szCs w:val="22"/>
        </w:rPr>
        <w:tab/>
      </w:r>
      <w:r w:rsidRPr="00AE6739">
        <w:rPr>
          <w:snapToGrid w:val="0"/>
        </w:rPr>
        <w:t>Test Purpose and Environment</w:t>
      </w:r>
      <w:r>
        <w:tab/>
        <w:t>1670</w:t>
      </w:r>
    </w:p>
    <w:p w14:paraId="52311DC4" w14:textId="77777777" w:rsidR="007059ED" w:rsidRDefault="007059ED">
      <w:pPr>
        <w:pStyle w:val="TOC4"/>
        <w:rPr>
          <w:rFonts w:asciiTheme="minorHAnsi" w:eastAsiaTheme="minorEastAsia" w:hAnsiTheme="minorHAnsi" w:cstheme="minorBidi"/>
          <w:sz w:val="22"/>
          <w:szCs w:val="22"/>
        </w:rPr>
      </w:pPr>
      <w:r w:rsidRPr="00AE6739">
        <w:rPr>
          <w:snapToGrid w:val="0"/>
        </w:rPr>
        <w:t>A.7.3.92.2</w:t>
      </w:r>
      <w:r>
        <w:rPr>
          <w:rFonts w:asciiTheme="minorHAnsi" w:eastAsiaTheme="minorEastAsia" w:hAnsiTheme="minorHAnsi" w:cstheme="minorBidi"/>
          <w:sz w:val="22"/>
          <w:szCs w:val="22"/>
        </w:rPr>
        <w:tab/>
      </w:r>
      <w:r w:rsidRPr="00AE6739">
        <w:rPr>
          <w:snapToGrid w:val="0"/>
        </w:rPr>
        <w:t>Test Requirements</w:t>
      </w:r>
      <w:r>
        <w:tab/>
        <w:t>1673</w:t>
      </w:r>
    </w:p>
    <w:p w14:paraId="414FC198" w14:textId="77777777" w:rsidR="007059ED" w:rsidRDefault="007059ED">
      <w:pPr>
        <w:pStyle w:val="TOC3"/>
        <w:rPr>
          <w:rFonts w:asciiTheme="minorHAnsi" w:eastAsiaTheme="minorEastAsia" w:hAnsiTheme="minorHAnsi" w:cstheme="minorBidi"/>
          <w:sz w:val="22"/>
          <w:szCs w:val="22"/>
        </w:rPr>
      </w:pPr>
      <w:r>
        <w:rPr>
          <w:lang w:eastAsia="zh-CN"/>
        </w:rP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1674</w:t>
      </w:r>
    </w:p>
    <w:p w14:paraId="2BC2B272"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A.7.3.93.1</w:t>
      </w:r>
      <w:r>
        <w:rPr>
          <w:rFonts w:asciiTheme="minorHAnsi" w:eastAsiaTheme="minorEastAsia" w:hAnsiTheme="minorHAnsi" w:cstheme="minorBidi"/>
          <w:sz w:val="22"/>
          <w:szCs w:val="22"/>
        </w:rPr>
        <w:tab/>
      </w:r>
      <w:r w:rsidRPr="00AE6739">
        <w:rPr>
          <w:snapToGrid w:val="0"/>
          <w:lang w:eastAsia="zh-CN"/>
        </w:rPr>
        <w:t>Test Purpose and Environment</w:t>
      </w:r>
      <w:r>
        <w:tab/>
        <w:t>1674</w:t>
      </w:r>
    </w:p>
    <w:p w14:paraId="67448B2A"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A.7.3.93</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1677</w:t>
      </w:r>
    </w:p>
    <w:p w14:paraId="4B9BBC99"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A.7.3.94</w:t>
      </w:r>
      <w:r>
        <w:rPr>
          <w:rFonts w:asciiTheme="minorHAnsi" w:eastAsiaTheme="minorEastAsia" w:hAnsiTheme="minorHAnsi" w:cstheme="minorBidi"/>
          <w:sz w:val="22"/>
          <w:szCs w:val="22"/>
        </w:rPr>
        <w:tab/>
      </w:r>
      <w:r>
        <w:rPr>
          <w:lang w:eastAsia="zh-CN"/>
        </w:rPr>
        <w:t>TDD</w:t>
      </w:r>
      <w:r w:rsidRPr="00AE6739">
        <w:rPr>
          <w:rFonts w:eastAsia="MS Mincho"/>
          <w:lang w:eastAsia="zh-CN"/>
        </w:rPr>
        <w:t xml:space="preserve"> Radio Link Monitoring Test for Out-of-sync</w:t>
      </w:r>
      <w:r>
        <w:rPr>
          <w:lang w:eastAsia="zh-CN"/>
        </w:rPr>
        <w:t xml:space="preserve"> without DRX for UE Category NB1 Standalone mode in Normal Coverage</w:t>
      </w:r>
      <w:r>
        <w:tab/>
        <w:t>1678</w:t>
      </w:r>
    </w:p>
    <w:p w14:paraId="309F1A77"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A.7.3.94.1</w:t>
      </w:r>
      <w:r>
        <w:rPr>
          <w:rFonts w:asciiTheme="minorHAnsi" w:eastAsiaTheme="minorEastAsia" w:hAnsiTheme="minorHAnsi" w:cstheme="minorBidi"/>
          <w:sz w:val="22"/>
          <w:szCs w:val="22"/>
        </w:rPr>
        <w:tab/>
      </w:r>
      <w:r w:rsidRPr="00AE6739">
        <w:rPr>
          <w:snapToGrid w:val="0"/>
          <w:lang w:eastAsia="zh-CN"/>
        </w:rPr>
        <w:t>Test Purpose and Environment</w:t>
      </w:r>
      <w:r>
        <w:tab/>
        <w:t>1678</w:t>
      </w:r>
    </w:p>
    <w:p w14:paraId="62C71BBF" w14:textId="77777777" w:rsidR="007059ED" w:rsidRDefault="007059ED">
      <w:pPr>
        <w:pStyle w:val="TOC4"/>
        <w:rPr>
          <w:rFonts w:asciiTheme="minorHAnsi" w:eastAsiaTheme="minorEastAsia" w:hAnsiTheme="minorHAnsi" w:cstheme="minorBidi"/>
          <w:sz w:val="22"/>
          <w:szCs w:val="22"/>
        </w:rPr>
      </w:pPr>
      <w:r w:rsidRPr="00AE6739">
        <w:rPr>
          <w:snapToGrid w:val="0"/>
        </w:rPr>
        <w:t>A.7.3.94.2</w:t>
      </w:r>
      <w:r>
        <w:rPr>
          <w:rFonts w:asciiTheme="minorHAnsi" w:eastAsiaTheme="minorEastAsia" w:hAnsiTheme="minorHAnsi" w:cstheme="minorBidi"/>
          <w:sz w:val="22"/>
          <w:szCs w:val="22"/>
        </w:rPr>
        <w:tab/>
      </w:r>
      <w:r w:rsidRPr="00AE6739">
        <w:rPr>
          <w:snapToGrid w:val="0"/>
        </w:rPr>
        <w:t>Test Requirements</w:t>
      </w:r>
      <w:r>
        <w:tab/>
        <w:t>1680</w:t>
      </w:r>
    </w:p>
    <w:p w14:paraId="0B806A66"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A.7.3.95</w:t>
      </w:r>
      <w:r>
        <w:rPr>
          <w:rFonts w:asciiTheme="minorHAnsi" w:eastAsiaTheme="minorEastAsia" w:hAnsiTheme="minorHAnsi" w:cstheme="minorBidi"/>
          <w:sz w:val="22"/>
          <w:szCs w:val="22"/>
        </w:rPr>
        <w:tab/>
      </w:r>
      <w:r>
        <w:rPr>
          <w:lang w:eastAsia="zh-CN"/>
        </w:rPr>
        <w:t>TDD</w:t>
      </w:r>
      <w:r w:rsidRPr="00AE6739">
        <w:rPr>
          <w:rFonts w:eastAsia="MS Mincho"/>
          <w:lang w:eastAsia="zh-CN"/>
        </w:rPr>
        <w:t xml:space="preserve"> Radio Link Monitoring Test for Out-of-sync</w:t>
      </w:r>
      <w:r>
        <w:rPr>
          <w:lang w:eastAsia="zh-CN"/>
        </w:rPr>
        <w:t xml:space="preserve"> without DRX for UE Category NB1 guard band mode in Enhanced Coverage</w:t>
      </w:r>
      <w:r>
        <w:tab/>
        <w:t>1681</w:t>
      </w:r>
    </w:p>
    <w:p w14:paraId="587E6FC5"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A.7.3.95.1</w:t>
      </w:r>
      <w:r>
        <w:rPr>
          <w:rFonts w:asciiTheme="minorHAnsi" w:eastAsiaTheme="minorEastAsia" w:hAnsiTheme="minorHAnsi" w:cstheme="minorBidi"/>
          <w:sz w:val="22"/>
          <w:szCs w:val="22"/>
        </w:rPr>
        <w:tab/>
      </w:r>
      <w:r w:rsidRPr="00AE6739">
        <w:rPr>
          <w:snapToGrid w:val="0"/>
          <w:lang w:eastAsia="zh-CN"/>
        </w:rPr>
        <w:t>Test Purpose and Environment</w:t>
      </w:r>
      <w:r>
        <w:tab/>
        <w:t>1681</w:t>
      </w:r>
    </w:p>
    <w:p w14:paraId="0592B28F" w14:textId="77777777" w:rsidR="007059ED" w:rsidRDefault="007059ED">
      <w:pPr>
        <w:pStyle w:val="TOC4"/>
        <w:rPr>
          <w:rFonts w:asciiTheme="minorHAnsi" w:eastAsiaTheme="minorEastAsia" w:hAnsiTheme="minorHAnsi" w:cstheme="minorBidi"/>
          <w:sz w:val="22"/>
          <w:szCs w:val="22"/>
        </w:rPr>
      </w:pPr>
      <w:r w:rsidRPr="00AE6739">
        <w:rPr>
          <w:snapToGrid w:val="0"/>
        </w:rPr>
        <w:t>A.7.3.95.2</w:t>
      </w:r>
      <w:r>
        <w:rPr>
          <w:rFonts w:asciiTheme="minorHAnsi" w:eastAsiaTheme="minorEastAsia" w:hAnsiTheme="minorHAnsi" w:cstheme="minorBidi"/>
          <w:sz w:val="22"/>
          <w:szCs w:val="22"/>
        </w:rPr>
        <w:tab/>
      </w:r>
      <w:r w:rsidRPr="00AE6739">
        <w:rPr>
          <w:snapToGrid w:val="0"/>
        </w:rPr>
        <w:t>Test Requirements</w:t>
      </w:r>
      <w:r>
        <w:tab/>
        <w:t>1684</w:t>
      </w:r>
    </w:p>
    <w:p w14:paraId="67D8D131" w14:textId="77777777" w:rsidR="007059ED" w:rsidRDefault="007059ED">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1685</w:t>
      </w:r>
    </w:p>
    <w:p w14:paraId="03DE3C51" w14:textId="77777777" w:rsidR="007059ED" w:rsidRDefault="007059ED">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1685</w:t>
      </w:r>
    </w:p>
    <w:p w14:paraId="7FBC9809" w14:textId="77777777" w:rsidR="007059ED" w:rsidRDefault="007059ED">
      <w:pPr>
        <w:pStyle w:val="TOC4"/>
        <w:rPr>
          <w:rFonts w:asciiTheme="minorHAnsi" w:eastAsiaTheme="minorEastAsia" w:hAnsiTheme="minorHAnsi" w:cstheme="minorBidi"/>
          <w:sz w:val="22"/>
          <w:szCs w:val="22"/>
        </w:rPr>
      </w:pPr>
      <w:r w:rsidRPr="00AE6739">
        <w:rPr>
          <w:snapToGrid w:val="0"/>
        </w:rPr>
        <w:t>A.7.4.1.1</w:t>
      </w:r>
      <w:r>
        <w:rPr>
          <w:rFonts w:asciiTheme="minorHAnsi" w:eastAsiaTheme="minorEastAsia" w:hAnsiTheme="minorHAnsi" w:cstheme="minorBidi"/>
          <w:sz w:val="22"/>
          <w:szCs w:val="22"/>
        </w:rPr>
        <w:tab/>
      </w:r>
      <w:r w:rsidRPr="00AE6739">
        <w:rPr>
          <w:snapToGrid w:val="0"/>
        </w:rPr>
        <w:t>Test Purpose and Environment</w:t>
      </w:r>
      <w:r>
        <w:tab/>
        <w:t>1685</w:t>
      </w:r>
    </w:p>
    <w:p w14:paraId="01217C59" w14:textId="77777777" w:rsidR="007059ED" w:rsidRDefault="007059ED">
      <w:pPr>
        <w:pStyle w:val="TOC4"/>
        <w:rPr>
          <w:rFonts w:asciiTheme="minorHAnsi" w:eastAsiaTheme="minorEastAsia" w:hAnsiTheme="minorHAnsi" w:cstheme="minorBidi"/>
          <w:sz w:val="22"/>
          <w:szCs w:val="22"/>
        </w:rPr>
      </w:pPr>
      <w:r w:rsidRPr="00AE6739">
        <w:rPr>
          <w:snapToGrid w:val="0"/>
        </w:rPr>
        <w:t>A.7.4.1.2</w:t>
      </w:r>
      <w:r>
        <w:rPr>
          <w:rFonts w:asciiTheme="minorHAnsi" w:eastAsiaTheme="minorEastAsia" w:hAnsiTheme="minorHAnsi" w:cstheme="minorBidi"/>
          <w:sz w:val="22"/>
          <w:szCs w:val="22"/>
        </w:rPr>
        <w:tab/>
      </w:r>
      <w:r w:rsidRPr="00AE6739">
        <w:rPr>
          <w:snapToGrid w:val="0"/>
        </w:rPr>
        <w:t>Test Requirements</w:t>
      </w:r>
      <w:r>
        <w:tab/>
        <w:t>1687</w:t>
      </w:r>
    </w:p>
    <w:p w14:paraId="7CAC052C" w14:textId="77777777" w:rsidR="007059ED" w:rsidRDefault="007059ED">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1687</w:t>
      </w:r>
    </w:p>
    <w:p w14:paraId="6E4F5494" w14:textId="77777777" w:rsidR="007059ED" w:rsidRDefault="007059ED">
      <w:pPr>
        <w:pStyle w:val="TOC4"/>
        <w:rPr>
          <w:rFonts w:asciiTheme="minorHAnsi" w:eastAsiaTheme="minorEastAsia" w:hAnsiTheme="minorHAnsi" w:cstheme="minorBidi"/>
          <w:sz w:val="22"/>
          <w:szCs w:val="22"/>
        </w:rPr>
      </w:pPr>
      <w:r w:rsidRPr="00AE6739">
        <w:rPr>
          <w:snapToGrid w:val="0"/>
        </w:rPr>
        <w:t>A.7.4.2.1</w:t>
      </w:r>
      <w:r>
        <w:rPr>
          <w:rFonts w:asciiTheme="minorHAnsi" w:eastAsiaTheme="minorEastAsia" w:hAnsiTheme="minorHAnsi" w:cstheme="minorBidi"/>
          <w:sz w:val="22"/>
          <w:szCs w:val="22"/>
        </w:rPr>
        <w:tab/>
      </w:r>
      <w:r w:rsidRPr="00AE6739">
        <w:rPr>
          <w:snapToGrid w:val="0"/>
        </w:rPr>
        <w:t>Test Purpose and Environment</w:t>
      </w:r>
      <w:r>
        <w:tab/>
        <w:t>1687</w:t>
      </w:r>
    </w:p>
    <w:p w14:paraId="746CB736" w14:textId="77777777" w:rsidR="007059ED" w:rsidRDefault="007059ED">
      <w:pPr>
        <w:pStyle w:val="TOC4"/>
        <w:rPr>
          <w:rFonts w:asciiTheme="minorHAnsi" w:eastAsiaTheme="minorEastAsia" w:hAnsiTheme="minorHAnsi" w:cstheme="minorBidi"/>
          <w:sz w:val="22"/>
          <w:szCs w:val="22"/>
        </w:rPr>
      </w:pPr>
      <w:r w:rsidRPr="00AE6739">
        <w:rPr>
          <w:snapToGrid w:val="0"/>
        </w:rPr>
        <w:t>A.7.4.2.2</w:t>
      </w:r>
      <w:r>
        <w:rPr>
          <w:rFonts w:asciiTheme="minorHAnsi" w:eastAsiaTheme="minorEastAsia" w:hAnsiTheme="minorHAnsi" w:cstheme="minorBidi"/>
          <w:sz w:val="22"/>
          <w:szCs w:val="22"/>
        </w:rPr>
        <w:tab/>
      </w:r>
      <w:r w:rsidRPr="00AE6739">
        <w:rPr>
          <w:snapToGrid w:val="0"/>
        </w:rPr>
        <w:t>Test Requirements</w:t>
      </w:r>
      <w:r>
        <w:tab/>
        <w:t>1689</w:t>
      </w:r>
    </w:p>
    <w:p w14:paraId="09BD7FCB" w14:textId="77777777" w:rsidR="007059ED" w:rsidRDefault="007059ED">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1689</w:t>
      </w:r>
    </w:p>
    <w:p w14:paraId="45DC34E2" w14:textId="77777777" w:rsidR="007059ED" w:rsidRDefault="007059ED">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1689</w:t>
      </w:r>
    </w:p>
    <w:p w14:paraId="2BE5AD67" w14:textId="77777777" w:rsidR="007059ED" w:rsidRDefault="007059ED">
      <w:pPr>
        <w:pStyle w:val="TOC4"/>
        <w:rPr>
          <w:rFonts w:asciiTheme="minorHAnsi" w:eastAsiaTheme="minorEastAsia" w:hAnsiTheme="minorHAnsi" w:cstheme="minorBidi"/>
          <w:sz w:val="22"/>
          <w:szCs w:val="22"/>
        </w:rPr>
      </w:pPr>
      <w:r w:rsidRPr="00AE6739">
        <w:rPr>
          <w:snapToGrid w:val="0"/>
        </w:rPr>
        <w:t>A.7.4.3.2</w:t>
      </w:r>
      <w:r>
        <w:rPr>
          <w:rFonts w:asciiTheme="minorHAnsi" w:eastAsiaTheme="minorEastAsia" w:hAnsiTheme="minorHAnsi" w:cstheme="minorBidi"/>
          <w:sz w:val="22"/>
          <w:szCs w:val="22"/>
        </w:rPr>
        <w:tab/>
      </w:r>
      <w:r w:rsidRPr="00AE6739">
        <w:rPr>
          <w:snapToGrid w:val="0"/>
        </w:rPr>
        <w:t>Test Requirements</w:t>
      </w:r>
      <w:r>
        <w:tab/>
        <w:t>1691</w:t>
      </w:r>
    </w:p>
    <w:p w14:paraId="253A0017" w14:textId="77777777" w:rsidR="007059ED" w:rsidRDefault="007059ED">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1691</w:t>
      </w:r>
    </w:p>
    <w:p w14:paraId="3D224A9F" w14:textId="77777777" w:rsidR="007059ED" w:rsidRDefault="007059ED">
      <w:pPr>
        <w:pStyle w:val="TOC4"/>
        <w:rPr>
          <w:rFonts w:asciiTheme="minorHAnsi" w:eastAsiaTheme="minorEastAsia" w:hAnsiTheme="minorHAnsi" w:cstheme="minorBidi"/>
          <w:sz w:val="22"/>
          <w:szCs w:val="22"/>
        </w:rPr>
      </w:pPr>
      <w:r w:rsidRPr="00AE6739">
        <w:rPr>
          <w:snapToGrid w:val="0"/>
        </w:rPr>
        <w:t>A.7.4.4.1</w:t>
      </w:r>
      <w:r>
        <w:rPr>
          <w:rFonts w:asciiTheme="minorHAnsi" w:eastAsiaTheme="minorEastAsia" w:hAnsiTheme="minorHAnsi" w:cstheme="minorBidi"/>
          <w:sz w:val="22"/>
          <w:szCs w:val="22"/>
        </w:rPr>
        <w:tab/>
      </w:r>
      <w:r w:rsidRPr="00AE6739">
        <w:rPr>
          <w:snapToGrid w:val="0"/>
        </w:rPr>
        <w:t>Test Purpose and Environment</w:t>
      </w:r>
      <w:r>
        <w:tab/>
        <w:t>1691</w:t>
      </w:r>
    </w:p>
    <w:p w14:paraId="67958E8D" w14:textId="77777777" w:rsidR="007059ED" w:rsidRDefault="007059ED">
      <w:pPr>
        <w:pStyle w:val="TOC4"/>
        <w:rPr>
          <w:rFonts w:asciiTheme="minorHAnsi" w:eastAsiaTheme="minorEastAsia" w:hAnsiTheme="minorHAnsi" w:cstheme="minorBidi"/>
          <w:sz w:val="22"/>
          <w:szCs w:val="22"/>
        </w:rPr>
      </w:pPr>
      <w:r w:rsidRPr="00AE6739">
        <w:rPr>
          <w:snapToGrid w:val="0"/>
        </w:rPr>
        <w:t>A.7.4.</w:t>
      </w:r>
      <w:r w:rsidRPr="00AE6739">
        <w:rPr>
          <w:snapToGrid w:val="0"/>
          <w:lang w:eastAsia="zh-CN"/>
        </w:rPr>
        <w:t>4</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1694</w:t>
      </w:r>
    </w:p>
    <w:p w14:paraId="6F8A9A6D" w14:textId="77777777" w:rsidR="007059ED" w:rsidRDefault="007059ED">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1694</w:t>
      </w:r>
    </w:p>
    <w:p w14:paraId="33533452" w14:textId="77777777" w:rsidR="007059ED" w:rsidRDefault="007059ED">
      <w:pPr>
        <w:pStyle w:val="TOC4"/>
        <w:rPr>
          <w:rFonts w:asciiTheme="minorHAnsi" w:eastAsiaTheme="minorEastAsia" w:hAnsiTheme="minorHAnsi" w:cstheme="minorBidi"/>
          <w:sz w:val="22"/>
          <w:szCs w:val="22"/>
        </w:rPr>
      </w:pPr>
      <w:r w:rsidRPr="00AE6739">
        <w:rPr>
          <w:snapToGrid w:val="0"/>
        </w:rPr>
        <w:t>A.7.4.5.1</w:t>
      </w:r>
      <w:r>
        <w:rPr>
          <w:rFonts w:asciiTheme="minorHAnsi" w:eastAsiaTheme="minorEastAsia" w:hAnsiTheme="minorHAnsi" w:cstheme="minorBidi"/>
          <w:sz w:val="22"/>
          <w:szCs w:val="22"/>
        </w:rPr>
        <w:tab/>
      </w:r>
      <w:r w:rsidRPr="00AE6739">
        <w:rPr>
          <w:snapToGrid w:val="0"/>
        </w:rPr>
        <w:t>Test Purpose and Environment</w:t>
      </w:r>
      <w:r>
        <w:tab/>
        <w:t>1694</w:t>
      </w:r>
    </w:p>
    <w:p w14:paraId="1A0AF6D9" w14:textId="77777777" w:rsidR="007059ED" w:rsidRDefault="007059ED">
      <w:pPr>
        <w:pStyle w:val="TOC4"/>
        <w:rPr>
          <w:rFonts w:asciiTheme="minorHAnsi" w:eastAsiaTheme="minorEastAsia" w:hAnsiTheme="minorHAnsi" w:cstheme="minorBidi"/>
          <w:sz w:val="22"/>
          <w:szCs w:val="22"/>
        </w:rPr>
      </w:pPr>
      <w:r w:rsidRPr="00AE6739">
        <w:rPr>
          <w:snapToGrid w:val="0"/>
        </w:rPr>
        <w:t>A.7.4.</w:t>
      </w:r>
      <w:r w:rsidRPr="00AE6739">
        <w:rPr>
          <w:snapToGrid w:val="0"/>
          <w:lang w:eastAsia="zh-CN"/>
        </w:rPr>
        <w:t>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1696</w:t>
      </w:r>
    </w:p>
    <w:p w14:paraId="31AC9A21" w14:textId="77777777" w:rsidR="007059ED" w:rsidRDefault="007059ED">
      <w:pPr>
        <w:pStyle w:val="TOC3"/>
        <w:rPr>
          <w:rFonts w:asciiTheme="minorHAnsi" w:eastAsiaTheme="minorEastAsia" w:hAnsiTheme="minorHAnsi" w:cstheme="minorBidi"/>
          <w:sz w:val="22"/>
          <w:szCs w:val="22"/>
        </w:rPr>
      </w:pPr>
      <w:r>
        <w:rPr>
          <w:lang w:eastAsia="zh-CN"/>
        </w:rPr>
        <w:t>A.7.4.6</w:t>
      </w:r>
      <w:r>
        <w:rPr>
          <w:rFonts w:asciiTheme="minorHAnsi" w:eastAsiaTheme="minorEastAsia" w:hAnsiTheme="minorHAnsi" w:cstheme="minorBidi"/>
          <w:sz w:val="22"/>
          <w:szCs w:val="22"/>
        </w:rPr>
        <w:tab/>
      </w:r>
      <w:r>
        <w:rPr>
          <w:lang w:eastAsia="zh-CN"/>
        </w:rPr>
        <w:t>E-UTRAN FDD-TDD DC interruption at SRS carrier based switching</w:t>
      </w:r>
      <w:r>
        <w:tab/>
        <w:t>1696</w:t>
      </w:r>
    </w:p>
    <w:p w14:paraId="45A1BFC7" w14:textId="77777777" w:rsidR="007059ED" w:rsidRDefault="007059ED">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1696</w:t>
      </w:r>
    </w:p>
    <w:p w14:paraId="6946FC53" w14:textId="77777777" w:rsidR="007059ED" w:rsidRDefault="007059ED">
      <w:pPr>
        <w:pStyle w:val="TOC4"/>
        <w:rPr>
          <w:rFonts w:asciiTheme="minorHAnsi" w:eastAsiaTheme="minorEastAsia" w:hAnsiTheme="minorHAnsi" w:cstheme="minorBidi"/>
          <w:sz w:val="22"/>
          <w:szCs w:val="22"/>
        </w:rPr>
      </w:pPr>
      <w:r w:rsidRPr="00AE6739">
        <w:rPr>
          <w:snapToGrid w:val="0"/>
        </w:rPr>
        <w:t>A.7.</w:t>
      </w:r>
      <w:r w:rsidRPr="00AE6739">
        <w:rPr>
          <w:snapToGrid w:val="0"/>
          <w:lang w:eastAsia="zh-CN"/>
        </w:rPr>
        <w:t>4</w:t>
      </w:r>
      <w:r w:rsidRPr="00AE6739">
        <w:rPr>
          <w:snapToGrid w:val="0"/>
        </w:rPr>
        <w:t>.</w:t>
      </w:r>
      <w:r w:rsidRPr="00AE6739">
        <w:rPr>
          <w:snapToGrid w:val="0"/>
          <w:lang w:eastAsia="zh-CN"/>
        </w:rPr>
        <w:t>6.2</w:t>
      </w:r>
      <w:r>
        <w:rPr>
          <w:rFonts w:asciiTheme="minorHAnsi" w:eastAsiaTheme="minorEastAsia" w:hAnsiTheme="minorHAnsi" w:cstheme="minorBidi"/>
          <w:sz w:val="22"/>
          <w:szCs w:val="22"/>
        </w:rPr>
        <w:tab/>
      </w:r>
      <w:r w:rsidRPr="00AE6739">
        <w:rPr>
          <w:snapToGrid w:val="0"/>
        </w:rPr>
        <w:t>Test Requirements</w:t>
      </w:r>
      <w:r>
        <w:tab/>
        <w:t>1698</w:t>
      </w:r>
    </w:p>
    <w:p w14:paraId="634ADD7B" w14:textId="77777777" w:rsidR="007059ED" w:rsidRDefault="007059ED">
      <w:pPr>
        <w:pStyle w:val="TOC3"/>
        <w:rPr>
          <w:rFonts w:asciiTheme="minorHAnsi" w:eastAsiaTheme="minorEastAsia" w:hAnsiTheme="minorHAnsi" w:cstheme="minorBidi"/>
          <w:sz w:val="22"/>
          <w:szCs w:val="22"/>
        </w:rPr>
      </w:pPr>
      <w:r>
        <w:rPr>
          <w:lang w:eastAsia="zh-CN"/>
        </w:rPr>
        <w:t>A.7.4.7</w:t>
      </w:r>
      <w:r>
        <w:rPr>
          <w:rFonts w:asciiTheme="minorHAnsi" w:eastAsiaTheme="minorEastAsia" w:hAnsiTheme="minorHAnsi" w:cstheme="minorBidi"/>
          <w:sz w:val="22"/>
          <w:szCs w:val="22"/>
        </w:rPr>
        <w:tab/>
      </w:r>
      <w:r>
        <w:rPr>
          <w:lang w:eastAsia="zh-CN"/>
        </w:rPr>
        <w:t>E-UTRAN TDD-TDD DC interruption at SRS carrier based switching</w:t>
      </w:r>
      <w:r>
        <w:tab/>
        <w:t>1698</w:t>
      </w:r>
    </w:p>
    <w:p w14:paraId="4A1FB603" w14:textId="77777777" w:rsidR="007059ED" w:rsidRDefault="007059ED">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1698</w:t>
      </w:r>
    </w:p>
    <w:p w14:paraId="3D96745F" w14:textId="77777777" w:rsidR="007059ED" w:rsidRDefault="007059ED">
      <w:pPr>
        <w:pStyle w:val="TOC4"/>
        <w:rPr>
          <w:rFonts w:asciiTheme="minorHAnsi" w:eastAsiaTheme="minorEastAsia" w:hAnsiTheme="minorHAnsi" w:cstheme="minorBidi"/>
          <w:sz w:val="22"/>
          <w:szCs w:val="22"/>
        </w:rPr>
      </w:pPr>
      <w:r w:rsidRPr="00AE6739">
        <w:rPr>
          <w:snapToGrid w:val="0"/>
        </w:rPr>
        <w:t>A.7.4.7</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1702</w:t>
      </w:r>
    </w:p>
    <w:p w14:paraId="4FFB2DD6" w14:textId="77777777" w:rsidR="007059ED" w:rsidRDefault="007059ED">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1702</w:t>
      </w:r>
    </w:p>
    <w:p w14:paraId="721A55F6" w14:textId="77777777" w:rsidR="007059ED" w:rsidRDefault="007059ED">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1702</w:t>
      </w:r>
    </w:p>
    <w:p w14:paraId="7760BBCB" w14:textId="77777777" w:rsidR="007059ED" w:rsidRDefault="007059ED">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1702</w:t>
      </w:r>
    </w:p>
    <w:p w14:paraId="55115DA5" w14:textId="77777777" w:rsidR="007059ED" w:rsidRDefault="007059ED">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1703</w:t>
      </w:r>
    </w:p>
    <w:p w14:paraId="1642695F" w14:textId="77777777" w:rsidR="007059ED" w:rsidRDefault="007059ED">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1704</w:t>
      </w:r>
    </w:p>
    <w:p w14:paraId="0CD1209B" w14:textId="77777777" w:rsidR="007059ED" w:rsidRDefault="007059ED">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1704</w:t>
      </w:r>
    </w:p>
    <w:p w14:paraId="4DDC8B89" w14:textId="77777777" w:rsidR="007059ED" w:rsidRDefault="007059ED">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1704</w:t>
      </w:r>
    </w:p>
    <w:p w14:paraId="20E1ED93" w14:textId="77777777" w:rsidR="007059ED" w:rsidRDefault="007059ED">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1705</w:t>
      </w:r>
    </w:p>
    <w:p w14:paraId="1663DBF9" w14:textId="77777777" w:rsidR="007059ED" w:rsidRDefault="007059ED">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1705</w:t>
      </w:r>
    </w:p>
    <w:p w14:paraId="0FFAA272" w14:textId="77777777" w:rsidR="007059ED" w:rsidRDefault="007059ED">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1706</w:t>
      </w:r>
    </w:p>
    <w:p w14:paraId="1D36B1BA" w14:textId="77777777" w:rsidR="007059ED" w:rsidRDefault="007059ED">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1707</w:t>
      </w:r>
    </w:p>
    <w:p w14:paraId="564CFCE4" w14:textId="77777777" w:rsidR="007059ED" w:rsidRDefault="007059ED">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1707</w:t>
      </w:r>
    </w:p>
    <w:p w14:paraId="628EAC3D" w14:textId="77777777" w:rsidR="007059ED" w:rsidRDefault="007059ED">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1708</w:t>
      </w:r>
    </w:p>
    <w:p w14:paraId="16729234" w14:textId="77777777" w:rsidR="007059ED" w:rsidRDefault="007059ED">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1709</w:t>
      </w:r>
    </w:p>
    <w:p w14:paraId="445F99E6" w14:textId="77777777" w:rsidR="007059ED" w:rsidRDefault="007059ED">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1709</w:t>
      </w:r>
    </w:p>
    <w:p w14:paraId="229FF18F" w14:textId="77777777" w:rsidR="007059ED" w:rsidRDefault="007059ED">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1711</w:t>
      </w:r>
    </w:p>
    <w:p w14:paraId="6D02CF17" w14:textId="77777777" w:rsidR="007059ED" w:rsidRDefault="007059ED">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1712</w:t>
      </w:r>
    </w:p>
    <w:p w14:paraId="1FCFA4E3" w14:textId="77777777" w:rsidR="007059ED" w:rsidRDefault="007059ED">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1712</w:t>
      </w:r>
    </w:p>
    <w:p w14:paraId="7BF551EE" w14:textId="77777777" w:rsidR="007059ED" w:rsidRDefault="007059ED">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1713</w:t>
      </w:r>
    </w:p>
    <w:p w14:paraId="0D5523E1" w14:textId="77777777" w:rsidR="007059ED" w:rsidRDefault="007059ED">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1714</w:t>
      </w:r>
    </w:p>
    <w:p w14:paraId="164E3181" w14:textId="77777777" w:rsidR="007059ED" w:rsidRDefault="007059ED">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1714</w:t>
      </w:r>
    </w:p>
    <w:p w14:paraId="50CDCF45" w14:textId="77777777" w:rsidR="007059ED" w:rsidRDefault="007059ED">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1716</w:t>
      </w:r>
    </w:p>
    <w:p w14:paraId="029566C2" w14:textId="77777777" w:rsidR="007059ED" w:rsidRDefault="007059ED">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1716</w:t>
      </w:r>
    </w:p>
    <w:p w14:paraId="3893C80A" w14:textId="77777777" w:rsidR="007059ED" w:rsidRDefault="007059ED">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1716</w:t>
      </w:r>
    </w:p>
    <w:p w14:paraId="186DFDE1" w14:textId="77777777" w:rsidR="007059ED" w:rsidRDefault="007059ED">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1718</w:t>
      </w:r>
    </w:p>
    <w:p w14:paraId="4EB16DD7" w14:textId="77777777" w:rsidR="007059ED" w:rsidRDefault="007059ED">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AE6739">
        <w:rPr>
          <w:lang w:val="en-US"/>
        </w:rPr>
        <w:t xml:space="preserve">Interruptions due to ProSe Direct Discovery reception on non-serving </w:t>
      </w:r>
      <w:r>
        <w:t>frequency</w:t>
      </w:r>
      <w:r>
        <w:tab/>
        <w:t>1719</w:t>
      </w:r>
    </w:p>
    <w:p w14:paraId="07CFA76D" w14:textId="77777777" w:rsidR="007059ED" w:rsidRDefault="007059ED">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1719</w:t>
      </w:r>
    </w:p>
    <w:p w14:paraId="4456BDAA" w14:textId="77777777" w:rsidR="007059ED" w:rsidRDefault="007059ED">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1721</w:t>
      </w:r>
    </w:p>
    <w:p w14:paraId="4EB6FE05" w14:textId="77777777" w:rsidR="007059ED" w:rsidRDefault="007059ED">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AE6739">
        <w:rPr>
          <w:lang w:val="en-US"/>
        </w:rPr>
        <w:t xml:space="preserve">Interruptions due to ProSe Direct Discovery transmission on non-serving </w:t>
      </w:r>
      <w:r>
        <w:t>frequency</w:t>
      </w:r>
      <w:r>
        <w:tab/>
        <w:t>1722</w:t>
      </w:r>
    </w:p>
    <w:p w14:paraId="5D3BE8CC" w14:textId="77777777" w:rsidR="007059ED" w:rsidRDefault="007059ED">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1722</w:t>
      </w:r>
    </w:p>
    <w:p w14:paraId="5E5EB1EC" w14:textId="77777777" w:rsidR="007059ED" w:rsidRDefault="007059ED">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1724</w:t>
      </w:r>
    </w:p>
    <w:p w14:paraId="71DCA670" w14:textId="77777777" w:rsidR="007059ED" w:rsidRDefault="007059ED">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AE6739">
        <w:rPr>
          <w:lang w:val="en-US"/>
        </w:rPr>
        <w:t xml:space="preserve">Interruptions due to ProSe Direct Communication on non-serving </w:t>
      </w:r>
      <w:r>
        <w:t>frequency</w:t>
      </w:r>
      <w:r>
        <w:tab/>
        <w:t>1725</w:t>
      </w:r>
    </w:p>
    <w:p w14:paraId="38EA129F" w14:textId="77777777" w:rsidR="007059ED" w:rsidRDefault="007059ED">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1725</w:t>
      </w:r>
    </w:p>
    <w:p w14:paraId="06D92206" w14:textId="77777777" w:rsidR="007059ED" w:rsidRDefault="007059ED">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1727</w:t>
      </w:r>
    </w:p>
    <w:p w14:paraId="52FB05DD" w14:textId="77777777" w:rsidR="007059ED" w:rsidRDefault="007059ED">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1727</w:t>
      </w:r>
    </w:p>
    <w:p w14:paraId="031CC648" w14:textId="77777777" w:rsidR="007059ED" w:rsidRDefault="007059ED">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1727</w:t>
      </w:r>
    </w:p>
    <w:p w14:paraId="01EF6737" w14:textId="77777777" w:rsidR="007059ED" w:rsidRDefault="007059ED">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1731</w:t>
      </w:r>
    </w:p>
    <w:p w14:paraId="58575F28" w14:textId="77777777" w:rsidR="007059ED" w:rsidRDefault="007059ED">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1732</w:t>
      </w:r>
    </w:p>
    <w:p w14:paraId="2AEA5885" w14:textId="77777777" w:rsidR="007059ED" w:rsidRDefault="007059ED">
      <w:pPr>
        <w:pStyle w:val="TOC3"/>
        <w:rPr>
          <w:rFonts w:asciiTheme="minorHAnsi" w:eastAsiaTheme="minorEastAsia" w:hAnsiTheme="minorHAnsi" w:cstheme="minorBidi"/>
          <w:sz w:val="22"/>
          <w:szCs w:val="22"/>
        </w:rPr>
      </w:pPr>
      <w:r>
        <w:rPr>
          <w:lang w:eastAsia="zh-CN"/>
        </w:rPr>
        <w:t>A.7.6.1</w:t>
      </w:r>
      <w:r>
        <w:rPr>
          <w:rFonts w:asciiTheme="minorHAnsi" w:eastAsiaTheme="minorEastAsia" w:hAnsiTheme="minorHAnsi" w:cstheme="minorBidi"/>
          <w:sz w:val="22"/>
          <w:szCs w:val="22"/>
        </w:rPr>
        <w:tab/>
      </w:r>
      <w:r>
        <w:rPr>
          <w:lang w:eastAsia="zh-CN"/>
        </w:rPr>
        <w:t>E-UTRAN FDD-TDD CA interruption at SRS carrier based switching</w:t>
      </w:r>
      <w:r>
        <w:tab/>
        <w:t>1732</w:t>
      </w:r>
    </w:p>
    <w:p w14:paraId="7B52B417" w14:textId="77777777" w:rsidR="007059ED" w:rsidRDefault="007059ED">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1732</w:t>
      </w:r>
    </w:p>
    <w:p w14:paraId="2ED3C507" w14:textId="77777777" w:rsidR="007059ED" w:rsidRDefault="007059ED">
      <w:pPr>
        <w:pStyle w:val="TOC4"/>
        <w:rPr>
          <w:rFonts w:asciiTheme="minorHAnsi" w:eastAsiaTheme="minorEastAsia" w:hAnsiTheme="minorHAnsi" w:cstheme="minorBidi"/>
          <w:sz w:val="22"/>
          <w:szCs w:val="22"/>
        </w:rPr>
      </w:pPr>
      <w:r w:rsidRPr="00AE6739">
        <w:rPr>
          <w:snapToGrid w:val="0"/>
        </w:rPr>
        <w:t>A.7.6.1.2</w:t>
      </w:r>
      <w:r>
        <w:rPr>
          <w:rFonts w:asciiTheme="minorHAnsi" w:eastAsiaTheme="minorEastAsia" w:hAnsiTheme="minorHAnsi" w:cstheme="minorBidi"/>
          <w:sz w:val="22"/>
          <w:szCs w:val="22"/>
        </w:rPr>
        <w:tab/>
      </w:r>
      <w:r w:rsidRPr="00AE6739">
        <w:rPr>
          <w:snapToGrid w:val="0"/>
        </w:rPr>
        <w:t>Test Requirements</w:t>
      </w:r>
      <w:r>
        <w:tab/>
        <w:t>1735</w:t>
      </w:r>
    </w:p>
    <w:p w14:paraId="0D3A5BF6" w14:textId="77777777" w:rsidR="007059ED" w:rsidRDefault="007059ED">
      <w:pPr>
        <w:pStyle w:val="TOC3"/>
        <w:rPr>
          <w:rFonts w:asciiTheme="minorHAnsi" w:eastAsiaTheme="minorEastAsia" w:hAnsiTheme="minorHAnsi" w:cstheme="minorBidi"/>
          <w:sz w:val="22"/>
          <w:szCs w:val="22"/>
        </w:rPr>
      </w:pPr>
      <w:r>
        <w:rPr>
          <w:lang w:eastAsia="zh-CN"/>
        </w:rPr>
        <w:t>A.7.6.2</w:t>
      </w:r>
      <w:r>
        <w:rPr>
          <w:rFonts w:asciiTheme="minorHAnsi" w:eastAsiaTheme="minorEastAsia" w:hAnsiTheme="minorHAnsi" w:cstheme="minorBidi"/>
          <w:sz w:val="22"/>
          <w:szCs w:val="22"/>
        </w:rPr>
        <w:tab/>
      </w:r>
      <w:r>
        <w:rPr>
          <w:lang w:eastAsia="zh-CN"/>
        </w:rPr>
        <w:t>E-UTRAN TDD-TDD CA interruption at SRS carrier based switching</w:t>
      </w:r>
      <w:r>
        <w:tab/>
        <w:t>1735</w:t>
      </w:r>
    </w:p>
    <w:p w14:paraId="12E6AB9C" w14:textId="77777777" w:rsidR="007059ED" w:rsidRDefault="007059ED">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1735</w:t>
      </w:r>
    </w:p>
    <w:p w14:paraId="36523ED6" w14:textId="77777777" w:rsidR="007059ED" w:rsidRDefault="007059ED">
      <w:pPr>
        <w:pStyle w:val="TOC4"/>
        <w:rPr>
          <w:rFonts w:asciiTheme="minorHAnsi" w:eastAsiaTheme="minorEastAsia" w:hAnsiTheme="minorHAnsi" w:cstheme="minorBidi"/>
          <w:sz w:val="22"/>
          <w:szCs w:val="22"/>
        </w:rPr>
      </w:pPr>
      <w:r w:rsidRPr="00AE6739">
        <w:rPr>
          <w:snapToGrid w:val="0"/>
        </w:rPr>
        <w:t>A.7.6.2</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1738</w:t>
      </w:r>
    </w:p>
    <w:p w14:paraId="0C41764E" w14:textId="77777777" w:rsidR="007059ED" w:rsidRDefault="007059ED">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1738</w:t>
      </w:r>
    </w:p>
    <w:p w14:paraId="46644AA7" w14:textId="77777777" w:rsidR="007059ED" w:rsidRDefault="007059ED">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1738</w:t>
      </w:r>
    </w:p>
    <w:p w14:paraId="1090CAFA" w14:textId="77777777" w:rsidR="007059ED" w:rsidRDefault="007059ED">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1738</w:t>
      </w:r>
    </w:p>
    <w:p w14:paraId="1DC7984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A.8.1.1.1</w:t>
      </w:r>
      <w:r>
        <w:rPr>
          <w:rFonts w:asciiTheme="minorHAnsi" w:eastAsiaTheme="minorEastAsia" w:hAnsiTheme="minorHAnsi" w:cstheme="minorBidi"/>
          <w:sz w:val="22"/>
          <w:szCs w:val="22"/>
        </w:rPr>
        <w:tab/>
      </w:r>
      <w:r w:rsidRPr="00AE6739">
        <w:rPr>
          <w:rFonts w:cs="v4.2.0"/>
          <w:snapToGrid w:val="0"/>
        </w:rPr>
        <w:t>Test Purpose and Environment</w:t>
      </w:r>
      <w:r>
        <w:tab/>
        <w:t>1738</w:t>
      </w:r>
    </w:p>
    <w:p w14:paraId="0D29FC9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w:t>
      </w:r>
      <w:r>
        <w:rPr>
          <w:rFonts w:asciiTheme="minorHAnsi" w:eastAsiaTheme="minorEastAsia" w:hAnsiTheme="minorHAnsi" w:cstheme="minorBidi"/>
          <w:sz w:val="22"/>
          <w:szCs w:val="22"/>
        </w:rPr>
        <w:tab/>
      </w:r>
      <w:r w:rsidRPr="00AE6739">
        <w:rPr>
          <w:rFonts w:cs="v4.2.0"/>
          <w:snapToGrid w:val="0"/>
        </w:rPr>
        <w:t>Test Requirements</w:t>
      </w:r>
      <w:r>
        <w:tab/>
        <w:t>1740</w:t>
      </w:r>
    </w:p>
    <w:p w14:paraId="1ECBFF0E" w14:textId="77777777" w:rsidR="007059ED" w:rsidRDefault="007059ED">
      <w:pPr>
        <w:pStyle w:val="TOC3"/>
        <w:rPr>
          <w:rFonts w:asciiTheme="minorHAnsi" w:eastAsiaTheme="minorEastAsia" w:hAnsiTheme="minorHAnsi" w:cstheme="minorBidi"/>
          <w:sz w:val="22"/>
          <w:szCs w:val="22"/>
        </w:rPr>
      </w:pPr>
      <w:r w:rsidRPr="00AE6739">
        <w:rPr>
          <w:rFonts w:cs="v4.2.0"/>
        </w:rPr>
        <w:t>A.8.1.2</w:t>
      </w:r>
      <w:r>
        <w:rPr>
          <w:rFonts w:asciiTheme="minorHAnsi" w:eastAsiaTheme="minorEastAsia" w:hAnsiTheme="minorHAnsi" w:cstheme="minorBidi"/>
          <w:sz w:val="22"/>
          <w:szCs w:val="22"/>
        </w:rPr>
        <w:tab/>
      </w:r>
      <w:r w:rsidRPr="00AE6739">
        <w:rPr>
          <w:rFonts w:cs="v4.2.0"/>
        </w:rPr>
        <w:t>E-UTRAN FDD-FDD intra-frequency event triggered reporting under fading propagation conditions in synchronous cells</w:t>
      </w:r>
      <w:r>
        <w:tab/>
        <w:t>1740</w:t>
      </w:r>
    </w:p>
    <w:p w14:paraId="1304798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A.8.1.2.1</w:t>
      </w:r>
      <w:r>
        <w:rPr>
          <w:rFonts w:asciiTheme="minorHAnsi" w:eastAsiaTheme="minorEastAsia" w:hAnsiTheme="minorHAnsi" w:cstheme="minorBidi"/>
          <w:sz w:val="22"/>
          <w:szCs w:val="22"/>
        </w:rPr>
        <w:tab/>
      </w:r>
      <w:r w:rsidRPr="00AE6739">
        <w:rPr>
          <w:rFonts w:cs="v4.2.0"/>
          <w:snapToGrid w:val="0"/>
        </w:rPr>
        <w:t>Test Purpose and Environment</w:t>
      </w:r>
      <w:r>
        <w:tab/>
        <w:t>1740</w:t>
      </w:r>
    </w:p>
    <w:p w14:paraId="2DB707C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A.8.1.2.2</w:t>
      </w:r>
      <w:r>
        <w:rPr>
          <w:rFonts w:asciiTheme="minorHAnsi" w:eastAsiaTheme="minorEastAsia" w:hAnsiTheme="minorHAnsi" w:cstheme="minorBidi"/>
          <w:sz w:val="22"/>
          <w:szCs w:val="22"/>
        </w:rPr>
        <w:tab/>
      </w:r>
      <w:r w:rsidRPr="00AE6739">
        <w:rPr>
          <w:rFonts w:cs="v4.2.0"/>
          <w:snapToGrid w:val="0"/>
        </w:rPr>
        <w:t>Test Requirements</w:t>
      </w:r>
      <w:r>
        <w:tab/>
        <w:t>1742</w:t>
      </w:r>
    </w:p>
    <w:p w14:paraId="61B27865" w14:textId="77777777" w:rsidR="007059ED" w:rsidRDefault="007059ED">
      <w:pPr>
        <w:pStyle w:val="TOC3"/>
        <w:rPr>
          <w:rFonts w:asciiTheme="minorHAnsi" w:eastAsiaTheme="minorEastAsia" w:hAnsiTheme="minorHAnsi" w:cstheme="minorBidi"/>
          <w:sz w:val="22"/>
          <w:szCs w:val="22"/>
        </w:rPr>
      </w:pPr>
      <w:r w:rsidRPr="00AE6739">
        <w:rPr>
          <w:rFonts w:cs="v4.2.0"/>
        </w:rPr>
        <w:t>A.8.1.3</w:t>
      </w:r>
      <w:r>
        <w:rPr>
          <w:rFonts w:asciiTheme="minorHAnsi" w:eastAsiaTheme="minorEastAsia" w:hAnsiTheme="minorHAnsi" w:cstheme="minorBidi"/>
          <w:sz w:val="22"/>
          <w:szCs w:val="22"/>
        </w:rPr>
        <w:tab/>
      </w:r>
      <w:r w:rsidRPr="00AE6739">
        <w:rPr>
          <w:rFonts w:cs="v4.2.0"/>
        </w:rPr>
        <w:t>E-UTRAN FDD-FDD intra-frequency event triggered reporting under fading propagation conditions in synchronous cells with DRX</w:t>
      </w:r>
      <w:r>
        <w:tab/>
        <w:t>1742</w:t>
      </w:r>
    </w:p>
    <w:p w14:paraId="16C19462" w14:textId="77777777" w:rsidR="007059ED" w:rsidRDefault="007059ED">
      <w:pPr>
        <w:pStyle w:val="TOC4"/>
        <w:rPr>
          <w:rFonts w:asciiTheme="minorHAnsi" w:eastAsiaTheme="minorEastAsia" w:hAnsiTheme="minorHAnsi" w:cstheme="minorBidi"/>
          <w:sz w:val="22"/>
          <w:szCs w:val="22"/>
        </w:rPr>
      </w:pPr>
      <w:r w:rsidRPr="00AE6739">
        <w:rPr>
          <w:snapToGrid w:val="0"/>
        </w:rPr>
        <w:t>A.8.1.3.</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1742</w:t>
      </w:r>
    </w:p>
    <w:p w14:paraId="1B66375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A.8.1.3.2</w:t>
      </w:r>
      <w:r>
        <w:rPr>
          <w:rFonts w:asciiTheme="minorHAnsi" w:eastAsiaTheme="minorEastAsia" w:hAnsiTheme="minorHAnsi" w:cstheme="minorBidi"/>
          <w:sz w:val="22"/>
          <w:szCs w:val="22"/>
        </w:rPr>
        <w:tab/>
      </w:r>
      <w:r w:rsidRPr="00AE6739">
        <w:rPr>
          <w:rFonts w:cs="v4.2.0"/>
          <w:snapToGrid w:val="0"/>
        </w:rPr>
        <w:t>Test Requirements</w:t>
      </w:r>
      <w:r>
        <w:tab/>
        <w:t>1745</w:t>
      </w:r>
    </w:p>
    <w:p w14:paraId="3B65BFE0" w14:textId="77777777" w:rsidR="007059ED" w:rsidRDefault="007059ED">
      <w:pPr>
        <w:pStyle w:val="TOC3"/>
        <w:rPr>
          <w:rFonts w:asciiTheme="minorHAnsi" w:eastAsiaTheme="minorEastAsia" w:hAnsiTheme="minorHAnsi" w:cstheme="minorBidi"/>
          <w:sz w:val="22"/>
          <w:szCs w:val="22"/>
        </w:rPr>
      </w:pPr>
      <w:r w:rsidRPr="00AE6739">
        <w:rPr>
          <w:rFonts w:cs="v4.2.0"/>
        </w:rPr>
        <w:t>A.8.1.4</w:t>
      </w:r>
      <w:r>
        <w:rPr>
          <w:rFonts w:asciiTheme="minorHAnsi" w:eastAsiaTheme="minorEastAsia" w:hAnsiTheme="minorHAnsi" w:cstheme="minorBidi"/>
          <w:sz w:val="22"/>
          <w:szCs w:val="22"/>
        </w:rPr>
        <w:tab/>
      </w:r>
      <w:r w:rsidRPr="00AE6739">
        <w:rPr>
          <w:rFonts w:cs="v4.2.0"/>
        </w:rPr>
        <w:t>Void</w:t>
      </w:r>
      <w:r>
        <w:tab/>
        <w:t>1745</w:t>
      </w:r>
    </w:p>
    <w:p w14:paraId="497EC1DA" w14:textId="77777777" w:rsidR="007059ED" w:rsidRDefault="007059ED">
      <w:pPr>
        <w:pStyle w:val="TOC3"/>
        <w:rPr>
          <w:rFonts w:asciiTheme="minorHAnsi" w:eastAsiaTheme="minorEastAsia" w:hAnsiTheme="minorHAnsi" w:cstheme="minorBidi"/>
          <w:sz w:val="22"/>
          <w:szCs w:val="22"/>
        </w:rPr>
      </w:pPr>
      <w:r w:rsidRPr="00AE6739">
        <w:rPr>
          <w:snapToGrid w:val="0"/>
        </w:rPr>
        <w:t>A.8.1.5</w:t>
      </w:r>
      <w:r>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1745</w:t>
      </w:r>
    </w:p>
    <w:p w14:paraId="1EDF9AFE" w14:textId="77777777" w:rsidR="007059ED" w:rsidRDefault="007059ED">
      <w:pPr>
        <w:pStyle w:val="TOC4"/>
        <w:rPr>
          <w:rFonts w:asciiTheme="minorHAnsi" w:eastAsiaTheme="minorEastAsia" w:hAnsiTheme="minorHAnsi" w:cstheme="minorBidi"/>
          <w:sz w:val="22"/>
          <w:szCs w:val="22"/>
        </w:rPr>
      </w:pPr>
      <w:r w:rsidRPr="00AE6739">
        <w:rPr>
          <w:snapToGrid w:val="0"/>
        </w:rPr>
        <w:t>A.8.1.5.1</w:t>
      </w:r>
      <w:r>
        <w:rPr>
          <w:rFonts w:asciiTheme="minorHAnsi" w:eastAsiaTheme="minorEastAsia" w:hAnsiTheme="minorHAnsi" w:cstheme="minorBidi"/>
          <w:sz w:val="22"/>
          <w:szCs w:val="22"/>
        </w:rPr>
        <w:tab/>
      </w:r>
      <w:r w:rsidRPr="00AE6739">
        <w:rPr>
          <w:snapToGrid w:val="0"/>
        </w:rPr>
        <w:t>Test Purpose and Environment</w:t>
      </w:r>
      <w:r>
        <w:tab/>
        <w:t>1745</w:t>
      </w:r>
    </w:p>
    <w:p w14:paraId="0349D11A" w14:textId="77777777" w:rsidR="007059ED" w:rsidRDefault="007059ED">
      <w:pPr>
        <w:pStyle w:val="TOC4"/>
        <w:rPr>
          <w:rFonts w:asciiTheme="minorHAnsi" w:eastAsiaTheme="minorEastAsia" w:hAnsiTheme="minorHAnsi" w:cstheme="minorBidi"/>
          <w:sz w:val="22"/>
          <w:szCs w:val="22"/>
        </w:rPr>
      </w:pPr>
      <w:r w:rsidRPr="00AE6739">
        <w:rPr>
          <w:snapToGrid w:val="0"/>
        </w:rPr>
        <w:t>A.8.1.5.2</w:t>
      </w:r>
      <w:r>
        <w:rPr>
          <w:rFonts w:asciiTheme="minorHAnsi" w:eastAsiaTheme="minorEastAsia" w:hAnsiTheme="minorHAnsi" w:cstheme="minorBidi"/>
          <w:sz w:val="22"/>
          <w:szCs w:val="22"/>
        </w:rPr>
        <w:tab/>
      </w:r>
      <w:r w:rsidRPr="00AE6739">
        <w:rPr>
          <w:snapToGrid w:val="0"/>
        </w:rPr>
        <w:t>Test Requirements</w:t>
      </w:r>
      <w:r>
        <w:tab/>
        <w:t>1747</w:t>
      </w:r>
    </w:p>
    <w:p w14:paraId="41E78938" w14:textId="77777777" w:rsidR="007059ED" w:rsidRDefault="007059ED">
      <w:pPr>
        <w:pStyle w:val="TOC3"/>
        <w:rPr>
          <w:rFonts w:asciiTheme="minorHAnsi" w:eastAsiaTheme="minorEastAsia" w:hAnsiTheme="minorHAnsi" w:cstheme="minorBidi"/>
          <w:sz w:val="22"/>
          <w:szCs w:val="22"/>
        </w:rPr>
      </w:pPr>
      <w:r w:rsidRPr="00AE6739">
        <w:rPr>
          <w:snapToGrid w:val="0"/>
        </w:rPr>
        <w:t>A.8.1.6</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E6739">
        <w:rPr>
          <w:rFonts w:cs="v4.2.0"/>
        </w:rPr>
        <w:t xml:space="preserve"> </w:t>
      </w:r>
      <w:r w:rsidRPr="00AE6739">
        <w:rPr>
          <w:rFonts w:cs="v4.2.0"/>
          <w:lang w:eastAsia="zh-CN"/>
        </w:rPr>
        <w:t>with DRX</w:t>
      </w:r>
      <w:r>
        <w:tab/>
        <w:t>1747</w:t>
      </w:r>
    </w:p>
    <w:p w14:paraId="6A87FAB7" w14:textId="77777777" w:rsidR="007059ED" w:rsidRDefault="007059ED">
      <w:pPr>
        <w:pStyle w:val="TOC4"/>
        <w:rPr>
          <w:rFonts w:asciiTheme="minorHAnsi" w:eastAsiaTheme="minorEastAsia" w:hAnsiTheme="minorHAnsi" w:cstheme="minorBidi"/>
          <w:sz w:val="22"/>
          <w:szCs w:val="22"/>
        </w:rPr>
      </w:pPr>
      <w:r w:rsidRPr="00AE6739">
        <w:rPr>
          <w:snapToGrid w:val="0"/>
        </w:rPr>
        <w:t>A.8.1.6.1</w:t>
      </w:r>
      <w:r>
        <w:rPr>
          <w:rFonts w:asciiTheme="minorHAnsi" w:eastAsiaTheme="minorEastAsia" w:hAnsiTheme="minorHAnsi" w:cstheme="minorBidi"/>
          <w:sz w:val="22"/>
          <w:szCs w:val="22"/>
        </w:rPr>
        <w:tab/>
      </w:r>
      <w:r w:rsidRPr="00AE6739">
        <w:rPr>
          <w:snapToGrid w:val="0"/>
        </w:rPr>
        <w:t>Test Purpose and Environment</w:t>
      </w:r>
      <w:r>
        <w:tab/>
        <w:t>1747</w:t>
      </w:r>
    </w:p>
    <w:p w14:paraId="7DAA395C" w14:textId="77777777" w:rsidR="007059ED" w:rsidRDefault="007059ED">
      <w:pPr>
        <w:pStyle w:val="TOC4"/>
        <w:rPr>
          <w:rFonts w:asciiTheme="minorHAnsi" w:eastAsiaTheme="minorEastAsia" w:hAnsiTheme="minorHAnsi" w:cstheme="minorBidi"/>
          <w:sz w:val="22"/>
          <w:szCs w:val="22"/>
        </w:rPr>
      </w:pPr>
      <w:r w:rsidRPr="00AE6739">
        <w:rPr>
          <w:snapToGrid w:val="0"/>
        </w:rPr>
        <w:t>A.8.1.6.2</w:t>
      </w:r>
      <w:r>
        <w:rPr>
          <w:rFonts w:asciiTheme="minorHAnsi" w:eastAsiaTheme="minorEastAsia" w:hAnsiTheme="minorHAnsi" w:cstheme="minorBidi"/>
          <w:sz w:val="22"/>
          <w:szCs w:val="22"/>
        </w:rPr>
        <w:tab/>
      </w:r>
      <w:r w:rsidRPr="00AE6739">
        <w:rPr>
          <w:snapToGrid w:val="0"/>
        </w:rPr>
        <w:t>Test Requirements</w:t>
      </w:r>
      <w:r>
        <w:tab/>
        <w:t>1749</w:t>
      </w:r>
    </w:p>
    <w:p w14:paraId="06677A6F" w14:textId="77777777" w:rsidR="007059ED" w:rsidRDefault="007059ED">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1749</w:t>
      </w:r>
    </w:p>
    <w:p w14:paraId="4AD0991D" w14:textId="77777777" w:rsidR="007059ED" w:rsidRDefault="007059ED">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1749</w:t>
      </w:r>
    </w:p>
    <w:p w14:paraId="3F8ECE7E" w14:textId="77777777" w:rsidR="007059ED" w:rsidRDefault="007059ED">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1751</w:t>
      </w:r>
    </w:p>
    <w:p w14:paraId="64949342" w14:textId="77777777" w:rsidR="007059ED" w:rsidRDefault="007059ED">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1752</w:t>
      </w:r>
    </w:p>
    <w:p w14:paraId="32E242DD" w14:textId="77777777" w:rsidR="007059ED" w:rsidRDefault="007059ED">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1752</w:t>
      </w:r>
    </w:p>
    <w:p w14:paraId="2D2BE3BD" w14:textId="77777777" w:rsidR="007059ED" w:rsidRDefault="007059ED">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1754</w:t>
      </w:r>
    </w:p>
    <w:p w14:paraId="07CCA022" w14:textId="77777777" w:rsidR="007059ED" w:rsidRDefault="007059ED">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1755</w:t>
      </w:r>
    </w:p>
    <w:p w14:paraId="5027DCFE" w14:textId="77777777" w:rsidR="007059ED" w:rsidRDefault="007059ED">
      <w:pPr>
        <w:pStyle w:val="TOC4"/>
        <w:rPr>
          <w:rFonts w:asciiTheme="minorHAnsi" w:eastAsiaTheme="minorEastAsia" w:hAnsiTheme="minorHAnsi" w:cstheme="minorBidi"/>
          <w:sz w:val="22"/>
          <w:szCs w:val="22"/>
        </w:rPr>
      </w:pPr>
      <w:r w:rsidRPr="00AE6739">
        <w:rPr>
          <w:snapToGrid w:val="0"/>
        </w:rPr>
        <w:t>A.8.1.</w:t>
      </w:r>
      <w:r w:rsidRPr="00AE6739">
        <w:rPr>
          <w:snapToGrid w:val="0"/>
          <w:lang w:eastAsia="zh-CN"/>
        </w:rPr>
        <w:t>9</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1755</w:t>
      </w:r>
    </w:p>
    <w:p w14:paraId="2455CF4C" w14:textId="77777777" w:rsidR="007059ED" w:rsidRDefault="007059ED">
      <w:pPr>
        <w:pStyle w:val="TOC4"/>
        <w:rPr>
          <w:rFonts w:asciiTheme="minorHAnsi" w:eastAsiaTheme="minorEastAsia" w:hAnsiTheme="minorHAnsi" w:cstheme="minorBidi"/>
          <w:sz w:val="22"/>
          <w:szCs w:val="22"/>
        </w:rPr>
      </w:pPr>
      <w:r w:rsidRPr="00AE6739">
        <w:rPr>
          <w:snapToGrid w:val="0"/>
        </w:rPr>
        <w:t>A.8.1.</w:t>
      </w:r>
      <w:r w:rsidRPr="00AE6739">
        <w:rPr>
          <w:snapToGrid w:val="0"/>
          <w:lang w:eastAsia="zh-CN"/>
        </w:rPr>
        <w:t>9</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1755</w:t>
      </w:r>
    </w:p>
    <w:p w14:paraId="0AFE53FB" w14:textId="77777777" w:rsidR="007059ED" w:rsidRDefault="007059ED">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1755</w:t>
      </w:r>
    </w:p>
    <w:p w14:paraId="59E86E97" w14:textId="77777777" w:rsidR="007059ED" w:rsidRDefault="007059ED">
      <w:pPr>
        <w:pStyle w:val="TOC4"/>
        <w:rPr>
          <w:rFonts w:asciiTheme="minorHAnsi" w:eastAsiaTheme="minorEastAsia" w:hAnsiTheme="minorHAnsi" w:cstheme="minorBidi"/>
          <w:sz w:val="22"/>
          <w:szCs w:val="22"/>
        </w:rPr>
      </w:pPr>
      <w:r w:rsidRPr="00AE6739">
        <w:rPr>
          <w:snapToGrid w:val="0"/>
        </w:rPr>
        <w:t>A.8.1.10.</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1755</w:t>
      </w:r>
    </w:p>
    <w:p w14:paraId="44E78FB7" w14:textId="77777777" w:rsidR="007059ED" w:rsidRDefault="007059ED">
      <w:pPr>
        <w:pStyle w:val="TOC4"/>
        <w:rPr>
          <w:rFonts w:asciiTheme="minorHAnsi" w:eastAsiaTheme="minorEastAsia" w:hAnsiTheme="minorHAnsi" w:cstheme="minorBidi"/>
          <w:sz w:val="22"/>
          <w:szCs w:val="22"/>
        </w:rPr>
      </w:pPr>
      <w:r w:rsidRPr="00AE6739">
        <w:rPr>
          <w:snapToGrid w:val="0"/>
        </w:rPr>
        <w:t>A.8.1.10.2</w:t>
      </w:r>
      <w:r>
        <w:rPr>
          <w:rFonts w:asciiTheme="minorHAnsi" w:eastAsiaTheme="minorEastAsia" w:hAnsiTheme="minorHAnsi" w:cstheme="minorBidi"/>
          <w:sz w:val="22"/>
          <w:szCs w:val="22"/>
        </w:rPr>
        <w:tab/>
      </w:r>
      <w:r w:rsidRPr="00AE6739">
        <w:rPr>
          <w:snapToGrid w:val="0"/>
        </w:rPr>
        <w:t>Test Requirements</w:t>
      </w:r>
      <w:r>
        <w:tab/>
        <w:t>1756</w:t>
      </w:r>
    </w:p>
    <w:p w14:paraId="028138CD" w14:textId="77777777" w:rsidR="007059ED" w:rsidRDefault="007059ED">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1756</w:t>
      </w:r>
    </w:p>
    <w:p w14:paraId="326CB15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A.8.1.11.1</w:t>
      </w:r>
      <w:r>
        <w:rPr>
          <w:rFonts w:asciiTheme="minorHAnsi" w:eastAsiaTheme="minorEastAsia" w:hAnsiTheme="minorHAnsi" w:cstheme="minorBidi"/>
          <w:sz w:val="22"/>
          <w:szCs w:val="22"/>
        </w:rPr>
        <w:tab/>
      </w:r>
      <w:r w:rsidRPr="00AE6739">
        <w:rPr>
          <w:rFonts w:cs="v4.2.0"/>
          <w:snapToGrid w:val="0"/>
        </w:rPr>
        <w:t>Test Purpose and Environment</w:t>
      </w:r>
      <w:r>
        <w:tab/>
        <w:t>1756</w:t>
      </w:r>
    </w:p>
    <w:p w14:paraId="0EDD330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A.8.1.11.2</w:t>
      </w:r>
      <w:r>
        <w:rPr>
          <w:rFonts w:asciiTheme="minorHAnsi" w:eastAsiaTheme="minorEastAsia" w:hAnsiTheme="minorHAnsi" w:cstheme="minorBidi"/>
          <w:sz w:val="22"/>
          <w:szCs w:val="22"/>
        </w:rPr>
        <w:tab/>
      </w:r>
      <w:r w:rsidRPr="00AE6739">
        <w:rPr>
          <w:rFonts w:cs="v4.2.0"/>
          <w:snapToGrid w:val="0"/>
        </w:rPr>
        <w:t>Test Requirements</w:t>
      </w:r>
      <w:r>
        <w:tab/>
        <w:t>1758</w:t>
      </w:r>
    </w:p>
    <w:p w14:paraId="56FB4FC9" w14:textId="77777777" w:rsidR="007059ED" w:rsidRDefault="007059ED">
      <w:pPr>
        <w:pStyle w:val="TOC3"/>
        <w:rPr>
          <w:rFonts w:asciiTheme="minorHAnsi" w:eastAsiaTheme="minorEastAsia" w:hAnsiTheme="minorHAnsi" w:cstheme="minorBidi"/>
          <w:sz w:val="22"/>
          <w:szCs w:val="22"/>
        </w:rPr>
      </w:pPr>
      <w:r w:rsidRPr="00AE6739">
        <w:rPr>
          <w:rFonts w:cs="v4.2.0"/>
        </w:rPr>
        <w:t>A.8.1.12</w:t>
      </w:r>
      <w:r>
        <w:rPr>
          <w:rFonts w:asciiTheme="minorHAnsi" w:eastAsiaTheme="minorEastAsia" w:hAnsiTheme="minorHAnsi" w:cstheme="minorBidi"/>
          <w:sz w:val="22"/>
          <w:szCs w:val="22"/>
        </w:rPr>
        <w:tab/>
      </w:r>
      <w:r w:rsidRPr="00AE6739">
        <w:rPr>
          <w:rFonts w:cs="v4.2.0"/>
        </w:rPr>
        <w:t>E-UTRAN FDD-FDD intra-frequency event triggered reporting under fading propagation conditions in synchronous cells for UE category 0</w:t>
      </w:r>
      <w:r>
        <w:tab/>
        <w:t>1759</w:t>
      </w:r>
    </w:p>
    <w:p w14:paraId="0230AD5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A.8.1.12.1</w:t>
      </w:r>
      <w:r>
        <w:rPr>
          <w:rFonts w:asciiTheme="minorHAnsi" w:eastAsiaTheme="minorEastAsia" w:hAnsiTheme="minorHAnsi" w:cstheme="minorBidi"/>
          <w:sz w:val="22"/>
          <w:szCs w:val="22"/>
        </w:rPr>
        <w:tab/>
      </w:r>
      <w:r w:rsidRPr="00AE6739">
        <w:rPr>
          <w:rFonts w:cs="v4.2.0"/>
          <w:snapToGrid w:val="0"/>
        </w:rPr>
        <w:t>Test Purpose and Environment</w:t>
      </w:r>
      <w:r>
        <w:tab/>
        <w:t>1759</w:t>
      </w:r>
    </w:p>
    <w:p w14:paraId="2077660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A.8.1.12.2</w:t>
      </w:r>
      <w:r>
        <w:rPr>
          <w:rFonts w:asciiTheme="minorHAnsi" w:eastAsiaTheme="minorEastAsia" w:hAnsiTheme="minorHAnsi" w:cstheme="minorBidi"/>
          <w:sz w:val="22"/>
          <w:szCs w:val="22"/>
        </w:rPr>
        <w:tab/>
      </w:r>
      <w:r w:rsidRPr="00AE6739">
        <w:rPr>
          <w:rFonts w:cs="v4.2.0"/>
          <w:snapToGrid w:val="0"/>
        </w:rPr>
        <w:t>Test Requirements</w:t>
      </w:r>
      <w:r>
        <w:tab/>
        <w:t>1760</w:t>
      </w:r>
    </w:p>
    <w:p w14:paraId="1F912E6D" w14:textId="77777777" w:rsidR="007059ED" w:rsidRDefault="007059ED">
      <w:pPr>
        <w:pStyle w:val="TOC3"/>
        <w:rPr>
          <w:rFonts w:asciiTheme="minorHAnsi" w:eastAsiaTheme="minorEastAsia" w:hAnsiTheme="minorHAnsi" w:cstheme="minorBidi"/>
          <w:sz w:val="22"/>
          <w:szCs w:val="22"/>
        </w:rPr>
      </w:pPr>
      <w:r w:rsidRPr="00AE6739">
        <w:rPr>
          <w:rFonts w:cs="v4.2.0"/>
        </w:rPr>
        <w:t>A.8.1.13</w:t>
      </w:r>
      <w:r>
        <w:rPr>
          <w:rFonts w:asciiTheme="minorHAnsi" w:eastAsiaTheme="minorEastAsia" w:hAnsiTheme="minorHAnsi" w:cstheme="minorBidi"/>
          <w:sz w:val="22"/>
          <w:szCs w:val="22"/>
        </w:rPr>
        <w:tab/>
      </w:r>
      <w:r w:rsidRPr="00AE6739">
        <w:rPr>
          <w:rFonts w:cs="v4.2.0"/>
        </w:rPr>
        <w:t>E-UTRAN FDD-FDD intra-frequency event triggered reporting under fading propagation conditions in synchronous cells with DRX for UE category 0</w:t>
      </w:r>
      <w:r>
        <w:tab/>
        <w:t>1761</w:t>
      </w:r>
    </w:p>
    <w:p w14:paraId="1FAED1F5" w14:textId="77777777" w:rsidR="007059ED" w:rsidRDefault="007059ED">
      <w:pPr>
        <w:pStyle w:val="TOC4"/>
        <w:rPr>
          <w:rFonts w:asciiTheme="minorHAnsi" w:eastAsiaTheme="minorEastAsia" w:hAnsiTheme="minorHAnsi" w:cstheme="minorBidi"/>
          <w:sz w:val="22"/>
          <w:szCs w:val="22"/>
        </w:rPr>
      </w:pPr>
      <w:r w:rsidRPr="00AE6739">
        <w:rPr>
          <w:snapToGrid w:val="0"/>
        </w:rPr>
        <w:t>A.8.1.13.</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1761</w:t>
      </w:r>
    </w:p>
    <w:p w14:paraId="10B96CFD"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A.8.1.13.2</w:t>
      </w:r>
      <w:r>
        <w:rPr>
          <w:rFonts w:asciiTheme="minorHAnsi" w:eastAsiaTheme="minorEastAsia" w:hAnsiTheme="minorHAnsi" w:cstheme="minorBidi"/>
          <w:sz w:val="22"/>
          <w:szCs w:val="22"/>
        </w:rPr>
        <w:tab/>
      </w:r>
      <w:r w:rsidRPr="00AE6739">
        <w:rPr>
          <w:rFonts w:cs="v4.2.0"/>
          <w:snapToGrid w:val="0"/>
        </w:rPr>
        <w:t>Test Requirements</w:t>
      </w:r>
      <w:r>
        <w:tab/>
        <w:t>1763</w:t>
      </w:r>
    </w:p>
    <w:p w14:paraId="3496D63D" w14:textId="77777777" w:rsidR="007059ED" w:rsidRDefault="007059ED">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1763</w:t>
      </w:r>
    </w:p>
    <w:p w14:paraId="19A5C21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A.8.1.14.1</w:t>
      </w:r>
      <w:r>
        <w:rPr>
          <w:rFonts w:asciiTheme="minorHAnsi" w:eastAsiaTheme="minorEastAsia" w:hAnsiTheme="minorHAnsi" w:cstheme="minorBidi"/>
          <w:sz w:val="22"/>
          <w:szCs w:val="22"/>
        </w:rPr>
        <w:tab/>
      </w:r>
      <w:r w:rsidRPr="00AE6739">
        <w:rPr>
          <w:rFonts w:cs="v4.2.0"/>
          <w:snapToGrid w:val="0"/>
        </w:rPr>
        <w:t>Test Purpose and Environment</w:t>
      </w:r>
      <w:r>
        <w:tab/>
        <w:t>1763</w:t>
      </w:r>
    </w:p>
    <w:p w14:paraId="0712F333"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A.8.1.14.2</w:t>
      </w:r>
      <w:r>
        <w:rPr>
          <w:rFonts w:asciiTheme="minorHAnsi" w:eastAsiaTheme="minorEastAsia" w:hAnsiTheme="minorHAnsi" w:cstheme="minorBidi"/>
          <w:sz w:val="22"/>
          <w:szCs w:val="22"/>
        </w:rPr>
        <w:tab/>
      </w:r>
      <w:r w:rsidRPr="00AE6739">
        <w:rPr>
          <w:rFonts w:cs="v4.2.0"/>
          <w:snapToGrid w:val="0"/>
        </w:rPr>
        <w:t>Test Requirements</w:t>
      </w:r>
      <w:r>
        <w:tab/>
        <w:t>1765</w:t>
      </w:r>
    </w:p>
    <w:p w14:paraId="7D08AA04" w14:textId="77777777" w:rsidR="007059ED" w:rsidRDefault="007059ED">
      <w:pPr>
        <w:pStyle w:val="TOC3"/>
        <w:rPr>
          <w:rFonts w:asciiTheme="minorHAnsi" w:eastAsiaTheme="minorEastAsia" w:hAnsiTheme="minorHAnsi" w:cstheme="minorBidi"/>
          <w:sz w:val="22"/>
          <w:szCs w:val="22"/>
        </w:rPr>
      </w:pPr>
      <w:r w:rsidRPr="00AE6739">
        <w:rPr>
          <w:rFonts w:cs="v4.2.0"/>
        </w:rPr>
        <w:t>A.8.1.15</w:t>
      </w:r>
      <w:r>
        <w:rPr>
          <w:rFonts w:asciiTheme="minorHAnsi" w:eastAsiaTheme="minorEastAsia" w:hAnsiTheme="minorHAnsi" w:cstheme="minorBidi"/>
          <w:sz w:val="22"/>
          <w:szCs w:val="22"/>
        </w:rPr>
        <w:tab/>
      </w:r>
      <w:r w:rsidRPr="00AE6739">
        <w:rPr>
          <w:rFonts w:cs="v4.2.0"/>
        </w:rPr>
        <w:t>E-UTRAN HD-FDD intra-frequency event triggered reporting under fading propagation conditions in synchronous cells for UE category 0</w:t>
      </w:r>
      <w:r>
        <w:tab/>
        <w:t>1766</w:t>
      </w:r>
    </w:p>
    <w:p w14:paraId="506F4806"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A.8.1.15.1</w:t>
      </w:r>
      <w:r>
        <w:rPr>
          <w:rFonts w:asciiTheme="minorHAnsi" w:eastAsiaTheme="minorEastAsia" w:hAnsiTheme="minorHAnsi" w:cstheme="minorBidi"/>
          <w:sz w:val="22"/>
          <w:szCs w:val="22"/>
        </w:rPr>
        <w:tab/>
      </w:r>
      <w:r w:rsidRPr="00AE6739">
        <w:rPr>
          <w:rFonts w:cs="v4.2.0"/>
          <w:snapToGrid w:val="0"/>
        </w:rPr>
        <w:t>Test Purpose and Environment</w:t>
      </w:r>
      <w:r>
        <w:tab/>
        <w:t>1766</w:t>
      </w:r>
    </w:p>
    <w:p w14:paraId="582AEFA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A.8.1.15.2</w:t>
      </w:r>
      <w:r>
        <w:rPr>
          <w:rFonts w:asciiTheme="minorHAnsi" w:eastAsiaTheme="minorEastAsia" w:hAnsiTheme="minorHAnsi" w:cstheme="minorBidi"/>
          <w:sz w:val="22"/>
          <w:szCs w:val="22"/>
        </w:rPr>
        <w:tab/>
      </w:r>
      <w:r w:rsidRPr="00AE6739">
        <w:rPr>
          <w:rFonts w:cs="v4.2.0"/>
          <w:snapToGrid w:val="0"/>
        </w:rPr>
        <w:t>Test Requirements</w:t>
      </w:r>
      <w:r>
        <w:tab/>
        <w:t>1767</w:t>
      </w:r>
    </w:p>
    <w:p w14:paraId="02390C4D" w14:textId="77777777" w:rsidR="007059ED" w:rsidRDefault="007059ED">
      <w:pPr>
        <w:pStyle w:val="TOC3"/>
        <w:rPr>
          <w:rFonts w:asciiTheme="minorHAnsi" w:eastAsiaTheme="minorEastAsia" w:hAnsiTheme="minorHAnsi" w:cstheme="minorBidi"/>
          <w:sz w:val="22"/>
          <w:szCs w:val="22"/>
        </w:rPr>
      </w:pPr>
      <w:r w:rsidRPr="00AE6739">
        <w:rPr>
          <w:rFonts w:cs="v4.2.0"/>
        </w:rPr>
        <w:t>A.8.1.16</w:t>
      </w:r>
      <w:r>
        <w:rPr>
          <w:rFonts w:asciiTheme="minorHAnsi" w:eastAsiaTheme="minorEastAsia" w:hAnsiTheme="minorHAnsi" w:cstheme="minorBidi"/>
          <w:sz w:val="22"/>
          <w:szCs w:val="22"/>
        </w:rPr>
        <w:tab/>
      </w:r>
      <w:r w:rsidRPr="00AE6739">
        <w:rPr>
          <w:rFonts w:cs="v4.2.0"/>
        </w:rPr>
        <w:t>E-UTRAN HD-FDD intra-frequency event triggered reporting under fading propagation conditions in synchronous cells with DRX for UE category 0</w:t>
      </w:r>
      <w:r>
        <w:tab/>
        <w:t>1768</w:t>
      </w:r>
    </w:p>
    <w:p w14:paraId="61999AA5" w14:textId="77777777" w:rsidR="007059ED" w:rsidRDefault="007059ED">
      <w:pPr>
        <w:pStyle w:val="TOC4"/>
        <w:rPr>
          <w:rFonts w:asciiTheme="minorHAnsi" w:eastAsiaTheme="minorEastAsia" w:hAnsiTheme="minorHAnsi" w:cstheme="minorBidi"/>
          <w:sz w:val="22"/>
          <w:szCs w:val="22"/>
        </w:rPr>
      </w:pPr>
      <w:r w:rsidRPr="00AE6739">
        <w:rPr>
          <w:snapToGrid w:val="0"/>
        </w:rPr>
        <w:t>A.8.1.16.</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1768</w:t>
      </w:r>
    </w:p>
    <w:p w14:paraId="5CCEA06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A.8.1.16.2</w:t>
      </w:r>
      <w:r>
        <w:rPr>
          <w:rFonts w:asciiTheme="minorHAnsi" w:eastAsiaTheme="minorEastAsia" w:hAnsiTheme="minorHAnsi" w:cstheme="minorBidi"/>
          <w:sz w:val="22"/>
          <w:szCs w:val="22"/>
        </w:rPr>
        <w:tab/>
      </w:r>
      <w:r w:rsidRPr="00AE6739">
        <w:rPr>
          <w:rFonts w:cs="v4.2.0"/>
          <w:snapToGrid w:val="0"/>
        </w:rPr>
        <w:t>Test Requirements</w:t>
      </w:r>
      <w:r>
        <w:tab/>
        <w:t>1770</w:t>
      </w:r>
    </w:p>
    <w:p w14:paraId="7DEBA46B" w14:textId="77777777" w:rsidR="007059ED" w:rsidRDefault="007059ED">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1770</w:t>
      </w:r>
    </w:p>
    <w:p w14:paraId="540F8E63" w14:textId="77777777" w:rsidR="007059ED" w:rsidRDefault="007059ED">
      <w:pPr>
        <w:pStyle w:val="TOC3"/>
        <w:rPr>
          <w:rFonts w:asciiTheme="minorHAnsi" w:eastAsiaTheme="minorEastAsia" w:hAnsiTheme="minorHAnsi" w:cstheme="minorBidi"/>
          <w:sz w:val="22"/>
          <w:szCs w:val="22"/>
        </w:rPr>
      </w:pPr>
      <w:r w:rsidRPr="00AE6739">
        <w:rPr>
          <w:rFonts w:cs="v4.2.0"/>
        </w:rPr>
        <w:lastRenderedPageBreak/>
        <w:t>A.8.1.18</w:t>
      </w:r>
      <w:r>
        <w:rPr>
          <w:rFonts w:asciiTheme="minorHAnsi" w:eastAsiaTheme="minorEastAsia" w:hAnsiTheme="minorHAnsi" w:cstheme="minorBidi"/>
          <w:sz w:val="22"/>
          <w:szCs w:val="22"/>
        </w:rPr>
        <w:tab/>
      </w:r>
      <w:r w:rsidRPr="00AE6739">
        <w:rPr>
          <w:rFonts w:cs="v4.2.0"/>
        </w:rPr>
        <w:t>Void</w:t>
      </w:r>
      <w:r>
        <w:tab/>
        <w:t>1770</w:t>
      </w:r>
    </w:p>
    <w:p w14:paraId="73D64CFF" w14:textId="77777777" w:rsidR="007059ED" w:rsidRDefault="007059ED">
      <w:pPr>
        <w:pStyle w:val="TOC3"/>
        <w:rPr>
          <w:rFonts w:asciiTheme="minorHAnsi" w:eastAsiaTheme="minorEastAsia" w:hAnsiTheme="minorHAnsi" w:cstheme="minorBidi"/>
          <w:sz w:val="22"/>
          <w:szCs w:val="22"/>
        </w:rPr>
      </w:pPr>
      <w:r w:rsidRPr="00AE6739">
        <w:rPr>
          <w:snapToGrid w:val="0"/>
        </w:rPr>
        <w:t>A.8.1.19</w:t>
      </w:r>
      <w:r>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1770</w:t>
      </w:r>
    </w:p>
    <w:p w14:paraId="7F54B517" w14:textId="77777777" w:rsidR="007059ED" w:rsidRDefault="007059ED">
      <w:pPr>
        <w:pStyle w:val="TOC4"/>
        <w:rPr>
          <w:rFonts w:asciiTheme="minorHAnsi" w:eastAsiaTheme="minorEastAsia" w:hAnsiTheme="minorHAnsi" w:cstheme="minorBidi"/>
          <w:sz w:val="22"/>
          <w:szCs w:val="22"/>
        </w:rPr>
      </w:pPr>
      <w:r w:rsidRPr="00AE6739">
        <w:rPr>
          <w:snapToGrid w:val="0"/>
        </w:rPr>
        <w:t>A.8.1.19.1</w:t>
      </w:r>
      <w:r>
        <w:rPr>
          <w:rFonts w:asciiTheme="minorHAnsi" w:eastAsiaTheme="minorEastAsia" w:hAnsiTheme="minorHAnsi" w:cstheme="minorBidi"/>
          <w:sz w:val="22"/>
          <w:szCs w:val="22"/>
        </w:rPr>
        <w:tab/>
      </w:r>
      <w:r w:rsidRPr="00AE6739">
        <w:rPr>
          <w:snapToGrid w:val="0"/>
        </w:rPr>
        <w:t>Test Purpose and Environment</w:t>
      </w:r>
      <w:r>
        <w:tab/>
        <w:t>1770</w:t>
      </w:r>
    </w:p>
    <w:p w14:paraId="6FB42744" w14:textId="77777777" w:rsidR="007059ED" w:rsidRDefault="007059ED">
      <w:pPr>
        <w:pStyle w:val="TOC4"/>
        <w:rPr>
          <w:rFonts w:asciiTheme="minorHAnsi" w:eastAsiaTheme="minorEastAsia" w:hAnsiTheme="minorHAnsi" w:cstheme="minorBidi"/>
          <w:sz w:val="22"/>
          <w:szCs w:val="22"/>
        </w:rPr>
      </w:pPr>
      <w:r w:rsidRPr="00AE6739">
        <w:rPr>
          <w:snapToGrid w:val="0"/>
        </w:rPr>
        <w:t>A.8.1.19.2</w:t>
      </w:r>
      <w:r>
        <w:rPr>
          <w:rFonts w:asciiTheme="minorHAnsi" w:eastAsiaTheme="minorEastAsia" w:hAnsiTheme="minorHAnsi" w:cstheme="minorBidi"/>
          <w:sz w:val="22"/>
          <w:szCs w:val="22"/>
        </w:rPr>
        <w:tab/>
      </w:r>
      <w:r w:rsidRPr="00AE6739">
        <w:rPr>
          <w:snapToGrid w:val="0"/>
        </w:rPr>
        <w:t>Test Requirements</w:t>
      </w:r>
      <w:r>
        <w:tab/>
        <w:t>1772</w:t>
      </w:r>
    </w:p>
    <w:p w14:paraId="6D535BE7" w14:textId="77777777" w:rsidR="007059ED" w:rsidRDefault="007059ED">
      <w:pPr>
        <w:pStyle w:val="TOC3"/>
        <w:rPr>
          <w:rFonts w:asciiTheme="minorHAnsi" w:eastAsiaTheme="minorEastAsia" w:hAnsiTheme="minorHAnsi" w:cstheme="minorBidi"/>
          <w:sz w:val="22"/>
          <w:szCs w:val="22"/>
        </w:rPr>
      </w:pPr>
      <w:r w:rsidRPr="00AE6739">
        <w:rPr>
          <w:snapToGrid w:val="0"/>
        </w:rPr>
        <w:t>A.8.1.20</w:t>
      </w:r>
      <w:r>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AE6739">
        <w:rPr>
          <w:rFonts w:cs="v4.2.0"/>
        </w:rPr>
        <w:t xml:space="preserve"> </w:t>
      </w:r>
      <w:r w:rsidRPr="00AE6739">
        <w:rPr>
          <w:rFonts w:cs="v4.2.0"/>
          <w:lang w:eastAsia="zh-CN"/>
        </w:rPr>
        <w:t>with DRX for UE category 0</w:t>
      </w:r>
      <w:r>
        <w:tab/>
        <w:t>1773</w:t>
      </w:r>
    </w:p>
    <w:p w14:paraId="31F9A507" w14:textId="77777777" w:rsidR="007059ED" w:rsidRDefault="007059ED">
      <w:pPr>
        <w:pStyle w:val="TOC4"/>
        <w:rPr>
          <w:rFonts w:asciiTheme="minorHAnsi" w:eastAsiaTheme="minorEastAsia" w:hAnsiTheme="minorHAnsi" w:cstheme="minorBidi"/>
          <w:sz w:val="22"/>
          <w:szCs w:val="22"/>
        </w:rPr>
      </w:pPr>
      <w:r w:rsidRPr="00AE6739">
        <w:rPr>
          <w:snapToGrid w:val="0"/>
        </w:rPr>
        <w:t>A.8.1.20.1</w:t>
      </w:r>
      <w:r>
        <w:rPr>
          <w:rFonts w:asciiTheme="minorHAnsi" w:eastAsiaTheme="minorEastAsia" w:hAnsiTheme="minorHAnsi" w:cstheme="minorBidi"/>
          <w:sz w:val="22"/>
          <w:szCs w:val="22"/>
        </w:rPr>
        <w:tab/>
      </w:r>
      <w:r w:rsidRPr="00AE6739">
        <w:rPr>
          <w:snapToGrid w:val="0"/>
        </w:rPr>
        <w:t>Test Purpose and Environment</w:t>
      </w:r>
      <w:r>
        <w:tab/>
        <w:t>1773</w:t>
      </w:r>
    </w:p>
    <w:p w14:paraId="513CDDFA" w14:textId="77777777" w:rsidR="007059ED" w:rsidRDefault="007059ED">
      <w:pPr>
        <w:pStyle w:val="TOC4"/>
        <w:rPr>
          <w:rFonts w:asciiTheme="minorHAnsi" w:eastAsiaTheme="minorEastAsia" w:hAnsiTheme="minorHAnsi" w:cstheme="minorBidi"/>
          <w:sz w:val="22"/>
          <w:szCs w:val="22"/>
        </w:rPr>
      </w:pPr>
      <w:r w:rsidRPr="00AE6739">
        <w:rPr>
          <w:snapToGrid w:val="0"/>
        </w:rPr>
        <w:t>A.8.1.20.2</w:t>
      </w:r>
      <w:r>
        <w:rPr>
          <w:rFonts w:asciiTheme="minorHAnsi" w:eastAsiaTheme="minorEastAsia" w:hAnsiTheme="minorHAnsi" w:cstheme="minorBidi"/>
          <w:sz w:val="22"/>
          <w:szCs w:val="22"/>
        </w:rPr>
        <w:tab/>
      </w:r>
      <w:r w:rsidRPr="00AE6739">
        <w:rPr>
          <w:snapToGrid w:val="0"/>
        </w:rPr>
        <w:t>Test Requirements</w:t>
      </w:r>
      <w:r>
        <w:tab/>
        <w:t>1775</w:t>
      </w:r>
    </w:p>
    <w:p w14:paraId="271C90E5" w14:textId="77777777" w:rsidR="007059ED" w:rsidRDefault="007059ED">
      <w:pPr>
        <w:pStyle w:val="TOC3"/>
        <w:rPr>
          <w:rFonts w:asciiTheme="minorHAnsi" w:eastAsiaTheme="minorEastAsia" w:hAnsiTheme="minorHAnsi" w:cstheme="minorBidi"/>
          <w:sz w:val="22"/>
          <w:szCs w:val="22"/>
        </w:rPr>
      </w:pPr>
      <w:r w:rsidRPr="00AE6739">
        <w:rPr>
          <w:snapToGrid w:val="0"/>
        </w:rPr>
        <w:t>A.8.1.21</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1775</w:t>
      </w:r>
    </w:p>
    <w:p w14:paraId="0DEF6933" w14:textId="77777777" w:rsidR="007059ED" w:rsidRDefault="007059ED">
      <w:pPr>
        <w:pStyle w:val="TOC4"/>
        <w:rPr>
          <w:rFonts w:asciiTheme="minorHAnsi" w:eastAsiaTheme="minorEastAsia" w:hAnsiTheme="minorHAnsi" w:cstheme="minorBidi"/>
          <w:sz w:val="22"/>
          <w:szCs w:val="22"/>
        </w:rPr>
      </w:pPr>
      <w:r w:rsidRPr="00AE6739">
        <w:rPr>
          <w:snapToGrid w:val="0"/>
        </w:rPr>
        <w:t>A.8.1.21.1</w:t>
      </w:r>
      <w:r>
        <w:rPr>
          <w:rFonts w:asciiTheme="minorHAnsi" w:eastAsiaTheme="minorEastAsia" w:hAnsiTheme="minorHAnsi" w:cstheme="minorBidi"/>
          <w:sz w:val="22"/>
          <w:szCs w:val="22"/>
        </w:rPr>
        <w:tab/>
      </w:r>
      <w:r w:rsidRPr="00AE6739">
        <w:rPr>
          <w:snapToGrid w:val="0"/>
        </w:rPr>
        <w:t>Test Purpose and Environment</w:t>
      </w:r>
      <w:r>
        <w:tab/>
        <w:t>1775</w:t>
      </w:r>
    </w:p>
    <w:p w14:paraId="34A3925C" w14:textId="77777777" w:rsidR="007059ED" w:rsidRDefault="007059ED">
      <w:pPr>
        <w:pStyle w:val="TOC4"/>
        <w:rPr>
          <w:rFonts w:asciiTheme="minorHAnsi" w:eastAsiaTheme="minorEastAsia" w:hAnsiTheme="minorHAnsi" w:cstheme="minorBidi"/>
          <w:sz w:val="22"/>
          <w:szCs w:val="22"/>
        </w:rPr>
      </w:pPr>
      <w:r w:rsidRPr="00AE6739">
        <w:rPr>
          <w:snapToGrid w:val="0"/>
        </w:rPr>
        <w:t>A.8.1.21.2</w:t>
      </w:r>
      <w:r>
        <w:rPr>
          <w:rFonts w:asciiTheme="minorHAnsi" w:eastAsiaTheme="minorEastAsia" w:hAnsiTheme="minorHAnsi" w:cstheme="minorBidi"/>
          <w:sz w:val="22"/>
          <w:szCs w:val="22"/>
        </w:rPr>
        <w:tab/>
      </w:r>
      <w:r w:rsidRPr="00AE6739">
        <w:rPr>
          <w:snapToGrid w:val="0"/>
        </w:rPr>
        <w:t>Test Requirements</w:t>
      </w:r>
      <w:r>
        <w:tab/>
        <w:t>1777</w:t>
      </w:r>
    </w:p>
    <w:p w14:paraId="02329C2E" w14:textId="77777777" w:rsidR="007059ED" w:rsidRDefault="007059ED">
      <w:pPr>
        <w:pStyle w:val="TOC3"/>
        <w:rPr>
          <w:rFonts w:asciiTheme="minorHAnsi" w:eastAsiaTheme="minorEastAsia" w:hAnsiTheme="minorHAnsi" w:cstheme="minorBidi"/>
          <w:sz w:val="22"/>
          <w:szCs w:val="22"/>
        </w:rPr>
      </w:pPr>
      <w:r w:rsidRPr="00AE6739">
        <w:rPr>
          <w:snapToGrid w:val="0"/>
        </w:rPr>
        <w:t>A.8.1.22</w:t>
      </w:r>
      <w:r>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AE6739">
        <w:rPr>
          <w:rFonts w:cs="v4.2.0"/>
        </w:rPr>
        <w:t xml:space="preserve"> </w:t>
      </w:r>
      <w:r w:rsidRPr="00AE6739">
        <w:rPr>
          <w:rFonts w:cs="v4.2.0"/>
          <w:lang w:eastAsia="zh-CN"/>
        </w:rPr>
        <w:t>with DRX for UE category 0</w:t>
      </w:r>
      <w:r>
        <w:tab/>
        <w:t>1778</w:t>
      </w:r>
    </w:p>
    <w:p w14:paraId="6A9E527F" w14:textId="77777777" w:rsidR="007059ED" w:rsidRDefault="007059ED">
      <w:pPr>
        <w:pStyle w:val="TOC4"/>
        <w:rPr>
          <w:rFonts w:asciiTheme="minorHAnsi" w:eastAsiaTheme="minorEastAsia" w:hAnsiTheme="minorHAnsi" w:cstheme="minorBidi"/>
          <w:sz w:val="22"/>
          <w:szCs w:val="22"/>
        </w:rPr>
      </w:pPr>
      <w:r w:rsidRPr="00AE6739">
        <w:rPr>
          <w:snapToGrid w:val="0"/>
        </w:rPr>
        <w:t>A.8.1.22.1</w:t>
      </w:r>
      <w:r>
        <w:rPr>
          <w:rFonts w:asciiTheme="minorHAnsi" w:eastAsiaTheme="minorEastAsia" w:hAnsiTheme="minorHAnsi" w:cstheme="minorBidi"/>
          <w:sz w:val="22"/>
          <w:szCs w:val="22"/>
        </w:rPr>
        <w:tab/>
      </w:r>
      <w:r w:rsidRPr="00AE6739">
        <w:rPr>
          <w:snapToGrid w:val="0"/>
        </w:rPr>
        <w:t>Test Purpose and Environment</w:t>
      </w:r>
      <w:r>
        <w:tab/>
        <w:t>1778</w:t>
      </w:r>
    </w:p>
    <w:p w14:paraId="56CFBE69" w14:textId="77777777" w:rsidR="007059ED" w:rsidRDefault="007059ED">
      <w:pPr>
        <w:pStyle w:val="TOC4"/>
        <w:rPr>
          <w:rFonts w:asciiTheme="minorHAnsi" w:eastAsiaTheme="minorEastAsia" w:hAnsiTheme="minorHAnsi" w:cstheme="minorBidi"/>
          <w:sz w:val="22"/>
          <w:szCs w:val="22"/>
        </w:rPr>
      </w:pPr>
      <w:r w:rsidRPr="00AE6739">
        <w:rPr>
          <w:snapToGrid w:val="0"/>
        </w:rPr>
        <w:t>A.8.1.22.2</w:t>
      </w:r>
      <w:r>
        <w:rPr>
          <w:rFonts w:asciiTheme="minorHAnsi" w:eastAsiaTheme="minorEastAsia" w:hAnsiTheme="minorHAnsi" w:cstheme="minorBidi"/>
          <w:sz w:val="22"/>
          <w:szCs w:val="22"/>
        </w:rPr>
        <w:tab/>
      </w:r>
      <w:r w:rsidRPr="00AE6739">
        <w:rPr>
          <w:snapToGrid w:val="0"/>
        </w:rPr>
        <w:t>Test Requirements</w:t>
      </w:r>
      <w:r>
        <w:tab/>
        <w:t>1780</w:t>
      </w:r>
    </w:p>
    <w:p w14:paraId="7AC89EAD" w14:textId="77777777" w:rsidR="007059ED" w:rsidRDefault="007059ED">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1780</w:t>
      </w:r>
    </w:p>
    <w:p w14:paraId="7D7C5F8F" w14:textId="77777777" w:rsidR="007059ED" w:rsidRDefault="007059ED">
      <w:pPr>
        <w:pStyle w:val="TOC4"/>
        <w:rPr>
          <w:rFonts w:asciiTheme="minorHAnsi" w:eastAsiaTheme="minorEastAsia" w:hAnsiTheme="minorHAnsi" w:cstheme="minorBidi"/>
          <w:sz w:val="22"/>
          <w:szCs w:val="22"/>
        </w:rPr>
      </w:pPr>
      <w:r w:rsidRPr="00AE6739">
        <w:rPr>
          <w:snapToGrid w:val="0"/>
        </w:rPr>
        <w:t>A.8.1.23.1</w:t>
      </w:r>
      <w:r>
        <w:rPr>
          <w:rFonts w:asciiTheme="minorHAnsi" w:eastAsiaTheme="minorEastAsia" w:hAnsiTheme="minorHAnsi" w:cstheme="minorBidi"/>
          <w:sz w:val="22"/>
          <w:szCs w:val="22"/>
        </w:rPr>
        <w:tab/>
      </w:r>
      <w:r w:rsidRPr="00AE6739">
        <w:rPr>
          <w:snapToGrid w:val="0"/>
        </w:rPr>
        <w:t>Test Purpose and Environment</w:t>
      </w:r>
      <w:r>
        <w:tab/>
        <w:t>1780</w:t>
      </w:r>
    </w:p>
    <w:p w14:paraId="276AF5F3" w14:textId="77777777" w:rsidR="007059ED" w:rsidRDefault="007059ED">
      <w:pPr>
        <w:pStyle w:val="TOC4"/>
        <w:rPr>
          <w:rFonts w:asciiTheme="minorHAnsi" w:eastAsiaTheme="minorEastAsia" w:hAnsiTheme="minorHAnsi" w:cstheme="minorBidi"/>
          <w:sz w:val="22"/>
          <w:szCs w:val="22"/>
        </w:rPr>
      </w:pPr>
      <w:r w:rsidRPr="00AE6739">
        <w:rPr>
          <w:snapToGrid w:val="0"/>
        </w:rPr>
        <w:t>A.8.1.23.2</w:t>
      </w:r>
      <w:r>
        <w:rPr>
          <w:rFonts w:asciiTheme="minorHAnsi" w:eastAsiaTheme="minorEastAsia" w:hAnsiTheme="minorHAnsi" w:cstheme="minorBidi"/>
          <w:sz w:val="22"/>
          <w:szCs w:val="22"/>
        </w:rPr>
        <w:tab/>
      </w:r>
      <w:r w:rsidRPr="00AE6739">
        <w:rPr>
          <w:snapToGrid w:val="0"/>
        </w:rPr>
        <w:t>Test Requirements</w:t>
      </w:r>
      <w:r>
        <w:tab/>
        <w:t>1781</w:t>
      </w:r>
    </w:p>
    <w:p w14:paraId="4D6A2EA3" w14:textId="77777777" w:rsidR="007059ED" w:rsidRDefault="007059ED">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1782</w:t>
      </w:r>
    </w:p>
    <w:p w14:paraId="7D8C085D" w14:textId="77777777" w:rsidR="007059ED" w:rsidRDefault="007059ED">
      <w:pPr>
        <w:pStyle w:val="TOC4"/>
        <w:rPr>
          <w:rFonts w:asciiTheme="minorHAnsi" w:eastAsiaTheme="minorEastAsia" w:hAnsiTheme="minorHAnsi" w:cstheme="minorBidi"/>
          <w:sz w:val="22"/>
          <w:szCs w:val="22"/>
        </w:rPr>
      </w:pPr>
      <w:r w:rsidRPr="00AE6739">
        <w:rPr>
          <w:snapToGrid w:val="0"/>
        </w:rPr>
        <w:t>A.8.1.24.1</w:t>
      </w:r>
      <w:r>
        <w:rPr>
          <w:rFonts w:asciiTheme="minorHAnsi" w:eastAsiaTheme="minorEastAsia" w:hAnsiTheme="minorHAnsi" w:cstheme="minorBidi"/>
          <w:sz w:val="22"/>
          <w:szCs w:val="22"/>
        </w:rPr>
        <w:tab/>
      </w:r>
      <w:r w:rsidRPr="00AE6739">
        <w:rPr>
          <w:snapToGrid w:val="0"/>
        </w:rPr>
        <w:t>Test Purpose and Environment</w:t>
      </w:r>
      <w:r>
        <w:tab/>
        <w:t>1782</w:t>
      </w:r>
    </w:p>
    <w:p w14:paraId="0029E03C" w14:textId="77777777" w:rsidR="007059ED" w:rsidRDefault="007059ED">
      <w:pPr>
        <w:pStyle w:val="TOC4"/>
        <w:rPr>
          <w:rFonts w:asciiTheme="minorHAnsi" w:eastAsiaTheme="minorEastAsia" w:hAnsiTheme="minorHAnsi" w:cstheme="minorBidi"/>
          <w:sz w:val="22"/>
          <w:szCs w:val="22"/>
        </w:rPr>
      </w:pPr>
      <w:r w:rsidRPr="00AE6739">
        <w:rPr>
          <w:snapToGrid w:val="0"/>
        </w:rPr>
        <w:t>A.8.1.24.2</w:t>
      </w:r>
      <w:r>
        <w:rPr>
          <w:rFonts w:asciiTheme="minorHAnsi" w:eastAsiaTheme="minorEastAsia" w:hAnsiTheme="minorHAnsi" w:cstheme="minorBidi"/>
          <w:sz w:val="22"/>
          <w:szCs w:val="22"/>
        </w:rPr>
        <w:tab/>
      </w:r>
      <w:r w:rsidRPr="00AE6739">
        <w:rPr>
          <w:snapToGrid w:val="0"/>
        </w:rPr>
        <w:t>Test Requirements</w:t>
      </w:r>
      <w:r>
        <w:tab/>
        <w:t>1784</w:t>
      </w:r>
    </w:p>
    <w:p w14:paraId="618C086E" w14:textId="77777777" w:rsidR="007059ED" w:rsidRDefault="007059ED">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1784</w:t>
      </w:r>
    </w:p>
    <w:p w14:paraId="542C4B5D" w14:textId="77777777" w:rsidR="007059ED" w:rsidRDefault="007059ED">
      <w:pPr>
        <w:pStyle w:val="TOC4"/>
        <w:rPr>
          <w:rFonts w:asciiTheme="minorHAnsi" w:eastAsiaTheme="minorEastAsia" w:hAnsiTheme="minorHAnsi" w:cstheme="minorBidi"/>
          <w:sz w:val="22"/>
          <w:szCs w:val="22"/>
        </w:rPr>
      </w:pPr>
      <w:r w:rsidRPr="00AE6739">
        <w:rPr>
          <w:snapToGrid w:val="0"/>
        </w:rPr>
        <w:t>A.8.1.25.</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1784</w:t>
      </w:r>
    </w:p>
    <w:p w14:paraId="42540A1F" w14:textId="77777777" w:rsidR="007059ED" w:rsidRDefault="007059ED">
      <w:pPr>
        <w:pStyle w:val="TOC4"/>
        <w:rPr>
          <w:rFonts w:asciiTheme="minorHAnsi" w:eastAsiaTheme="minorEastAsia" w:hAnsiTheme="minorHAnsi" w:cstheme="minorBidi"/>
          <w:sz w:val="22"/>
          <w:szCs w:val="22"/>
        </w:rPr>
      </w:pPr>
      <w:r w:rsidRPr="00AE6739">
        <w:rPr>
          <w:snapToGrid w:val="0"/>
        </w:rPr>
        <w:t>A.8.1.25.2</w:t>
      </w:r>
      <w:r>
        <w:rPr>
          <w:rFonts w:asciiTheme="minorHAnsi" w:eastAsiaTheme="minorEastAsia" w:hAnsiTheme="minorHAnsi" w:cstheme="minorBidi"/>
          <w:sz w:val="22"/>
          <w:szCs w:val="22"/>
        </w:rPr>
        <w:tab/>
      </w:r>
      <w:r w:rsidRPr="00AE6739">
        <w:rPr>
          <w:snapToGrid w:val="0"/>
        </w:rPr>
        <w:t>Test Requirements</w:t>
      </w:r>
      <w:r>
        <w:tab/>
        <w:t>1786</w:t>
      </w:r>
    </w:p>
    <w:p w14:paraId="2D153136" w14:textId="77777777" w:rsidR="007059ED" w:rsidRDefault="007059ED">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1786</w:t>
      </w:r>
    </w:p>
    <w:p w14:paraId="210DB850" w14:textId="77777777" w:rsidR="007059ED" w:rsidRDefault="007059ED">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1786</w:t>
      </w:r>
    </w:p>
    <w:p w14:paraId="2664AAC8" w14:textId="77777777" w:rsidR="007059ED" w:rsidRDefault="007059ED">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1789</w:t>
      </w:r>
    </w:p>
    <w:p w14:paraId="7EF88CB3" w14:textId="77777777" w:rsidR="007059ED" w:rsidRDefault="007059ED">
      <w:pPr>
        <w:pStyle w:val="TOC4"/>
        <w:rPr>
          <w:rFonts w:asciiTheme="minorHAnsi" w:eastAsiaTheme="minorEastAsia" w:hAnsiTheme="minorHAnsi" w:cstheme="minorBidi"/>
          <w:sz w:val="22"/>
          <w:szCs w:val="22"/>
        </w:rPr>
      </w:pPr>
      <w:r w:rsidRPr="00AE6739">
        <w:rPr>
          <w:snapToGrid w:val="0"/>
        </w:rPr>
        <w:t>A.8.1.27.1</w:t>
      </w:r>
      <w:r>
        <w:rPr>
          <w:rFonts w:asciiTheme="minorHAnsi" w:eastAsiaTheme="minorEastAsia" w:hAnsiTheme="minorHAnsi" w:cstheme="minorBidi"/>
          <w:sz w:val="22"/>
          <w:szCs w:val="22"/>
        </w:rPr>
        <w:tab/>
      </w:r>
      <w:r w:rsidRPr="00AE6739">
        <w:rPr>
          <w:snapToGrid w:val="0"/>
        </w:rPr>
        <w:t>Test Purpose and Environment</w:t>
      </w:r>
      <w:r>
        <w:tab/>
        <w:t>1789</w:t>
      </w:r>
    </w:p>
    <w:p w14:paraId="203AAB43" w14:textId="77777777" w:rsidR="007059ED" w:rsidRDefault="007059ED">
      <w:pPr>
        <w:pStyle w:val="TOC4"/>
        <w:rPr>
          <w:rFonts w:asciiTheme="minorHAnsi" w:eastAsiaTheme="minorEastAsia" w:hAnsiTheme="minorHAnsi" w:cstheme="minorBidi"/>
          <w:sz w:val="22"/>
          <w:szCs w:val="22"/>
        </w:rPr>
      </w:pPr>
      <w:r w:rsidRPr="00AE6739">
        <w:rPr>
          <w:snapToGrid w:val="0"/>
        </w:rPr>
        <w:t>A.8.1.27.2</w:t>
      </w:r>
      <w:r>
        <w:rPr>
          <w:rFonts w:asciiTheme="minorHAnsi" w:eastAsiaTheme="minorEastAsia" w:hAnsiTheme="minorHAnsi" w:cstheme="minorBidi"/>
          <w:sz w:val="22"/>
          <w:szCs w:val="22"/>
        </w:rPr>
        <w:tab/>
      </w:r>
      <w:r w:rsidRPr="00AE6739">
        <w:rPr>
          <w:snapToGrid w:val="0"/>
        </w:rPr>
        <w:t>Test Requirements</w:t>
      </w:r>
      <w:r>
        <w:tab/>
        <w:t>1791</w:t>
      </w:r>
    </w:p>
    <w:p w14:paraId="05C8E31D" w14:textId="77777777" w:rsidR="007059ED" w:rsidRDefault="007059ED">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1791</w:t>
      </w:r>
    </w:p>
    <w:p w14:paraId="06BD84BD" w14:textId="77777777" w:rsidR="007059ED" w:rsidRDefault="007059ED">
      <w:pPr>
        <w:pStyle w:val="TOC4"/>
        <w:rPr>
          <w:rFonts w:asciiTheme="minorHAnsi" w:eastAsiaTheme="minorEastAsia" w:hAnsiTheme="minorHAnsi" w:cstheme="minorBidi"/>
          <w:sz w:val="22"/>
          <w:szCs w:val="22"/>
        </w:rPr>
      </w:pPr>
      <w:r w:rsidRPr="00AE6739">
        <w:rPr>
          <w:snapToGrid w:val="0"/>
        </w:rPr>
        <w:t>A.8.1.28.</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1791</w:t>
      </w:r>
    </w:p>
    <w:p w14:paraId="2F99F8CA" w14:textId="77777777" w:rsidR="007059ED" w:rsidRDefault="007059ED">
      <w:pPr>
        <w:pStyle w:val="TOC4"/>
        <w:rPr>
          <w:rFonts w:asciiTheme="minorHAnsi" w:eastAsiaTheme="minorEastAsia" w:hAnsiTheme="minorHAnsi" w:cstheme="minorBidi"/>
          <w:sz w:val="22"/>
          <w:szCs w:val="22"/>
        </w:rPr>
      </w:pPr>
      <w:r w:rsidRPr="00AE6739">
        <w:rPr>
          <w:snapToGrid w:val="0"/>
        </w:rPr>
        <w:t>A.8.1.28.2</w:t>
      </w:r>
      <w:r>
        <w:rPr>
          <w:rFonts w:asciiTheme="minorHAnsi" w:eastAsiaTheme="minorEastAsia" w:hAnsiTheme="minorHAnsi" w:cstheme="minorBidi"/>
          <w:sz w:val="22"/>
          <w:szCs w:val="22"/>
        </w:rPr>
        <w:tab/>
      </w:r>
      <w:r w:rsidRPr="00AE6739">
        <w:rPr>
          <w:snapToGrid w:val="0"/>
        </w:rPr>
        <w:t>Test Requirements</w:t>
      </w:r>
      <w:r>
        <w:tab/>
        <w:t>1793</w:t>
      </w:r>
    </w:p>
    <w:p w14:paraId="40EA24B7" w14:textId="77777777" w:rsidR="007059ED" w:rsidRDefault="007059ED">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1793</w:t>
      </w:r>
    </w:p>
    <w:p w14:paraId="718F5752" w14:textId="77777777" w:rsidR="007059ED" w:rsidRDefault="007059ED">
      <w:pPr>
        <w:pStyle w:val="TOC4"/>
        <w:rPr>
          <w:rFonts w:asciiTheme="minorHAnsi" w:eastAsiaTheme="minorEastAsia" w:hAnsiTheme="minorHAnsi" w:cstheme="minorBidi"/>
          <w:sz w:val="22"/>
          <w:szCs w:val="22"/>
        </w:rPr>
      </w:pPr>
      <w:r w:rsidRPr="00AE6739">
        <w:rPr>
          <w:snapToGrid w:val="0"/>
        </w:rPr>
        <w:t>A.8.1.29.1</w:t>
      </w:r>
      <w:r>
        <w:rPr>
          <w:rFonts w:asciiTheme="minorHAnsi" w:eastAsiaTheme="minorEastAsia" w:hAnsiTheme="minorHAnsi" w:cstheme="minorBidi"/>
          <w:sz w:val="22"/>
          <w:szCs w:val="22"/>
        </w:rPr>
        <w:tab/>
      </w:r>
      <w:r w:rsidRPr="00AE6739">
        <w:rPr>
          <w:snapToGrid w:val="0"/>
        </w:rPr>
        <w:t>Test Purpose and Environment</w:t>
      </w:r>
      <w:r>
        <w:tab/>
        <w:t>1793</w:t>
      </w:r>
    </w:p>
    <w:p w14:paraId="2315D2A3" w14:textId="77777777" w:rsidR="007059ED" w:rsidRDefault="007059ED">
      <w:pPr>
        <w:pStyle w:val="TOC4"/>
        <w:rPr>
          <w:rFonts w:asciiTheme="minorHAnsi" w:eastAsiaTheme="minorEastAsia" w:hAnsiTheme="minorHAnsi" w:cstheme="minorBidi"/>
          <w:sz w:val="22"/>
          <w:szCs w:val="22"/>
        </w:rPr>
      </w:pPr>
      <w:r w:rsidRPr="00AE6739">
        <w:rPr>
          <w:snapToGrid w:val="0"/>
        </w:rPr>
        <w:t>A.8.1.29.2</w:t>
      </w:r>
      <w:r>
        <w:rPr>
          <w:rFonts w:asciiTheme="minorHAnsi" w:eastAsiaTheme="minorEastAsia" w:hAnsiTheme="minorHAnsi" w:cstheme="minorBidi"/>
          <w:sz w:val="22"/>
          <w:szCs w:val="22"/>
        </w:rPr>
        <w:tab/>
      </w:r>
      <w:r w:rsidRPr="00AE6739">
        <w:rPr>
          <w:snapToGrid w:val="0"/>
        </w:rPr>
        <w:t>Test Requirements</w:t>
      </w:r>
      <w:r>
        <w:tab/>
        <w:t>1795</w:t>
      </w:r>
    </w:p>
    <w:p w14:paraId="173E75C8" w14:textId="77777777" w:rsidR="007059ED" w:rsidRDefault="007059ED">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1796</w:t>
      </w:r>
    </w:p>
    <w:p w14:paraId="523946D5" w14:textId="77777777" w:rsidR="007059ED" w:rsidRDefault="007059ED">
      <w:pPr>
        <w:pStyle w:val="TOC4"/>
        <w:rPr>
          <w:rFonts w:asciiTheme="minorHAnsi" w:eastAsiaTheme="minorEastAsia" w:hAnsiTheme="minorHAnsi" w:cstheme="minorBidi"/>
          <w:sz w:val="22"/>
          <w:szCs w:val="22"/>
        </w:rPr>
      </w:pPr>
      <w:r w:rsidRPr="00AE6739">
        <w:rPr>
          <w:snapToGrid w:val="0"/>
        </w:rPr>
        <w:t>A.8.1.30.</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1796</w:t>
      </w:r>
    </w:p>
    <w:p w14:paraId="7A5F36A9" w14:textId="77777777" w:rsidR="007059ED" w:rsidRDefault="007059ED">
      <w:pPr>
        <w:pStyle w:val="TOC4"/>
        <w:rPr>
          <w:rFonts w:asciiTheme="minorHAnsi" w:eastAsiaTheme="minorEastAsia" w:hAnsiTheme="minorHAnsi" w:cstheme="minorBidi"/>
          <w:sz w:val="22"/>
          <w:szCs w:val="22"/>
        </w:rPr>
      </w:pPr>
      <w:r w:rsidRPr="00AE6739">
        <w:rPr>
          <w:snapToGrid w:val="0"/>
        </w:rPr>
        <w:t>A.8.1.30.2</w:t>
      </w:r>
      <w:r>
        <w:rPr>
          <w:rFonts w:asciiTheme="minorHAnsi" w:eastAsiaTheme="minorEastAsia" w:hAnsiTheme="minorHAnsi" w:cstheme="minorBidi"/>
          <w:sz w:val="22"/>
          <w:szCs w:val="22"/>
        </w:rPr>
        <w:tab/>
      </w:r>
      <w:r w:rsidRPr="00AE6739">
        <w:rPr>
          <w:snapToGrid w:val="0"/>
        </w:rPr>
        <w:t>Test Requirements</w:t>
      </w:r>
      <w:r>
        <w:tab/>
        <w:t>1798</w:t>
      </w:r>
    </w:p>
    <w:p w14:paraId="31C0F711" w14:textId="77777777" w:rsidR="007059ED" w:rsidRDefault="007059ED">
      <w:pPr>
        <w:pStyle w:val="TOC3"/>
        <w:rPr>
          <w:rFonts w:asciiTheme="minorHAnsi" w:eastAsiaTheme="minorEastAsia" w:hAnsiTheme="minorHAnsi" w:cstheme="minorBidi"/>
          <w:sz w:val="22"/>
          <w:szCs w:val="22"/>
        </w:rPr>
      </w:pPr>
      <w:r w:rsidRPr="00AE6739">
        <w:rPr>
          <w:rFonts w:cs="v4.2.0"/>
        </w:rPr>
        <w:t>A.8.1.31 E-UTRAN FDD-FDD intra-frequency event triggered reporting under fading propagation conditions in asynchronous cells for Cat-M1 UE in CEModeB</w:t>
      </w:r>
      <w:r>
        <w:tab/>
        <w:t>1798</w:t>
      </w:r>
    </w:p>
    <w:p w14:paraId="52D322D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A.8.1.31.1</w:t>
      </w:r>
      <w:r>
        <w:rPr>
          <w:rFonts w:asciiTheme="minorHAnsi" w:eastAsiaTheme="minorEastAsia" w:hAnsiTheme="minorHAnsi" w:cstheme="minorBidi"/>
          <w:sz w:val="22"/>
          <w:szCs w:val="22"/>
        </w:rPr>
        <w:tab/>
      </w:r>
      <w:r w:rsidRPr="00AE6739">
        <w:rPr>
          <w:rFonts w:cs="v4.2.0"/>
          <w:snapToGrid w:val="0"/>
        </w:rPr>
        <w:t>Test Purpose and Environment</w:t>
      </w:r>
      <w:r>
        <w:tab/>
        <w:t>1798</w:t>
      </w:r>
    </w:p>
    <w:p w14:paraId="08EB6506"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A.8.1.31.2</w:t>
      </w:r>
      <w:r>
        <w:rPr>
          <w:rFonts w:asciiTheme="minorHAnsi" w:eastAsiaTheme="minorEastAsia" w:hAnsiTheme="minorHAnsi" w:cstheme="minorBidi"/>
          <w:sz w:val="22"/>
          <w:szCs w:val="22"/>
        </w:rPr>
        <w:tab/>
      </w:r>
      <w:r w:rsidRPr="00AE6739">
        <w:rPr>
          <w:rFonts w:cs="v4.2.0"/>
          <w:snapToGrid w:val="0"/>
        </w:rPr>
        <w:t>Test Requirements</w:t>
      </w:r>
      <w:r>
        <w:tab/>
        <w:t>1800</w:t>
      </w:r>
    </w:p>
    <w:p w14:paraId="498F5A64" w14:textId="77777777" w:rsidR="007059ED" w:rsidRDefault="007059ED">
      <w:pPr>
        <w:pStyle w:val="TOC3"/>
        <w:rPr>
          <w:rFonts w:asciiTheme="minorHAnsi" w:eastAsiaTheme="minorEastAsia" w:hAnsiTheme="minorHAnsi" w:cstheme="minorBidi"/>
          <w:sz w:val="22"/>
          <w:szCs w:val="22"/>
        </w:rPr>
      </w:pPr>
      <w:r w:rsidRPr="00AE6739">
        <w:rPr>
          <w:rFonts w:cs="v4.2.0"/>
        </w:rPr>
        <w:t xml:space="preserve">A.8.1.32 E-UTRAN FDD-FDD intra-frequency event triggered reporting under fading propagation conditions in synchronous cells for Cat-M1 UE in </w:t>
      </w:r>
      <w:r w:rsidRPr="00AE6739">
        <w:rPr>
          <w:rFonts w:cs="v4.2.0"/>
          <w:lang w:eastAsia="zh-CN"/>
        </w:rPr>
        <w:t>CEModeB</w:t>
      </w:r>
      <w:r>
        <w:tab/>
        <w:t>1801</w:t>
      </w:r>
    </w:p>
    <w:p w14:paraId="1B8B858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A.8.1.32.1</w:t>
      </w:r>
      <w:r>
        <w:rPr>
          <w:rFonts w:asciiTheme="minorHAnsi" w:eastAsiaTheme="minorEastAsia" w:hAnsiTheme="minorHAnsi" w:cstheme="minorBidi"/>
          <w:sz w:val="22"/>
          <w:szCs w:val="22"/>
        </w:rPr>
        <w:tab/>
      </w:r>
      <w:r w:rsidRPr="00AE6739">
        <w:rPr>
          <w:rFonts w:cs="v4.2.0"/>
          <w:snapToGrid w:val="0"/>
        </w:rPr>
        <w:t>Test Purpose and Environment</w:t>
      </w:r>
      <w:r>
        <w:tab/>
        <w:t>1801</w:t>
      </w:r>
    </w:p>
    <w:p w14:paraId="528F0FD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A.8.1.32.2</w:t>
      </w:r>
      <w:r>
        <w:rPr>
          <w:rFonts w:asciiTheme="minorHAnsi" w:eastAsiaTheme="minorEastAsia" w:hAnsiTheme="minorHAnsi" w:cstheme="minorBidi"/>
          <w:sz w:val="22"/>
          <w:szCs w:val="22"/>
        </w:rPr>
        <w:tab/>
      </w:r>
      <w:r w:rsidRPr="00AE6739">
        <w:rPr>
          <w:rFonts w:cs="v4.2.0"/>
          <w:snapToGrid w:val="0"/>
        </w:rPr>
        <w:t>Test Requirements</w:t>
      </w:r>
      <w:r>
        <w:tab/>
        <w:t>1802</w:t>
      </w:r>
    </w:p>
    <w:p w14:paraId="555EBB76" w14:textId="77777777" w:rsidR="007059ED" w:rsidRDefault="007059ED">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1803</w:t>
      </w:r>
    </w:p>
    <w:p w14:paraId="2E4A8558" w14:textId="77777777" w:rsidR="007059ED" w:rsidRDefault="007059ED">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1803</w:t>
      </w:r>
    </w:p>
    <w:p w14:paraId="7BEA54E3" w14:textId="77777777" w:rsidR="007059ED" w:rsidRDefault="007059ED">
      <w:pPr>
        <w:pStyle w:val="TOC4"/>
        <w:rPr>
          <w:rFonts w:asciiTheme="minorHAnsi" w:eastAsiaTheme="minorEastAsia" w:hAnsiTheme="minorHAnsi" w:cstheme="minorBidi"/>
          <w:sz w:val="22"/>
          <w:szCs w:val="22"/>
        </w:rPr>
      </w:pPr>
      <w:r>
        <w:rPr>
          <w:lang w:eastAsia="zh-CN"/>
        </w:rPr>
        <w:t>A.8.1.33.2</w:t>
      </w:r>
      <w:r>
        <w:rPr>
          <w:rFonts w:asciiTheme="minorHAnsi" w:eastAsiaTheme="minorEastAsia" w:hAnsiTheme="minorHAnsi" w:cstheme="minorBidi"/>
          <w:sz w:val="22"/>
          <w:szCs w:val="22"/>
        </w:rPr>
        <w:tab/>
      </w:r>
      <w:r>
        <w:rPr>
          <w:lang w:eastAsia="zh-CN"/>
        </w:rPr>
        <w:t>Test Requirements</w:t>
      </w:r>
      <w:r>
        <w:tab/>
        <w:t>1804</w:t>
      </w:r>
    </w:p>
    <w:p w14:paraId="67C77316" w14:textId="77777777" w:rsidR="007059ED" w:rsidRDefault="007059ED">
      <w:pPr>
        <w:pStyle w:val="TOC3"/>
        <w:rPr>
          <w:rFonts w:asciiTheme="minorHAnsi" w:eastAsiaTheme="minorEastAsia" w:hAnsiTheme="minorHAnsi" w:cstheme="minorBidi"/>
          <w:sz w:val="22"/>
          <w:szCs w:val="22"/>
        </w:rPr>
      </w:pPr>
      <w:r w:rsidRPr="00AE6739">
        <w:rPr>
          <w:rFonts w:cs="v4.2.0"/>
        </w:rPr>
        <w:t>A.8.1.34</w:t>
      </w:r>
      <w:r>
        <w:rPr>
          <w:rFonts w:asciiTheme="minorHAnsi" w:eastAsiaTheme="minorEastAsia" w:hAnsiTheme="minorHAnsi" w:cstheme="minorBidi"/>
          <w:sz w:val="22"/>
          <w:szCs w:val="22"/>
        </w:rPr>
        <w:tab/>
      </w:r>
      <w:r w:rsidRPr="00AE6739">
        <w:rPr>
          <w:rFonts w:cs="v4.2.0"/>
        </w:rPr>
        <w:t xml:space="preserve">E-UTRAN HD-FDD intra-frequency event triggered reporting under fading propagation conditions in synchronous cells for Cat-M1 UE in </w:t>
      </w:r>
      <w:r w:rsidRPr="00AE6739">
        <w:rPr>
          <w:rFonts w:cs="v4.2.0"/>
          <w:lang w:eastAsia="zh-CN"/>
        </w:rPr>
        <w:t>CEModeB</w:t>
      </w:r>
      <w:r>
        <w:tab/>
        <w:t>1805</w:t>
      </w:r>
    </w:p>
    <w:p w14:paraId="6996FF1D"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lastRenderedPageBreak/>
        <w:t>A.8.1.34.1</w:t>
      </w:r>
      <w:r>
        <w:rPr>
          <w:rFonts w:asciiTheme="minorHAnsi" w:eastAsiaTheme="minorEastAsia" w:hAnsiTheme="minorHAnsi" w:cstheme="minorBidi"/>
          <w:sz w:val="22"/>
          <w:szCs w:val="22"/>
        </w:rPr>
        <w:tab/>
      </w:r>
      <w:r w:rsidRPr="00AE6739">
        <w:rPr>
          <w:rFonts w:cs="v4.2.0"/>
          <w:snapToGrid w:val="0"/>
        </w:rPr>
        <w:t>Test Purpose and Environment</w:t>
      </w:r>
      <w:r>
        <w:tab/>
        <w:t>1805</w:t>
      </w:r>
    </w:p>
    <w:p w14:paraId="60C5D97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A.8.1.34.2</w:t>
      </w:r>
      <w:r>
        <w:rPr>
          <w:rFonts w:asciiTheme="minorHAnsi" w:eastAsiaTheme="minorEastAsia" w:hAnsiTheme="minorHAnsi" w:cstheme="minorBidi"/>
          <w:sz w:val="22"/>
          <w:szCs w:val="22"/>
        </w:rPr>
        <w:tab/>
      </w:r>
      <w:r w:rsidRPr="00AE6739">
        <w:rPr>
          <w:rFonts w:cs="v4.2.0"/>
          <w:snapToGrid w:val="0"/>
        </w:rPr>
        <w:t>Test Requirements</w:t>
      </w:r>
      <w:r>
        <w:tab/>
        <w:t>1806</w:t>
      </w:r>
    </w:p>
    <w:p w14:paraId="2135AE70" w14:textId="77777777" w:rsidR="007059ED" w:rsidRDefault="007059ED">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1807</w:t>
      </w:r>
    </w:p>
    <w:p w14:paraId="2371B53D" w14:textId="77777777" w:rsidR="007059ED" w:rsidRDefault="007059ED">
      <w:pPr>
        <w:pStyle w:val="TOC4"/>
        <w:rPr>
          <w:rFonts w:asciiTheme="minorHAnsi" w:eastAsiaTheme="minorEastAsia" w:hAnsiTheme="minorHAnsi" w:cstheme="minorBidi"/>
          <w:sz w:val="22"/>
          <w:szCs w:val="22"/>
        </w:rPr>
      </w:pPr>
      <w:r w:rsidRPr="00AE6739">
        <w:rPr>
          <w:snapToGrid w:val="0"/>
        </w:rPr>
        <w:t>A.8.1.35.1</w:t>
      </w:r>
      <w:r>
        <w:rPr>
          <w:rFonts w:asciiTheme="minorHAnsi" w:eastAsiaTheme="minorEastAsia" w:hAnsiTheme="minorHAnsi" w:cstheme="minorBidi"/>
          <w:sz w:val="22"/>
          <w:szCs w:val="22"/>
        </w:rPr>
        <w:tab/>
      </w:r>
      <w:r w:rsidRPr="00AE6739">
        <w:rPr>
          <w:snapToGrid w:val="0"/>
        </w:rPr>
        <w:t>Test Purpose and Environment</w:t>
      </w:r>
      <w:r>
        <w:tab/>
        <w:t>1807</w:t>
      </w:r>
    </w:p>
    <w:p w14:paraId="5C42A1A0" w14:textId="77777777" w:rsidR="007059ED" w:rsidRDefault="007059ED">
      <w:pPr>
        <w:pStyle w:val="TOC4"/>
        <w:rPr>
          <w:rFonts w:asciiTheme="minorHAnsi" w:eastAsiaTheme="minorEastAsia" w:hAnsiTheme="minorHAnsi" w:cstheme="minorBidi"/>
          <w:sz w:val="22"/>
          <w:szCs w:val="22"/>
        </w:rPr>
      </w:pPr>
      <w:r w:rsidRPr="00AE6739">
        <w:rPr>
          <w:snapToGrid w:val="0"/>
        </w:rPr>
        <w:t>A.8.1.35.2</w:t>
      </w:r>
      <w:r>
        <w:rPr>
          <w:rFonts w:asciiTheme="minorHAnsi" w:eastAsiaTheme="minorEastAsia" w:hAnsiTheme="minorHAnsi" w:cstheme="minorBidi"/>
          <w:sz w:val="22"/>
          <w:szCs w:val="22"/>
        </w:rPr>
        <w:tab/>
      </w:r>
      <w:r w:rsidRPr="00AE6739">
        <w:rPr>
          <w:snapToGrid w:val="0"/>
        </w:rPr>
        <w:t>Test Requirements</w:t>
      </w:r>
      <w:r>
        <w:tab/>
        <w:t>1808</w:t>
      </w:r>
    </w:p>
    <w:p w14:paraId="033F675F" w14:textId="77777777" w:rsidR="007059ED" w:rsidRDefault="007059ED">
      <w:pPr>
        <w:pStyle w:val="TOC3"/>
        <w:rPr>
          <w:rFonts w:asciiTheme="minorHAnsi" w:eastAsiaTheme="minorEastAsia" w:hAnsiTheme="minorHAnsi" w:cstheme="minorBidi"/>
          <w:sz w:val="22"/>
          <w:szCs w:val="22"/>
        </w:rPr>
      </w:pPr>
      <w:r w:rsidRPr="00AE6739">
        <w:rPr>
          <w:snapToGrid w:val="0"/>
        </w:rPr>
        <w:t>A.8.1.36</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1809</w:t>
      </w:r>
    </w:p>
    <w:p w14:paraId="326D5EBC" w14:textId="77777777" w:rsidR="007059ED" w:rsidRDefault="007059ED">
      <w:pPr>
        <w:pStyle w:val="TOC4"/>
        <w:rPr>
          <w:rFonts w:asciiTheme="minorHAnsi" w:eastAsiaTheme="minorEastAsia" w:hAnsiTheme="minorHAnsi" w:cstheme="minorBidi"/>
          <w:sz w:val="22"/>
          <w:szCs w:val="22"/>
        </w:rPr>
      </w:pPr>
      <w:r w:rsidRPr="00AE6739">
        <w:rPr>
          <w:snapToGrid w:val="0"/>
        </w:rPr>
        <w:t>A.8.1.36.1</w:t>
      </w:r>
      <w:r>
        <w:rPr>
          <w:rFonts w:asciiTheme="minorHAnsi" w:eastAsiaTheme="minorEastAsia" w:hAnsiTheme="minorHAnsi" w:cstheme="minorBidi"/>
          <w:sz w:val="22"/>
          <w:szCs w:val="22"/>
        </w:rPr>
        <w:tab/>
      </w:r>
      <w:r w:rsidRPr="00AE6739">
        <w:rPr>
          <w:snapToGrid w:val="0"/>
        </w:rPr>
        <w:t>Test Purpose and Environment</w:t>
      </w:r>
      <w:r>
        <w:tab/>
        <w:t>1809</w:t>
      </w:r>
    </w:p>
    <w:p w14:paraId="28D8271F" w14:textId="77777777" w:rsidR="007059ED" w:rsidRDefault="007059ED">
      <w:pPr>
        <w:pStyle w:val="TOC4"/>
        <w:rPr>
          <w:rFonts w:asciiTheme="minorHAnsi" w:eastAsiaTheme="minorEastAsia" w:hAnsiTheme="minorHAnsi" w:cstheme="minorBidi"/>
          <w:sz w:val="22"/>
          <w:szCs w:val="22"/>
        </w:rPr>
      </w:pPr>
      <w:r w:rsidRPr="00AE6739">
        <w:rPr>
          <w:snapToGrid w:val="0"/>
        </w:rPr>
        <w:t>A.8.1.36.2</w:t>
      </w:r>
      <w:r>
        <w:rPr>
          <w:rFonts w:asciiTheme="minorHAnsi" w:eastAsiaTheme="minorEastAsia" w:hAnsiTheme="minorHAnsi" w:cstheme="minorBidi"/>
          <w:sz w:val="22"/>
          <w:szCs w:val="22"/>
        </w:rPr>
        <w:tab/>
      </w:r>
      <w:r w:rsidRPr="00AE6739">
        <w:rPr>
          <w:snapToGrid w:val="0"/>
        </w:rPr>
        <w:t>Test Requirements</w:t>
      </w:r>
      <w:r>
        <w:tab/>
        <w:t>1810</w:t>
      </w:r>
    </w:p>
    <w:p w14:paraId="07618C0F" w14:textId="77777777" w:rsidR="007059ED" w:rsidRDefault="007059ED">
      <w:pPr>
        <w:pStyle w:val="TOC3"/>
        <w:rPr>
          <w:rFonts w:asciiTheme="minorHAnsi" w:eastAsiaTheme="minorEastAsia" w:hAnsiTheme="minorHAnsi" w:cstheme="minorBidi"/>
          <w:sz w:val="22"/>
          <w:szCs w:val="22"/>
        </w:rPr>
      </w:pPr>
      <w:r w:rsidRPr="00AE6739">
        <w:rPr>
          <w:snapToGrid w:val="0"/>
        </w:rPr>
        <w:t>A.8.1.37</w:t>
      </w:r>
      <w:r>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1811</w:t>
      </w:r>
    </w:p>
    <w:p w14:paraId="4446CCFA" w14:textId="77777777" w:rsidR="007059ED" w:rsidRDefault="007059ED">
      <w:pPr>
        <w:pStyle w:val="TOC4"/>
        <w:rPr>
          <w:rFonts w:asciiTheme="minorHAnsi" w:eastAsiaTheme="minorEastAsia" w:hAnsiTheme="minorHAnsi" w:cstheme="minorBidi"/>
          <w:sz w:val="22"/>
          <w:szCs w:val="22"/>
        </w:rPr>
      </w:pPr>
      <w:r w:rsidRPr="00AE6739">
        <w:rPr>
          <w:snapToGrid w:val="0"/>
        </w:rPr>
        <w:t>A.8.1.37.1</w:t>
      </w:r>
      <w:r>
        <w:rPr>
          <w:rFonts w:asciiTheme="minorHAnsi" w:eastAsiaTheme="minorEastAsia" w:hAnsiTheme="minorHAnsi" w:cstheme="minorBidi"/>
          <w:sz w:val="22"/>
          <w:szCs w:val="22"/>
        </w:rPr>
        <w:tab/>
      </w:r>
      <w:r w:rsidRPr="00AE6739">
        <w:rPr>
          <w:snapToGrid w:val="0"/>
        </w:rPr>
        <w:t>Test Purpose and Environment</w:t>
      </w:r>
      <w:r>
        <w:tab/>
        <w:t>1811</w:t>
      </w:r>
    </w:p>
    <w:p w14:paraId="6B326F21" w14:textId="77777777" w:rsidR="007059ED" w:rsidRDefault="007059ED">
      <w:pPr>
        <w:pStyle w:val="TOC4"/>
        <w:rPr>
          <w:rFonts w:asciiTheme="minorHAnsi" w:eastAsiaTheme="minorEastAsia" w:hAnsiTheme="minorHAnsi" w:cstheme="minorBidi"/>
          <w:sz w:val="22"/>
          <w:szCs w:val="22"/>
        </w:rPr>
      </w:pPr>
      <w:r w:rsidRPr="00AE6739">
        <w:rPr>
          <w:snapToGrid w:val="0"/>
        </w:rPr>
        <w:t>A.8.1.37.2</w:t>
      </w:r>
      <w:r>
        <w:rPr>
          <w:rFonts w:asciiTheme="minorHAnsi" w:eastAsiaTheme="minorEastAsia" w:hAnsiTheme="minorHAnsi" w:cstheme="minorBidi"/>
          <w:sz w:val="22"/>
          <w:szCs w:val="22"/>
        </w:rPr>
        <w:tab/>
      </w:r>
      <w:r w:rsidRPr="00AE6739">
        <w:rPr>
          <w:snapToGrid w:val="0"/>
        </w:rPr>
        <w:t>Test Requirements</w:t>
      </w:r>
      <w:r>
        <w:tab/>
        <w:t>1813</w:t>
      </w:r>
    </w:p>
    <w:p w14:paraId="08DE3CCD" w14:textId="77777777" w:rsidR="007059ED" w:rsidRDefault="007059ED">
      <w:pPr>
        <w:pStyle w:val="TOC3"/>
        <w:rPr>
          <w:rFonts w:asciiTheme="minorHAnsi" w:eastAsiaTheme="minorEastAsia" w:hAnsiTheme="minorHAnsi" w:cstheme="minorBidi"/>
          <w:sz w:val="22"/>
          <w:szCs w:val="22"/>
        </w:rPr>
      </w:pPr>
      <w:r w:rsidRPr="00AE6739">
        <w:rPr>
          <w:snapToGrid w:val="0"/>
        </w:rPr>
        <w:t>A.8.1.38</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1813</w:t>
      </w:r>
    </w:p>
    <w:p w14:paraId="50CF4908" w14:textId="77777777" w:rsidR="007059ED" w:rsidRDefault="007059ED">
      <w:pPr>
        <w:pStyle w:val="TOC4"/>
        <w:rPr>
          <w:rFonts w:asciiTheme="minorHAnsi" w:eastAsiaTheme="minorEastAsia" w:hAnsiTheme="minorHAnsi" w:cstheme="minorBidi"/>
          <w:sz w:val="22"/>
          <w:szCs w:val="22"/>
        </w:rPr>
      </w:pPr>
      <w:r w:rsidRPr="00AE6739">
        <w:rPr>
          <w:snapToGrid w:val="0"/>
        </w:rPr>
        <w:t>A.8.1.38.1</w:t>
      </w:r>
      <w:r>
        <w:rPr>
          <w:rFonts w:asciiTheme="minorHAnsi" w:eastAsiaTheme="minorEastAsia" w:hAnsiTheme="minorHAnsi" w:cstheme="minorBidi"/>
          <w:sz w:val="22"/>
          <w:szCs w:val="22"/>
        </w:rPr>
        <w:tab/>
      </w:r>
      <w:r w:rsidRPr="00AE6739">
        <w:rPr>
          <w:snapToGrid w:val="0"/>
        </w:rPr>
        <w:t>Test Purpose and Environment</w:t>
      </w:r>
      <w:r>
        <w:tab/>
        <w:t>1813</w:t>
      </w:r>
    </w:p>
    <w:p w14:paraId="3B319977" w14:textId="77777777" w:rsidR="007059ED" w:rsidRDefault="007059ED">
      <w:pPr>
        <w:pStyle w:val="TOC4"/>
        <w:rPr>
          <w:rFonts w:asciiTheme="minorHAnsi" w:eastAsiaTheme="minorEastAsia" w:hAnsiTheme="minorHAnsi" w:cstheme="minorBidi"/>
          <w:sz w:val="22"/>
          <w:szCs w:val="22"/>
        </w:rPr>
      </w:pPr>
      <w:r w:rsidRPr="00AE6739">
        <w:rPr>
          <w:snapToGrid w:val="0"/>
        </w:rPr>
        <w:t>A.8.1.38.2</w:t>
      </w:r>
      <w:r>
        <w:rPr>
          <w:rFonts w:asciiTheme="minorHAnsi" w:eastAsiaTheme="minorEastAsia" w:hAnsiTheme="minorHAnsi" w:cstheme="minorBidi"/>
          <w:sz w:val="22"/>
          <w:szCs w:val="22"/>
        </w:rPr>
        <w:tab/>
      </w:r>
      <w:r w:rsidRPr="00AE6739">
        <w:rPr>
          <w:snapToGrid w:val="0"/>
        </w:rPr>
        <w:t>Test Requirements</w:t>
      </w:r>
      <w:r>
        <w:tab/>
        <w:t>1814</w:t>
      </w:r>
    </w:p>
    <w:p w14:paraId="78D930BC" w14:textId="77777777" w:rsidR="007059ED" w:rsidRDefault="007059ED">
      <w:pPr>
        <w:pStyle w:val="TOC3"/>
        <w:rPr>
          <w:rFonts w:asciiTheme="minorHAnsi" w:eastAsiaTheme="minorEastAsia" w:hAnsiTheme="minorHAnsi" w:cstheme="minorBidi"/>
          <w:sz w:val="22"/>
          <w:szCs w:val="22"/>
        </w:rPr>
      </w:pPr>
      <w:r w:rsidRPr="00AE6739">
        <w:rPr>
          <w:snapToGrid w:val="0"/>
        </w:rPr>
        <w:t>A.8.1.39</w:t>
      </w:r>
      <w:r>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1815</w:t>
      </w:r>
    </w:p>
    <w:p w14:paraId="3F2F9994" w14:textId="77777777" w:rsidR="007059ED" w:rsidRDefault="007059ED">
      <w:pPr>
        <w:pStyle w:val="TOC4"/>
        <w:rPr>
          <w:rFonts w:asciiTheme="minorHAnsi" w:eastAsiaTheme="minorEastAsia" w:hAnsiTheme="minorHAnsi" w:cstheme="minorBidi"/>
          <w:sz w:val="22"/>
          <w:szCs w:val="22"/>
        </w:rPr>
      </w:pPr>
      <w:r w:rsidRPr="00AE6739">
        <w:rPr>
          <w:snapToGrid w:val="0"/>
        </w:rPr>
        <w:t>A.8.1.39.1</w:t>
      </w:r>
      <w:r>
        <w:rPr>
          <w:rFonts w:asciiTheme="minorHAnsi" w:eastAsiaTheme="minorEastAsia" w:hAnsiTheme="minorHAnsi" w:cstheme="minorBidi"/>
          <w:sz w:val="22"/>
          <w:szCs w:val="22"/>
        </w:rPr>
        <w:tab/>
      </w:r>
      <w:r w:rsidRPr="00AE6739">
        <w:rPr>
          <w:snapToGrid w:val="0"/>
        </w:rPr>
        <w:t>Test Purpose and Environment</w:t>
      </w:r>
      <w:r>
        <w:tab/>
        <w:t>1815</w:t>
      </w:r>
    </w:p>
    <w:p w14:paraId="20239138" w14:textId="77777777" w:rsidR="007059ED" w:rsidRDefault="007059ED">
      <w:pPr>
        <w:pStyle w:val="TOC4"/>
        <w:rPr>
          <w:rFonts w:asciiTheme="minorHAnsi" w:eastAsiaTheme="minorEastAsia" w:hAnsiTheme="minorHAnsi" w:cstheme="minorBidi"/>
          <w:sz w:val="22"/>
          <w:szCs w:val="22"/>
        </w:rPr>
      </w:pPr>
      <w:r w:rsidRPr="00AE6739">
        <w:rPr>
          <w:snapToGrid w:val="0"/>
        </w:rPr>
        <w:t>A.8.1.39.2</w:t>
      </w:r>
      <w:r>
        <w:rPr>
          <w:rFonts w:asciiTheme="minorHAnsi" w:eastAsiaTheme="minorEastAsia" w:hAnsiTheme="minorHAnsi" w:cstheme="minorBidi"/>
          <w:sz w:val="22"/>
          <w:szCs w:val="22"/>
        </w:rPr>
        <w:tab/>
      </w:r>
      <w:r w:rsidRPr="00AE6739">
        <w:rPr>
          <w:snapToGrid w:val="0"/>
        </w:rPr>
        <w:t>Test Requirements</w:t>
      </w:r>
      <w:r>
        <w:tab/>
        <w:t>1817</w:t>
      </w:r>
    </w:p>
    <w:p w14:paraId="0F86CBA4" w14:textId="77777777" w:rsidR="007059ED" w:rsidRDefault="007059ED">
      <w:pPr>
        <w:pStyle w:val="TOC3"/>
        <w:rPr>
          <w:rFonts w:asciiTheme="minorHAnsi" w:eastAsiaTheme="minorEastAsia" w:hAnsiTheme="minorHAnsi" w:cstheme="minorBidi"/>
          <w:sz w:val="22"/>
          <w:szCs w:val="22"/>
        </w:rPr>
      </w:pPr>
      <w:r w:rsidRPr="00AE6739">
        <w:rPr>
          <w:rFonts w:cs="Arial"/>
        </w:rPr>
        <w:t>A.8.1.40</w:t>
      </w:r>
      <w:r>
        <w:rPr>
          <w:rFonts w:asciiTheme="minorHAnsi" w:eastAsiaTheme="minorEastAsia" w:hAnsiTheme="minorHAnsi" w:cstheme="minorBidi"/>
          <w:sz w:val="22"/>
          <w:szCs w:val="22"/>
        </w:rPr>
        <w:tab/>
      </w:r>
      <w:r w:rsidRPr="00AE6739">
        <w:rPr>
          <w:rFonts w:cs="Arial"/>
        </w:rPr>
        <w:t xml:space="preserve">E-UTRAN FDD-FDD intra-frequency event triggered reporting with DRX for UE configured with </w:t>
      </w:r>
      <w:r w:rsidRPr="00AE6739">
        <w:rPr>
          <w:rFonts w:cs="Arial"/>
          <w:i/>
        </w:rPr>
        <w:t>highSpeedEnhancedMeasFlag</w:t>
      </w:r>
      <w:r>
        <w:tab/>
        <w:t>1817</w:t>
      </w:r>
    </w:p>
    <w:p w14:paraId="413F1231" w14:textId="77777777" w:rsidR="007059ED" w:rsidRDefault="007059ED">
      <w:pPr>
        <w:pStyle w:val="TOC4"/>
        <w:rPr>
          <w:rFonts w:asciiTheme="minorHAnsi" w:eastAsiaTheme="minorEastAsia" w:hAnsiTheme="minorHAnsi" w:cstheme="minorBidi"/>
          <w:sz w:val="22"/>
          <w:szCs w:val="22"/>
        </w:rPr>
      </w:pPr>
      <w:r w:rsidRPr="00AE6739">
        <w:rPr>
          <w:rFonts w:cs="Arial"/>
          <w:snapToGrid w:val="0"/>
        </w:rPr>
        <w:t>A.8.1.40.</w:t>
      </w:r>
      <w:r w:rsidRPr="00AE6739">
        <w:rPr>
          <w:rFonts w:cs="Arial"/>
          <w:snapToGrid w:val="0"/>
          <w:lang w:eastAsia="zh-CN"/>
        </w:rPr>
        <w:t>1</w:t>
      </w:r>
      <w:r>
        <w:rPr>
          <w:rFonts w:asciiTheme="minorHAnsi" w:eastAsiaTheme="minorEastAsia" w:hAnsiTheme="minorHAnsi" w:cstheme="minorBidi"/>
          <w:sz w:val="22"/>
          <w:szCs w:val="22"/>
        </w:rPr>
        <w:tab/>
      </w:r>
      <w:r w:rsidRPr="00AE6739">
        <w:rPr>
          <w:rFonts w:cs="Arial"/>
          <w:snapToGrid w:val="0"/>
        </w:rPr>
        <w:t>Test Purpose and Environment</w:t>
      </w:r>
      <w:r>
        <w:tab/>
        <w:t>1817</w:t>
      </w:r>
    </w:p>
    <w:p w14:paraId="2BA9C3CF" w14:textId="77777777" w:rsidR="007059ED" w:rsidRDefault="007059ED">
      <w:pPr>
        <w:pStyle w:val="TOC4"/>
        <w:rPr>
          <w:rFonts w:asciiTheme="minorHAnsi" w:eastAsiaTheme="minorEastAsia" w:hAnsiTheme="minorHAnsi" w:cstheme="minorBidi"/>
          <w:sz w:val="22"/>
          <w:szCs w:val="22"/>
        </w:rPr>
      </w:pPr>
      <w:r w:rsidRPr="00AE6739">
        <w:rPr>
          <w:rFonts w:cs="Arial"/>
          <w:snapToGrid w:val="0"/>
        </w:rPr>
        <w:t>A.8.1.40.2</w:t>
      </w:r>
      <w:r>
        <w:rPr>
          <w:rFonts w:asciiTheme="minorHAnsi" w:eastAsiaTheme="minorEastAsia" w:hAnsiTheme="minorHAnsi" w:cstheme="minorBidi"/>
          <w:sz w:val="22"/>
          <w:szCs w:val="22"/>
        </w:rPr>
        <w:tab/>
      </w:r>
      <w:r w:rsidRPr="00AE6739">
        <w:rPr>
          <w:rFonts w:cs="Arial"/>
          <w:snapToGrid w:val="0"/>
        </w:rPr>
        <w:t>Test Requirements</w:t>
      </w:r>
      <w:r>
        <w:tab/>
        <w:t>1819</w:t>
      </w:r>
    </w:p>
    <w:p w14:paraId="2AC9A628" w14:textId="77777777" w:rsidR="007059ED" w:rsidRDefault="007059ED">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AE6739">
        <w:rPr>
          <w:rFonts w:cs="v4.2.0"/>
        </w:rPr>
        <w:t>E-UTRAN FDD intra-frequency event triggered reporting for serving cell under fading propagation conditions for UE category M1 in CEModeA</w:t>
      </w:r>
      <w:r w:rsidRPr="00AE6739">
        <w:rPr>
          <w:rFonts w:cs="v4.2.0"/>
          <w:lang w:eastAsia="zh-CN"/>
        </w:rPr>
        <w:t xml:space="preserve"> without gap</w:t>
      </w:r>
      <w:r>
        <w:tab/>
        <w:t>1819</w:t>
      </w:r>
    </w:p>
    <w:p w14:paraId="14F80ABA" w14:textId="77777777" w:rsidR="007059ED" w:rsidRDefault="007059ED">
      <w:pPr>
        <w:pStyle w:val="TOC4"/>
        <w:rPr>
          <w:rFonts w:asciiTheme="minorHAnsi" w:eastAsiaTheme="minorEastAsia" w:hAnsiTheme="minorHAnsi" w:cstheme="minorBidi"/>
          <w:sz w:val="22"/>
          <w:szCs w:val="22"/>
        </w:rPr>
      </w:pPr>
      <w:r w:rsidRPr="00AE6739">
        <w:rPr>
          <w:snapToGrid w:val="0"/>
        </w:rPr>
        <w:t>A.8.1.41.1</w:t>
      </w:r>
      <w:r>
        <w:rPr>
          <w:rFonts w:asciiTheme="minorHAnsi" w:eastAsiaTheme="minorEastAsia" w:hAnsiTheme="minorHAnsi" w:cstheme="minorBidi"/>
          <w:sz w:val="22"/>
          <w:szCs w:val="22"/>
        </w:rPr>
        <w:tab/>
      </w:r>
      <w:r w:rsidRPr="00AE6739">
        <w:rPr>
          <w:snapToGrid w:val="0"/>
        </w:rPr>
        <w:t>Test Purpose and Environment</w:t>
      </w:r>
      <w:r>
        <w:tab/>
        <w:t>1819</w:t>
      </w:r>
    </w:p>
    <w:p w14:paraId="0AC02BE9" w14:textId="77777777" w:rsidR="007059ED" w:rsidRDefault="007059ED">
      <w:pPr>
        <w:pStyle w:val="TOC4"/>
        <w:rPr>
          <w:rFonts w:asciiTheme="minorHAnsi" w:eastAsiaTheme="minorEastAsia" w:hAnsiTheme="minorHAnsi" w:cstheme="minorBidi"/>
          <w:sz w:val="22"/>
          <w:szCs w:val="22"/>
        </w:rPr>
      </w:pPr>
      <w:r w:rsidRPr="00AE6739">
        <w:rPr>
          <w:snapToGrid w:val="0"/>
        </w:rPr>
        <w:t>A.8.1.41.2</w:t>
      </w:r>
      <w:r>
        <w:rPr>
          <w:rFonts w:asciiTheme="minorHAnsi" w:eastAsiaTheme="minorEastAsia" w:hAnsiTheme="minorHAnsi" w:cstheme="minorBidi"/>
          <w:sz w:val="22"/>
          <w:szCs w:val="22"/>
        </w:rPr>
        <w:tab/>
      </w:r>
      <w:r w:rsidRPr="00AE6739">
        <w:rPr>
          <w:snapToGrid w:val="0"/>
        </w:rPr>
        <w:t>Test Requirement</w:t>
      </w:r>
      <w:r>
        <w:tab/>
        <w:t>1821</w:t>
      </w:r>
    </w:p>
    <w:p w14:paraId="09612ED0" w14:textId="77777777" w:rsidR="007059ED" w:rsidRDefault="007059ED">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AE6739">
        <w:rPr>
          <w:rFonts w:cs="v4.2.0"/>
        </w:rPr>
        <w:t>E-UTRAN HD-FDD intra-frequency event triggered reporting for serving cell under fading propagation conditions for UE category M1 in CEModeA</w:t>
      </w:r>
      <w:r w:rsidRPr="00AE6739">
        <w:rPr>
          <w:rFonts w:cs="v4.2.0"/>
          <w:lang w:eastAsia="zh-CN"/>
        </w:rPr>
        <w:t xml:space="preserve"> without gap</w:t>
      </w:r>
      <w:r>
        <w:tab/>
        <w:t>1821</w:t>
      </w:r>
    </w:p>
    <w:p w14:paraId="704D98A2" w14:textId="77777777" w:rsidR="007059ED" w:rsidRDefault="007059ED">
      <w:pPr>
        <w:pStyle w:val="TOC4"/>
        <w:rPr>
          <w:rFonts w:asciiTheme="minorHAnsi" w:eastAsiaTheme="minorEastAsia" w:hAnsiTheme="minorHAnsi" w:cstheme="minorBidi"/>
          <w:sz w:val="22"/>
          <w:szCs w:val="22"/>
        </w:rPr>
      </w:pPr>
      <w:r w:rsidRPr="00AE6739">
        <w:rPr>
          <w:snapToGrid w:val="0"/>
        </w:rPr>
        <w:t>A.8.1.42.1</w:t>
      </w:r>
      <w:r>
        <w:rPr>
          <w:rFonts w:asciiTheme="minorHAnsi" w:eastAsiaTheme="minorEastAsia" w:hAnsiTheme="minorHAnsi" w:cstheme="minorBidi"/>
          <w:sz w:val="22"/>
          <w:szCs w:val="22"/>
        </w:rPr>
        <w:tab/>
      </w:r>
      <w:r w:rsidRPr="00AE6739">
        <w:rPr>
          <w:snapToGrid w:val="0"/>
        </w:rPr>
        <w:t>Test Purpose and Environment</w:t>
      </w:r>
      <w:r>
        <w:tab/>
        <w:t>1821</w:t>
      </w:r>
    </w:p>
    <w:p w14:paraId="6BE56C18" w14:textId="77777777" w:rsidR="007059ED" w:rsidRDefault="007059ED">
      <w:pPr>
        <w:pStyle w:val="TOC4"/>
        <w:rPr>
          <w:rFonts w:asciiTheme="minorHAnsi" w:eastAsiaTheme="minorEastAsia" w:hAnsiTheme="minorHAnsi" w:cstheme="minorBidi"/>
          <w:sz w:val="22"/>
          <w:szCs w:val="22"/>
        </w:rPr>
      </w:pPr>
      <w:r w:rsidRPr="00AE6739">
        <w:rPr>
          <w:snapToGrid w:val="0"/>
        </w:rPr>
        <w:t>A.8.1.42.2</w:t>
      </w:r>
      <w:r>
        <w:rPr>
          <w:rFonts w:asciiTheme="minorHAnsi" w:eastAsiaTheme="minorEastAsia" w:hAnsiTheme="minorHAnsi" w:cstheme="minorBidi"/>
          <w:sz w:val="22"/>
          <w:szCs w:val="22"/>
        </w:rPr>
        <w:tab/>
      </w:r>
      <w:r w:rsidRPr="00AE6739">
        <w:rPr>
          <w:snapToGrid w:val="0"/>
        </w:rPr>
        <w:t>Test Requirement</w:t>
      </w:r>
      <w:r>
        <w:tab/>
        <w:t>1822</w:t>
      </w:r>
    </w:p>
    <w:p w14:paraId="5B70CEA0" w14:textId="77777777" w:rsidR="007059ED" w:rsidRDefault="007059ED">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1822</w:t>
      </w:r>
    </w:p>
    <w:p w14:paraId="11B3BE59" w14:textId="77777777" w:rsidR="007059ED" w:rsidRDefault="007059ED">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1822</w:t>
      </w:r>
    </w:p>
    <w:p w14:paraId="379A173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A.8.2.1.1</w:t>
      </w:r>
      <w:r>
        <w:rPr>
          <w:rFonts w:asciiTheme="minorHAnsi" w:eastAsiaTheme="minorEastAsia" w:hAnsiTheme="minorHAnsi" w:cstheme="minorBidi"/>
          <w:sz w:val="22"/>
          <w:szCs w:val="22"/>
        </w:rPr>
        <w:tab/>
      </w:r>
      <w:r w:rsidRPr="00AE6739">
        <w:rPr>
          <w:rFonts w:cs="v4.2.0"/>
          <w:snapToGrid w:val="0"/>
        </w:rPr>
        <w:t>Test Purpose and Environment</w:t>
      </w:r>
      <w:r>
        <w:tab/>
        <w:t>1822</w:t>
      </w:r>
    </w:p>
    <w:p w14:paraId="2D79DD1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A.8.2.1.2</w:t>
      </w:r>
      <w:r>
        <w:rPr>
          <w:rFonts w:asciiTheme="minorHAnsi" w:eastAsiaTheme="minorEastAsia" w:hAnsiTheme="minorHAnsi" w:cstheme="minorBidi"/>
          <w:sz w:val="22"/>
          <w:szCs w:val="22"/>
        </w:rPr>
        <w:tab/>
      </w:r>
      <w:r w:rsidRPr="00AE6739">
        <w:rPr>
          <w:rFonts w:cs="v4.2.0"/>
          <w:snapToGrid w:val="0"/>
        </w:rPr>
        <w:t>Test Requirements</w:t>
      </w:r>
      <w:r>
        <w:tab/>
        <w:t>1824</w:t>
      </w:r>
    </w:p>
    <w:p w14:paraId="3722BC94" w14:textId="77777777" w:rsidR="007059ED" w:rsidRDefault="007059ED">
      <w:pPr>
        <w:pStyle w:val="TOC3"/>
        <w:rPr>
          <w:rFonts w:asciiTheme="minorHAnsi" w:eastAsiaTheme="minorEastAsia" w:hAnsiTheme="minorHAnsi" w:cstheme="minorBidi"/>
          <w:sz w:val="22"/>
          <w:szCs w:val="22"/>
        </w:rPr>
      </w:pPr>
      <w:r w:rsidRPr="00AE6739">
        <w:rPr>
          <w:rFonts w:cs="v4.2.0"/>
        </w:rPr>
        <w:t>A.8.2.2</w:t>
      </w:r>
      <w:r>
        <w:rPr>
          <w:rFonts w:asciiTheme="minorHAnsi" w:eastAsiaTheme="minorEastAsia" w:hAnsiTheme="minorHAnsi" w:cstheme="minorBidi"/>
          <w:sz w:val="22"/>
          <w:szCs w:val="22"/>
        </w:rPr>
        <w:tab/>
      </w:r>
      <w:r w:rsidRPr="00AE6739">
        <w:rPr>
          <w:rFonts w:cs="v4.2.0"/>
        </w:rPr>
        <w:t>E-UTRAN TDD-TDD intra-frequency event triggered reporting under fading propagation conditions in synchronous cells with DRX</w:t>
      </w:r>
      <w:r>
        <w:tab/>
        <w:t>1825</w:t>
      </w:r>
    </w:p>
    <w:p w14:paraId="4AA946B7"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1825</w:t>
      </w:r>
    </w:p>
    <w:p w14:paraId="5B0AC93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A.8.2.2.2</w:t>
      </w:r>
      <w:r>
        <w:rPr>
          <w:rFonts w:asciiTheme="minorHAnsi" w:eastAsiaTheme="minorEastAsia" w:hAnsiTheme="minorHAnsi" w:cstheme="minorBidi"/>
          <w:sz w:val="22"/>
          <w:szCs w:val="22"/>
        </w:rPr>
        <w:tab/>
      </w:r>
      <w:r w:rsidRPr="00AE6739">
        <w:rPr>
          <w:rFonts w:cs="v4.2.0"/>
          <w:snapToGrid w:val="0"/>
        </w:rPr>
        <w:t>Test Requirements</w:t>
      </w:r>
      <w:r>
        <w:tab/>
        <w:t>1827</w:t>
      </w:r>
    </w:p>
    <w:p w14:paraId="47D67B61" w14:textId="77777777" w:rsidR="007059ED" w:rsidRDefault="007059ED">
      <w:pPr>
        <w:pStyle w:val="TOC3"/>
        <w:rPr>
          <w:rFonts w:asciiTheme="minorHAnsi" w:eastAsiaTheme="minorEastAsia" w:hAnsiTheme="minorHAnsi" w:cstheme="minorBidi"/>
          <w:sz w:val="22"/>
          <w:szCs w:val="22"/>
        </w:rPr>
      </w:pPr>
      <w:r w:rsidRPr="00AE6739">
        <w:rPr>
          <w:snapToGrid w:val="0"/>
        </w:rPr>
        <w:t>A.8.2.3</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E6739">
        <w:rPr>
          <w:lang w:val="en-US"/>
        </w:rPr>
        <w:t>using autonomous gaps</w:t>
      </w:r>
      <w:r>
        <w:tab/>
        <w:t>1827</w:t>
      </w:r>
    </w:p>
    <w:p w14:paraId="0A4812C1" w14:textId="77777777" w:rsidR="007059ED" w:rsidRDefault="007059ED">
      <w:pPr>
        <w:pStyle w:val="TOC4"/>
        <w:rPr>
          <w:rFonts w:asciiTheme="minorHAnsi" w:eastAsiaTheme="minorEastAsia" w:hAnsiTheme="minorHAnsi" w:cstheme="minorBidi"/>
          <w:sz w:val="22"/>
          <w:szCs w:val="22"/>
        </w:rPr>
      </w:pPr>
      <w:r w:rsidRPr="00AE6739">
        <w:rPr>
          <w:snapToGrid w:val="0"/>
        </w:rPr>
        <w:t>A.8.2.3.1</w:t>
      </w:r>
      <w:r>
        <w:rPr>
          <w:rFonts w:asciiTheme="minorHAnsi" w:eastAsiaTheme="minorEastAsia" w:hAnsiTheme="minorHAnsi" w:cstheme="minorBidi"/>
          <w:sz w:val="22"/>
          <w:szCs w:val="22"/>
        </w:rPr>
        <w:tab/>
      </w:r>
      <w:r w:rsidRPr="00AE6739">
        <w:rPr>
          <w:snapToGrid w:val="0"/>
        </w:rPr>
        <w:t>Test Purpose and Environment</w:t>
      </w:r>
      <w:r>
        <w:tab/>
        <w:t>1827</w:t>
      </w:r>
    </w:p>
    <w:p w14:paraId="0A0439C7" w14:textId="77777777" w:rsidR="007059ED" w:rsidRDefault="007059ED">
      <w:pPr>
        <w:pStyle w:val="TOC4"/>
        <w:rPr>
          <w:rFonts w:asciiTheme="minorHAnsi" w:eastAsiaTheme="minorEastAsia" w:hAnsiTheme="minorHAnsi" w:cstheme="minorBidi"/>
          <w:sz w:val="22"/>
          <w:szCs w:val="22"/>
        </w:rPr>
      </w:pPr>
      <w:r w:rsidRPr="00AE6739">
        <w:rPr>
          <w:snapToGrid w:val="0"/>
        </w:rPr>
        <w:t>A.8.2.3.2</w:t>
      </w:r>
      <w:r>
        <w:rPr>
          <w:rFonts w:asciiTheme="minorHAnsi" w:eastAsiaTheme="minorEastAsia" w:hAnsiTheme="minorHAnsi" w:cstheme="minorBidi"/>
          <w:sz w:val="22"/>
          <w:szCs w:val="22"/>
        </w:rPr>
        <w:tab/>
      </w:r>
      <w:r w:rsidRPr="00AE6739">
        <w:rPr>
          <w:snapToGrid w:val="0"/>
        </w:rPr>
        <w:t>Test Requirements</w:t>
      </w:r>
      <w:r>
        <w:tab/>
        <w:t>1829</w:t>
      </w:r>
    </w:p>
    <w:p w14:paraId="5F293B97" w14:textId="77777777" w:rsidR="007059ED" w:rsidRDefault="007059ED">
      <w:pPr>
        <w:pStyle w:val="TOC3"/>
        <w:rPr>
          <w:rFonts w:asciiTheme="minorHAnsi" w:eastAsiaTheme="minorEastAsia" w:hAnsiTheme="minorHAnsi" w:cstheme="minorBidi"/>
          <w:sz w:val="22"/>
          <w:szCs w:val="22"/>
        </w:rPr>
      </w:pPr>
      <w:r w:rsidRPr="00AE6739">
        <w:rPr>
          <w:snapToGrid w:val="0"/>
        </w:rPr>
        <w:t>A.8.2.4</w:t>
      </w:r>
      <w:r>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AE6739">
        <w:rPr>
          <w:lang w:val="en-US"/>
        </w:rPr>
        <w:t>using autonomous gaps</w:t>
      </w:r>
      <w:r w:rsidRPr="00AE6739">
        <w:rPr>
          <w:lang w:val="en-US" w:eastAsia="zh-CN"/>
        </w:rPr>
        <w:t xml:space="preserve"> with DRX</w:t>
      </w:r>
      <w:r>
        <w:tab/>
        <w:t>1830</w:t>
      </w:r>
    </w:p>
    <w:p w14:paraId="4BE007D1" w14:textId="77777777" w:rsidR="007059ED" w:rsidRDefault="007059ED">
      <w:pPr>
        <w:pStyle w:val="TOC4"/>
        <w:rPr>
          <w:rFonts w:asciiTheme="minorHAnsi" w:eastAsiaTheme="minorEastAsia" w:hAnsiTheme="minorHAnsi" w:cstheme="minorBidi"/>
          <w:sz w:val="22"/>
          <w:szCs w:val="22"/>
        </w:rPr>
      </w:pPr>
      <w:r w:rsidRPr="00AE6739">
        <w:rPr>
          <w:snapToGrid w:val="0"/>
        </w:rPr>
        <w:t>A.8.2.4.1</w:t>
      </w:r>
      <w:r>
        <w:rPr>
          <w:rFonts w:asciiTheme="minorHAnsi" w:eastAsiaTheme="minorEastAsia" w:hAnsiTheme="minorHAnsi" w:cstheme="minorBidi"/>
          <w:sz w:val="22"/>
          <w:szCs w:val="22"/>
        </w:rPr>
        <w:tab/>
      </w:r>
      <w:r w:rsidRPr="00AE6739">
        <w:rPr>
          <w:snapToGrid w:val="0"/>
        </w:rPr>
        <w:t>Test Purpose and Environment</w:t>
      </w:r>
      <w:r>
        <w:tab/>
        <w:t>1830</w:t>
      </w:r>
    </w:p>
    <w:p w14:paraId="6C98AF58" w14:textId="77777777" w:rsidR="007059ED" w:rsidRDefault="007059ED">
      <w:pPr>
        <w:pStyle w:val="TOC4"/>
        <w:rPr>
          <w:rFonts w:asciiTheme="minorHAnsi" w:eastAsiaTheme="minorEastAsia" w:hAnsiTheme="minorHAnsi" w:cstheme="minorBidi"/>
          <w:sz w:val="22"/>
          <w:szCs w:val="22"/>
        </w:rPr>
      </w:pPr>
      <w:r w:rsidRPr="00AE6739">
        <w:rPr>
          <w:snapToGrid w:val="0"/>
        </w:rPr>
        <w:t>A.8.2.4.2</w:t>
      </w:r>
      <w:r>
        <w:rPr>
          <w:rFonts w:asciiTheme="minorHAnsi" w:eastAsiaTheme="minorEastAsia" w:hAnsiTheme="minorHAnsi" w:cstheme="minorBidi"/>
          <w:sz w:val="22"/>
          <w:szCs w:val="22"/>
        </w:rPr>
        <w:tab/>
      </w:r>
      <w:r w:rsidRPr="00AE6739">
        <w:rPr>
          <w:snapToGrid w:val="0"/>
        </w:rPr>
        <w:t>Test Requirements</w:t>
      </w:r>
      <w:r>
        <w:tab/>
        <w:t>1832</w:t>
      </w:r>
    </w:p>
    <w:p w14:paraId="388BBBAE" w14:textId="77777777" w:rsidR="007059ED" w:rsidRDefault="007059ED">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1832</w:t>
      </w:r>
    </w:p>
    <w:p w14:paraId="63ABCDA9" w14:textId="77777777" w:rsidR="007059ED" w:rsidRDefault="007059ED">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1832</w:t>
      </w:r>
    </w:p>
    <w:p w14:paraId="50FDC939" w14:textId="77777777" w:rsidR="007059ED" w:rsidRDefault="007059ED">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1834</w:t>
      </w:r>
    </w:p>
    <w:p w14:paraId="331D8113" w14:textId="77777777" w:rsidR="007059ED" w:rsidRDefault="007059ED">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1835</w:t>
      </w:r>
    </w:p>
    <w:p w14:paraId="0DED88ED" w14:textId="77777777" w:rsidR="007059ED" w:rsidRDefault="007059ED">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1835</w:t>
      </w:r>
    </w:p>
    <w:p w14:paraId="6CAAA976" w14:textId="77777777" w:rsidR="007059ED" w:rsidRDefault="007059ED">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1838</w:t>
      </w:r>
    </w:p>
    <w:p w14:paraId="6A340B00" w14:textId="77777777" w:rsidR="007059ED" w:rsidRDefault="007059ED">
      <w:pPr>
        <w:pStyle w:val="TOC3"/>
        <w:rPr>
          <w:rFonts w:asciiTheme="minorHAnsi" w:eastAsiaTheme="minorEastAsia" w:hAnsiTheme="minorHAnsi" w:cstheme="minorBidi"/>
          <w:sz w:val="22"/>
          <w:szCs w:val="22"/>
        </w:rPr>
      </w:pPr>
      <w:r w:rsidRPr="00AE6739">
        <w:rPr>
          <w:snapToGrid w:val="0"/>
        </w:rPr>
        <w:t>A.8.2.7</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E6739">
        <w:rPr>
          <w:lang w:val="en-US"/>
        </w:rPr>
        <w:t>using autonomous gaps</w:t>
      </w:r>
      <w:r>
        <w:tab/>
        <w:t>1839</w:t>
      </w:r>
    </w:p>
    <w:p w14:paraId="6996F802" w14:textId="77777777" w:rsidR="007059ED" w:rsidRDefault="007059ED">
      <w:pPr>
        <w:pStyle w:val="TOC4"/>
        <w:rPr>
          <w:rFonts w:asciiTheme="minorHAnsi" w:eastAsiaTheme="minorEastAsia" w:hAnsiTheme="minorHAnsi" w:cstheme="minorBidi"/>
          <w:sz w:val="22"/>
          <w:szCs w:val="22"/>
        </w:rPr>
      </w:pPr>
      <w:r w:rsidRPr="00AE6739">
        <w:rPr>
          <w:snapToGrid w:val="0"/>
        </w:rPr>
        <w:t>A.8.2.7.1</w:t>
      </w:r>
      <w:r>
        <w:rPr>
          <w:rFonts w:asciiTheme="minorHAnsi" w:eastAsiaTheme="minorEastAsia" w:hAnsiTheme="minorHAnsi" w:cstheme="minorBidi"/>
          <w:sz w:val="22"/>
          <w:szCs w:val="22"/>
        </w:rPr>
        <w:tab/>
      </w:r>
      <w:r w:rsidRPr="00AE6739">
        <w:rPr>
          <w:snapToGrid w:val="0"/>
        </w:rPr>
        <w:t>Test Purpose and Environment</w:t>
      </w:r>
      <w:r>
        <w:tab/>
        <w:t>1839</w:t>
      </w:r>
    </w:p>
    <w:p w14:paraId="5FB54BFA" w14:textId="77777777" w:rsidR="007059ED" w:rsidRDefault="007059ED">
      <w:pPr>
        <w:pStyle w:val="TOC4"/>
        <w:rPr>
          <w:rFonts w:asciiTheme="minorHAnsi" w:eastAsiaTheme="minorEastAsia" w:hAnsiTheme="minorHAnsi" w:cstheme="minorBidi"/>
          <w:sz w:val="22"/>
          <w:szCs w:val="22"/>
        </w:rPr>
      </w:pPr>
      <w:r w:rsidRPr="00AE6739">
        <w:rPr>
          <w:snapToGrid w:val="0"/>
        </w:rPr>
        <w:lastRenderedPageBreak/>
        <w:t>A.8.2.7.2</w:t>
      </w:r>
      <w:r>
        <w:rPr>
          <w:rFonts w:asciiTheme="minorHAnsi" w:eastAsiaTheme="minorEastAsia" w:hAnsiTheme="minorHAnsi" w:cstheme="minorBidi"/>
          <w:sz w:val="22"/>
          <w:szCs w:val="22"/>
        </w:rPr>
        <w:tab/>
      </w:r>
      <w:r w:rsidRPr="00AE6739">
        <w:rPr>
          <w:snapToGrid w:val="0"/>
        </w:rPr>
        <w:t>Test Requirements</w:t>
      </w:r>
      <w:r>
        <w:tab/>
        <w:t>1840</w:t>
      </w:r>
    </w:p>
    <w:p w14:paraId="49309B33" w14:textId="77777777" w:rsidR="007059ED" w:rsidRDefault="007059ED">
      <w:pPr>
        <w:pStyle w:val="TOC3"/>
        <w:rPr>
          <w:rFonts w:asciiTheme="minorHAnsi" w:eastAsiaTheme="minorEastAsia" w:hAnsiTheme="minorHAnsi" w:cstheme="minorBidi"/>
          <w:sz w:val="22"/>
          <w:szCs w:val="22"/>
        </w:rPr>
      </w:pPr>
      <w:r w:rsidRPr="00AE6739">
        <w:rPr>
          <w:snapToGrid w:val="0"/>
        </w:rPr>
        <w:t>A.8.2.8</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E6739">
        <w:rPr>
          <w:lang w:val="en-US"/>
        </w:rPr>
        <w:t>using autonomous gaps</w:t>
      </w:r>
      <w:r w:rsidRPr="00AE6739">
        <w:rPr>
          <w:lang w:val="en-US" w:eastAsia="zh-CN"/>
        </w:rPr>
        <w:t xml:space="preserve"> with DRX</w:t>
      </w:r>
      <w:r>
        <w:tab/>
        <w:t>1841</w:t>
      </w:r>
    </w:p>
    <w:p w14:paraId="68BEC426" w14:textId="77777777" w:rsidR="007059ED" w:rsidRDefault="007059ED">
      <w:pPr>
        <w:pStyle w:val="TOC4"/>
        <w:rPr>
          <w:rFonts w:asciiTheme="minorHAnsi" w:eastAsiaTheme="minorEastAsia" w:hAnsiTheme="minorHAnsi" w:cstheme="minorBidi"/>
          <w:sz w:val="22"/>
          <w:szCs w:val="22"/>
        </w:rPr>
      </w:pPr>
      <w:r w:rsidRPr="00AE6739">
        <w:rPr>
          <w:snapToGrid w:val="0"/>
        </w:rPr>
        <w:t>A.8.2.8.1</w:t>
      </w:r>
      <w:r>
        <w:rPr>
          <w:rFonts w:asciiTheme="minorHAnsi" w:eastAsiaTheme="minorEastAsia" w:hAnsiTheme="minorHAnsi" w:cstheme="minorBidi"/>
          <w:sz w:val="22"/>
          <w:szCs w:val="22"/>
        </w:rPr>
        <w:tab/>
      </w:r>
      <w:r w:rsidRPr="00AE6739">
        <w:rPr>
          <w:snapToGrid w:val="0"/>
        </w:rPr>
        <w:t>Test Purpose and Environment</w:t>
      </w:r>
      <w:r>
        <w:tab/>
        <w:t>1841</w:t>
      </w:r>
    </w:p>
    <w:p w14:paraId="7977D0B9" w14:textId="77777777" w:rsidR="007059ED" w:rsidRDefault="007059ED">
      <w:pPr>
        <w:pStyle w:val="TOC4"/>
        <w:rPr>
          <w:rFonts w:asciiTheme="minorHAnsi" w:eastAsiaTheme="minorEastAsia" w:hAnsiTheme="minorHAnsi" w:cstheme="minorBidi"/>
          <w:sz w:val="22"/>
          <w:szCs w:val="22"/>
        </w:rPr>
      </w:pPr>
      <w:r w:rsidRPr="00AE6739">
        <w:rPr>
          <w:snapToGrid w:val="0"/>
        </w:rPr>
        <w:t>A.8.2.8.2</w:t>
      </w:r>
      <w:r>
        <w:rPr>
          <w:rFonts w:asciiTheme="minorHAnsi" w:eastAsiaTheme="minorEastAsia" w:hAnsiTheme="minorHAnsi" w:cstheme="minorBidi"/>
          <w:sz w:val="22"/>
          <w:szCs w:val="22"/>
        </w:rPr>
        <w:tab/>
      </w:r>
      <w:r w:rsidRPr="00AE6739">
        <w:rPr>
          <w:snapToGrid w:val="0"/>
        </w:rPr>
        <w:t>Test Requirements</w:t>
      </w:r>
      <w:r>
        <w:tab/>
        <w:t>1843</w:t>
      </w:r>
    </w:p>
    <w:p w14:paraId="048F5122" w14:textId="77777777" w:rsidR="007059ED" w:rsidRDefault="007059ED">
      <w:pPr>
        <w:pStyle w:val="TOC3"/>
        <w:rPr>
          <w:rFonts w:asciiTheme="minorHAnsi" w:eastAsiaTheme="minorEastAsia" w:hAnsiTheme="minorHAnsi" w:cstheme="minorBidi"/>
          <w:sz w:val="22"/>
          <w:szCs w:val="22"/>
        </w:rPr>
      </w:pPr>
      <w:r w:rsidRPr="00AE6739">
        <w:rPr>
          <w:snapToGrid w:val="0"/>
        </w:rPr>
        <w:t>A.8.2.9</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E6739">
        <w:rPr>
          <w:lang w:val="en-US"/>
        </w:rPr>
        <w:t>using autonomous gaps for Cat-M1 UE in CEModeB</w:t>
      </w:r>
      <w:r>
        <w:tab/>
        <w:t>1843</w:t>
      </w:r>
    </w:p>
    <w:p w14:paraId="092825A6" w14:textId="77777777" w:rsidR="007059ED" w:rsidRDefault="007059ED">
      <w:pPr>
        <w:pStyle w:val="TOC4"/>
        <w:rPr>
          <w:rFonts w:asciiTheme="minorHAnsi" w:eastAsiaTheme="minorEastAsia" w:hAnsiTheme="minorHAnsi" w:cstheme="minorBidi"/>
          <w:sz w:val="22"/>
          <w:szCs w:val="22"/>
        </w:rPr>
      </w:pPr>
      <w:r w:rsidRPr="00AE6739">
        <w:rPr>
          <w:snapToGrid w:val="0"/>
        </w:rPr>
        <w:t>A.8.2.9.1</w:t>
      </w:r>
      <w:r>
        <w:rPr>
          <w:rFonts w:asciiTheme="minorHAnsi" w:eastAsiaTheme="minorEastAsia" w:hAnsiTheme="minorHAnsi" w:cstheme="minorBidi"/>
          <w:sz w:val="22"/>
          <w:szCs w:val="22"/>
        </w:rPr>
        <w:tab/>
      </w:r>
      <w:r w:rsidRPr="00AE6739">
        <w:rPr>
          <w:snapToGrid w:val="0"/>
        </w:rPr>
        <w:t>Test Purpose and Environment</w:t>
      </w:r>
      <w:r>
        <w:tab/>
        <w:t>1843</w:t>
      </w:r>
    </w:p>
    <w:p w14:paraId="64390FCB" w14:textId="77777777" w:rsidR="007059ED" w:rsidRDefault="007059ED">
      <w:pPr>
        <w:pStyle w:val="TOC4"/>
        <w:rPr>
          <w:rFonts w:asciiTheme="minorHAnsi" w:eastAsiaTheme="minorEastAsia" w:hAnsiTheme="minorHAnsi" w:cstheme="minorBidi"/>
          <w:sz w:val="22"/>
          <w:szCs w:val="22"/>
        </w:rPr>
      </w:pPr>
      <w:r w:rsidRPr="00AE6739">
        <w:rPr>
          <w:snapToGrid w:val="0"/>
        </w:rPr>
        <w:t>A.8.2.9.2</w:t>
      </w:r>
      <w:r>
        <w:rPr>
          <w:rFonts w:asciiTheme="minorHAnsi" w:eastAsiaTheme="minorEastAsia" w:hAnsiTheme="minorHAnsi" w:cstheme="minorBidi"/>
          <w:sz w:val="22"/>
          <w:szCs w:val="22"/>
        </w:rPr>
        <w:tab/>
      </w:r>
      <w:r w:rsidRPr="00AE6739">
        <w:rPr>
          <w:snapToGrid w:val="0"/>
        </w:rPr>
        <w:t>Test Requirements</w:t>
      </w:r>
      <w:r>
        <w:tab/>
        <w:t>1844</w:t>
      </w:r>
    </w:p>
    <w:p w14:paraId="7C1FCB50" w14:textId="77777777" w:rsidR="007059ED" w:rsidRDefault="007059ED">
      <w:pPr>
        <w:pStyle w:val="TOC3"/>
        <w:rPr>
          <w:rFonts w:asciiTheme="minorHAnsi" w:eastAsiaTheme="minorEastAsia" w:hAnsiTheme="minorHAnsi" w:cstheme="minorBidi"/>
          <w:sz w:val="22"/>
          <w:szCs w:val="22"/>
        </w:rPr>
      </w:pPr>
      <w:r w:rsidRPr="00AE6739">
        <w:rPr>
          <w:snapToGrid w:val="0"/>
        </w:rPr>
        <w:t>A.8.2.10</w:t>
      </w:r>
      <w:r>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AE6739">
        <w:rPr>
          <w:lang w:val="en-US"/>
        </w:rPr>
        <w:t>using autonomous gaps with DRX for Cat-M1 UE in CEModeB</w:t>
      </w:r>
      <w:r>
        <w:tab/>
        <w:t>1845</w:t>
      </w:r>
    </w:p>
    <w:p w14:paraId="6AC7C3D5" w14:textId="77777777" w:rsidR="007059ED" w:rsidRDefault="007059ED">
      <w:pPr>
        <w:pStyle w:val="TOC4"/>
        <w:rPr>
          <w:rFonts w:asciiTheme="minorHAnsi" w:eastAsiaTheme="minorEastAsia" w:hAnsiTheme="minorHAnsi" w:cstheme="minorBidi"/>
          <w:sz w:val="22"/>
          <w:szCs w:val="22"/>
        </w:rPr>
      </w:pPr>
      <w:r w:rsidRPr="00AE6739">
        <w:rPr>
          <w:snapToGrid w:val="0"/>
        </w:rPr>
        <w:t>A.8.2.10.1</w:t>
      </w:r>
      <w:r>
        <w:rPr>
          <w:rFonts w:asciiTheme="minorHAnsi" w:eastAsiaTheme="minorEastAsia" w:hAnsiTheme="minorHAnsi" w:cstheme="minorBidi"/>
          <w:sz w:val="22"/>
          <w:szCs w:val="22"/>
        </w:rPr>
        <w:tab/>
      </w:r>
      <w:r w:rsidRPr="00AE6739">
        <w:rPr>
          <w:snapToGrid w:val="0"/>
        </w:rPr>
        <w:t>Test Purpose and Environment</w:t>
      </w:r>
      <w:r>
        <w:tab/>
        <w:t>1845</w:t>
      </w:r>
    </w:p>
    <w:p w14:paraId="0CB0A151" w14:textId="77777777" w:rsidR="007059ED" w:rsidRDefault="007059ED">
      <w:pPr>
        <w:pStyle w:val="TOC4"/>
        <w:rPr>
          <w:rFonts w:asciiTheme="minorHAnsi" w:eastAsiaTheme="minorEastAsia" w:hAnsiTheme="minorHAnsi" w:cstheme="minorBidi"/>
          <w:sz w:val="22"/>
          <w:szCs w:val="22"/>
        </w:rPr>
      </w:pPr>
      <w:r w:rsidRPr="00AE6739">
        <w:rPr>
          <w:snapToGrid w:val="0"/>
        </w:rPr>
        <w:t>A.8.2.10.2</w:t>
      </w:r>
      <w:r>
        <w:rPr>
          <w:rFonts w:asciiTheme="minorHAnsi" w:eastAsiaTheme="minorEastAsia" w:hAnsiTheme="minorHAnsi" w:cstheme="minorBidi"/>
          <w:sz w:val="22"/>
          <w:szCs w:val="22"/>
        </w:rPr>
        <w:tab/>
      </w:r>
      <w:r w:rsidRPr="00AE6739">
        <w:rPr>
          <w:snapToGrid w:val="0"/>
        </w:rPr>
        <w:t>Test Requirements</w:t>
      </w:r>
      <w:r>
        <w:tab/>
        <w:t>1847</w:t>
      </w:r>
    </w:p>
    <w:p w14:paraId="6F29594B" w14:textId="77777777" w:rsidR="007059ED" w:rsidRDefault="007059ED">
      <w:pPr>
        <w:pStyle w:val="TOC3"/>
        <w:rPr>
          <w:rFonts w:asciiTheme="minorHAnsi" w:eastAsiaTheme="minorEastAsia" w:hAnsiTheme="minorHAnsi" w:cstheme="minorBidi"/>
          <w:sz w:val="22"/>
          <w:szCs w:val="22"/>
        </w:rPr>
      </w:pPr>
      <w:r w:rsidRPr="00AE6739">
        <w:rPr>
          <w:rFonts w:cs="Arial"/>
        </w:rPr>
        <w:t>A.8.2.11</w:t>
      </w:r>
      <w:r>
        <w:rPr>
          <w:rFonts w:asciiTheme="minorHAnsi" w:eastAsiaTheme="minorEastAsia" w:hAnsiTheme="minorHAnsi" w:cstheme="minorBidi"/>
          <w:sz w:val="22"/>
          <w:szCs w:val="22"/>
        </w:rPr>
        <w:tab/>
      </w:r>
      <w:r w:rsidRPr="00AE6739">
        <w:rPr>
          <w:rFonts w:cs="Arial"/>
        </w:rPr>
        <w:t xml:space="preserve">E-UTRAN TDD-TDD intra-frequency event triggered reporting with DRX for UE configured with </w:t>
      </w:r>
      <w:r w:rsidRPr="00AE6739">
        <w:rPr>
          <w:rFonts w:cs="Arial"/>
          <w:i/>
        </w:rPr>
        <w:t>highSpeedEnhancedMeasFlag</w:t>
      </w:r>
      <w:r>
        <w:tab/>
        <w:t>1847</w:t>
      </w:r>
    </w:p>
    <w:p w14:paraId="20538D48" w14:textId="77777777" w:rsidR="007059ED" w:rsidRDefault="007059ED">
      <w:pPr>
        <w:pStyle w:val="TOC4"/>
        <w:rPr>
          <w:rFonts w:asciiTheme="minorHAnsi" w:eastAsiaTheme="minorEastAsia" w:hAnsiTheme="minorHAnsi" w:cstheme="minorBidi"/>
          <w:sz w:val="22"/>
          <w:szCs w:val="22"/>
        </w:rPr>
      </w:pPr>
      <w:r w:rsidRPr="00AE6739">
        <w:rPr>
          <w:snapToGrid w:val="0"/>
        </w:rPr>
        <w:t>A.8.2.11.</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1847</w:t>
      </w:r>
    </w:p>
    <w:p w14:paraId="405FC086" w14:textId="77777777" w:rsidR="007059ED" w:rsidRDefault="007059ED">
      <w:pPr>
        <w:pStyle w:val="TOC4"/>
        <w:rPr>
          <w:rFonts w:asciiTheme="minorHAnsi" w:eastAsiaTheme="minorEastAsia" w:hAnsiTheme="minorHAnsi" w:cstheme="minorBidi"/>
          <w:sz w:val="22"/>
          <w:szCs w:val="22"/>
        </w:rPr>
      </w:pPr>
      <w:r w:rsidRPr="00AE6739">
        <w:rPr>
          <w:rFonts w:cs="Arial"/>
          <w:snapToGrid w:val="0"/>
        </w:rPr>
        <w:t>A.8.2.11.2</w:t>
      </w:r>
      <w:r>
        <w:rPr>
          <w:rFonts w:asciiTheme="minorHAnsi" w:eastAsiaTheme="minorEastAsia" w:hAnsiTheme="minorHAnsi" w:cstheme="minorBidi"/>
          <w:sz w:val="22"/>
          <w:szCs w:val="22"/>
        </w:rPr>
        <w:tab/>
      </w:r>
      <w:r w:rsidRPr="00AE6739">
        <w:rPr>
          <w:rFonts w:cs="Arial"/>
          <w:snapToGrid w:val="0"/>
        </w:rPr>
        <w:t>Test Requirements</w:t>
      </w:r>
      <w:r>
        <w:tab/>
        <w:t>1849</w:t>
      </w:r>
    </w:p>
    <w:p w14:paraId="3469A574" w14:textId="77777777" w:rsidR="007059ED" w:rsidRDefault="007059ED">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1849</w:t>
      </w:r>
    </w:p>
    <w:p w14:paraId="53FD25A3"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A.8.2.12.1</w:t>
      </w:r>
      <w:r>
        <w:rPr>
          <w:rFonts w:asciiTheme="minorHAnsi" w:eastAsiaTheme="minorEastAsia" w:hAnsiTheme="minorHAnsi" w:cstheme="minorBidi"/>
          <w:sz w:val="22"/>
          <w:szCs w:val="22"/>
        </w:rPr>
        <w:tab/>
      </w:r>
      <w:r w:rsidRPr="00AE6739">
        <w:rPr>
          <w:rFonts w:cs="v4.2.0"/>
          <w:snapToGrid w:val="0"/>
        </w:rPr>
        <w:t>Test Purpose and Environment</w:t>
      </w:r>
      <w:r>
        <w:tab/>
        <w:t>1849</w:t>
      </w:r>
    </w:p>
    <w:p w14:paraId="3199B78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A.8.2.12.2</w:t>
      </w:r>
      <w:r>
        <w:rPr>
          <w:rFonts w:asciiTheme="minorHAnsi" w:eastAsiaTheme="minorEastAsia" w:hAnsiTheme="minorHAnsi" w:cstheme="minorBidi"/>
          <w:sz w:val="22"/>
          <w:szCs w:val="22"/>
        </w:rPr>
        <w:tab/>
      </w:r>
      <w:r w:rsidRPr="00AE6739">
        <w:rPr>
          <w:rFonts w:cs="v4.2.0"/>
          <w:snapToGrid w:val="0"/>
        </w:rPr>
        <w:t>Test Requirements</w:t>
      </w:r>
      <w:r>
        <w:tab/>
        <w:t>1851</w:t>
      </w:r>
    </w:p>
    <w:p w14:paraId="7122A3A9" w14:textId="77777777" w:rsidR="007059ED" w:rsidRDefault="007059ED">
      <w:pPr>
        <w:pStyle w:val="TOC3"/>
        <w:rPr>
          <w:rFonts w:asciiTheme="minorHAnsi" w:eastAsiaTheme="minorEastAsia" w:hAnsiTheme="minorHAnsi" w:cstheme="minorBidi"/>
          <w:sz w:val="22"/>
          <w:szCs w:val="22"/>
        </w:rPr>
      </w:pPr>
      <w:r w:rsidRPr="00AE6739">
        <w:rPr>
          <w:rFonts w:cs="v4.2.0"/>
        </w:rPr>
        <w:t>A.8.2.13</w:t>
      </w:r>
      <w:r>
        <w:rPr>
          <w:rFonts w:asciiTheme="minorHAnsi" w:eastAsiaTheme="minorEastAsia" w:hAnsiTheme="minorHAnsi" w:cstheme="minorBidi"/>
          <w:sz w:val="22"/>
          <w:szCs w:val="22"/>
        </w:rPr>
        <w:tab/>
      </w:r>
      <w:r w:rsidRPr="00AE6739">
        <w:rPr>
          <w:rFonts w:cs="v4.2.0"/>
        </w:rPr>
        <w:t>E-UTRAN TDD-TDD intra-frequency event triggered reporting under fading propagation conditions in synchronous cells with DRX for UE category 0</w:t>
      </w:r>
      <w:r>
        <w:tab/>
        <w:t>1852</w:t>
      </w:r>
    </w:p>
    <w:p w14:paraId="58ED80A1" w14:textId="77777777" w:rsidR="007059ED" w:rsidRDefault="007059ED">
      <w:pPr>
        <w:pStyle w:val="TOC4"/>
        <w:rPr>
          <w:rFonts w:asciiTheme="minorHAnsi" w:eastAsiaTheme="minorEastAsia" w:hAnsiTheme="minorHAnsi" w:cstheme="minorBidi"/>
          <w:sz w:val="22"/>
          <w:szCs w:val="22"/>
        </w:rPr>
      </w:pPr>
      <w:r w:rsidRPr="00AE6739">
        <w:rPr>
          <w:snapToGrid w:val="0"/>
        </w:rPr>
        <w:t>A.8.2.13.</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1852</w:t>
      </w:r>
    </w:p>
    <w:p w14:paraId="2A6C929B"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A.8.2.13.2</w:t>
      </w:r>
      <w:r>
        <w:rPr>
          <w:rFonts w:asciiTheme="minorHAnsi" w:eastAsiaTheme="minorEastAsia" w:hAnsiTheme="minorHAnsi" w:cstheme="minorBidi"/>
          <w:sz w:val="22"/>
          <w:szCs w:val="22"/>
        </w:rPr>
        <w:tab/>
      </w:r>
      <w:r w:rsidRPr="00AE6739">
        <w:rPr>
          <w:rFonts w:cs="v4.2.0"/>
          <w:snapToGrid w:val="0"/>
        </w:rPr>
        <w:t>Test Requirements</w:t>
      </w:r>
      <w:r>
        <w:tab/>
        <w:t>1854</w:t>
      </w:r>
    </w:p>
    <w:p w14:paraId="2241104A" w14:textId="77777777" w:rsidR="007059ED" w:rsidRDefault="007059ED">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AE6739">
        <w:rPr>
          <w:rFonts w:cs="v4.2.0"/>
        </w:rPr>
        <w:t>E-UTRAN TDD intra-frequency event triggered reporting for serving cell under fading propagation conditions for UE category M1 in CEModeA</w:t>
      </w:r>
      <w:r w:rsidRPr="00AE6739">
        <w:rPr>
          <w:rFonts w:cs="v4.2.0"/>
          <w:lang w:eastAsia="zh-CN"/>
        </w:rPr>
        <w:t xml:space="preserve"> without gap</w:t>
      </w:r>
      <w:r>
        <w:tab/>
        <w:t>1854</w:t>
      </w:r>
    </w:p>
    <w:p w14:paraId="351AA167" w14:textId="77777777" w:rsidR="007059ED" w:rsidRDefault="007059ED">
      <w:pPr>
        <w:pStyle w:val="TOC4"/>
        <w:rPr>
          <w:rFonts w:asciiTheme="minorHAnsi" w:eastAsiaTheme="minorEastAsia" w:hAnsiTheme="minorHAnsi" w:cstheme="minorBidi"/>
          <w:sz w:val="22"/>
          <w:szCs w:val="22"/>
        </w:rPr>
      </w:pPr>
      <w:r w:rsidRPr="00AE6739">
        <w:rPr>
          <w:snapToGrid w:val="0"/>
        </w:rPr>
        <w:t>A.8.2.14.1</w:t>
      </w:r>
      <w:r>
        <w:rPr>
          <w:rFonts w:asciiTheme="minorHAnsi" w:eastAsiaTheme="minorEastAsia" w:hAnsiTheme="minorHAnsi" w:cstheme="minorBidi"/>
          <w:sz w:val="22"/>
          <w:szCs w:val="22"/>
        </w:rPr>
        <w:tab/>
      </w:r>
      <w:r w:rsidRPr="00AE6739">
        <w:rPr>
          <w:snapToGrid w:val="0"/>
        </w:rPr>
        <w:t>Test Purpose and Environment</w:t>
      </w:r>
      <w:r>
        <w:tab/>
        <w:t>1854</w:t>
      </w:r>
    </w:p>
    <w:p w14:paraId="59AEC0F0" w14:textId="77777777" w:rsidR="007059ED" w:rsidRDefault="007059ED">
      <w:pPr>
        <w:pStyle w:val="TOC4"/>
        <w:rPr>
          <w:rFonts w:asciiTheme="minorHAnsi" w:eastAsiaTheme="minorEastAsia" w:hAnsiTheme="minorHAnsi" w:cstheme="minorBidi"/>
          <w:sz w:val="22"/>
          <w:szCs w:val="22"/>
        </w:rPr>
      </w:pPr>
      <w:r w:rsidRPr="00AE6739">
        <w:rPr>
          <w:snapToGrid w:val="0"/>
        </w:rPr>
        <w:t>A.8.2.14.2</w:t>
      </w:r>
      <w:r>
        <w:rPr>
          <w:rFonts w:asciiTheme="minorHAnsi" w:eastAsiaTheme="minorEastAsia" w:hAnsiTheme="minorHAnsi" w:cstheme="minorBidi"/>
          <w:sz w:val="22"/>
          <w:szCs w:val="22"/>
        </w:rPr>
        <w:tab/>
      </w:r>
      <w:r w:rsidRPr="00AE6739">
        <w:rPr>
          <w:snapToGrid w:val="0"/>
        </w:rPr>
        <w:t>Test Requirement</w:t>
      </w:r>
      <w:r>
        <w:tab/>
        <w:t>1856</w:t>
      </w:r>
    </w:p>
    <w:p w14:paraId="202C8CD5" w14:textId="77777777" w:rsidR="007059ED" w:rsidRDefault="007059ED">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1856</w:t>
      </w:r>
    </w:p>
    <w:p w14:paraId="68239274" w14:textId="77777777" w:rsidR="007059ED" w:rsidRDefault="007059ED">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1856</w:t>
      </w:r>
    </w:p>
    <w:p w14:paraId="37B66C7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A.8.3.1.1</w:t>
      </w:r>
      <w:r>
        <w:rPr>
          <w:rFonts w:asciiTheme="minorHAnsi" w:eastAsiaTheme="minorEastAsia" w:hAnsiTheme="minorHAnsi" w:cstheme="minorBidi"/>
          <w:sz w:val="22"/>
          <w:szCs w:val="22"/>
        </w:rPr>
        <w:tab/>
      </w:r>
      <w:r w:rsidRPr="00AE6739">
        <w:rPr>
          <w:rFonts w:cs="v4.2.0"/>
          <w:snapToGrid w:val="0"/>
        </w:rPr>
        <w:t>Test Purpose and Environment</w:t>
      </w:r>
      <w:r>
        <w:tab/>
        <w:t>1856</w:t>
      </w:r>
    </w:p>
    <w:p w14:paraId="6C6CFD61"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A.8.3.1.2</w:t>
      </w:r>
      <w:r>
        <w:rPr>
          <w:rFonts w:asciiTheme="minorHAnsi" w:eastAsiaTheme="minorEastAsia" w:hAnsiTheme="minorHAnsi" w:cstheme="minorBidi"/>
          <w:sz w:val="22"/>
          <w:szCs w:val="22"/>
        </w:rPr>
        <w:tab/>
      </w:r>
      <w:r w:rsidRPr="00AE6739">
        <w:rPr>
          <w:rFonts w:cs="v4.2.0"/>
          <w:snapToGrid w:val="0"/>
        </w:rPr>
        <w:t>Test Requirements</w:t>
      </w:r>
      <w:r>
        <w:tab/>
        <w:t>1857</w:t>
      </w:r>
    </w:p>
    <w:p w14:paraId="2C4169C0" w14:textId="77777777" w:rsidR="007059ED" w:rsidRDefault="007059ED">
      <w:pPr>
        <w:pStyle w:val="TOC3"/>
        <w:rPr>
          <w:rFonts w:asciiTheme="minorHAnsi" w:eastAsiaTheme="minorEastAsia" w:hAnsiTheme="minorHAnsi" w:cstheme="minorBidi"/>
          <w:sz w:val="22"/>
          <w:szCs w:val="22"/>
        </w:rPr>
      </w:pPr>
      <w:r w:rsidRPr="00AE6739">
        <w:rPr>
          <w:rFonts w:cs="v4.2.0"/>
        </w:rPr>
        <w:t>A.8.3.2</w:t>
      </w:r>
      <w:r>
        <w:rPr>
          <w:rFonts w:asciiTheme="minorHAnsi" w:eastAsiaTheme="minorEastAsia" w:hAnsiTheme="minorHAnsi" w:cstheme="minorBidi"/>
          <w:sz w:val="22"/>
          <w:szCs w:val="22"/>
        </w:rPr>
        <w:tab/>
      </w:r>
      <w:r w:rsidRPr="00AE6739">
        <w:rPr>
          <w:rFonts w:cs="v4.2.0"/>
        </w:rPr>
        <w:t>E-UTRAN FDD-FDD Inter-frequency event triggered reporting when DRX is used under fading propagation conditions in asynchronous cells</w:t>
      </w:r>
      <w:r>
        <w:tab/>
        <w:t>1857</w:t>
      </w:r>
    </w:p>
    <w:p w14:paraId="6482B9C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A.8.3.2.1</w:t>
      </w:r>
      <w:r>
        <w:rPr>
          <w:rFonts w:asciiTheme="minorHAnsi" w:eastAsiaTheme="minorEastAsia" w:hAnsiTheme="minorHAnsi" w:cstheme="minorBidi"/>
          <w:sz w:val="22"/>
          <w:szCs w:val="22"/>
        </w:rPr>
        <w:tab/>
      </w:r>
      <w:r w:rsidRPr="00AE6739">
        <w:rPr>
          <w:rFonts w:cs="v4.2.0"/>
          <w:snapToGrid w:val="0"/>
        </w:rPr>
        <w:t>Test Purpose and Environment</w:t>
      </w:r>
      <w:r>
        <w:tab/>
        <w:t>1857</w:t>
      </w:r>
    </w:p>
    <w:p w14:paraId="061EB92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A.8.3.2.2</w:t>
      </w:r>
      <w:r>
        <w:rPr>
          <w:rFonts w:asciiTheme="minorHAnsi" w:eastAsiaTheme="minorEastAsia" w:hAnsiTheme="minorHAnsi" w:cstheme="minorBidi"/>
          <w:sz w:val="22"/>
          <w:szCs w:val="22"/>
        </w:rPr>
        <w:tab/>
      </w:r>
      <w:r w:rsidRPr="00AE6739">
        <w:rPr>
          <w:rFonts w:cs="v4.2.0"/>
          <w:snapToGrid w:val="0"/>
        </w:rPr>
        <w:t>Test Requirements</w:t>
      </w:r>
      <w:r>
        <w:tab/>
        <w:t>1860</w:t>
      </w:r>
    </w:p>
    <w:p w14:paraId="63B1D22D" w14:textId="77777777" w:rsidR="007059ED" w:rsidRDefault="007059ED">
      <w:pPr>
        <w:pStyle w:val="TOC3"/>
        <w:rPr>
          <w:rFonts w:asciiTheme="minorHAnsi" w:eastAsiaTheme="minorEastAsia" w:hAnsiTheme="minorHAnsi" w:cstheme="minorBidi"/>
          <w:sz w:val="22"/>
          <w:szCs w:val="22"/>
        </w:rPr>
      </w:pPr>
      <w:r w:rsidRPr="00AE6739">
        <w:rPr>
          <w:rFonts w:cs="v4.2.0"/>
        </w:rPr>
        <w:t>A.8.3.3</w:t>
      </w:r>
      <w:r>
        <w:rPr>
          <w:rFonts w:asciiTheme="minorHAnsi" w:eastAsiaTheme="minorEastAsia" w:hAnsiTheme="minorHAnsi" w:cstheme="minorBidi"/>
          <w:sz w:val="22"/>
          <w:szCs w:val="22"/>
        </w:rPr>
        <w:tab/>
      </w:r>
      <w:r w:rsidRPr="00AE6739">
        <w:rPr>
          <w:rFonts w:cs="v4.2.0"/>
        </w:rPr>
        <w:t>E-UTRAN FDD-FDD inter-frequency event triggered reporting under AWGN propagation conditions in asynchronous cells with DRX when L3 filtering is used</w:t>
      </w:r>
      <w:r>
        <w:tab/>
        <w:t>1860</w:t>
      </w:r>
    </w:p>
    <w:p w14:paraId="37D8ED5A" w14:textId="77777777" w:rsidR="007059ED" w:rsidRDefault="007059ED">
      <w:pPr>
        <w:pStyle w:val="TOC4"/>
        <w:rPr>
          <w:rFonts w:asciiTheme="minorHAnsi" w:eastAsiaTheme="minorEastAsia" w:hAnsiTheme="minorHAnsi" w:cstheme="minorBidi"/>
          <w:sz w:val="22"/>
          <w:szCs w:val="22"/>
        </w:rPr>
      </w:pPr>
      <w:r w:rsidRPr="00AE6739">
        <w:rPr>
          <w:snapToGrid w:val="0"/>
        </w:rPr>
        <w:t>A.8.3.3.1</w:t>
      </w:r>
      <w:r>
        <w:rPr>
          <w:rFonts w:asciiTheme="minorHAnsi" w:eastAsiaTheme="minorEastAsia" w:hAnsiTheme="minorHAnsi" w:cstheme="minorBidi"/>
          <w:sz w:val="22"/>
          <w:szCs w:val="22"/>
        </w:rPr>
        <w:tab/>
      </w:r>
      <w:r w:rsidRPr="00AE6739">
        <w:rPr>
          <w:snapToGrid w:val="0"/>
        </w:rPr>
        <w:t>Test Purpose and Environment</w:t>
      </w:r>
      <w:r>
        <w:tab/>
        <w:t>1860</w:t>
      </w:r>
    </w:p>
    <w:p w14:paraId="181669D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A.8.3.3.2</w:t>
      </w:r>
      <w:r>
        <w:rPr>
          <w:rFonts w:asciiTheme="minorHAnsi" w:eastAsiaTheme="minorEastAsia" w:hAnsiTheme="minorHAnsi" w:cstheme="minorBidi"/>
          <w:sz w:val="22"/>
          <w:szCs w:val="22"/>
        </w:rPr>
        <w:tab/>
      </w:r>
      <w:r w:rsidRPr="00AE6739">
        <w:rPr>
          <w:rFonts w:cs="v4.2.0"/>
          <w:snapToGrid w:val="0"/>
        </w:rPr>
        <w:t>Test Requirements</w:t>
      </w:r>
      <w:r>
        <w:tab/>
        <w:t>1863</w:t>
      </w:r>
    </w:p>
    <w:p w14:paraId="2EE73646" w14:textId="77777777" w:rsidR="007059ED" w:rsidRDefault="007059ED">
      <w:pPr>
        <w:pStyle w:val="TOC3"/>
        <w:rPr>
          <w:rFonts w:asciiTheme="minorHAnsi" w:eastAsiaTheme="minorEastAsia" w:hAnsiTheme="minorHAnsi" w:cstheme="minorBidi"/>
          <w:sz w:val="22"/>
          <w:szCs w:val="22"/>
        </w:rPr>
      </w:pPr>
      <w:r w:rsidRPr="00AE6739">
        <w:rPr>
          <w:snapToGrid w:val="0"/>
        </w:rPr>
        <w:t>A.8.3.4</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1863</w:t>
      </w:r>
    </w:p>
    <w:p w14:paraId="7719D4BF" w14:textId="77777777" w:rsidR="007059ED" w:rsidRDefault="007059ED">
      <w:pPr>
        <w:pStyle w:val="TOC4"/>
        <w:rPr>
          <w:rFonts w:asciiTheme="minorHAnsi" w:eastAsiaTheme="minorEastAsia" w:hAnsiTheme="minorHAnsi" w:cstheme="minorBidi"/>
          <w:sz w:val="22"/>
          <w:szCs w:val="22"/>
        </w:rPr>
      </w:pPr>
      <w:r w:rsidRPr="00AE6739">
        <w:rPr>
          <w:snapToGrid w:val="0"/>
        </w:rPr>
        <w:t>A.8.3.4.1</w:t>
      </w:r>
      <w:r>
        <w:rPr>
          <w:rFonts w:asciiTheme="minorHAnsi" w:eastAsiaTheme="minorEastAsia" w:hAnsiTheme="minorHAnsi" w:cstheme="minorBidi"/>
          <w:sz w:val="22"/>
          <w:szCs w:val="22"/>
        </w:rPr>
        <w:tab/>
      </w:r>
      <w:r w:rsidRPr="00AE6739">
        <w:rPr>
          <w:snapToGrid w:val="0"/>
        </w:rPr>
        <w:t>Test Purpose and Environment</w:t>
      </w:r>
      <w:r>
        <w:tab/>
        <w:t>1863</w:t>
      </w:r>
    </w:p>
    <w:p w14:paraId="3503A1DE" w14:textId="77777777" w:rsidR="007059ED" w:rsidRDefault="007059ED">
      <w:pPr>
        <w:pStyle w:val="TOC4"/>
        <w:rPr>
          <w:rFonts w:asciiTheme="minorHAnsi" w:eastAsiaTheme="minorEastAsia" w:hAnsiTheme="minorHAnsi" w:cstheme="minorBidi"/>
          <w:sz w:val="22"/>
          <w:szCs w:val="22"/>
        </w:rPr>
      </w:pPr>
      <w:r w:rsidRPr="00AE6739">
        <w:rPr>
          <w:snapToGrid w:val="0"/>
        </w:rPr>
        <w:t>A.8.3.4.2</w:t>
      </w:r>
      <w:r>
        <w:rPr>
          <w:rFonts w:asciiTheme="minorHAnsi" w:eastAsiaTheme="minorEastAsia" w:hAnsiTheme="minorHAnsi" w:cstheme="minorBidi"/>
          <w:sz w:val="22"/>
          <w:szCs w:val="22"/>
        </w:rPr>
        <w:tab/>
      </w:r>
      <w:r w:rsidRPr="00AE6739">
        <w:rPr>
          <w:snapToGrid w:val="0"/>
        </w:rPr>
        <w:t>Test Requirements</w:t>
      </w:r>
      <w:r>
        <w:tab/>
        <w:t>1865</w:t>
      </w:r>
    </w:p>
    <w:p w14:paraId="67658C80" w14:textId="77777777" w:rsidR="007059ED" w:rsidRDefault="007059ED">
      <w:pPr>
        <w:pStyle w:val="TOC3"/>
        <w:rPr>
          <w:rFonts w:asciiTheme="minorHAnsi" w:eastAsiaTheme="minorEastAsia" w:hAnsiTheme="minorHAnsi" w:cstheme="minorBidi"/>
          <w:sz w:val="22"/>
          <w:szCs w:val="22"/>
        </w:rPr>
      </w:pPr>
      <w:r w:rsidRPr="00AE6739">
        <w:rPr>
          <w:snapToGrid w:val="0"/>
        </w:rPr>
        <w:t>A.8.3.5</w:t>
      </w:r>
      <w:r>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1865</w:t>
      </w:r>
    </w:p>
    <w:p w14:paraId="3DCBF5F3" w14:textId="77777777" w:rsidR="007059ED" w:rsidRDefault="007059ED">
      <w:pPr>
        <w:pStyle w:val="TOC4"/>
        <w:rPr>
          <w:rFonts w:asciiTheme="minorHAnsi" w:eastAsiaTheme="minorEastAsia" w:hAnsiTheme="minorHAnsi" w:cstheme="minorBidi"/>
          <w:sz w:val="22"/>
          <w:szCs w:val="22"/>
        </w:rPr>
      </w:pPr>
      <w:r w:rsidRPr="00AE6739">
        <w:rPr>
          <w:snapToGrid w:val="0"/>
        </w:rPr>
        <w:t>A.8.3.5.2</w:t>
      </w:r>
      <w:r>
        <w:rPr>
          <w:rFonts w:asciiTheme="minorHAnsi" w:eastAsiaTheme="minorEastAsia" w:hAnsiTheme="minorHAnsi" w:cstheme="minorBidi"/>
          <w:sz w:val="22"/>
          <w:szCs w:val="22"/>
        </w:rPr>
        <w:tab/>
      </w:r>
      <w:r w:rsidRPr="00AE6739">
        <w:rPr>
          <w:snapToGrid w:val="0"/>
        </w:rPr>
        <w:t>Test Requirements</w:t>
      </w:r>
      <w:r>
        <w:tab/>
        <w:t>1867</w:t>
      </w:r>
    </w:p>
    <w:p w14:paraId="54A730E3" w14:textId="77777777" w:rsidR="007059ED" w:rsidRDefault="007059ED">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1867</w:t>
      </w:r>
    </w:p>
    <w:p w14:paraId="2D0B447D" w14:textId="77777777" w:rsidR="007059ED" w:rsidRDefault="007059ED">
      <w:pPr>
        <w:pStyle w:val="TOC4"/>
        <w:rPr>
          <w:rFonts w:asciiTheme="minorHAnsi" w:eastAsiaTheme="minorEastAsia" w:hAnsiTheme="minorHAnsi" w:cstheme="minorBidi"/>
          <w:sz w:val="22"/>
          <w:szCs w:val="22"/>
        </w:rPr>
      </w:pPr>
      <w:r w:rsidRPr="00AE6739">
        <w:rPr>
          <w:snapToGrid w:val="0"/>
        </w:rPr>
        <w:t>A.8.3.6.1</w:t>
      </w:r>
      <w:r>
        <w:rPr>
          <w:rFonts w:asciiTheme="minorHAnsi" w:eastAsiaTheme="minorEastAsia" w:hAnsiTheme="minorHAnsi" w:cstheme="minorBidi"/>
          <w:sz w:val="22"/>
          <w:szCs w:val="22"/>
        </w:rPr>
        <w:tab/>
      </w:r>
      <w:r w:rsidRPr="00AE6739">
        <w:rPr>
          <w:snapToGrid w:val="0"/>
        </w:rPr>
        <w:t>Test Purpose and Environment</w:t>
      </w:r>
      <w:r>
        <w:tab/>
        <w:t>1867</w:t>
      </w:r>
    </w:p>
    <w:p w14:paraId="244F48F4" w14:textId="77777777" w:rsidR="007059ED" w:rsidRDefault="007059ED">
      <w:pPr>
        <w:pStyle w:val="TOC4"/>
        <w:rPr>
          <w:rFonts w:asciiTheme="minorHAnsi" w:eastAsiaTheme="minorEastAsia" w:hAnsiTheme="minorHAnsi" w:cstheme="minorBidi"/>
          <w:sz w:val="22"/>
          <w:szCs w:val="22"/>
        </w:rPr>
      </w:pPr>
      <w:r w:rsidRPr="00AE6739">
        <w:rPr>
          <w:snapToGrid w:val="0"/>
        </w:rPr>
        <w:t>A.8.3.6.2</w:t>
      </w:r>
      <w:r>
        <w:rPr>
          <w:rFonts w:asciiTheme="minorHAnsi" w:eastAsiaTheme="minorEastAsia" w:hAnsiTheme="minorHAnsi" w:cstheme="minorBidi"/>
          <w:sz w:val="22"/>
          <w:szCs w:val="22"/>
        </w:rPr>
        <w:tab/>
      </w:r>
      <w:r w:rsidRPr="00AE6739">
        <w:rPr>
          <w:snapToGrid w:val="0"/>
        </w:rPr>
        <w:t>Test Requirements</w:t>
      </w:r>
      <w:r>
        <w:tab/>
        <w:t>1869</w:t>
      </w:r>
    </w:p>
    <w:p w14:paraId="10AE6E71" w14:textId="77777777" w:rsidR="007059ED" w:rsidRDefault="007059ED">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1870</w:t>
      </w:r>
    </w:p>
    <w:p w14:paraId="0ECFA891" w14:textId="77777777" w:rsidR="007059ED" w:rsidRDefault="007059ED">
      <w:pPr>
        <w:pStyle w:val="TOC4"/>
        <w:rPr>
          <w:rFonts w:asciiTheme="minorHAnsi" w:eastAsiaTheme="minorEastAsia" w:hAnsiTheme="minorHAnsi" w:cstheme="minorBidi"/>
          <w:sz w:val="22"/>
          <w:szCs w:val="22"/>
        </w:rPr>
      </w:pPr>
      <w:r w:rsidRPr="00AE6739">
        <w:rPr>
          <w:snapToGrid w:val="0"/>
        </w:rPr>
        <w:t>A.8.3.7.1</w:t>
      </w:r>
      <w:r>
        <w:rPr>
          <w:rFonts w:asciiTheme="minorHAnsi" w:eastAsiaTheme="minorEastAsia" w:hAnsiTheme="minorHAnsi" w:cstheme="minorBidi"/>
          <w:sz w:val="22"/>
          <w:szCs w:val="22"/>
        </w:rPr>
        <w:tab/>
      </w:r>
      <w:r w:rsidRPr="00AE6739">
        <w:rPr>
          <w:snapToGrid w:val="0"/>
        </w:rPr>
        <w:t>Test Purpose and Environment</w:t>
      </w:r>
      <w:r>
        <w:tab/>
        <w:t>1870</w:t>
      </w:r>
    </w:p>
    <w:p w14:paraId="4F82690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A.8.3.7.2</w:t>
      </w:r>
      <w:r>
        <w:rPr>
          <w:rFonts w:asciiTheme="minorHAnsi" w:eastAsiaTheme="minorEastAsia" w:hAnsiTheme="minorHAnsi" w:cstheme="minorBidi"/>
          <w:sz w:val="22"/>
          <w:szCs w:val="22"/>
        </w:rPr>
        <w:tab/>
      </w:r>
      <w:r w:rsidRPr="00AE6739">
        <w:rPr>
          <w:rFonts w:cs="v4.2.0"/>
          <w:snapToGrid w:val="0"/>
        </w:rPr>
        <w:t>Test Requirements</w:t>
      </w:r>
      <w:r>
        <w:tab/>
        <w:t>1872</w:t>
      </w:r>
    </w:p>
    <w:p w14:paraId="59047E78" w14:textId="77777777" w:rsidR="007059ED" w:rsidRDefault="007059ED">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1873</w:t>
      </w:r>
    </w:p>
    <w:p w14:paraId="1C74B9A2" w14:textId="77777777" w:rsidR="007059ED" w:rsidRDefault="007059ED">
      <w:pPr>
        <w:pStyle w:val="TOC4"/>
        <w:rPr>
          <w:rFonts w:asciiTheme="minorHAnsi" w:eastAsiaTheme="minorEastAsia" w:hAnsiTheme="minorHAnsi" w:cstheme="minorBidi"/>
          <w:sz w:val="22"/>
          <w:szCs w:val="22"/>
        </w:rPr>
      </w:pPr>
      <w:r w:rsidRPr="00AE6739">
        <w:rPr>
          <w:snapToGrid w:val="0"/>
        </w:rPr>
        <w:t>A.8.3.</w:t>
      </w:r>
      <w:r w:rsidRPr="00AE6739">
        <w:rPr>
          <w:snapToGrid w:val="0"/>
          <w:lang w:eastAsia="zh-CN"/>
        </w:rPr>
        <w:t>8</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1873</w:t>
      </w:r>
    </w:p>
    <w:p w14:paraId="45022EE1" w14:textId="77777777" w:rsidR="007059ED" w:rsidRDefault="007059ED">
      <w:pPr>
        <w:pStyle w:val="TOC4"/>
        <w:rPr>
          <w:rFonts w:asciiTheme="minorHAnsi" w:eastAsiaTheme="minorEastAsia" w:hAnsiTheme="minorHAnsi" w:cstheme="minorBidi"/>
          <w:sz w:val="22"/>
          <w:szCs w:val="22"/>
        </w:rPr>
      </w:pPr>
      <w:r w:rsidRPr="00AE6739">
        <w:rPr>
          <w:snapToGrid w:val="0"/>
        </w:rPr>
        <w:t>A.8.3.</w:t>
      </w:r>
      <w:r w:rsidRPr="00AE6739">
        <w:rPr>
          <w:snapToGrid w:val="0"/>
          <w:lang w:eastAsia="zh-CN"/>
        </w:rPr>
        <w:t>8</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1876</w:t>
      </w:r>
    </w:p>
    <w:p w14:paraId="7FCD3BF6" w14:textId="77777777" w:rsidR="007059ED" w:rsidRDefault="007059ED">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1876</w:t>
      </w:r>
    </w:p>
    <w:p w14:paraId="7F823E7B" w14:textId="77777777" w:rsidR="007059ED" w:rsidRDefault="007059ED">
      <w:pPr>
        <w:pStyle w:val="TOC4"/>
        <w:rPr>
          <w:rFonts w:asciiTheme="minorHAnsi" w:eastAsiaTheme="minorEastAsia" w:hAnsiTheme="minorHAnsi" w:cstheme="minorBidi"/>
          <w:sz w:val="22"/>
          <w:szCs w:val="22"/>
        </w:rPr>
      </w:pPr>
      <w:r w:rsidRPr="00AE6739">
        <w:rPr>
          <w:snapToGrid w:val="0"/>
        </w:rPr>
        <w:t>A.8.3.9.1</w:t>
      </w:r>
      <w:r>
        <w:rPr>
          <w:rFonts w:asciiTheme="minorHAnsi" w:eastAsiaTheme="minorEastAsia" w:hAnsiTheme="minorHAnsi" w:cstheme="minorBidi"/>
          <w:sz w:val="22"/>
          <w:szCs w:val="22"/>
        </w:rPr>
        <w:tab/>
      </w:r>
      <w:r w:rsidRPr="00AE6739">
        <w:rPr>
          <w:snapToGrid w:val="0"/>
        </w:rPr>
        <w:t>Test Purpose and Environment</w:t>
      </w:r>
      <w:r>
        <w:tab/>
        <w:t>1876</w:t>
      </w:r>
    </w:p>
    <w:p w14:paraId="42A3E719" w14:textId="77777777" w:rsidR="007059ED" w:rsidRDefault="007059ED">
      <w:pPr>
        <w:pStyle w:val="TOC4"/>
        <w:rPr>
          <w:rFonts w:asciiTheme="minorHAnsi" w:eastAsiaTheme="minorEastAsia" w:hAnsiTheme="minorHAnsi" w:cstheme="minorBidi"/>
          <w:sz w:val="22"/>
          <w:szCs w:val="22"/>
        </w:rPr>
      </w:pPr>
      <w:r w:rsidRPr="00AE6739">
        <w:rPr>
          <w:snapToGrid w:val="0"/>
        </w:rPr>
        <w:t>A.8.3.9.2</w:t>
      </w:r>
      <w:r>
        <w:rPr>
          <w:rFonts w:asciiTheme="minorHAnsi" w:eastAsiaTheme="minorEastAsia" w:hAnsiTheme="minorHAnsi" w:cstheme="minorBidi"/>
          <w:sz w:val="22"/>
          <w:szCs w:val="22"/>
        </w:rPr>
        <w:tab/>
      </w:r>
      <w:r w:rsidRPr="00AE6739">
        <w:rPr>
          <w:snapToGrid w:val="0"/>
        </w:rPr>
        <w:t>Test Requirements</w:t>
      </w:r>
      <w:r>
        <w:tab/>
        <w:t>1880</w:t>
      </w:r>
    </w:p>
    <w:p w14:paraId="24E59202" w14:textId="77777777" w:rsidR="007059ED" w:rsidRDefault="007059ED">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1881</w:t>
      </w:r>
    </w:p>
    <w:p w14:paraId="161F2E1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A.8.3.10.1</w:t>
      </w:r>
      <w:r>
        <w:rPr>
          <w:rFonts w:asciiTheme="minorHAnsi" w:eastAsiaTheme="minorEastAsia" w:hAnsiTheme="minorHAnsi" w:cstheme="minorBidi"/>
          <w:sz w:val="22"/>
          <w:szCs w:val="22"/>
        </w:rPr>
        <w:tab/>
      </w:r>
      <w:r w:rsidRPr="00AE6739">
        <w:rPr>
          <w:rFonts w:cs="v4.2.0"/>
          <w:snapToGrid w:val="0"/>
        </w:rPr>
        <w:t>Test Purpose and Environment</w:t>
      </w:r>
      <w:r>
        <w:tab/>
        <w:t>1881</w:t>
      </w:r>
    </w:p>
    <w:p w14:paraId="4538209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A.8.3.10.2</w:t>
      </w:r>
      <w:r>
        <w:rPr>
          <w:rFonts w:asciiTheme="minorHAnsi" w:eastAsiaTheme="minorEastAsia" w:hAnsiTheme="minorHAnsi" w:cstheme="minorBidi"/>
          <w:sz w:val="22"/>
          <w:szCs w:val="22"/>
        </w:rPr>
        <w:tab/>
      </w:r>
      <w:r w:rsidRPr="00AE6739">
        <w:rPr>
          <w:rFonts w:cs="v4.2.0"/>
          <w:snapToGrid w:val="0"/>
        </w:rPr>
        <w:t>Test Requirements</w:t>
      </w:r>
      <w:r>
        <w:tab/>
        <w:t>1882</w:t>
      </w:r>
    </w:p>
    <w:p w14:paraId="15481555" w14:textId="77777777" w:rsidR="007059ED" w:rsidRDefault="007059ED">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1882</w:t>
      </w:r>
    </w:p>
    <w:p w14:paraId="09671FBF" w14:textId="77777777" w:rsidR="007059ED" w:rsidRDefault="007059ED">
      <w:pPr>
        <w:pStyle w:val="TOC4"/>
        <w:rPr>
          <w:rFonts w:asciiTheme="minorHAnsi" w:eastAsiaTheme="minorEastAsia" w:hAnsiTheme="minorHAnsi" w:cstheme="minorBidi"/>
          <w:sz w:val="22"/>
          <w:szCs w:val="22"/>
        </w:rPr>
      </w:pPr>
      <w:r w:rsidRPr="00AE6739">
        <w:rPr>
          <w:snapToGrid w:val="0"/>
        </w:rPr>
        <w:t>A.8.3.11.1</w:t>
      </w:r>
      <w:r>
        <w:rPr>
          <w:rFonts w:asciiTheme="minorHAnsi" w:eastAsiaTheme="minorEastAsia" w:hAnsiTheme="minorHAnsi" w:cstheme="minorBidi"/>
          <w:sz w:val="22"/>
          <w:szCs w:val="22"/>
        </w:rPr>
        <w:tab/>
      </w:r>
      <w:r w:rsidRPr="00AE6739">
        <w:rPr>
          <w:snapToGrid w:val="0"/>
        </w:rPr>
        <w:t>Test Purpose and Environment</w:t>
      </w:r>
      <w:r>
        <w:tab/>
        <w:t>1882</w:t>
      </w:r>
    </w:p>
    <w:p w14:paraId="543988E6" w14:textId="77777777" w:rsidR="007059ED" w:rsidRDefault="007059ED">
      <w:pPr>
        <w:pStyle w:val="TOC4"/>
        <w:rPr>
          <w:rFonts w:asciiTheme="minorHAnsi" w:eastAsiaTheme="minorEastAsia" w:hAnsiTheme="minorHAnsi" w:cstheme="minorBidi"/>
          <w:sz w:val="22"/>
          <w:szCs w:val="22"/>
        </w:rPr>
      </w:pPr>
      <w:r w:rsidRPr="00AE6739">
        <w:rPr>
          <w:snapToGrid w:val="0"/>
        </w:rPr>
        <w:t>A.8.3.11.2</w:t>
      </w:r>
      <w:r>
        <w:rPr>
          <w:rFonts w:asciiTheme="minorHAnsi" w:eastAsiaTheme="minorEastAsia" w:hAnsiTheme="minorHAnsi" w:cstheme="minorBidi"/>
          <w:sz w:val="22"/>
          <w:szCs w:val="22"/>
        </w:rPr>
        <w:tab/>
      </w:r>
      <w:r w:rsidRPr="00AE6739">
        <w:rPr>
          <w:snapToGrid w:val="0"/>
        </w:rPr>
        <w:t>Test Requirement</w:t>
      </w:r>
      <w:r>
        <w:tab/>
        <w:t>1884</w:t>
      </w:r>
    </w:p>
    <w:p w14:paraId="3E45C755" w14:textId="77777777" w:rsidR="007059ED" w:rsidRDefault="007059ED">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1885</w:t>
      </w:r>
    </w:p>
    <w:p w14:paraId="15FCD150" w14:textId="77777777" w:rsidR="007059ED" w:rsidRDefault="007059ED">
      <w:pPr>
        <w:pStyle w:val="TOC4"/>
        <w:rPr>
          <w:rFonts w:asciiTheme="minorHAnsi" w:eastAsiaTheme="minorEastAsia" w:hAnsiTheme="minorHAnsi" w:cstheme="minorBidi"/>
          <w:sz w:val="22"/>
          <w:szCs w:val="22"/>
        </w:rPr>
      </w:pPr>
      <w:r w:rsidRPr="00AE6739">
        <w:rPr>
          <w:snapToGrid w:val="0"/>
        </w:rPr>
        <w:t>A.8.3.12.1</w:t>
      </w:r>
      <w:r>
        <w:rPr>
          <w:rFonts w:asciiTheme="minorHAnsi" w:eastAsiaTheme="minorEastAsia" w:hAnsiTheme="minorHAnsi" w:cstheme="minorBidi"/>
          <w:sz w:val="22"/>
          <w:szCs w:val="22"/>
        </w:rPr>
        <w:tab/>
      </w:r>
      <w:r w:rsidRPr="00AE6739">
        <w:rPr>
          <w:snapToGrid w:val="0"/>
        </w:rPr>
        <w:t>Test Purpose and Environment</w:t>
      </w:r>
      <w:r>
        <w:tab/>
        <w:t>1885</w:t>
      </w:r>
    </w:p>
    <w:p w14:paraId="1EF69DD7" w14:textId="77777777" w:rsidR="007059ED" w:rsidRDefault="007059ED">
      <w:pPr>
        <w:pStyle w:val="TOC4"/>
        <w:rPr>
          <w:rFonts w:asciiTheme="minorHAnsi" w:eastAsiaTheme="minorEastAsia" w:hAnsiTheme="minorHAnsi" w:cstheme="minorBidi"/>
          <w:sz w:val="22"/>
          <w:szCs w:val="22"/>
        </w:rPr>
      </w:pPr>
      <w:r w:rsidRPr="00AE6739">
        <w:rPr>
          <w:snapToGrid w:val="0"/>
        </w:rPr>
        <w:t>A.8.3.12.2</w:t>
      </w:r>
      <w:r>
        <w:rPr>
          <w:rFonts w:asciiTheme="minorHAnsi" w:eastAsiaTheme="minorEastAsia" w:hAnsiTheme="minorHAnsi" w:cstheme="minorBidi"/>
          <w:sz w:val="22"/>
          <w:szCs w:val="22"/>
        </w:rPr>
        <w:tab/>
      </w:r>
      <w:r w:rsidRPr="00AE6739">
        <w:rPr>
          <w:snapToGrid w:val="0"/>
        </w:rPr>
        <w:t>Test Requirement</w:t>
      </w:r>
      <w:r>
        <w:tab/>
        <w:t>1886</w:t>
      </w:r>
    </w:p>
    <w:p w14:paraId="76120849" w14:textId="77777777" w:rsidR="007059ED" w:rsidRDefault="007059ED">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1887</w:t>
      </w:r>
    </w:p>
    <w:p w14:paraId="2CD4C7CA" w14:textId="77777777" w:rsidR="007059ED" w:rsidRDefault="007059ED">
      <w:pPr>
        <w:pStyle w:val="TOC4"/>
        <w:rPr>
          <w:rFonts w:asciiTheme="minorHAnsi" w:eastAsiaTheme="minorEastAsia" w:hAnsiTheme="minorHAnsi" w:cstheme="minorBidi"/>
          <w:sz w:val="22"/>
          <w:szCs w:val="22"/>
        </w:rPr>
      </w:pPr>
      <w:r w:rsidRPr="00AE6739">
        <w:rPr>
          <w:snapToGrid w:val="0"/>
        </w:rPr>
        <w:t>A.8.3.13.1</w:t>
      </w:r>
      <w:r>
        <w:rPr>
          <w:rFonts w:asciiTheme="minorHAnsi" w:eastAsiaTheme="minorEastAsia" w:hAnsiTheme="minorHAnsi" w:cstheme="minorBidi"/>
          <w:sz w:val="22"/>
          <w:szCs w:val="22"/>
        </w:rPr>
        <w:tab/>
      </w:r>
      <w:r w:rsidRPr="00AE6739">
        <w:rPr>
          <w:snapToGrid w:val="0"/>
        </w:rPr>
        <w:t>Test Purpose and Environment</w:t>
      </w:r>
      <w:r>
        <w:tab/>
        <w:t>1887</w:t>
      </w:r>
    </w:p>
    <w:p w14:paraId="7A01602E" w14:textId="77777777" w:rsidR="007059ED" w:rsidRDefault="007059ED">
      <w:pPr>
        <w:pStyle w:val="TOC4"/>
        <w:rPr>
          <w:rFonts w:asciiTheme="minorHAnsi" w:eastAsiaTheme="minorEastAsia" w:hAnsiTheme="minorHAnsi" w:cstheme="minorBidi"/>
          <w:sz w:val="22"/>
          <w:szCs w:val="22"/>
        </w:rPr>
      </w:pPr>
      <w:r w:rsidRPr="00AE6739">
        <w:rPr>
          <w:snapToGrid w:val="0"/>
        </w:rPr>
        <w:t>A.8.3.13.2</w:t>
      </w:r>
      <w:r>
        <w:rPr>
          <w:rFonts w:asciiTheme="minorHAnsi" w:eastAsiaTheme="minorEastAsia" w:hAnsiTheme="minorHAnsi" w:cstheme="minorBidi"/>
          <w:sz w:val="22"/>
          <w:szCs w:val="22"/>
        </w:rPr>
        <w:tab/>
      </w:r>
      <w:r w:rsidRPr="00AE6739">
        <w:rPr>
          <w:snapToGrid w:val="0"/>
        </w:rPr>
        <w:t>Test Requirement</w:t>
      </w:r>
      <w:r>
        <w:tab/>
        <w:t>1888</w:t>
      </w:r>
    </w:p>
    <w:p w14:paraId="21D3AFB6" w14:textId="77777777" w:rsidR="007059ED" w:rsidRDefault="007059ED">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1889</w:t>
      </w:r>
    </w:p>
    <w:p w14:paraId="51089B47" w14:textId="77777777" w:rsidR="007059ED" w:rsidRDefault="007059ED">
      <w:pPr>
        <w:pStyle w:val="TOC4"/>
        <w:rPr>
          <w:rFonts w:asciiTheme="minorHAnsi" w:eastAsiaTheme="minorEastAsia" w:hAnsiTheme="minorHAnsi" w:cstheme="minorBidi"/>
          <w:sz w:val="22"/>
          <w:szCs w:val="22"/>
        </w:rPr>
      </w:pPr>
      <w:r w:rsidRPr="00AE6739">
        <w:rPr>
          <w:snapToGrid w:val="0"/>
        </w:rPr>
        <w:t>A.8.3.14.1</w:t>
      </w:r>
      <w:r>
        <w:rPr>
          <w:rFonts w:asciiTheme="minorHAnsi" w:eastAsiaTheme="minorEastAsia" w:hAnsiTheme="minorHAnsi" w:cstheme="minorBidi"/>
          <w:sz w:val="22"/>
          <w:szCs w:val="22"/>
        </w:rPr>
        <w:tab/>
      </w:r>
      <w:r w:rsidRPr="00AE6739">
        <w:rPr>
          <w:snapToGrid w:val="0"/>
        </w:rPr>
        <w:t>Test Purpose and Environment</w:t>
      </w:r>
      <w:r>
        <w:tab/>
        <w:t>1889</w:t>
      </w:r>
    </w:p>
    <w:p w14:paraId="5239DB8B" w14:textId="77777777" w:rsidR="007059ED" w:rsidRDefault="007059ED">
      <w:pPr>
        <w:pStyle w:val="TOC4"/>
        <w:rPr>
          <w:rFonts w:asciiTheme="minorHAnsi" w:eastAsiaTheme="minorEastAsia" w:hAnsiTheme="minorHAnsi" w:cstheme="minorBidi"/>
          <w:sz w:val="22"/>
          <w:szCs w:val="22"/>
        </w:rPr>
      </w:pPr>
      <w:r w:rsidRPr="00AE6739">
        <w:rPr>
          <w:snapToGrid w:val="0"/>
        </w:rPr>
        <w:t>A.8.3.14.2</w:t>
      </w:r>
      <w:r>
        <w:rPr>
          <w:rFonts w:asciiTheme="minorHAnsi" w:eastAsiaTheme="minorEastAsia" w:hAnsiTheme="minorHAnsi" w:cstheme="minorBidi"/>
          <w:sz w:val="22"/>
          <w:szCs w:val="22"/>
        </w:rPr>
        <w:tab/>
      </w:r>
      <w:r w:rsidRPr="00AE6739">
        <w:rPr>
          <w:snapToGrid w:val="0"/>
        </w:rPr>
        <w:t>Test Requirement</w:t>
      </w:r>
      <w:r>
        <w:tab/>
        <w:t>1890</w:t>
      </w:r>
    </w:p>
    <w:p w14:paraId="10A83ACA" w14:textId="77777777" w:rsidR="007059ED" w:rsidRDefault="007059ED">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1891</w:t>
      </w:r>
    </w:p>
    <w:p w14:paraId="20E42250" w14:textId="77777777" w:rsidR="007059ED" w:rsidRDefault="007059ED">
      <w:pPr>
        <w:pStyle w:val="TOC4"/>
        <w:rPr>
          <w:rFonts w:asciiTheme="minorHAnsi" w:eastAsiaTheme="minorEastAsia" w:hAnsiTheme="minorHAnsi" w:cstheme="minorBidi"/>
          <w:sz w:val="22"/>
          <w:szCs w:val="22"/>
        </w:rPr>
      </w:pPr>
      <w:r w:rsidRPr="00AE6739">
        <w:rPr>
          <w:snapToGrid w:val="0"/>
        </w:rPr>
        <w:t>A.8.3.15.1</w:t>
      </w:r>
      <w:r>
        <w:rPr>
          <w:rFonts w:asciiTheme="minorHAnsi" w:eastAsiaTheme="minorEastAsia" w:hAnsiTheme="minorHAnsi" w:cstheme="minorBidi"/>
          <w:sz w:val="22"/>
          <w:szCs w:val="22"/>
        </w:rPr>
        <w:tab/>
      </w:r>
      <w:r w:rsidRPr="00AE6739">
        <w:rPr>
          <w:snapToGrid w:val="0"/>
        </w:rPr>
        <w:t>Test Purpose and Environment</w:t>
      </w:r>
      <w:r>
        <w:tab/>
        <w:t>1891</w:t>
      </w:r>
    </w:p>
    <w:p w14:paraId="6B05231D" w14:textId="77777777" w:rsidR="007059ED" w:rsidRDefault="007059ED">
      <w:pPr>
        <w:pStyle w:val="TOC4"/>
        <w:rPr>
          <w:rFonts w:asciiTheme="minorHAnsi" w:eastAsiaTheme="minorEastAsia" w:hAnsiTheme="minorHAnsi" w:cstheme="minorBidi"/>
          <w:sz w:val="22"/>
          <w:szCs w:val="22"/>
        </w:rPr>
      </w:pPr>
      <w:r w:rsidRPr="00AE6739">
        <w:rPr>
          <w:snapToGrid w:val="0"/>
        </w:rPr>
        <w:t>A.8.3.15.2</w:t>
      </w:r>
      <w:r>
        <w:rPr>
          <w:rFonts w:asciiTheme="minorHAnsi" w:eastAsiaTheme="minorEastAsia" w:hAnsiTheme="minorHAnsi" w:cstheme="minorBidi"/>
          <w:sz w:val="22"/>
          <w:szCs w:val="22"/>
        </w:rPr>
        <w:tab/>
      </w:r>
      <w:r w:rsidRPr="00AE6739">
        <w:rPr>
          <w:snapToGrid w:val="0"/>
        </w:rPr>
        <w:t>Test Requirement</w:t>
      </w:r>
      <w:r>
        <w:tab/>
        <w:t>1892</w:t>
      </w:r>
    </w:p>
    <w:p w14:paraId="3F20F763" w14:textId="77777777" w:rsidR="007059ED" w:rsidRDefault="007059ED">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1893</w:t>
      </w:r>
    </w:p>
    <w:p w14:paraId="6EBF6183" w14:textId="77777777" w:rsidR="007059ED" w:rsidRDefault="007059ED">
      <w:pPr>
        <w:pStyle w:val="TOC4"/>
        <w:rPr>
          <w:rFonts w:asciiTheme="minorHAnsi" w:eastAsiaTheme="minorEastAsia" w:hAnsiTheme="minorHAnsi" w:cstheme="minorBidi"/>
          <w:sz w:val="22"/>
          <w:szCs w:val="22"/>
        </w:rPr>
      </w:pPr>
      <w:r w:rsidRPr="00AE6739">
        <w:rPr>
          <w:snapToGrid w:val="0"/>
        </w:rPr>
        <w:t>A.8.3.16.1</w:t>
      </w:r>
      <w:r>
        <w:rPr>
          <w:rFonts w:asciiTheme="minorHAnsi" w:eastAsiaTheme="minorEastAsia" w:hAnsiTheme="minorHAnsi" w:cstheme="minorBidi"/>
          <w:sz w:val="22"/>
          <w:szCs w:val="22"/>
        </w:rPr>
        <w:tab/>
      </w:r>
      <w:r w:rsidRPr="00AE6739">
        <w:rPr>
          <w:snapToGrid w:val="0"/>
        </w:rPr>
        <w:t>Test Purpose and Environment</w:t>
      </w:r>
      <w:r>
        <w:tab/>
        <w:t>1893</w:t>
      </w:r>
    </w:p>
    <w:p w14:paraId="3F0CC28B" w14:textId="77777777" w:rsidR="007059ED" w:rsidRDefault="007059ED">
      <w:pPr>
        <w:pStyle w:val="TOC4"/>
        <w:rPr>
          <w:rFonts w:asciiTheme="minorHAnsi" w:eastAsiaTheme="minorEastAsia" w:hAnsiTheme="minorHAnsi" w:cstheme="minorBidi"/>
          <w:sz w:val="22"/>
          <w:szCs w:val="22"/>
        </w:rPr>
      </w:pPr>
      <w:r w:rsidRPr="00AE6739">
        <w:rPr>
          <w:snapToGrid w:val="0"/>
        </w:rPr>
        <w:t>A.8.3.16.2</w:t>
      </w:r>
      <w:r>
        <w:rPr>
          <w:rFonts w:asciiTheme="minorHAnsi" w:eastAsiaTheme="minorEastAsia" w:hAnsiTheme="minorHAnsi" w:cstheme="minorBidi"/>
          <w:sz w:val="22"/>
          <w:szCs w:val="22"/>
        </w:rPr>
        <w:tab/>
      </w:r>
      <w:r w:rsidRPr="00AE6739">
        <w:rPr>
          <w:snapToGrid w:val="0"/>
        </w:rPr>
        <w:t>Test Requirement</w:t>
      </w:r>
      <w:r>
        <w:tab/>
        <w:t>1895</w:t>
      </w:r>
    </w:p>
    <w:p w14:paraId="67903452" w14:textId="77777777" w:rsidR="007059ED" w:rsidRDefault="007059ED">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1895</w:t>
      </w:r>
    </w:p>
    <w:p w14:paraId="22342839" w14:textId="77777777" w:rsidR="007059ED" w:rsidRDefault="007059ED">
      <w:pPr>
        <w:pStyle w:val="TOC4"/>
        <w:rPr>
          <w:rFonts w:asciiTheme="minorHAnsi" w:eastAsiaTheme="minorEastAsia" w:hAnsiTheme="minorHAnsi" w:cstheme="minorBidi"/>
          <w:sz w:val="22"/>
          <w:szCs w:val="22"/>
        </w:rPr>
      </w:pPr>
      <w:r w:rsidRPr="00AE6739">
        <w:rPr>
          <w:snapToGrid w:val="0"/>
        </w:rPr>
        <w:t>A.8.3.17.1</w:t>
      </w:r>
      <w:r>
        <w:rPr>
          <w:rFonts w:asciiTheme="minorHAnsi" w:eastAsiaTheme="minorEastAsia" w:hAnsiTheme="minorHAnsi" w:cstheme="minorBidi"/>
          <w:sz w:val="22"/>
          <w:szCs w:val="22"/>
        </w:rPr>
        <w:tab/>
      </w:r>
      <w:r w:rsidRPr="00AE6739">
        <w:rPr>
          <w:snapToGrid w:val="0"/>
        </w:rPr>
        <w:t>Test Purpose and Environment</w:t>
      </w:r>
      <w:r>
        <w:tab/>
        <w:t>1895</w:t>
      </w:r>
    </w:p>
    <w:p w14:paraId="45F7E4E7" w14:textId="77777777" w:rsidR="007059ED" w:rsidRDefault="007059ED">
      <w:pPr>
        <w:pStyle w:val="TOC4"/>
        <w:rPr>
          <w:rFonts w:asciiTheme="minorHAnsi" w:eastAsiaTheme="minorEastAsia" w:hAnsiTheme="minorHAnsi" w:cstheme="minorBidi"/>
          <w:sz w:val="22"/>
          <w:szCs w:val="22"/>
        </w:rPr>
      </w:pPr>
      <w:r w:rsidRPr="00AE6739">
        <w:rPr>
          <w:snapToGrid w:val="0"/>
        </w:rPr>
        <w:t>A.8.3.17.2</w:t>
      </w:r>
      <w:r>
        <w:rPr>
          <w:rFonts w:asciiTheme="minorHAnsi" w:eastAsiaTheme="minorEastAsia" w:hAnsiTheme="minorHAnsi" w:cstheme="minorBidi"/>
          <w:sz w:val="22"/>
          <w:szCs w:val="22"/>
        </w:rPr>
        <w:tab/>
      </w:r>
      <w:r w:rsidRPr="00AE6739">
        <w:rPr>
          <w:snapToGrid w:val="0"/>
        </w:rPr>
        <w:t>Test Requirement</w:t>
      </w:r>
      <w:r>
        <w:tab/>
        <w:t>1898</w:t>
      </w:r>
    </w:p>
    <w:p w14:paraId="521555B9" w14:textId="77777777" w:rsidR="007059ED" w:rsidRDefault="007059ED">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1898</w:t>
      </w:r>
    </w:p>
    <w:p w14:paraId="178671F3" w14:textId="77777777" w:rsidR="007059ED" w:rsidRDefault="007059ED">
      <w:pPr>
        <w:pStyle w:val="TOC4"/>
        <w:rPr>
          <w:rFonts w:asciiTheme="minorHAnsi" w:eastAsiaTheme="minorEastAsia" w:hAnsiTheme="minorHAnsi" w:cstheme="minorBidi"/>
          <w:sz w:val="22"/>
          <w:szCs w:val="22"/>
        </w:rPr>
      </w:pPr>
      <w:r w:rsidRPr="00AE6739">
        <w:rPr>
          <w:snapToGrid w:val="0"/>
        </w:rPr>
        <w:t>A.8.3.18.1</w:t>
      </w:r>
      <w:r>
        <w:rPr>
          <w:rFonts w:asciiTheme="minorHAnsi" w:eastAsiaTheme="minorEastAsia" w:hAnsiTheme="minorHAnsi" w:cstheme="minorBidi"/>
          <w:sz w:val="22"/>
          <w:szCs w:val="22"/>
        </w:rPr>
        <w:tab/>
      </w:r>
      <w:r w:rsidRPr="00AE6739">
        <w:rPr>
          <w:snapToGrid w:val="0"/>
        </w:rPr>
        <w:t>Test Purpose and Environment</w:t>
      </w:r>
      <w:r>
        <w:tab/>
        <w:t>1898</w:t>
      </w:r>
    </w:p>
    <w:p w14:paraId="1BCE45A8" w14:textId="77777777" w:rsidR="007059ED" w:rsidRDefault="007059ED">
      <w:pPr>
        <w:pStyle w:val="TOC4"/>
        <w:rPr>
          <w:rFonts w:asciiTheme="minorHAnsi" w:eastAsiaTheme="minorEastAsia" w:hAnsiTheme="minorHAnsi" w:cstheme="minorBidi"/>
          <w:sz w:val="22"/>
          <w:szCs w:val="22"/>
        </w:rPr>
      </w:pPr>
      <w:r w:rsidRPr="00AE6739">
        <w:rPr>
          <w:snapToGrid w:val="0"/>
        </w:rPr>
        <w:t>A.8.3.18.2</w:t>
      </w:r>
      <w:r>
        <w:rPr>
          <w:rFonts w:asciiTheme="minorHAnsi" w:eastAsiaTheme="minorEastAsia" w:hAnsiTheme="minorHAnsi" w:cstheme="minorBidi"/>
          <w:sz w:val="22"/>
          <w:szCs w:val="22"/>
        </w:rPr>
        <w:tab/>
      </w:r>
      <w:r w:rsidRPr="00AE6739">
        <w:rPr>
          <w:snapToGrid w:val="0"/>
        </w:rPr>
        <w:t>Test Requirement</w:t>
      </w:r>
      <w:r>
        <w:tab/>
        <w:t>1901</w:t>
      </w:r>
    </w:p>
    <w:p w14:paraId="5352F15B" w14:textId="77777777" w:rsidR="007059ED" w:rsidRDefault="007059ED">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1901</w:t>
      </w:r>
    </w:p>
    <w:p w14:paraId="30021A29" w14:textId="77777777" w:rsidR="007059ED" w:rsidRDefault="007059ED">
      <w:pPr>
        <w:pStyle w:val="TOC4"/>
        <w:rPr>
          <w:rFonts w:asciiTheme="minorHAnsi" w:eastAsiaTheme="minorEastAsia" w:hAnsiTheme="minorHAnsi" w:cstheme="minorBidi"/>
          <w:sz w:val="22"/>
          <w:szCs w:val="22"/>
        </w:rPr>
      </w:pPr>
      <w:r w:rsidRPr="00AE6739">
        <w:rPr>
          <w:snapToGrid w:val="0"/>
        </w:rPr>
        <w:t>A.8.3.19.1</w:t>
      </w:r>
      <w:r>
        <w:rPr>
          <w:rFonts w:asciiTheme="minorHAnsi" w:eastAsiaTheme="minorEastAsia" w:hAnsiTheme="minorHAnsi" w:cstheme="minorBidi"/>
          <w:sz w:val="22"/>
          <w:szCs w:val="22"/>
        </w:rPr>
        <w:tab/>
      </w:r>
      <w:r w:rsidRPr="00AE6739">
        <w:rPr>
          <w:snapToGrid w:val="0"/>
        </w:rPr>
        <w:t>Test Purpose and Environment</w:t>
      </w:r>
      <w:r>
        <w:tab/>
        <w:t>1901</w:t>
      </w:r>
    </w:p>
    <w:p w14:paraId="5BB25229" w14:textId="77777777" w:rsidR="007059ED" w:rsidRDefault="007059ED">
      <w:pPr>
        <w:pStyle w:val="TOC4"/>
        <w:rPr>
          <w:rFonts w:asciiTheme="minorHAnsi" w:eastAsiaTheme="minorEastAsia" w:hAnsiTheme="minorHAnsi" w:cstheme="minorBidi"/>
          <w:sz w:val="22"/>
          <w:szCs w:val="22"/>
        </w:rPr>
      </w:pPr>
      <w:r w:rsidRPr="00AE6739">
        <w:rPr>
          <w:snapToGrid w:val="0"/>
        </w:rPr>
        <w:t>A.8.3.19.2</w:t>
      </w:r>
      <w:r>
        <w:rPr>
          <w:rFonts w:asciiTheme="minorHAnsi" w:eastAsiaTheme="minorEastAsia" w:hAnsiTheme="minorHAnsi" w:cstheme="minorBidi"/>
          <w:sz w:val="22"/>
          <w:szCs w:val="22"/>
        </w:rPr>
        <w:tab/>
      </w:r>
      <w:r w:rsidRPr="00AE6739">
        <w:rPr>
          <w:snapToGrid w:val="0"/>
        </w:rPr>
        <w:t>Test Requirement</w:t>
      </w:r>
      <w:r>
        <w:tab/>
        <w:t>1904</w:t>
      </w:r>
    </w:p>
    <w:p w14:paraId="6306E2BB" w14:textId="77777777" w:rsidR="007059ED" w:rsidRDefault="007059ED">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1904</w:t>
      </w:r>
    </w:p>
    <w:p w14:paraId="1A351918" w14:textId="77777777" w:rsidR="007059ED" w:rsidRDefault="007059ED">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1904</w:t>
      </w:r>
    </w:p>
    <w:p w14:paraId="02107C8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A.8.4.1.1</w:t>
      </w:r>
      <w:r>
        <w:rPr>
          <w:rFonts w:asciiTheme="minorHAnsi" w:eastAsiaTheme="minorEastAsia" w:hAnsiTheme="minorHAnsi" w:cstheme="minorBidi"/>
          <w:sz w:val="22"/>
          <w:szCs w:val="22"/>
        </w:rPr>
        <w:tab/>
      </w:r>
      <w:r w:rsidRPr="00AE6739">
        <w:rPr>
          <w:rFonts w:cs="v4.2.0"/>
          <w:snapToGrid w:val="0"/>
        </w:rPr>
        <w:t>Test Purpose and Environment</w:t>
      </w:r>
      <w:r>
        <w:tab/>
        <w:t>1904</w:t>
      </w:r>
    </w:p>
    <w:p w14:paraId="4D86BDA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A.8.4.1.2</w:t>
      </w:r>
      <w:r>
        <w:rPr>
          <w:rFonts w:asciiTheme="minorHAnsi" w:eastAsiaTheme="minorEastAsia" w:hAnsiTheme="minorHAnsi" w:cstheme="minorBidi"/>
          <w:sz w:val="22"/>
          <w:szCs w:val="22"/>
        </w:rPr>
        <w:tab/>
      </w:r>
      <w:r w:rsidRPr="00AE6739">
        <w:rPr>
          <w:rFonts w:cs="v4.2.0"/>
          <w:snapToGrid w:val="0"/>
        </w:rPr>
        <w:t>Test Requirements</w:t>
      </w:r>
      <w:r>
        <w:tab/>
        <w:t>1906</w:t>
      </w:r>
    </w:p>
    <w:p w14:paraId="4525C13A" w14:textId="77777777" w:rsidR="007059ED" w:rsidRDefault="007059ED">
      <w:pPr>
        <w:pStyle w:val="TOC3"/>
        <w:rPr>
          <w:rFonts w:asciiTheme="minorHAnsi" w:eastAsiaTheme="minorEastAsia" w:hAnsiTheme="minorHAnsi" w:cstheme="minorBidi"/>
          <w:sz w:val="22"/>
          <w:szCs w:val="22"/>
        </w:rPr>
      </w:pPr>
      <w:r w:rsidRPr="00AE6739">
        <w:rPr>
          <w:rFonts w:cs="v4.2.0"/>
        </w:rPr>
        <w:t>A.8.4.2</w:t>
      </w:r>
      <w:r>
        <w:rPr>
          <w:rFonts w:asciiTheme="minorHAnsi" w:eastAsiaTheme="minorEastAsia" w:hAnsiTheme="minorHAnsi" w:cstheme="minorBidi"/>
          <w:sz w:val="22"/>
          <w:szCs w:val="22"/>
        </w:rPr>
        <w:tab/>
      </w:r>
      <w:r w:rsidRPr="00AE6739">
        <w:rPr>
          <w:rFonts w:cs="v4.2.0"/>
        </w:rPr>
        <w:t>E-UTRAN TDD-TDD Inter-frequency event triggered reporting when DRX is used under fading propagation conditions in synchronous cells</w:t>
      </w:r>
      <w:r>
        <w:tab/>
        <w:t>1906</w:t>
      </w:r>
    </w:p>
    <w:p w14:paraId="5472A29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A.8.4.2.1</w:t>
      </w:r>
      <w:r>
        <w:rPr>
          <w:rFonts w:asciiTheme="minorHAnsi" w:eastAsiaTheme="minorEastAsia" w:hAnsiTheme="minorHAnsi" w:cstheme="minorBidi"/>
          <w:sz w:val="22"/>
          <w:szCs w:val="22"/>
        </w:rPr>
        <w:tab/>
      </w:r>
      <w:r w:rsidRPr="00AE6739">
        <w:rPr>
          <w:rFonts w:cs="v4.2.0"/>
          <w:snapToGrid w:val="0"/>
        </w:rPr>
        <w:t>Test Purpose and Environment</w:t>
      </w:r>
      <w:r>
        <w:tab/>
        <w:t>1906</w:t>
      </w:r>
    </w:p>
    <w:p w14:paraId="4CD4508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A.8.4.2.2</w:t>
      </w:r>
      <w:r>
        <w:rPr>
          <w:rFonts w:asciiTheme="minorHAnsi" w:eastAsiaTheme="minorEastAsia" w:hAnsiTheme="minorHAnsi" w:cstheme="minorBidi"/>
          <w:sz w:val="22"/>
          <w:szCs w:val="22"/>
        </w:rPr>
        <w:tab/>
      </w:r>
      <w:r w:rsidRPr="00AE6739">
        <w:rPr>
          <w:rFonts w:cs="v4.2.0"/>
          <w:snapToGrid w:val="0"/>
        </w:rPr>
        <w:t>Test Requirements</w:t>
      </w:r>
      <w:r>
        <w:tab/>
        <w:t>1909</w:t>
      </w:r>
    </w:p>
    <w:p w14:paraId="08210995" w14:textId="77777777" w:rsidR="007059ED" w:rsidRDefault="007059ED">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1909</w:t>
      </w:r>
    </w:p>
    <w:p w14:paraId="76794CC0" w14:textId="77777777" w:rsidR="007059ED" w:rsidRDefault="007059ED">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1909</w:t>
      </w:r>
    </w:p>
    <w:p w14:paraId="268267B9" w14:textId="77777777" w:rsidR="007059ED" w:rsidRDefault="007059ED">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1911</w:t>
      </w:r>
    </w:p>
    <w:p w14:paraId="73D1F55A" w14:textId="77777777" w:rsidR="007059ED" w:rsidRDefault="007059ED">
      <w:pPr>
        <w:pStyle w:val="TOC3"/>
        <w:rPr>
          <w:rFonts w:asciiTheme="minorHAnsi" w:eastAsiaTheme="minorEastAsia" w:hAnsiTheme="minorHAnsi" w:cstheme="minorBidi"/>
          <w:sz w:val="22"/>
          <w:szCs w:val="22"/>
        </w:rPr>
      </w:pPr>
      <w:r w:rsidRPr="00AE6739">
        <w:rPr>
          <w:snapToGrid w:val="0"/>
        </w:rPr>
        <w:t>A.8.4.</w:t>
      </w:r>
      <w:r w:rsidRPr="00AE6739">
        <w:rPr>
          <w:snapToGrid w:val="0"/>
          <w:lang w:eastAsia="zh-CN"/>
        </w:rPr>
        <w:t>4</w:t>
      </w:r>
      <w:r>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AE6739">
        <w:rPr>
          <w:lang w:val="en-US"/>
        </w:rPr>
        <w:t>using autonomous gaps</w:t>
      </w:r>
      <w:r>
        <w:tab/>
        <w:t>1912</w:t>
      </w:r>
    </w:p>
    <w:p w14:paraId="58BE7308" w14:textId="77777777" w:rsidR="007059ED" w:rsidRDefault="007059ED">
      <w:pPr>
        <w:pStyle w:val="TOC4"/>
        <w:rPr>
          <w:rFonts w:asciiTheme="minorHAnsi" w:eastAsiaTheme="minorEastAsia" w:hAnsiTheme="minorHAnsi" w:cstheme="minorBidi"/>
          <w:sz w:val="22"/>
          <w:szCs w:val="22"/>
        </w:rPr>
      </w:pPr>
      <w:r w:rsidRPr="00AE6739">
        <w:rPr>
          <w:snapToGrid w:val="0"/>
        </w:rPr>
        <w:t>A.8.4.</w:t>
      </w:r>
      <w:r w:rsidRPr="00AE6739">
        <w:rPr>
          <w:snapToGrid w:val="0"/>
          <w:lang w:eastAsia="zh-CN"/>
        </w:rPr>
        <w:t>4</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1912</w:t>
      </w:r>
    </w:p>
    <w:p w14:paraId="1D4FE522" w14:textId="77777777" w:rsidR="007059ED" w:rsidRDefault="007059ED">
      <w:pPr>
        <w:pStyle w:val="TOC4"/>
        <w:rPr>
          <w:rFonts w:asciiTheme="minorHAnsi" w:eastAsiaTheme="minorEastAsia" w:hAnsiTheme="minorHAnsi" w:cstheme="minorBidi"/>
          <w:sz w:val="22"/>
          <w:szCs w:val="22"/>
        </w:rPr>
      </w:pPr>
      <w:r w:rsidRPr="00AE6739">
        <w:rPr>
          <w:snapToGrid w:val="0"/>
        </w:rPr>
        <w:t>A.8.4.</w:t>
      </w:r>
      <w:r w:rsidRPr="00AE6739">
        <w:rPr>
          <w:snapToGrid w:val="0"/>
          <w:lang w:eastAsia="zh-CN"/>
        </w:rPr>
        <w:t>4</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1914</w:t>
      </w:r>
    </w:p>
    <w:p w14:paraId="1D15FA0F" w14:textId="77777777" w:rsidR="007059ED" w:rsidRDefault="007059ED">
      <w:pPr>
        <w:pStyle w:val="TOC3"/>
        <w:rPr>
          <w:rFonts w:asciiTheme="minorHAnsi" w:eastAsiaTheme="minorEastAsia" w:hAnsiTheme="minorHAnsi" w:cstheme="minorBidi"/>
          <w:sz w:val="22"/>
          <w:szCs w:val="22"/>
        </w:rPr>
      </w:pPr>
      <w:r w:rsidRPr="00AE6739">
        <w:rPr>
          <w:snapToGrid w:val="0"/>
        </w:rPr>
        <w:lastRenderedPageBreak/>
        <w:t>A.8.4.</w:t>
      </w:r>
      <w:r w:rsidRPr="00AE6739">
        <w:rPr>
          <w:snapToGrid w:val="0"/>
          <w:lang w:eastAsia="zh-CN"/>
        </w:rPr>
        <w:t>5</w:t>
      </w:r>
      <w:r>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AE6739">
        <w:rPr>
          <w:lang w:val="en-US"/>
        </w:rPr>
        <w:t>using autonomous gaps</w:t>
      </w:r>
      <w:r w:rsidRPr="00AE6739">
        <w:rPr>
          <w:lang w:val="en-US" w:eastAsia="zh-CN"/>
        </w:rPr>
        <w:t xml:space="preserve"> with DRX</w:t>
      </w:r>
      <w:r>
        <w:tab/>
        <w:t>1915</w:t>
      </w:r>
    </w:p>
    <w:p w14:paraId="6F26C778" w14:textId="77777777" w:rsidR="007059ED" w:rsidRDefault="007059ED">
      <w:pPr>
        <w:pStyle w:val="TOC4"/>
        <w:rPr>
          <w:rFonts w:asciiTheme="minorHAnsi" w:eastAsiaTheme="minorEastAsia" w:hAnsiTheme="minorHAnsi" w:cstheme="minorBidi"/>
          <w:sz w:val="22"/>
          <w:szCs w:val="22"/>
        </w:rPr>
      </w:pPr>
      <w:r w:rsidRPr="00AE6739">
        <w:rPr>
          <w:snapToGrid w:val="0"/>
        </w:rPr>
        <w:t>A.8.4.</w:t>
      </w:r>
      <w:r w:rsidRPr="00AE6739">
        <w:rPr>
          <w:snapToGrid w:val="0"/>
          <w:lang w:eastAsia="zh-CN"/>
        </w:rPr>
        <w:t>5</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1915</w:t>
      </w:r>
    </w:p>
    <w:p w14:paraId="3DBF455F" w14:textId="77777777" w:rsidR="007059ED" w:rsidRDefault="007059ED">
      <w:pPr>
        <w:pStyle w:val="TOC4"/>
        <w:rPr>
          <w:rFonts w:asciiTheme="minorHAnsi" w:eastAsiaTheme="minorEastAsia" w:hAnsiTheme="minorHAnsi" w:cstheme="minorBidi"/>
          <w:sz w:val="22"/>
          <w:szCs w:val="22"/>
        </w:rPr>
      </w:pPr>
      <w:r w:rsidRPr="00AE6739">
        <w:rPr>
          <w:snapToGrid w:val="0"/>
        </w:rPr>
        <w:t>A.8.4.</w:t>
      </w:r>
      <w:r w:rsidRPr="00AE6739">
        <w:rPr>
          <w:snapToGrid w:val="0"/>
          <w:lang w:eastAsia="zh-CN"/>
        </w:rPr>
        <w:t>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1917</w:t>
      </w:r>
    </w:p>
    <w:p w14:paraId="6DD5343C" w14:textId="77777777" w:rsidR="007059ED" w:rsidRDefault="007059ED">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1917</w:t>
      </w:r>
    </w:p>
    <w:p w14:paraId="2741E32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w:t>
      </w:r>
      <w:r w:rsidRPr="00AE6739">
        <w:rPr>
          <w:rFonts w:cs="v4.2.0"/>
          <w:snapToGrid w:val="0"/>
          <w:lang w:eastAsia="zh-CN"/>
        </w:rPr>
        <w:t>6</w:t>
      </w:r>
      <w:r w:rsidRPr="00AE6739">
        <w:rPr>
          <w:rFonts w:cs="v4.2.0"/>
          <w:snapToGrid w:val="0"/>
        </w:rPr>
        <w:t>.1</w:t>
      </w:r>
      <w:r>
        <w:rPr>
          <w:rFonts w:asciiTheme="minorHAnsi" w:eastAsiaTheme="minorEastAsia" w:hAnsiTheme="minorHAnsi" w:cstheme="minorBidi"/>
          <w:sz w:val="22"/>
          <w:szCs w:val="22"/>
        </w:rPr>
        <w:tab/>
      </w:r>
      <w:r w:rsidRPr="00AE6739">
        <w:rPr>
          <w:rFonts w:cs="v4.2.0"/>
          <w:snapToGrid w:val="0"/>
        </w:rPr>
        <w:t>Test Purpose and Environment</w:t>
      </w:r>
      <w:r>
        <w:tab/>
        <w:t>1917</w:t>
      </w:r>
    </w:p>
    <w:p w14:paraId="25B309E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w:t>
      </w:r>
      <w:r w:rsidRPr="00AE6739">
        <w:rPr>
          <w:rFonts w:cs="v4.2.0"/>
          <w:snapToGrid w:val="0"/>
          <w:lang w:eastAsia="zh-CN"/>
        </w:rPr>
        <w:t>6</w:t>
      </w:r>
      <w:r w:rsidRPr="00AE6739">
        <w:rPr>
          <w:rFonts w:cs="v4.2.0"/>
          <w:snapToGrid w:val="0"/>
        </w:rPr>
        <w:t>.2</w:t>
      </w:r>
      <w:r>
        <w:rPr>
          <w:rFonts w:asciiTheme="minorHAnsi" w:eastAsiaTheme="minorEastAsia" w:hAnsiTheme="minorHAnsi" w:cstheme="minorBidi"/>
          <w:sz w:val="22"/>
          <w:szCs w:val="22"/>
        </w:rPr>
        <w:tab/>
      </w:r>
      <w:r w:rsidRPr="00AE6739">
        <w:rPr>
          <w:rFonts w:cs="v4.2.0"/>
          <w:snapToGrid w:val="0"/>
        </w:rPr>
        <w:t>Test Requirements</w:t>
      </w:r>
      <w:r>
        <w:tab/>
        <w:t>1918</w:t>
      </w:r>
    </w:p>
    <w:p w14:paraId="608EF2F9" w14:textId="77777777" w:rsidR="007059ED" w:rsidRDefault="007059ED">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1918</w:t>
      </w:r>
    </w:p>
    <w:p w14:paraId="670C2C6C" w14:textId="77777777" w:rsidR="007059ED" w:rsidRDefault="007059ED">
      <w:pPr>
        <w:pStyle w:val="TOC4"/>
        <w:rPr>
          <w:rFonts w:asciiTheme="minorHAnsi" w:eastAsiaTheme="minorEastAsia" w:hAnsiTheme="minorHAnsi" w:cstheme="minorBidi"/>
          <w:sz w:val="22"/>
          <w:szCs w:val="22"/>
        </w:rPr>
      </w:pPr>
      <w:r w:rsidRPr="00AE6739">
        <w:rPr>
          <w:snapToGrid w:val="0"/>
        </w:rPr>
        <w:t>A.8.4.7.1</w:t>
      </w:r>
      <w:r>
        <w:rPr>
          <w:rFonts w:asciiTheme="minorHAnsi" w:eastAsiaTheme="minorEastAsia" w:hAnsiTheme="minorHAnsi" w:cstheme="minorBidi"/>
          <w:sz w:val="22"/>
          <w:szCs w:val="22"/>
        </w:rPr>
        <w:tab/>
      </w:r>
      <w:r w:rsidRPr="00AE6739">
        <w:rPr>
          <w:snapToGrid w:val="0"/>
        </w:rPr>
        <w:t>Test Purpose and Environment</w:t>
      </w:r>
      <w:r>
        <w:tab/>
        <w:t>1918</w:t>
      </w:r>
    </w:p>
    <w:p w14:paraId="59110FA3"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A.8.4.7.2</w:t>
      </w:r>
      <w:r>
        <w:rPr>
          <w:rFonts w:asciiTheme="minorHAnsi" w:eastAsiaTheme="minorEastAsia" w:hAnsiTheme="minorHAnsi" w:cstheme="minorBidi"/>
          <w:sz w:val="22"/>
          <w:szCs w:val="22"/>
        </w:rPr>
        <w:tab/>
      </w:r>
      <w:r w:rsidRPr="00AE6739">
        <w:rPr>
          <w:rFonts w:cs="v4.2.0"/>
          <w:snapToGrid w:val="0"/>
        </w:rPr>
        <w:t>Test Requirements</w:t>
      </w:r>
      <w:r>
        <w:tab/>
        <w:t>1922</w:t>
      </w:r>
    </w:p>
    <w:p w14:paraId="7E91C956" w14:textId="77777777" w:rsidR="007059ED" w:rsidRDefault="007059ED">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1922</w:t>
      </w:r>
    </w:p>
    <w:p w14:paraId="39E5E260"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4</w:t>
      </w:r>
      <w:r w:rsidRPr="00AE6739">
        <w:rPr>
          <w:snapToGrid w:val="0"/>
        </w:rPr>
        <w:t>.</w:t>
      </w:r>
      <w:r w:rsidRPr="00AE6739">
        <w:rPr>
          <w:snapToGrid w:val="0"/>
          <w:lang w:eastAsia="zh-CN"/>
        </w:rPr>
        <w:t>8</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1922</w:t>
      </w:r>
    </w:p>
    <w:p w14:paraId="432A59B6"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4</w:t>
      </w:r>
      <w:r w:rsidRPr="00AE6739">
        <w:rPr>
          <w:snapToGrid w:val="0"/>
        </w:rPr>
        <w:t>.</w:t>
      </w:r>
      <w:r w:rsidRPr="00AE6739">
        <w:rPr>
          <w:snapToGrid w:val="0"/>
          <w:lang w:eastAsia="zh-CN"/>
        </w:rPr>
        <w:t>8</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1925</w:t>
      </w:r>
    </w:p>
    <w:p w14:paraId="4AC076FB" w14:textId="77777777" w:rsidR="007059ED" w:rsidRDefault="007059ED">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1925</w:t>
      </w:r>
    </w:p>
    <w:p w14:paraId="54A1492F" w14:textId="77777777" w:rsidR="007059ED" w:rsidRDefault="007059ED">
      <w:pPr>
        <w:pStyle w:val="TOC4"/>
        <w:rPr>
          <w:rFonts w:asciiTheme="minorHAnsi" w:eastAsiaTheme="minorEastAsia" w:hAnsiTheme="minorHAnsi" w:cstheme="minorBidi"/>
          <w:sz w:val="22"/>
          <w:szCs w:val="22"/>
        </w:rPr>
      </w:pPr>
      <w:r w:rsidRPr="00AE6739">
        <w:rPr>
          <w:snapToGrid w:val="0"/>
        </w:rPr>
        <w:t>A.8.4.9.1</w:t>
      </w:r>
      <w:r>
        <w:rPr>
          <w:rFonts w:asciiTheme="minorHAnsi" w:eastAsiaTheme="minorEastAsia" w:hAnsiTheme="minorHAnsi" w:cstheme="minorBidi"/>
          <w:sz w:val="22"/>
          <w:szCs w:val="22"/>
        </w:rPr>
        <w:tab/>
      </w:r>
      <w:r w:rsidRPr="00AE6739">
        <w:rPr>
          <w:snapToGrid w:val="0"/>
        </w:rPr>
        <w:t>Test Purpose and Environment</w:t>
      </w:r>
      <w:r>
        <w:tab/>
        <w:t>1925</w:t>
      </w:r>
    </w:p>
    <w:p w14:paraId="4A816D49" w14:textId="77777777" w:rsidR="007059ED" w:rsidRDefault="007059ED">
      <w:pPr>
        <w:pStyle w:val="TOC4"/>
        <w:rPr>
          <w:rFonts w:asciiTheme="minorHAnsi" w:eastAsiaTheme="minorEastAsia" w:hAnsiTheme="minorHAnsi" w:cstheme="minorBidi"/>
          <w:sz w:val="22"/>
          <w:szCs w:val="22"/>
        </w:rPr>
      </w:pPr>
      <w:r w:rsidRPr="00AE6739">
        <w:rPr>
          <w:snapToGrid w:val="0"/>
        </w:rPr>
        <w:t>A.8.4.9.2</w:t>
      </w:r>
      <w:r>
        <w:rPr>
          <w:rFonts w:asciiTheme="minorHAnsi" w:eastAsiaTheme="minorEastAsia" w:hAnsiTheme="minorHAnsi" w:cstheme="minorBidi"/>
          <w:sz w:val="22"/>
          <w:szCs w:val="22"/>
        </w:rPr>
        <w:tab/>
      </w:r>
      <w:r w:rsidRPr="00AE6739">
        <w:rPr>
          <w:snapToGrid w:val="0"/>
        </w:rPr>
        <w:t>Test Requirements</w:t>
      </w:r>
      <w:r>
        <w:tab/>
        <w:t>1930</w:t>
      </w:r>
    </w:p>
    <w:p w14:paraId="624A61DC" w14:textId="77777777" w:rsidR="007059ED" w:rsidRDefault="007059ED">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1930</w:t>
      </w:r>
    </w:p>
    <w:p w14:paraId="5A9914A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A.8.4.10.1</w:t>
      </w:r>
      <w:r>
        <w:rPr>
          <w:rFonts w:asciiTheme="minorHAnsi" w:eastAsiaTheme="minorEastAsia" w:hAnsiTheme="minorHAnsi" w:cstheme="minorBidi"/>
          <w:sz w:val="22"/>
          <w:szCs w:val="22"/>
        </w:rPr>
        <w:tab/>
      </w:r>
      <w:r w:rsidRPr="00AE6739">
        <w:rPr>
          <w:rFonts w:cs="v4.2.0"/>
          <w:snapToGrid w:val="0"/>
        </w:rPr>
        <w:t>Test Purpose and Environment</w:t>
      </w:r>
      <w:r>
        <w:tab/>
        <w:t>1930</w:t>
      </w:r>
    </w:p>
    <w:p w14:paraId="3DBB364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A.8.4.10.2</w:t>
      </w:r>
      <w:r>
        <w:rPr>
          <w:rFonts w:asciiTheme="minorHAnsi" w:eastAsiaTheme="minorEastAsia" w:hAnsiTheme="minorHAnsi" w:cstheme="minorBidi"/>
          <w:sz w:val="22"/>
          <w:szCs w:val="22"/>
        </w:rPr>
        <w:tab/>
      </w:r>
      <w:r w:rsidRPr="00AE6739">
        <w:rPr>
          <w:rFonts w:cs="v4.2.0"/>
          <w:snapToGrid w:val="0"/>
        </w:rPr>
        <w:t>Test Requirements</w:t>
      </w:r>
      <w:r>
        <w:tab/>
        <w:t>1932</w:t>
      </w:r>
    </w:p>
    <w:p w14:paraId="521EC857" w14:textId="77777777" w:rsidR="007059ED" w:rsidRDefault="007059ED">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1932</w:t>
      </w:r>
    </w:p>
    <w:p w14:paraId="01F89D6E" w14:textId="77777777" w:rsidR="007059ED" w:rsidRDefault="007059ED">
      <w:pPr>
        <w:pStyle w:val="TOC4"/>
        <w:rPr>
          <w:rFonts w:asciiTheme="minorHAnsi" w:eastAsiaTheme="minorEastAsia" w:hAnsiTheme="minorHAnsi" w:cstheme="minorBidi"/>
          <w:sz w:val="22"/>
          <w:szCs w:val="22"/>
        </w:rPr>
      </w:pPr>
      <w:r w:rsidRPr="00AE6739">
        <w:rPr>
          <w:snapToGrid w:val="0"/>
        </w:rPr>
        <w:t>A.8.4.11.1</w:t>
      </w:r>
      <w:r>
        <w:rPr>
          <w:rFonts w:asciiTheme="minorHAnsi" w:eastAsiaTheme="minorEastAsia" w:hAnsiTheme="minorHAnsi" w:cstheme="minorBidi"/>
          <w:sz w:val="22"/>
          <w:szCs w:val="22"/>
        </w:rPr>
        <w:tab/>
      </w:r>
      <w:r w:rsidRPr="00AE6739">
        <w:rPr>
          <w:snapToGrid w:val="0"/>
        </w:rPr>
        <w:t>Test Purpose and Environment</w:t>
      </w:r>
      <w:r>
        <w:tab/>
        <w:t>1932</w:t>
      </w:r>
    </w:p>
    <w:p w14:paraId="39BC470C" w14:textId="77777777" w:rsidR="007059ED" w:rsidRDefault="007059ED">
      <w:pPr>
        <w:pStyle w:val="TOC4"/>
        <w:rPr>
          <w:rFonts w:asciiTheme="minorHAnsi" w:eastAsiaTheme="minorEastAsia" w:hAnsiTheme="minorHAnsi" w:cstheme="minorBidi"/>
          <w:sz w:val="22"/>
          <w:szCs w:val="22"/>
        </w:rPr>
      </w:pPr>
      <w:r w:rsidRPr="00AE6739">
        <w:rPr>
          <w:snapToGrid w:val="0"/>
        </w:rPr>
        <w:t>A.8.4.11.2</w:t>
      </w:r>
      <w:r>
        <w:rPr>
          <w:rFonts w:asciiTheme="minorHAnsi" w:eastAsiaTheme="minorEastAsia" w:hAnsiTheme="minorHAnsi" w:cstheme="minorBidi"/>
          <w:sz w:val="22"/>
          <w:szCs w:val="22"/>
        </w:rPr>
        <w:tab/>
      </w:r>
      <w:r w:rsidRPr="00AE6739">
        <w:rPr>
          <w:snapToGrid w:val="0"/>
        </w:rPr>
        <w:t>Test Requirement</w:t>
      </w:r>
      <w:r>
        <w:tab/>
        <w:t>1934</w:t>
      </w:r>
    </w:p>
    <w:p w14:paraId="06FE7926" w14:textId="77777777" w:rsidR="007059ED" w:rsidRDefault="007059ED">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1934</w:t>
      </w:r>
    </w:p>
    <w:p w14:paraId="6B7A4C7E" w14:textId="77777777" w:rsidR="007059ED" w:rsidRDefault="007059ED">
      <w:pPr>
        <w:pStyle w:val="TOC4"/>
        <w:rPr>
          <w:rFonts w:asciiTheme="minorHAnsi" w:eastAsiaTheme="minorEastAsia" w:hAnsiTheme="minorHAnsi" w:cstheme="minorBidi"/>
          <w:sz w:val="22"/>
          <w:szCs w:val="22"/>
        </w:rPr>
      </w:pPr>
      <w:r w:rsidRPr="00AE6739">
        <w:rPr>
          <w:snapToGrid w:val="0"/>
        </w:rPr>
        <w:t>A.8.4.12.1</w:t>
      </w:r>
      <w:r>
        <w:rPr>
          <w:rFonts w:asciiTheme="minorHAnsi" w:eastAsiaTheme="minorEastAsia" w:hAnsiTheme="minorHAnsi" w:cstheme="minorBidi"/>
          <w:sz w:val="22"/>
          <w:szCs w:val="22"/>
        </w:rPr>
        <w:tab/>
      </w:r>
      <w:r w:rsidRPr="00AE6739">
        <w:rPr>
          <w:snapToGrid w:val="0"/>
        </w:rPr>
        <w:t>Test Purpose and Environment</w:t>
      </w:r>
      <w:r>
        <w:tab/>
        <w:t>1934</w:t>
      </w:r>
    </w:p>
    <w:p w14:paraId="4DD565A0" w14:textId="77777777" w:rsidR="007059ED" w:rsidRDefault="007059ED">
      <w:pPr>
        <w:pStyle w:val="TOC4"/>
        <w:rPr>
          <w:rFonts w:asciiTheme="minorHAnsi" w:eastAsiaTheme="minorEastAsia" w:hAnsiTheme="minorHAnsi" w:cstheme="minorBidi"/>
          <w:sz w:val="22"/>
          <w:szCs w:val="22"/>
        </w:rPr>
      </w:pPr>
      <w:r w:rsidRPr="00AE6739">
        <w:rPr>
          <w:snapToGrid w:val="0"/>
        </w:rPr>
        <w:t>A.8.4.12.2</w:t>
      </w:r>
      <w:r>
        <w:rPr>
          <w:rFonts w:asciiTheme="minorHAnsi" w:eastAsiaTheme="minorEastAsia" w:hAnsiTheme="minorHAnsi" w:cstheme="minorBidi"/>
          <w:sz w:val="22"/>
          <w:szCs w:val="22"/>
        </w:rPr>
        <w:tab/>
      </w:r>
      <w:r w:rsidRPr="00AE6739">
        <w:rPr>
          <w:snapToGrid w:val="0"/>
        </w:rPr>
        <w:t>Test Requirement</w:t>
      </w:r>
      <w:r>
        <w:tab/>
        <w:t>1936</w:t>
      </w:r>
    </w:p>
    <w:p w14:paraId="0EA87BAD" w14:textId="77777777" w:rsidR="007059ED" w:rsidRDefault="007059ED">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1937</w:t>
      </w:r>
    </w:p>
    <w:p w14:paraId="709D5970" w14:textId="77777777" w:rsidR="007059ED" w:rsidRDefault="007059ED">
      <w:pPr>
        <w:pStyle w:val="TOC4"/>
        <w:rPr>
          <w:rFonts w:asciiTheme="minorHAnsi" w:eastAsiaTheme="minorEastAsia" w:hAnsiTheme="minorHAnsi" w:cstheme="minorBidi"/>
          <w:sz w:val="22"/>
          <w:szCs w:val="22"/>
        </w:rPr>
      </w:pPr>
      <w:r w:rsidRPr="00AE6739">
        <w:rPr>
          <w:snapToGrid w:val="0"/>
        </w:rPr>
        <w:t>A.8.4.13.1</w:t>
      </w:r>
      <w:r>
        <w:rPr>
          <w:rFonts w:asciiTheme="minorHAnsi" w:eastAsiaTheme="minorEastAsia" w:hAnsiTheme="minorHAnsi" w:cstheme="minorBidi"/>
          <w:sz w:val="22"/>
          <w:szCs w:val="22"/>
        </w:rPr>
        <w:tab/>
      </w:r>
      <w:r w:rsidRPr="00AE6739">
        <w:rPr>
          <w:snapToGrid w:val="0"/>
        </w:rPr>
        <w:t>Test Purpose and Environment</w:t>
      </w:r>
      <w:r>
        <w:tab/>
        <w:t>1937</w:t>
      </w:r>
    </w:p>
    <w:p w14:paraId="5F7D035D" w14:textId="77777777" w:rsidR="007059ED" w:rsidRDefault="007059ED">
      <w:pPr>
        <w:pStyle w:val="TOC4"/>
        <w:rPr>
          <w:rFonts w:asciiTheme="minorHAnsi" w:eastAsiaTheme="minorEastAsia" w:hAnsiTheme="minorHAnsi" w:cstheme="minorBidi"/>
          <w:sz w:val="22"/>
          <w:szCs w:val="22"/>
        </w:rPr>
      </w:pPr>
      <w:r w:rsidRPr="00AE6739">
        <w:rPr>
          <w:snapToGrid w:val="0"/>
        </w:rPr>
        <w:t>A.8.4.13.2</w:t>
      </w:r>
      <w:r>
        <w:rPr>
          <w:rFonts w:asciiTheme="minorHAnsi" w:eastAsiaTheme="minorEastAsia" w:hAnsiTheme="minorHAnsi" w:cstheme="minorBidi"/>
          <w:sz w:val="22"/>
          <w:szCs w:val="22"/>
        </w:rPr>
        <w:tab/>
      </w:r>
      <w:r w:rsidRPr="00AE6739">
        <w:rPr>
          <w:snapToGrid w:val="0"/>
        </w:rPr>
        <w:t>Test Requirement</w:t>
      </w:r>
      <w:r>
        <w:tab/>
        <w:t>1938</w:t>
      </w:r>
    </w:p>
    <w:p w14:paraId="59F6F35B" w14:textId="77777777" w:rsidR="007059ED" w:rsidRDefault="007059ED">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1939</w:t>
      </w:r>
    </w:p>
    <w:p w14:paraId="71E2CB76" w14:textId="77777777" w:rsidR="007059ED" w:rsidRDefault="007059ED">
      <w:pPr>
        <w:pStyle w:val="TOC4"/>
        <w:rPr>
          <w:rFonts w:asciiTheme="minorHAnsi" w:eastAsiaTheme="minorEastAsia" w:hAnsiTheme="minorHAnsi" w:cstheme="minorBidi"/>
          <w:sz w:val="22"/>
          <w:szCs w:val="22"/>
        </w:rPr>
      </w:pPr>
      <w:r w:rsidRPr="00AE6739">
        <w:rPr>
          <w:snapToGrid w:val="0"/>
        </w:rPr>
        <w:t>A.8.4.14.1</w:t>
      </w:r>
      <w:r>
        <w:rPr>
          <w:rFonts w:asciiTheme="minorHAnsi" w:eastAsiaTheme="minorEastAsia" w:hAnsiTheme="minorHAnsi" w:cstheme="minorBidi"/>
          <w:sz w:val="22"/>
          <w:szCs w:val="22"/>
        </w:rPr>
        <w:tab/>
      </w:r>
      <w:r w:rsidRPr="00AE6739">
        <w:rPr>
          <w:snapToGrid w:val="0"/>
        </w:rPr>
        <w:t>Test Purpose and Environment</w:t>
      </w:r>
      <w:r>
        <w:tab/>
        <w:t>1939</w:t>
      </w:r>
    </w:p>
    <w:p w14:paraId="24A4732B" w14:textId="77777777" w:rsidR="007059ED" w:rsidRDefault="007059ED">
      <w:pPr>
        <w:pStyle w:val="TOC4"/>
        <w:rPr>
          <w:rFonts w:asciiTheme="minorHAnsi" w:eastAsiaTheme="minorEastAsia" w:hAnsiTheme="minorHAnsi" w:cstheme="minorBidi"/>
          <w:sz w:val="22"/>
          <w:szCs w:val="22"/>
        </w:rPr>
      </w:pPr>
      <w:r w:rsidRPr="00AE6739">
        <w:rPr>
          <w:snapToGrid w:val="0"/>
        </w:rPr>
        <w:t>A.8.4.14.2</w:t>
      </w:r>
      <w:r>
        <w:rPr>
          <w:rFonts w:asciiTheme="minorHAnsi" w:eastAsiaTheme="minorEastAsia" w:hAnsiTheme="minorHAnsi" w:cstheme="minorBidi"/>
          <w:sz w:val="22"/>
          <w:szCs w:val="22"/>
        </w:rPr>
        <w:tab/>
      </w:r>
      <w:r w:rsidRPr="00AE6739">
        <w:rPr>
          <w:snapToGrid w:val="0"/>
        </w:rPr>
        <w:t>Test Requirement</w:t>
      </w:r>
      <w:r>
        <w:tab/>
        <w:t>1941</w:t>
      </w:r>
    </w:p>
    <w:p w14:paraId="53E2F17E" w14:textId="77777777" w:rsidR="007059ED" w:rsidRDefault="007059ED">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1941</w:t>
      </w:r>
    </w:p>
    <w:p w14:paraId="44574371" w14:textId="77777777" w:rsidR="007059ED" w:rsidRDefault="007059ED">
      <w:pPr>
        <w:pStyle w:val="TOC4"/>
        <w:rPr>
          <w:rFonts w:asciiTheme="minorHAnsi" w:eastAsiaTheme="minorEastAsia" w:hAnsiTheme="minorHAnsi" w:cstheme="minorBidi"/>
          <w:sz w:val="22"/>
          <w:szCs w:val="22"/>
        </w:rPr>
      </w:pPr>
      <w:r w:rsidRPr="00AE6739">
        <w:rPr>
          <w:snapToGrid w:val="0"/>
        </w:rPr>
        <w:t>A.8.4.15.1</w:t>
      </w:r>
      <w:r>
        <w:rPr>
          <w:rFonts w:asciiTheme="minorHAnsi" w:eastAsiaTheme="minorEastAsia" w:hAnsiTheme="minorHAnsi" w:cstheme="minorBidi"/>
          <w:sz w:val="22"/>
          <w:szCs w:val="22"/>
        </w:rPr>
        <w:tab/>
      </w:r>
      <w:r w:rsidRPr="00AE6739">
        <w:rPr>
          <w:snapToGrid w:val="0"/>
        </w:rPr>
        <w:t>Test Purpose and Environment</w:t>
      </w:r>
      <w:r>
        <w:tab/>
        <w:t>1941</w:t>
      </w:r>
    </w:p>
    <w:p w14:paraId="62C329A1" w14:textId="77777777" w:rsidR="007059ED" w:rsidRDefault="007059ED">
      <w:pPr>
        <w:pStyle w:val="TOC4"/>
        <w:rPr>
          <w:rFonts w:asciiTheme="minorHAnsi" w:eastAsiaTheme="minorEastAsia" w:hAnsiTheme="minorHAnsi" w:cstheme="minorBidi"/>
          <w:sz w:val="22"/>
          <w:szCs w:val="22"/>
        </w:rPr>
      </w:pPr>
      <w:r w:rsidRPr="00AE6739">
        <w:rPr>
          <w:snapToGrid w:val="0"/>
        </w:rPr>
        <w:t>A.8.4.15.2</w:t>
      </w:r>
      <w:r>
        <w:rPr>
          <w:rFonts w:asciiTheme="minorHAnsi" w:eastAsiaTheme="minorEastAsia" w:hAnsiTheme="minorHAnsi" w:cstheme="minorBidi"/>
          <w:sz w:val="22"/>
          <w:szCs w:val="22"/>
        </w:rPr>
        <w:tab/>
      </w:r>
      <w:r w:rsidRPr="00AE6739">
        <w:rPr>
          <w:snapToGrid w:val="0"/>
        </w:rPr>
        <w:t>Test Requirement</w:t>
      </w:r>
      <w:r>
        <w:tab/>
        <w:t>1944</w:t>
      </w:r>
    </w:p>
    <w:p w14:paraId="7420EEAF" w14:textId="77777777" w:rsidR="007059ED" w:rsidRDefault="007059ED">
      <w:pPr>
        <w:pStyle w:val="TOC2"/>
        <w:rPr>
          <w:rFonts w:asciiTheme="minorHAnsi" w:eastAsiaTheme="minorEastAsia" w:hAnsiTheme="minorHAnsi" w:cstheme="minorBidi"/>
          <w:sz w:val="22"/>
          <w:szCs w:val="22"/>
        </w:rPr>
      </w:pPr>
      <w:r w:rsidRPr="00AE6739">
        <w:rPr>
          <w:lang w:val="sv-SE"/>
        </w:rPr>
        <w:t>A.8.5</w:t>
      </w:r>
      <w:r>
        <w:rPr>
          <w:rFonts w:asciiTheme="minorHAnsi" w:eastAsiaTheme="minorEastAsia" w:hAnsiTheme="minorHAnsi" w:cstheme="minorBidi"/>
          <w:sz w:val="22"/>
          <w:szCs w:val="22"/>
        </w:rPr>
        <w:tab/>
      </w:r>
      <w:r w:rsidRPr="00AE6739">
        <w:rPr>
          <w:lang w:val="sv-SE"/>
        </w:rPr>
        <w:t>E-UTRAN FDD - UTRAN FDD Measurements</w:t>
      </w:r>
      <w:r>
        <w:tab/>
        <w:t>1944</w:t>
      </w:r>
    </w:p>
    <w:p w14:paraId="2E71B0AD" w14:textId="77777777" w:rsidR="007059ED" w:rsidRDefault="007059ED">
      <w:pPr>
        <w:pStyle w:val="TOC3"/>
        <w:rPr>
          <w:rFonts w:asciiTheme="minorHAnsi" w:eastAsiaTheme="minorEastAsia" w:hAnsiTheme="minorHAnsi" w:cstheme="minorBidi"/>
          <w:sz w:val="22"/>
          <w:szCs w:val="22"/>
        </w:rPr>
      </w:pPr>
      <w:r w:rsidRPr="00AE6739">
        <w:rPr>
          <w:rFonts w:cs="v4.2.0"/>
        </w:rPr>
        <w:t>A.8.5.1</w:t>
      </w:r>
      <w:r>
        <w:rPr>
          <w:rFonts w:asciiTheme="minorHAnsi" w:eastAsiaTheme="minorEastAsia" w:hAnsiTheme="minorHAnsi" w:cstheme="minorBidi"/>
          <w:sz w:val="22"/>
          <w:szCs w:val="22"/>
        </w:rPr>
        <w:tab/>
      </w:r>
      <w:r w:rsidRPr="00AE6739">
        <w:rPr>
          <w:rFonts w:cs="v4.2.0"/>
        </w:rPr>
        <w:t>E-UTRAN FDD - UTRAN FDD event triggered reporting under fading propagation conditions</w:t>
      </w:r>
      <w:r>
        <w:tab/>
        <w:t>1944</w:t>
      </w:r>
    </w:p>
    <w:p w14:paraId="5A93B57D"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A.8.5.1.1</w:t>
      </w:r>
      <w:r>
        <w:rPr>
          <w:rFonts w:asciiTheme="minorHAnsi" w:eastAsiaTheme="minorEastAsia" w:hAnsiTheme="minorHAnsi" w:cstheme="minorBidi"/>
          <w:sz w:val="22"/>
          <w:szCs w:val="22"/>
        </w:rPr>
        <w:tab/>
      </w:r>
      <w:r w:rsidRPr="00AE6739">
        <w:rPr>
          <w:rFonts w:cs="v4.2.0"/>
          <w:snapToGrid w:val="0"/>
        </w:rPr>
        <w:t>Test Purpose and Environment</w:t>
      </w:r>
      <w:r>
        <w:tab/>
        <w:t>1944</w:t>
      </w:r>
    </w:p>
    <w:p w14:paraId="6FA651AD"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A.8.5.1.2</w:t>
      </w:r>
      <w:r>
        <w:rPr>
          <w:rFonts w:asciiTheme="minorHAnsi" w:eastAsiaTheme="minorEastAsia" w:hAnsiTheme="minorHAnsi" w:cstheme="minorBidi"/>
          <w:sz w:val="22"/>
          <w:szCs w:val="22"/>
        </w:rPr>
        <w:tab/>
      </w:r>
      <w:r w:rsidRPr="00AE6739">
        <w:rPr>
          <w:rFonts w:cs="v4.2.0"/>
          <w:snapToGrid w:val="0"/>
        </w:rPr>
        <w:t>Test Requirements</w:t>
      </w:r>
      <w:r>
        <w:tab/>
        <w:t>1946</w:t>
      </w:r>
    </w:p>
    <w:p w14:paraId="5A984ECF" w14:textId="77777777" w:rsidR="007059ED" w:rsidRDefault="007059ED">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1946</w:t>
      </w:r>
    </w:p>
    <w:p w14:paraId="201449DF"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A.8.5.2.1</w:t>
      </w:r>
      <w:r>
        <w:rPr>
          <w:rFonts w:asciiTheme="minorHAnsi" w:eastAsiaTheme="minorEastAsia" w:hAnsiTheme="minorHAnsi" w:cstheme="minorBidi"/>
          <w:sz w:val="22"/>
          <w:szCs w:val="22"/>
        </w:rPr>
        <w:tab/>
      </w:r>
      <w:r w:rsidRPr="00AE6739">
        <w:rPr>
          <w:rFonts w:cs="v4.2.0"/>
          <w:snapToGrid w:val="0"/>
        </w:rPr>
        <w:t>Test Purpose and Environment</w:t>
      </w:r>
      <w:r>
        <w:tab/>
        <w:t>1946</w:t>
      </w:r>
    </w:p>
    <w:p w14:paraId="4562AE5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A.8.5.2.2</w:t>
      </w:r>
      <w:r>
        <w:rPr>
          <w:rFonts w:asciiTheme="minorHAnsi" w:eastAsiaTheme="minorEastAsia" w:hAnsiTheme="minorHAnsi" w:cstheme="minorBidi"/>
          <w:sz w:val="22"/>
          <w:szCs w:val="22"/>
        </w:rPr>
        <w:tab/>
      </w:r>
      <w:r w:rsidRPr="00AE6739">
        <w:rPr>
          <w:rFonts w:cs="v4.2.0"/>
          <w:snapToGrid w:val="0"/>
        </w:rPr>
        <w:t>Test Requirements</w:t>
      </w:r>
      <w:r>
        <w:tab/>
        <w:t>1948</w:t>
      </w:r>
    </w:p>
    <w:p w14:paraId="75C79154" w14:textId="77777777" w:rsidR="007059ED" w:rsidRDefault="007059ED">
      <w:pPr>
        <w:pStyle w:val="TOC3"/>
        <w:rPr>
          <w:rFonts w:asciiTheme="minorHAnsi" w:eastAsiaTheme="minorEastAsia" w:hAnsiTheme="minorHAnsi" w:cstheme="minorBidi"/>
          <w:sz w:val="22"/>
          <w:szCs w:val="22"/>
        </w:rPr>
      </w:pPr>
      <w:r w:rsidRPr="00AE6739">
        <w:rPr>
          <w:rFonts w:cs="v4.2.0"/>
        </w:rPr>
        <w:t>A.8.5.3</w:t>
      </w:r>
      <w:r>
        <w:rPr>
          <w:rFonts w:asciiTheme="minorHAnsi" w:eastAsiaTheme="minorEastAsia" w:hAnsiTheme="minorHAnsi" w:cstheme="minorBidi"/>
          <w:sz w:val="22"/>
          <w:szCs w:val="22"/>
        </w:rPr>
        <w:tab/>
      </w:r>
      <w:r w:rsidRPr="00AE6739">
        <w:rPr>
          <w:rFonts w:cs="v4.2.0"/>
        </w:rPr>
        <w:t>E-UTRAN FDD-UTRAN FDD event triggered reporting when DRX is used under fading propagation conditions</w:t>
      </w:r>
      <w:r>
        <w:tab/>
        <w:t>1948</w:t>
      </w:r>
    </w:p>
    <w:p w14:paraId="041F2D2B"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A.8.5.3.1</w:t>
      </w:r>
      <w:r>
        <w:rPr>
          <w:rFonts w:asciiTheme="minorHAnsi" w:eastAsiaTheme="minorEastAsia" w:hAnsiTheme="minorHAnsi" w:cstheme="minorBidi"/>
          <w:sz w:val="22"/>
          <w:szCs w:val="22"/>
        </w:rPr>
        <w:tab/>
      </w:r>
      <w:r w:rsidRPr="00AE6739">
        <w:rPr>
          <w:rFonts w:cs="v4.2.0"/>
          <w:snapToGrid w:val="0"/>
        </w:rPr>
        <w:t>Test Purpose and Environment</w:t>
      </w:r>
      <w:r>
        <w:tab/>
        <w:t>1948</w:t>
      </w:r>
    </w:p>
    <w:p w14:paraId="3B14829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A.8.5.3.2</w:t>
      </w:r>
      <w:r>
        <w:rPr>
          <w:rFonts w:asciiTheme="minorHAnsi" w:eastAsiaTheme="minorEastAsia" w:hAnsiTheme="minorHAnsi" w:cstheme="minorBidi"/>
          <w:sz w:val="22"/>
          <w:szCs w:val="22"/>
        </w:rPr>
        <w:tab/>
      </w:r>
      <w:r w:rsidRPr="00AE6739">
        <w:rPr>
          <w:rFonts w:cs="v4.2.0"/>
          <w:snapToGrid w:val="0"/>
        </w:rPr>
        <w:t>Test Requirements</w:t>
      </w:r>
      <w:r>
        <w:tab/>
        <w:t>1951</w:t>
      </w:r>
    </w:p>
    <w:p w14:paraId="1CE2CEFF" w14:textId="77777777" w:rsidR="007059ED" w:rsidRDefault="007059ED">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1951</w:t>
      </w:r>
    </w:p>
    <w:p w14:paraId="442BD4F1" w14:textId="77777777" w:rsidR="007059ED" w:rsidRDefault="007059ED">
      <w:pPr>
        <w:pStyle w:val="TOC4"/>
        <w:rPr>
          <w:rFonts w:asciiTheme="minorHAnsi" w:eastAsiaTheme="minorEastAsia" w:hAnsiTheme="minorHAnsi" w:cstheme="minorBidi"/>
          <w:sz w:val="22"/>
          <w:szCs w:val="22"/>
        </w:rPr>
      </w:pPr>
      <w:r w:rsidRPr="00AE6739">
        <w:rPr>
          <w:snapToGrid w:val="0"/>
        </w:rPr>
        <w:t>A.8.5.4.1</w:t>
      </w:r>
      <w:r>
        <w:rPr>
          <w:rFonts w:asciiTheme="minorHAnsi" w:eastAsiaTheme="minorEastAsia" w:hAnsiTheme="minorHAnsi" w:cstheme="minorBidi"/>
          <w:sz w:val="22"/>
          <w:szCs w:val="22"/>
        </w:rPr>
        <w:tab/>
      </w:r>
      <w:r w:rsidRPr="00AE6739">
        <w:rPr>
          <w:snapToGrid w:val="0"/>
        </w:rPr>
        <w:t>Test Purpose and Environment</w:t>
      </w:r>
      <w:r>
        <w:tab/>
        <w:t>1951</w:t>
      </w:r>
    </w:p>
    <w:p w14:paraId="60950641" w14:textId="77777777" w:rsidR="007059ED" w:rsidRDefault="007059ED">
      <w:pPr>
        <w:pStyle w:val="TOC4"/>
        <w:rPr>
          <w:rFonts w:asciiTheme="minorHAnsi" w:eastAsiaTheme="minorEastAsia" w:hAnsiTheme="minorHAnsi" w:cstheme="minorBidi"/>
          <w:sz w:val="22"/>
          <w:szCs w:val="22"/>
        </w:rPr>
      </w:pPr>
      <w:r w:rsidRPr="00AE6739">
        <w:rPr>
          <w:snapToGrid w:val="0"/>
        </w:rPr>
        <w:t>A.8.5.4.2</w:t>
      </w:r>
      <w:r>
        <w:rPr>
          <w:rFonts w:asciiTheme="minorHAnsi" w:eastAsiaTheme="minorEastAsia" w:hAnsiTheme="minorHAnsi" w:cstheme="minorBidi"/>
          <w:sz w:val="22"/>
          <w:szCs w:val="22"/>
        </w:rPr>
        <w:tab/>
      </w:r>
      <w:r w:rsidRPr="00AE6739">
        <w:rPr>
          <w:snapToGrid w:val="0"/>
        </w:rPr>
        <w:t>Test Requirements</w:t>
      </w:r>
      <w:r>
        <w:tab/>
        <w:t>1953</w:t>
      </w:r>
    </w:p>
    <w:p w14:paraId="501DCA3F" w14:textId="77777777" w:rsidR="007059ED" w:rsidRDefault="007059ED">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1953</w:t>
      </w:r>
    </w:p>
    <w:p w14:paraId="21E4BC8A" w14:textId="77777777" w:rsidR="007059ED" w:rsidRDefault="007059ED">
      <w:pPr>
        <w:pStyle w:val="TOC4"/>
        <w:rPr>
          <w:rFonts w:asciiTheme="minorHAnsi" w:eastAsiaTheme="minorEastAsia" w:hAnsiTheme="minorHAnsi" w:cstheme="minorBidi"/>
          <w:sz w:val="22"/>
          <w:szCs w:val="22"/>
        </w:rPr>
      </w:pPr>
      <w:r w:rsidRPr="00AE6739">
        <w:rPr>
          <w:snapToGrid w:val="0"/>
        </w:rPr>
        <w:t>A.8.5.</w:t>
      </w:r>
      <w:r w:rsidRPr="00AE6739">
        <w:rPr>
          <w:snapToGrid w:val="0"/>
          <w:lang w:eastAsia="zh-CN"/>
        </w:rPr>
        <w:t>5</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1953</w:t>
      </w:r>
    </w:p>
    <w:p w14:paraId="5F21B1F4" w14:textId="77777777" w:rsidR="007059ED" w:rsidRDefault="007059ED">
      <w:pPr>
        <w:pStyle w:val="TOC4"/>
        <w:rPr>
          <w:rFonts w:asciiTheme="minorHAnsi" w:eastAsiaTheme="minorEastAsia" w:hAnsiTheme="minorHAnsi" w:cstheme="minorBidi"/>
          <w:sz w:val="22"/>
          <w:szCs w:val="22"/>
        </w:rPr>
      </w:pPr>
      <w:r w:rsidRPr="00AE6739">
        <w:rPr>
          <w:snapToGrid w:val="0"/>
        </w:rPr>
        <w:t>A.8.5.</w:t>
      </w:r>
      <w:r w:rsidRPr="00AE6739">
        <w:rPr>
          <w:snapToGrid w:val="0"/>
          <w:lang w:eastAsia="zh-CN"/>
        </w:rPr>
        <w:t>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1956</w:t>
      </w:r>
    </w:p>
    <w:p w14:paraId="2AB4C3D8" w14:textId="77777777" w:rsidR="007059ED" w:rsidRDefault="007059ED">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1956</w:t>
      </w:r>
    </w:p>
    <w:p w14:paraId="73CA0604" w14:textId="77777777" w:rsidR="007059ED" w:rsidRDefault="007059ED">
      <w:pPr>
        <w:pStyle w:val="TOC4"/>
        <w:rPr>
          <w:rFonts w:asciiTheme="minorHAnsi" w:eastAsiaTheme="minorEastAsia" w:hAnsiTheme="minorHAnsi" w:cstheme="minorBidi"/>
          <w:sz w:val="22"/>
          <w:szCs w:val="22"/>
        </w:rPr>
      </w:pPr>
      <w:r w:rsidRPr="00AE6739">
        <w:rPr>
          <w:snapToGrid w:val="0"/>
        </w:rPr>
        <w:t>A.8.5.6.1</w:t>
      </w:r>
      <w:r>
        <w:rPr>
          <w:rFonts w:asciiTheme="minorHAnsi" w:eastAsiaTheme="minorEastAsia" w:hAnsiTheme="minorHAnsi" w:cstheme="minorBidi"/>
          <w:sz w:val="22"/>
          <w:szCs w:val="22"/>
        </w:rPr>
        <w:tab/>
      </w:r>
      <w:r w:rsidRPr="00AE6739">
        <w:rPr>
          <w:snapToGrid w:val="0"/>
        </w:rPr>
        <w:t>Test Purpose and Environment</w:t>
      </w:r>
      <w:r>
        <w:tab/>
        <w:t>1956</w:t>
      </w:r>
    </w:p>
    <w:p w14:paraId="2855AB69" w14:textId="77777777" w:rsidR="007059ED" w:rsidRDefault="007059ED">
      <w:pPr>
        <w:pStyle w:val="TOC4"/>
        <w:rPr>
          <w:rFonts w:asciiTheme="minorHAnsi" w:eastAsiaTheme="minorEastAsia" w:hAnsiTheme="minorHAnsi" w:cstheme="minorBidi"/>
          <w:sz w:val="22"/>
          <w:szCs w:val="22"/>
        </w:rPr>
      </w:pPr>
      <w:r w:rsidRPr="00AE6739">
        <w:rPr>
          <w:snapToGrid w:val="0"/>
        </w:rPr>
        <w:t>A.8.5.6.2</w:t>
      </w:r>
      <w:r>
        <w:rPr>
          <w:rFonts w:asciiTheme="minorHAnsi" w:eastAsiaTheme="minorEastAsia" w:hAnsiTheme="minorHAnsi" w:cstheme="minorBidi"/>
          <w:sz w:val="22"/>
          <w:szCs w:val="22"/>
        </w:rPr>
        <w:tab/>
      </w:r>
      <w:r w:rsidRPr="00AE6739">
        <w:rPr>
          <w:snapToGrid w:val="0"/>
        </w:rPr>
        <w:t>Test Requirements</w:t>
      </w:r>
      <w:r>
        <w:tab/>
        <w:t>1957</w:t>
      </w:r>
    </w:p>
    <w:p w14:paraId="799D9A9B" w14:textId="77777777" w:rsidR="007059ED" w:rsidRDefault="007059ED">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1958</w:t>
      </w:r>
    </w:p>
    <w:p w14:paraId="2E4126BE" w14:textId="77777777" w:rsidR="007059ED" w:rsidRDefault="007059ED">
      <w:pPr>
        <w:pStyle w:val="TOC4"/>
        <w:rPr>
          <w:rFonts w:asciiTheme="minorHAnsi" w:eastAsiaTheme="minorEastAsia" w:hAnsiTheme="minorHAnsi" w:cstheme="minorBidi"/>
          <w:sz w:val="22"/>
          <w:szCs w:val="22"/>
        </w:rPr>
      </w:pPr>
      <w:r w:rsidRPr="00AE6739">
        <w:rPr>
          <w:snapToGrid w:val="0"/>
        </w:rPr>
        <w:t>A.8.5.7.1</w:t>
      </w:r>
      <w:r>
        <w:rPr>
          <w:rFonts w:asciiTheme="minorHAnsi" w:eastAsiaTheme="minorEastAsia" w:hAnsiTheme="minorHAnsi" w:cstheme="minorBidi"/>
          <w:sz w:val="22"/>
          <w:szCs w:val="22"/>
        </w:rPr>
        <w:tab/>
      </w:r>
      <w:r w:rsidRPr="00AE6739">
        <w:rPr>
          <w:snapToGrid w:val="0"/>
        </w:rPr>
        <w:t>Test Purpose and Environment</w:t>
      </w:r>
      <w:r>
        <w:tab/>
        <w:t>1958</w:t>
      </w:r>
    </w:p>
    <w:p w14:paraId="1478195F" w14:textId="77777777" w:rsidR="007059ED" w:rsidRDefault="007059ED">
      <w:pPr>
        <w:pStyle w:val="TOC4"/>
        <w:rPr>
          <w:rFonts w:asciiTheme="minorHAnsi" w:eastAsiaTheme="minorEastAsia" w:hAnsiTheme="minorHAnsi" w:cstheme="minorBidi"/>
          <w:sz w:val="22"/>
          <w:szCs w:val="22"/>
        </w:rPr>
      </w:pPr>
      <w:r w:rsidRPr="00AE6739">
        <w:rPr>
          <w:snapToGrid w:val="0"/>
        </w:rPr>
        <w:t>A.8.5.7.2</w:t>
      </w:r>
      <w:r>
        <w:rPr>
          <w:rFonts w:asciiTheme="minorHAnsi" w:eastAsiaTheme="minorEastAsia" w:hAnsiTheme="minorHAnsi" w:cstheme="minorBidi"/>
          <w:sz w:val="22"/>
          <w:szCs w:val="22"/>
        </w:rPr>
        <w:tab/>
      </w:r>
      <w:r w:rsidRPr="00AE6739">
        <w:rPr>
          <w:snapToGrid w:val="0"/>
        </w:rPr>
        <w:t>Test Requirements</w:t>
      </w:r>
      <w:r>
        <w:tab/>
        <w:t>1958</w:t>
      </w:r>
    </w:p>
    <w:p w14:paraId="5E721CE3" w14:textId="77777777" w:rsidR="007059ED" w:rsidRDefault="007059ED">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1958</w:t>
      </w:r>
    </w:p>
    <w:p w14:paraId="5ACB2653" w14:textId="77777777" w:rsidR="007059ED" w:rsidRDefault="007059ED">
      <w:pPr>
        <w:pStyle w:val="TOC4"/>
        <w:rPr>
          <w:rFonts w:asciiTheme="minorHAnsi" w:eastAsiaTheme="minorEastAsia" w:hAnsiTheme="minorHAnsi" w:cstheme="minorBidi"/>
          <w:sz w:val="22"/>
          <w:szCs w:val="22"/>
        </w:rPr>
      </w:pPr>
      <w:r w:rsidRPr="00AE6739">
        <w:rPr>
          <w:snapToGrid w:val="0"/>
        </w:rPr>
        <w:t>A.8.5.8.1</w:t>
      </w:r>
      <w:r>
        <w:rPr>
          <w:rFonts w:asciiTheme="minorHAnsi" w:eastAsiaTheme="minorEastAsia" w:hAnsiTheme="minorHAnsi" w:cstheme="minorBidi"/>
          <w:sz w:val="22"/>
          <w:szCs w:val="22"/>
        </w:rPr>
        <w:tab/>
      </w:r>
      <w:r w:rsidRPr="00AE6739">
        <w:rPr>
          <w:snapToGrid w:val="0"/>
        </w:rPr>
        <w:t>Test Purpose and Environment</w:t>
      </w:r>
      <w:r>
        <w:tab/>
        <w:t>1958</w:t>
      </w:r>
    </w:p>
    <w:p w14:paraId="3E8A33A4" w14:textId="77777777" w:rsidR="007059ED" w:rsidRDefault="007059ED">
      <w:pPr>
        <w:pStyle w:val="TOC4"/>
        <w:rPr>
          <w:rFonts w:asciiTheme="minorHAnsi" w:eastAsiaTheme="minorEastAsia" w:hAnsiTheme="minorHAnsi" w:cstheme="minorBidi"/>
          <w:sz w:val="22"/>
          <w:szCs w:val="22"/>
        </w:rPr>
      </w:pPr>
      <w:r w:rsidRPr="00AE6739">
        <w:rPr>
          <w:snapToGrid w:val="0"/>
        </w:rPr>
        <w:t>A.8.5.8.2</w:t>
      </w:r>
      <w:r>
        <w:rPr>
          <w:rFonts w:asciiTheme="minorHAnsi" w:eastAsiaTheme="minorEastAsia" w:hAnsiTheme="minorHAnsi" w:cstheme="minorBidi"/>
          <w:sz w:val="22"/>
          <w:szCs w:val="22"/>
        </w:rPr>
        <w:tab/>
      </w:r>
      <w:r w:rsidRPr="00AE6739">
        <w:rPr>
          <w:snapToGrid w:val="0"/>
        </w:rPr>
        <w:t>Test Requirements</w:t>
      </w:r>
      <w:r>
        <w:tab/>
        <w:t>1961</w:t>
      </w:r>
    </w:p>
    <w:p w14:paraId="56EBED39" w14:textId="77777777" w:rsidR="007059ED" w:rsidRDefault="007059ED">
      <w:pPr>
        <w:pStyle w:val="TOC2"/>
        <w:rPr>
          <w:rFonts w:asciiTheme="minorHAnsi" w:eastAsiaTheme="minorEastAsia" w:hAnsiTheme="minorHAnsi" w:cstheme="minorBidi"/>
          <w:sz w:val="22"/>
          <w:szCs w:val="22"/>
        </w:rPr>
      </w:pPr>
      <w:r w:rsidRPr="00AE6739">
        <w:rPr>
          <w:lang w:val="sv-SE"/>
        </w:rPr>
        <w:t>A.8.6</w:t>
      </w:r>
      <w:r>
        <w:rPr>
          <w:rFonts w:asciiTheme="minorHAnsi" w:eastAsiaTheme="minorEastAsia" w:hAnsiTheme="minorHAnsi" w:cstheme="minorBidi"/>
          <w:sz w:val="22"/>
          <w:szCs w:val="22"/>
        </w:rPr>
        <w:tab/>
      </w:r>
      <w:r w:rsidRPr="00AE6739">
        <w:rPr>
          <w:lang w:val="sv-SE"/>
        </w:rPr>
        <w:t>E-UTRAN TDD - UTRAN FDD Measurements</w:t>
      </w:r>
      <w:r>
        <w:tab/>
        <w:t>1961</w:t>
      </w:r>
    </w:p>
    <w:p w14:paraId="33F88AF6" w14:textId="77777777" w:rsidR="007059ED" w:rsidRDefault="007059ED">
      <w:pPr>
        <w:pStyle w:val="TOC3"/>
        <w:rPr>
          <w:rFonts w:asciiTheme="minorHAnsi" w:eastAsiaTheme="minorEastAsia" w:hAnsiTheme="minorHAnsi" w:cstheme="minorBidi"/>
          <w:sz w:val="22"/>
          <w:szCs w:val="22"/>
        </w:rPr>
      </w:pPr>
      <w:r w:rsidRPr="00AE6739">
        <w:rPr>
          <w:rFonts w:cs="v4.2.0"/>
        </w:rPr>
        <w:t>A.8.6.1</w:t>
      </w:r>
      <w:r>
        <w:rPr>
          <w:rFonts w:asciiTheme="minorHAnsi" w:eastAsiaTheme="minorEastAsia" w:hAnsiTheme="minorHAnsi" w:cstheme="minorBidi"/>
          <w:sz w:val="22"/>
          <w:szCs w:val="22"/>
        </w:rPr>
        <w:tab/>
      </w:r>
      <w:r w:rsidRPr="00AE6739">
        <w:rPr>
          <w:rFonts w:cs="v4.2.0"/>
        </w:rPr>
        <w:t>E-UTRAN TDD - UTRAN FDD event triggered reporting under fading propagation conditions</w:t>
      </w:r>
      <w:r>
        <w:tab/>
        <w:t>1961</w:t>
      </w:r>
    </w:p>
    <w:p w14:paraId="60F7BE61"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A.8.6.1.1</w:t>
      </w:r>
      <w:r>
        <w:rPr>
          <w:rFonts w:asciiTheme="minorHAnsi" w:eastAsiaTheme="minorEastAsia" w:hAnsiTheme="minorHAnsi" w:cstheme="minorBidi"/>
          <w:sz w:val="22"/>
          <w:szCs w:val="22"/>
        </w:rPr>
        <w:tab/>
      </w:r>
      <w:r w:rsidRPr="00AE6739">
        <w:rPr>
          <w:rFonts w:cs="v4.2.0"/>
          <w:snapToGrid w:val="0"/>
        </w:rPr>
        <w:t>Test Purpose and Environment</w:t>
      </w:r>
      <w:r>
        <w:tab/>
        <w:t>1961</w:t>
      </w:r>
    </w:p>
    <w:p w14:paraId="1B4F863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A.8.6.1.2</w:t>
      </w:r>
      <w:r>
        <w:rPr>
          <w:rFonts w:asciiTheme="minorHAnsi" w:eastAsiaTheme="minorEastAsia" w:hAnsiTheme="minorHAnsi" w:cstheme="minorBidi"/>
          <w:sz w:val="22"/>
          <w:szCs w:val="22"/>
        </w:rPr>
        <w:tab/>
      </w:r>
      <w:r w:rsidRPr="00AE6739">
        <w:rPr>
          <w:rFonts w:cs="v4.2.0"/>
          <w:snapToGrid w:val="0"/>
        </w:rPr>
        <w:t>Test Requirements</w:t>
      </w:r>
      <w:r>
        <w:tab/>
        <w:t>1963</w:t>
      </w:r>
    </w:p>
    <w:p w14:paraId="54DD23A1" w14:textId="77777777" w:rsidR="007059ED" w:rsidRDefault="007059ED">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1963</w:t>
      </w:r>
    </w:p>
    <w:p w14:paraId="42ACB90C"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6</w:t>
      </w:r>
      <w:r w:rsidRPr="00AE6739">
        <w:rPr>
          <w:snapToGrid w:val="0"/>
        </w:rPr>
        <w:t>.</w:t>
      </w:r>
      <w:r w:rsidRPr="00AE6739">
        <w:rPr>
          <w:snapToGrid w:val="0"/>
          <w:lang w:eastAsia="zh-CN"/>
        </w:rPr>
        <w:t>2</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1963</w:t>
      </w:r>
    </w:p>
    <w:p w14:paraId="7743C7DD"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6.2</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1966</w:t>
      </w:r>
    </w:p>
    <w:p w14:paraId="7E576690" w14:textId="77777777" w:rsidR="007059ED" w:rsidRDefault="007059ED">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1966</w:t>
      </w:r>
    </w:p>
    <w:p w14:paraId="7A06971F" w14:textId="77777777" w:rsidR="007059ED" w:rsidRDefault="007059ED">
      <w:pPr>
        <w:pStyle w:val="TOC4"/>
        <w:rPr>
          <w:rFonts w:asciiTheme="minorHAnsi" w:eastAsiaTheme="minorEastAsia" w:hAnsiTheme="minorHAnsi" w:cstheme="minorBidi"/>
          <w:sz w:val="22"/>
          <w:szCs w:val="22"/>
        </w:rPr>
      </w:pPr>
      <w:r w:rsidRPr="00AE6739">
        <w:rPr>
          <w:snapToGrid w:val="0"/>
        </w:rPr>
        <w:t>A.8.6.3.1</w:t>
      </w:r>
      <w:r>
        <w:rPr>
          <w:rFonts w:asciiTheme="minorHAnsi" w:eastAsiaTheme="minorEastAsia" w:hAnsiTheme="minorHAnsi" w:cstheme="minorBidi"/>
          <w:sz w:val="22"/>
          <w:szCs w:val="22"/>
        </w:rPr>
        <w:tab/>
      </w:r>
      <w:r w:rsidRPr="00AE6739">
        <w:rPr>
          <w:snapToGrid w:val="0"/>
        </w:rPr>
        <w:t>Test Purpose and Environment</w:t>
      </w:r>
      <w:r>
        <w:tab/>
        <w:t>1966</w:t>
      </w:r>
    </w:p>
    <w:p w14:paraId="69E0875B" w14:textId="77777777" w:rsidR="007059ED" w:rsidRDefault="007059ED">
      <w:pPr>
        <w:pStyle w:val="TOC4"/>
        <w:rPr>
          <w:rFonts w:asciiTheme="minorHAnsi" w:eastAsiaTheme="minorEastAsia" w:hAnsiTheme="minorHAnsi" w:cstheme="minorBidi"/>
          <w:sz w:val="22"/>
          <w:szCs w:val="22"/>
        </w:rPr>
      </w:pPr>
      <w:r w:rsidRPr="00AE6739">
        <w:rPr>
          <w:snapToGrid w:val="0"/>
        </w:rPr>
        <w:t>A.8.6.3.2</w:t>
      </w:r>
      <w:r>
        <w:rPr>
          <w:rFonts w:asciiTheme="minorHAnsi" w:eastAsiaTheme="minorEastAsia" w:hAnsiTheme="minorHAnsi" w:cstheme="minorBidi"/>
          <w:sz w:val="22"/>
          <w:szCs w:val="22"/>
        </w:rPr>
        <w:tab/>
      </w:r>
      <w:r w:rsidRPr="00AE6739">
        <w:rPr>
          <w:snapToGrid w:val="0"/>
        </w:rPr>
        <w:t>Test Requirements</w:t>
      </w:r>
      <w:r>
        <w:tab/>
        <w:t>1969</w:t>
      </w:r>
    </w:p>
    <w:p w14:paraId="65B59B14" w14:textId="77777777" w:rsidR="007059ED" w:rsidRDefault="007059ED">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1969</w:t>
      </w:r>
    </w:p>
    <w:p w14:paraId="030B3320" w14:textId="77777777" w:rsidR="007059ED" w:rsidRDefault="007059ED">
      <w:pPr>
        <w:pStyle w:val="TOC3"/>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w:t>
      </w:r>
      <w:r w:rsidRPr="00AE6739">
        <w:rPr>
          <w:rFonts w:cs="v4.2.0"/>
          <w:lang w:eastAsia="zh-CN"/>
        </w:rPr>
        <w:t>1</w:t>
      </w:r>
      <w:r>
        <w:rPr>
          <w:rFonts w:asciiTheme="minorHAnsi" w:eastAsiaTheme="minorEastAsia" w:hAnsiTheme="minorHAnsi" w:cstheme="minorBidi"/>
          <w:sz w:val="22"/>
          <w:szCs w:val="22"/>
        </w:rPr>
        <w:tab/>
      </w:r>
      <w:r w:rsidRPr="00AE6739">
        <w:rPr>
          <w:rFonts w:cs="v4.2.0"/>
        </w:rPr>
        <w:t>E-UTRA</w:t>
      </w:r>
      <w:r w:rsidRPr="00AE6739">
        <w:rPr>
          <w:rFonts w:cs="v4.2.0"/>
          <w:lang w:eastAsia="zh-CN"/>
        </w:rPr>
        <w:t>N</w:t>
      </w:r>
      <w:r w:rsidRPr="00AE6739">
        <w:rPr>
          <w:rFonts w:cs="v4.2.0"/>
        </w:rPr>
        <w:t xml:space="preserve"> TDD to UTRA</w:t>
      </w:r>
      <w:r w:rsidRPr="00AE6739">
        <w:rPr>
          <w:rFonts w:cs="v4.2.0"/>
          <w:lang w:eastAsia="zh-CN"/>
        </w:rPr>
        <w:t>N</w:t>
      </w:r>
      <w:r w:rsidRPr="00AE6739">
        <w:rPr>
          <w:rFonts w:cs="v4.2.0"/>
        </w:rPr>
        <w:t xml:space="preserve"> TDD cell search under fading propagation conditions</w:t>
      </w:r>
      <w:r>
        <w:tab/>
        <w:t>1969</w:t>
      </w:r>
    </w:p>
    <w:p w14:paraId="5FB4F278" w14:textId="77777777" w:rsidR="007059ED" w:rsidRDefault="007059ED">
      <w:pPr>
        <w:pStyle w:val="TOC4"/>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.1.1</w:t>
      </w:r>
      <w:r>
        <w:rPr>
          <w:rFonts w:asciiTheme="minorHAnsi" w:eastAsiaTheme="minorEastAsia" w:hAnsiTheme="minorHAnsi" w:cstheme="minorBidi"/>
          <w:sz w:val="22"/>
          <w:szCs w:val="22"/>
        </w:rPr>
        <w:tab/>
      </w:r>
      <w:r w:rsidRPr="00AE6739">
        <w:rPr>
          <w:rFonts w:cs="v4.2.0"/>
        </w:rPr>
        <w:t>Test Purpose and Environment</w:t>
      </w:r>
      <w:r>
        <w:tab/>
        <w:t>1969</w:t>
      </w:r>
    </w:p>
    <w:p w14:paraId="3BC6C701" w14:textId="77777777" w:rsidR="007059ED" w:rsidRDefault="007059ED">
      <w:pPr>
        <w:pStyle w:val="TOC5"/>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.1.1.1</w:t>
      </w:r>
      <w:r>
        <w:rPr>
          <w:rFonts w:asciiTheme="minorHAnsi" w:eastAsiaTheme="minorEastAsia" w:hAnsiTheme="minorHAnsi" w:cstheme="minorBidi"/>
          <w:sz w:val="22"/>
          <w:szCs w:val="22"/>
        </w:rPr>
        <w:tab/>
      </w:r>
      <w:r w:rsidRPr="00AE6739">
        <w:rPr>
          <w:rFonts w:cs="v4.2.0"/>
        </w:rPr>
        <w:t>Void</w:t>
      </w:r>
      <w:r>
        <w:tab/>
        <w:t>1969</w:t>
      </w:r>
    </w:p>
    <w:p w14:paraId="53CD40F0" w14:textId="77777777" w:rsidR="007059ED" w:rsidRDefault="007059ED">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1969</w:t>
      </w:r>
    </w:p>
    <w:p w14:paraId="04410D49" w14:textId="77777777" w:rsidR="007059ED" w:rsidRDefault="007059ED">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1971</w:t>
      </w:r>
    </w:p>
    <w:p w14:paraId="4EA751AE" w14:textId="77777777" w:rsidR="007059ED" w:rsidRDefault="007059ED">
      <w:pPr>
        <w:pStyle w:val="TOC4"/>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.1.2</w:t>
      </w:r>
      <w:r>
        <w:rPr>
          <w:rFonts w:asciiTheme="minorHAnsi" w:eastAsiaTheme="minorEastAsia" w:hAnsiTheme="minorHAnsi" w:cstheme="minorBidi"/>
          <w:sz w:val="22"/>
          <w:szCs w:val="22"/>
        </w:rPr>
        <w:tab/>
      </w:r>
      <w:r w:rsidRPr="00AE6739">
        <w:rPr>
          <w:rFonts w:cs="v4.2.0"/>
        </w:rPr>
        <w:t>Test Requirements</w:t>
      </w:r>
      <w:r>
        <w:tab/>
        <w:t>1971</w:t>
      </w:r>
    </w:p>
    <w:p w14:paraId="03F567D7" w14:textId="77777777" w:rsidR="007059ED" w:rsidRDefault="007059ED">
      <w:pPr>
        <w:pStyle w:val="TOC5"/>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w:t>
      </w:r>
      <w:r w:rsidRPr="00AE6739">
        <w:rPr>
          <w:rFonts w:cs="v4.2.0"/>
          <w:lang w:eastAsia="zh-CN"/>
        </w:rPr>
        <w:t>2</w:t>
      </w:r>
      <w:r w:rsidRPr="00AE6739">
        <w:rPr>
          <w:rFonts w:cs="v4.2.0"/>
        </w:rPr>
        <w:t>.1</w:t>
      </w:r>
      <w:r>
        <w:rPr>
          <w:rFonts w:asciiTheme="minorHAnsi" w:eastAsiaTheme="minorEastAsia" w:hAnsiTheme="minorHAnsi" w:cstheme="minorBidi"/>
          <w:sz w:val="22"/>
          <w:szCs w:val="22"/>
        </w:rPr>
        <w:tab/>
      </w:r>
      <w:r w:rsidRPr="00AE6739">
        <w:rPr>
          <w:rFonts w:cs="v4.2.0"/>
        </w:rPr>
        <w:t>Void</w:t>
      </w:r>
      <w:r>
        <w:tab/>
        <w:t>1971</w:t>
      </w:r>
    </w:p>
    <w:p w14:paraId="789D5E98" w14:textId="77777777" w:rsidR="007059ED" w:rsidRDefault="007059ED">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1971</w:t>
      </w:r>
    </w:p>
    <w:p w14:paraId="4842F5F6" w14:textId="77777777" w:rsidR="007059ED" w:rsidRDefault="007059ED">
      <w:pPr>
        <w:pStyle w:val="TOC5"/>
        <w:rPr>
          <w:rFonts w:asciiTheme="minorHAnsi" w:eastAsiaTheme="minorEastAsia" w:hAnsiTheme="minorHAnsi" w:cstheme="minorBidi"/>
          <w:sz w:val="22"/>
          <w:szCs w:val="22"/>
        </w:rPr>
      </w:pPr>
      <w:r w:rsidRPr="00AE6739">
        <w:rPr>
          <w:rFonts w:cs="v4.2.0"/>
        </w:rPr>
        <w:t>A.8.</w:t>
      </w:r>
      <w:r w:rsidRPr="00AE6739">
        <w:rPr>
          <w:rFonts w:cs="v4.2.0"/>
          <w:lang w:eastAsia="zh-CN"/>
        </w:rPr>
        <w:t>7</w:t>
      </w:r>
      <w:r w:rsidRPr="00AE6739">
        <w:rPr>
          <w:rFonts w:cs="v4.2.0"/>
        </w:rPr>
        <w:t>.1.</w:t>
      </w:r>
      <w:r w:rsidRPr="00AE6739">
        <w:rPr>
          <w:rFonts w:cs="v4.2.0"/>
          <w:lang w:eastAsia="zh-CN"/>
        </w:rPr>
        <w:t>2</w:t>
      </w:r>
      <w:r w:rsidRPr="00AE6739">
        <w:rPr>
          <w:rFonts w:cs="v4.2.0"/>
        </w:rPr>
        <w:t>.</w:t>
      </w:r>
      <w:r w:rsidRPr="00AE6739">
        <w:rPr>
          <w:rFonts w:cs="v4.2.0"/>
          <w:lang w:eastAsia="zh-CN"/>
        </w:rPr>
        <w:t>3</w:t>
      </w:r>
      <w:r>
        <w:rPr>
          <w:rFonts w:asciiTheme="minorHAnsi" w:eastAsiaTheme="minorEastAsia" w:hAnsiTheme="minorHAnsi" w:cstheme="minorBidi"/>
          <w:sz w:val="22"/>
          <w:szCs w:val="22"/>
        </w:rPr>
        <w:tab/>
      </w:r>
      <w:r w:rsidRPr="00AE6739">
        <w:rPr>
          <w:rFonts w:cs="v4.2.0"/>
          <w:lang w:eastAsia="zh-CN"/>
        </w:rPr>
        <w:t>Void</w:t>
      </w:r>
      <w:r>
        <w:tab/>
        <w:t>1971</w:t>
      </w:r>
    </w:p>
    <w:p w14:paraId="4BE2CB3D" w14:textId="77777777" w:rsidR="007059ED" w:rsidRDefault="007059ED">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1971</w:t>
      </w:r>
    </w:p>
    <w:p w14:paraId="569BBA13" w14:textId="77777777" w:rsidR="007059ED" w:rsidRDefault="007059ED">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1971</w:t>
      </w:r>
    </w:p>
    <w:p w14:paraId="2F3E5FB8" w14:textId="77777777" w:rsidR="007059ED" w:rsidRDefault="007059ED">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1974</w:t>
      </w:r>
    </w:p>
    <w:p w14:paraId="06EAD024" w14:textId="77777777" w:rsidR="007059ED" w:rsidRDefault="007059ED">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1975</w:t>
      </w:r>
    </w:p>
    <w:p w14:paraId="793FB4B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7</w:t>
      </w:r>
      <w:r w:rsidRPr="00AE6739">
        <w:rPr>
          <w:rFonts w:cs="v4.2.0"/>
          <w:snapToGrid w:val="0"/>
        </w:rPr>
        <w:t>.</w:t>
      </w:r>
      <w:r w:rsidRPr="00AE6739">
        <w:rPr>
          <w:rFonts w:cs="v4.2.0"/>
          <w:snapToGrid w:val="0"/>
          <w:lang w:eastAsia="zh-CN"/>
        </w:rPr>
        <w:t>3</w:t>
      </w:r>
      <w:r w:rsidRPr="00AE6739">
        <w:rPr>
          <w:rFonts w:cs="v4.2.0"/>
          <w:snapToGrid w:val="0"/>
        </w:rPr>
        <w:t>.1</w:t>
      </w:r>
      <w:r>
        <w:rPr>
          <w:rFonts w:asciiTheme="minorHAnsi" w:eastAsiaTheme="minorEastAsia" w:hAnsiTheme="minorHAnsi" w:cstheme="minorBidi"/>
          <w:sz w:val="22"/>
          <w:szCs w:val="22"/>
        </w:rPr>
        <w:tab/>
      </w:r>
      <w:r w:rsidRPr="00AE6739">
        <w:rPr>
          <w:rFonts w:cs="v4.2.0"/>
          <w:snapToGrid w:val="0"/>
        </w:rPr>
        <w:t>Test Purpose and Environment</w:t>
      </w:r>
      <w:r>
        <w:tab/>
        <w:t>1975</w:t>
      </w:r>
    </w:p>
    <w:p w14:paraId="1C03CC4F"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7</w:t>
      </w:r>
      <w:r w:rsidRPr="00AE6739">
        <w:rPr>
          <w:rFonts w:cs="v4.2.0"/>
          <w:snapToGrid w:val="0"/>
        </w:rPr>
        <w:t>.</w:t>
      </w:r>
      <w:r w:rsidRPr="00AE6739">
        <w:rPr>
          <w:rFonts w:cs="v4.2.0"/>
          <w:snapToGrid w:val="0"/>
          <w:lang w:eastAsia="zh-CN"/>
        </w:rPr>
        <w:t>3</w:t>
      </w:r>
      <w:r w:rsidRPr="00AE6739">
        <w:rPr>
          <w:rFonts w:cs="v4.2.0"/>
          <w:snapToGrid w:val="0"/>
        </w:rPr>
        <w:t>.</w:t>
      </w:r>
      <w:r w:rsidRPr="00AE6739">
        <w:rPr>
          <w:rFonts w:cs="v4.2.0"/>
          <w:snapToGrid w:val="0"/>
          <w:lang w:eastAsia="zh-CN"/>
        </w:rPr>
        <w:t>2</w:t>
      </w:r>
      <w:r>
        <w:rPr>
          <w:rFonts w:asciiTheme="minorHAnsi" w:eastAsiaTheme="minorEastAsia" w:hAnsiTheme="minorHAnsi" w:cstheme="minorBidi"/>
          <w:sz w:val="22"/>
          <w:szCs w:val="22"/>
        </w:rPr>
        <w:tab/>
      </w:r>
      <w:r w:rsidRPr="00AE6739">
        <w:rPr>
          <w:rFonts w:cs="v4.2.0"/>
          <w:snapToGrid w:val="0"/>
        </w:rPr>
        <w:t>Test P</w:t>
      </w:r>
      <w:r w:rsidRPr="00AE6739">
        <w:rPr>
          <w:rFonts w:cs="v4.2.0"/>
          <w:snapToGrid w:val="0"/>
          <w:lang w:eastAsia="zh-CN"/>
        </w:rPr>
        <w:t>arameters</w:t>
      </w:r>
      <w:r>
        <w:tab/>
        <w:t>1975</w:t>
      </w:r>
    </w:p>
    <w:p w14:paraId="58C1BCA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7</w:t>
      </w:r>
      <w:r w:rsidRPr="00AE6739">
        <w:rPr>
          <w:rFonts w:cs="v4.2.0"/>
          <w:snapToGrid w:val="0"/>
        </w:rPr>
        <w:t>.</w:t>
      </w:r>
      <w:r w:rsidRPr="00AE6739">
        <w:rPr>
          <w:rFonts w:cs="v4.2.0"/>
          <w:snapToGrid w:val="0"/>
          <w:lang w:eastAsia="zh-CN"/>
        </w:rPr>
        <w:t>3</w:t>
      </w:r>
      <w:r w:rsidRPr="00AE6739">
        <w:rPr>
          <w:rFonts w:cs="v4.2.0"/>
          <w:snapToGrid w:val="0"/>
        </w:rPr>
        <w:t>.</w:t>
      </w:r>
      <w:r w:rsidRPr="00AE6739">
        <w:rPr>
          <w:rFonts w:cs="v4.2.0"/>
          <w:snapToGrid w:val="0"/>
          <w:lang w:eastAsia="zh-CN"/>
        </w:rPr>
        <w:t>3</w:t>
      </w:r>
      <w:r>
        <w:rPr>
          <w:rFonts w:asciiTheme="minorHAnsi" w:eastAsiaTheme="minorEastAsia" w:hAnsiTheme="minorHAnsi" w:cstheme="minorBidi"/>
          <w:sz w:val="22"/>
          <w:szCs w:val="22"/>
        </w:rPr>
        <w:tab/>
      </w:r>
      <w:r w:rsidRPr="00AE6739">
        <w:rPr>
          <w:rFonts w:cs="v4.2.0"/>
          <w:snapToGrid w:val="0"/>
        </w:rPr>
        <w:t>Test Requirements</w:t>
      </w:r>
      <w:r>
        <w:tab/>
        <w:t>1976</w:t>
      </w:r>
    </w:p>
    <w:p w14:paraId="1B6F3739" w14:textId="77777777" w:rsidR="007059ED" w:rsidRDefault="007059ED">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1977</w:t>
      </w:r>
    </w:p>
    <w:p w14:paraId="14A65668"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7</w:t>
      </w:r>
      <w:r w:rsidRPr="00AE6739">
        <w:rPr>
          <w:snapToGrid w:val="0"/>
        </w:rPr>
        <w:t>.4.1</w:t>
      </w:r>
      <w:r>
        <w:rPr>
          <w:rFonts w:asciiTheme="minorHAnsi" w:eastAsiaTheme="minorEastAsia" w:hAnsiTheme="minorHAnsi" w:cstheme="minorBidi"/>
          <w:sz w:val="22"/>
          <w:szCs w:val="22"/>
        </w:rPr>
        <w:tab/>
      </w:r>
      <w:r w:rsidRPr="00AE6739">
        <w:rPr>
          <w:snapToGrid w:val="0"/>
        </w:rPr>
        <w:t>Test Purpose and Environment</w:t>
      </w:r>
      <w:r>
        <w:tab/>
        <w:t>1977</w:t>
      </w:r>
    </w:p>
    <w:p w14:paraId="4C4D9F4F"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7</w:t>
      </w:r>
      <w:r w:rsidRPr="00AE6739">
        <w:rPr>
          <w:snapToGrid w:val="0"/>
        </w:rPr>
        <w:t>.4.</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1979</w:t>
      </w:r>
    </w:p>
    <w:p w14:paraId="58E57722" w14:textId="77777777" w:rsidR="007059ED" w:rsidRDefault="007059ED">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1979</w:t>
      </w:r>
    </w:p>
    <w:p w14:paraId="76184098"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7</w:t>
      </w:r>
      <w:r w:rsidRPr="00AE6739">
        <w:rPr>
          <w:snapToGrid w:val="0"/>
        </w:rPr>
        <w:t>.</w:t>
      </w:r>
      <w:r w:rsidRPr="00AE6739">
        <w:rPr>
          <w:snapToGrid w:val="0"/>
          <w:lang w:eastAsia="zh-CN"/>
        </w:rPr>
        <w:t>5</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1979</w:t>
      </w:r>
    </w:p>
    <w:p w14:paraId="1B7300FB" w14:textId="77777777" w:rsidR="007059ED" w:rsidRDefault="007059ED">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1981</w:t>
      </w:r>
    </w:p>
    <w:p w14:paraId="25F9571B" w14:textId="77777777" w:rsidR="007059ED" w:rsidRDefault="007059ED">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E-UTRAN FDD – UTRAN TDD Measurements</w:t>
      </w:r>
      <w:r>
        <w:tab/>
        <w:t>1981</w:t>
      </w:r>
    </w:p>
    <w:p w14:paraId="698F69F1" w14:textId="77777777" w:rsidR="007059ED" w:rsidRDefault="007059ED">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1981</w:t>
      </w:r>
    </w:p>
    <w:p w14:paraId="3DE0392A" w14:textId="77777777" w:rsidR="007059ED" w:rsidRDefault="007059ED">
      <w:pPr>
        <w:pStyle w:val="TOC4"/>
        <w:rPr>
          <w:rFonts w:asciiTheme="minorHAnsi" w:eastAsiaTheme="minorEastAsia" w:hAnsiTheme="minorHAnsi" w:cstheme="minorBidi"/>
          <w:sz w:val="22"/>
          <w:szCs w:val="22"/>
        </w:rPr>
      </w:pPr>
      <w:r w:rsidRPr="00AE6739">
        <w:rPr>
          <w:snapToGrid w:val="0"/>
        </w:rPr>
        <w:t>A.8.7A.1.1</w:t>
      </w:r>
      <w:r>
        <w:rPr>
          <w:rFonts w:asciiTheme="minorHAnsi" w:eastAsiaTheme="minorEastAsia" w:hAnsiTheme="minorHAnsi" w:cstheme="minorBidi"/>
          <w:sz w:val="22"/>
          <w:szCs w:val="22"/>
        </w:rPr>
        <w:tab/>
      </w:r>
      <w:r w:rsidRPr="00AE6739">
        <w:rPr>
          <w:snapToGrid w:val="0"/>
        </w:rPr>
        <w:t>Test Purpose and Environment</w:t>
      </w:r>
      <w:r>
        <w:tab/>
        <w:t>1981</w:t>
      </w:r>
    </w:p>
    <w:p w14:paraId="5DFDC856" w14:textId="77777777" w:rsidR="007059ED" w:rsidRDefault="007059ED">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1984</w:t>
      </w:r>
    </w:p>
    <w:p w14:paraId="6BFB8167" w14:textId="77777777" w:rsidR="007059ED" w:rsidRDefault="007059ED">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1984</w:t>
      </w:r>
    </w:p>
    <w:p w14:paraId="2AA0376B" w14:textId="77777777" w:rsidR="007059ED" w:rsidRDefault="007059ED">
      <w:pPr>
        <w:pStyle w:val="TOC3"/>
        <w:rPr>
          <w:rFonts w:asciiTheme="minorHAnsi" w:eastAsiaTheme="minorEastAsia" w:hAnsiTheme="minorHAnsi" w:cstheme="minorBidi"/>
          <w:sz w:val="22"/>
          <w:szCs w:val="22"/>
        </w:rPr>
      </w:pPr>
      <w:r w:rsidRPr="00AE6739">
        <w:rPr>
          <w:rFonts w:cs="v4.2.0"/>
        </w:rPr>
        <w:t>A.8.8.1</w:t>
      </w:r>
      <w:r>
        <w:rPr>
          <w:rFonts w:asciiTheme="minorHAnsi" w:eastAsiaTheme="minorEastAsia" w:hAnsiTheme="minorHAnsi" w:cstheme="minorBidi"/>
          <w:sz w:val="22"/>
          <w:szCs w:val="22"/>
        </w:rPr>
        <w:tab/>
      </w:r>
      <w:r w:rsidRPr="00AE6739">
        <w:rPr>
          <w:rFonts w:cs="v4.2.0"/>
        </w:rPr>
        <w:t>E-UTRAN FDD – GSM event triggered reporting in AWGN</w:t>
      </w:r>
      <w:r>
        <w:tab/>
        <w:t>1984</w:t>
      </w:r>
    </w:p>
    <w:p w14:paraId="5F7AC60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A.8.8.1.1</w:t>
      </w:r>
      <w:r>
        <w:rPr>
          <w:rFonts w:asciiTheme="minorHAnsi" w:eastAsiaTheme="minorEastAsia" w:hAnsiTheme="minorHAnsi" w:cstheme="minorBidi"/>
          <w:sz w:val="22"/>
          <w:szCs w:val="22"/>
        </w:rPr>
        <w:tab/>
      </w:r>
      <w:r w:rsidRPr="00AE6739">
        <w:rPr>
          <w:rFonts w:cs="v4.2.0"/>
          <w:snapToGrid w:val="0"/>
        </w:rPr>
        <w:t>Test Purpose and Environment</w:t>
      </w:r>
      <w:r>
        <w:tab/>
        <w:t>1984</w:t>
      </w:r>
    </w:p>
    <w:p w14:paraId="040C09A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A.8.8.1.2</w:t>
      </w:r>
      <w:r>
        <w:rPr>
          <w:rFonts w:asciiTheme="minorHAnsi" w:eastAsiaTheme="minorEastAsia" w:hAnsiTheme="minorHAnsi" w:cstheme="minorBidi"/>
          <w:sz w:val="22"/>
          <w:szCs w:val="22"/>
        </w:rPr>
        <w:tab/>
      </w:r>
      <w:r w:rsidRPr="00AE6739">
        <w:rPr>
          <w:rFonts w:cs="v4.2.0"/>
          <w:snapToGrid w:val="0"/>
        </w:rPr>
        <w:t>Test Requirements</w:t>
      </w:r>
      <w:r>
        <w:tab/>
        <w:t>1986</w:t>
      </w:r>
    </w:p>
    <w:p w14:paraId="5CDB4952" w14:textId="77777777" w:rsidR="007059ED" w:rsidRDefault="007059ED">
      <w:pPr>
        <w:pStyle w:val="TOC3"/>
        <w:rPr>
          <w:rFonts w:asciiTheme="minorHAnsi" w:eastAsiaTheme="minorEastAsia" w:hAnsiTheme="minorHAnsi" w:cstheme="minorBidi"/>
          <w:sz w:val="22"/>
          <w:szCs w:val="22"/>
        </w:rPr>
      </w:pPr>
      <w:r w:rsidRPr="00AE6739">
        <w:rPr>
          <w:rFonts w:cs="v4.2.0"/>
        </w:rPr>
        <w:t>A.8.8.2</w:t>
      </w:r>
      <w:r>
        <w:rPr>
          <w:rFonts w:asciiTheme="minorHAnsi" w:eastAsiaTheme="minorEastAsia" w:hAnsiTheme="minorHAnsi" w:cstheme="minorBidi"/>
          <w:sz w:val="22"/>
          <w:szCs w:val="22"/>
        </w:rPr>
        <w:tab/>
      </w:r>
      <w:r w:rsidRPr="00AE6739">
        <w:rPr>
          <w:rFonts w:cs="v4.2.0"/>
        </w:rPr>
        <w:t>E-UTRAN FDD-GSM event triggered reporting when DRX is used in AWGN</w:t>
      </w:r>
      <w:r>
        <w:tab/>
        <w:t>1986</w:t>
      </w:r>
    </w:p>
    <w:p w14:paraId="6398C01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lastRenderedPageBreak/>
        <w:t>A.8.8.2.1</w:t>
      </w:r>
      <w:r>
        <w:rPr>
          <w:rFonts w:asciiTheme="minorHAnsi" w:eastAsiaTheme="minorEastAsia" w:hAnsiTheme="minorHAnsi" w:cstheme="minorBidi"/>
          <w:sz w:val="22"/>
          <w:szCs w:val="22"/>
        </w:rPr>
        <w:tab/>
      </w:r>
      <w:r w:rsidRPr="00AE6739">
        <w:rPr>
          <w:rFonts w:cs="v4.2.0"/>
          <w:snapToGrid w:val="0"/>
        </w:rPr>
        <w:t>Test Purpose and Environment</w:t>
      </w:r>
      <w:r>
        <w:tab/>
        <w:t>1986</w:t>
      </w:r>
    </w:p>
    <w:p w14:paraId="760DB1AE" w14:textId="77777777" w:rsidR="007059ED" w:rsidRDefault="007059ED">
      <w:pPr>
        <w:pStyle w:val="TOC4"/>
        <w:rPr>
          <w:rFonts w:asciiTheme="minorHAnsi" w:eastAsiaTheme="minorEastAsia" w:hAnsiTheme="minorHAnsi" w:cstheme="minorBidi"/>
          <w:sz w:val="22"/>
          <w:szCs w:val="22"/>
        </w:rPr>
      </w:pPr>
      <w:r w:rsidRPr="00AE6739">
        <w:rPr>
          <w:snapToGrid w:val="0"/>
        </w:rPr>
        <w:t>A.8.8.2.2</w:t>
      </w:r>
      <w:r>
        <w:rPr>
          <w:rFonts w:asciiTheme="minorHAnsi" w:eastAsiaTheme="minorEastAsia" w:hAnsiTheme="minorHAnsi" w:cstheme="minorBidi"/>
          <w:sz w:val="22"/>
          <w:szCs w:val="22"/>
        </w:rPr>
        <w:tab/>
      </w:r>
      <w:r w:rsidRPr="00AE6739">
        <w:rPr>
          <w:snapToGrid w:val="0"/>
        </w:rPr>
        <w:t>Test Requirements</w:t>
      </w:r>
      <w:r>
        <w:tab/>
        <w:t>1988</w:t>
      </w:r>
    </w:p>
    <w:p w14:paraId="06664811" w14:textId="77777777" w:rsidR="007059ED" w:rsidRDefault="007059ED">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1989</w:t>
      </w:r>
    </w:p>
    <w:p w14:paraId="1CE75E5D" w14:textId="77777777" w:rsidR="007059ED" w:rsidRDefault="007059ED">
      <w:pPr>
        <w:pStyle w:val="TOC4"/>
        <w:rPr>
          <w:rFonts w:asciiTheme="minorHAnsi" w:eastAsiaTheme="minorEastAsia" w:hAnsiTheme="minorHAnsi" w:cstheme="minorBidi"/>
          <w:sz w:val="22"/>
          <w:szCs w:val="22"/>
        </w:rPr>
      </w:pPr>
      <w:r w:rsidRPr="00AE6739">
        <w:rPr>
          <w:snapToGrid w:val="0"/>
        </w:rPr>
        <w:t>A.8.8.3.1</w:t>
      </w:r>
      <w:r>
        <w:rPr>
          <w:rFonts w:asciiTheme="minorHAnsi" w:eastAsiaTheme="minorEastAsia" w:hAnsiTheme="minorHAnsi" w:cstheme="minorBidi"/>
          <w:sz w:val="22"/>
          <w:szCs w:val="22"/>
        </w:rPr>
        <w:tab/>
      </w:r>
      <w:r w:rsidRPr="00AE6739">
        <w:rPr>
          <w:snapToGrid w:val="0"/>
        </w:rPr>
        <w:t>Test Purpose and Environment</w:t>
      </w:r>
      <w:r>
        <w:tab/>
        <w:t>1989</w:t>
      </w:r>
    </w:p>
    <w:p w14:paraId="731BD360" w14:textId="77777777" w:rsidR="007059ED" w:rsidRDefault="007059ED">
      <w:pPr>
        <w:pStyle w:val="TOC4"/>
        <w:rPr>
          <w:rFonts w:asciiTheme="minorHAnsi" w:eastAsiaTheme="minorEastAsia" w:hAnsiTheme="minorHAnsi" w:cstheme="minorBidi"/>
          <w:sz w:val="22"/>
          <w:szCs w:val="22"/>
        </w:rPr>
      </w:pPr>
      <w:r w:rsidRPr="00AE6739">
        <w:rPr>
          <w:snapToGrid w:val="0"/>
        </w:rPr>
        <w:t>A.8.8.3.2</w:t>
      </w:r>
      <w:r>
        <w:rPr>
          <w:rFonts w:asciiTheme="minorHAnsi" w:eastAsiaTheme="minorEastAsia" w:hAnsiTheme="minorHAnsi" w:cstheme="minorBidi"/>
          <w:sz w:val="22"/>
          <w:szCs w:val="22"/>
        </w:rPr>
        <w:tab/>
      </w:r>
      <w:r w:rsidRPr="00AE6739">
        <w:rPr>
          <w:snapToGrid w:val="0"/>
        </w:rPr>
        <w:t>Test Requirements</w:t>
      </w:r>
      <w:r>
        <w:tab/>
        <w:t>1990</w:t>
      </w:r>
    </w:p>
    <w:p w14:paraId="0D88EF8E" w14:textId="77777777" w:rsidR="007059ED" w:rsidRDefault="007059ED">
      <w:pPr>
        <w:pStyle w:val="TOC2"/>
        <w:rPr>
          <w:rFonts w:asciiTheme="minorHAnsi" w:eastAsiaTheme="minorEastAsia" w:hAnsiTheme="minorHAnsi" w:cstheme="minorBidi"/>
          <w:sz w:val="22"/>
          <w:szCs w:val="22"/>
        </w:rPr>
      </w:pPr>
      <w:r w:rsidRPr="00AE6739">
        <w:rPr>
          <w:snapToGrid w:val="0"/>
          <w:lang w:val="sv-SE"/>
        </w:rPr>
        <w:t>A.8</w:t>
      </w:r>
      <w:r w:rsidRPr="00AE6739">
        <w:rPr>
          <w:lang w:val="sv-SE"/>
        </w:rPr>
        <w:t>.</w:t>
      </w:r>
      <w:r w:rsidRPr="00AE6739">
        <w:rPr>
          <w:lang w:val="sv-SE" w:eastAsia="zh-CN"/>
        </w:rPr>
        <w:t>9</w:t>
      </w:r>
      <w:r>
        <w:rPr>
          <w:rFonts w:asciiTheme="minorHAnsi" w:eastAsiaTheme="minorEastAsia" w:hAnsiTheme="minorHAnsi" w:cstheme="minorBidi"/>
          <w:sz w:val="22"/>
          <w:szCs w:val="22"/>
        </w:rPr>
        <w:tab/>
      </w:r>
      <w:r w:rsidRPr="00AE6739">
        <w:rPr>
          <w:lang w:val="sv-SE" w:eastAsia="zh-CN"/>
        </w:rPr>
        <w:t>E-UTRAN F</w:t>
      </w:r>
      <w:r w:rsidRPr="00AE6739">
        <w:rPr>
          <w:lang w:val="sv-SE"/>
        </w:rPr>
        <w:t>DD</w:t>
      </w:r>
      <w:r w:rsidRPr="00AE6739">
        <w:rPr>
          <w:lang w:val="sv-SE" w:eastAsia="zh-CN"/>
        </w:rPr>
        <w:t xml:space="preserve"> </w:t>
      </w:r>
      <w:r w:rsidRPr="00AE6739">
        <w:rPr>
          <w:lang w:val="sv-SE"/>
        </w:rPr>
        <w:t>-</w:t>
      </w:r>
      <w:r w:rsidRPr="00AE6739">
        <w:rPr>
          <w:lang w:val="sv-SE" w:eastAsia="zh-CN"/>
        </w:rPr>
        <w:t xml:space="preserve"> UTRAN T</w:t>
      </w:r>
      <w:r w:rsidRPr="00AE6739">
        <w:rPr>
          <w:lang w:val="sv-SE"/>
        </w:rPr>
        <w:t>DD measurements</w:t>
      </w:r>
      <w:r>
        <w:tab/>
        <w:t>1991</w:t>
      </w:r>
    </w:p>
    <w:p w14:paraId="595AE0CB" w14:textId="77777777" w:rsidR="007059ED" w:rsidRDefault="007059ED">
      <w:pPr>
        <w:pStyle w:val="TOC3"/>
        <w:rPr>
          <w:rFonts w:asciiTheme="minorHAnsi" w:eastAsiaTheme="minorEastAsia" w:hAnsiTheme="minorHAnsi" w:cstheme="minorBidi"/>
          <w:sz w:val="22"/>
          <w:szCs w:val="22"/>
        </w:rPr>
      </w:pPr>
      <w:r w:rsidRPr="00AE6739">
        <w:rPr>
          <w:rFonts w:cs="v4.2.0"/>
        </w:rPr>
        <w:t>A.8.</w:t>
      </w:r>
      <w:r w:rsidRPr="00AE6739">
        <w:rPr>
          <w:rFonts w:cs="v4.2.0"/>
          <w:lang w:eastAsia="zh-CN"/>
        </w:rPr>
        <w:t>9</w:t>
      </w:r>
      <w:r w:rsidRPr="00AE6739">
        <w:rPr>
          <w:rFonts w:cs="v4.2.0"/>
        </w:rPr>
        <w:t>.1</w:t>
      </w:r>
      <w:r>
        <w:rPr>
          <w:rFonts w:asciiTheme="minorHAnsi" w:eastAsiaTheme="minorEastAsia" w:hAnsiTheme="minorHAnsi" w:cstheme="minorBidi"/>
          <w:sz w:val="22"/>
          <w:szCs w:val="22"/>
        </w:rPr>
        <w:tab/>
      </w:r>
      <w:r>
        <w:rPr>
          <w:lang w:eastAsia="zh-CN"/>
        </w:rPr>
        <w:t>E-UTRAN F</w:t>
      </w:r>
      <w:r>
        <w:t>DD</w:t>
      </w:r>
      <w:r>
        <w:rPr>
          <w:lang w:eastAsia="zh-CN"/>
        </w:rPr>
        <w:t xml:space="preserve"> </w:t>
      </w:r>
      <w:r>
        <w:t>-</w:t>
      </w:r>
      <w:r>
        <w:rPr>
          <w:lang w:eastAsia="zh-CN"/>
        </w:rPr>
        <w:t xml:space="preserve"> UTRAN T</w:t>
      </w:r>
      <w:r>
        <w:t>DD</w:t>
      </w:r>
      <w:r w:rsidRPr="00AE6739">
        <w:rPr>
          <w:rFonts w:cs="v4.2.0"/>
        </w:rPr>
        <w:t xml:space="preserve"> </w:t>
      </w:r>
      <w:r w:rsidRPr="00AE6739">
        <w:rPr>
          <w:rFonts w:cs="v4.2.0"/>
          <w:lang w:eastAsia="zh-CN"/>
        </w:rPr>
        <w:t>e</w:t>
      </w:r>
      <w:r w:rsidRPr="00AE6739">
        <w:rPr>
          <w:rFonts w:cs="v4.2.0"/>
        </w:rPr>
        <w:t>vent triggered reporting in fading propagation conditions</w:t>
      </w:r>
      <w:r>
        <w:tab/>
        <w:t>1991</w:t>
      </w:r>
    </w:p>
    <w:p w14:paraId="0E6EAD2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9</w:t>
      </w:r>
      <w:r w:rsidRPr="00AE6739">
        <w:rPr>
          <w:rFonts w:cs="v4.2.0"/>
          <w:snapToGrid w:val="0"/>
        </w:rPr>
        <w:t>.1.1</w:t>
      </w:r>
      <w:r>
        <w:rPr>
          <w:rFonts w:asciiTheme="minorHAnsi" w:eastAsiaTheme="minorEastAsia" w:hAnsiTheme="minorHAnsi" w:cstheme="minorBidi"/>
          <w:sz w:val="22"/>
          <w:szCs w:val="22"/>
        </w:rPr>
        <w:tab/>
      </w:r>
      <w:r w:rsidRPr="00AE6739">
        <w:rPr>
          <w:rFonts w:cs="v4.2.0"/>
          <w:snapToGrid w:val="0"/>
        </w:rPr>
        <w:t>Test Purpose and Environment</w:t>
      </w:r>
      <w:r>
        <w:tab/>
        <w:t>1991</w:t>
      </w:r>
    </w:p>
    <w:p w14:paraId="46F5901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w:t>
      </w:r>
      <w:r w:rsidRPr="00AE6739">
        <w:rPr>
          <w:rFonts w:cs="v4.2.0"/>
          <w:snapToGrid w:val="0"/>
          <w:lang w:eastAsia="zh-CN"/>
        </w:rPr>
        <w:t>9</w:t>
      </w:r>
      <w:r w:rsidRPr="00AE6739">
        <w:rPr>
          <w:rFonts w:cs="v4.2.0"/>
          <w:snapToGrid w:val="0"/>
        </w:rPr>
        <w:t>.1.2</w:t>
      </w:r>
      <w:r>
        <w:rPr>
          <w:rFonts w:asciiTheme="minorHAnsi" w:eastAsiaTheme="minorEastAsia" w:hAnsiTheme="minorHAnsi" w:cstheme="minorBidi"/>
          <w:sz w:val="22"/>
          <w:szCs w:val="22"/>
        </w:rPr>
        <w:tab/>
      </w:r>
      <w:r w:rsidRPr="00AE6739">
        <w:rPr>
          <w:rFonts w:cs="v4.2.0"/>
          <w:snapToGrid w:val="0"/>
        </w:rPr>
        <w:t>Test Requirements</w:t>
      </w:r>
      <w:r>
        <w:tab/>
        <w:t>1992</w:t>
      </w:r>
    </w:p>
    <w:p w14:paraId="55A6149A" w14:textId="77777777" w:rsidR="007059ED" w:rsidRDefault="007059ED">
      <w:pPr>
        <w:pStyle w:val="TOC3"/>
        <w:rPr>
          <w:rFonts w:asciiTheme="minorHAnsi" w:eastAsiaTheme="minorEastAsia" w:hAnsiTheme="minorHAnsi" w:cstheme="minorBidi"/>
          <w:sz w:val="22"/>
          <w:szCs w:val="22"/>
        </w:rPr>
      </w:pPr>
      <w:r w:rsidRPr="00AE6739">
        <w:rPr>
          <w:rFonts w:cs="v4.2.0"/>
        </w:rPr>
        <w:t>A.8.</w:t>
      </w:r>
      <w:r w:rsidRPr="00AE6739">
        <w:rPr>
          <w:rFonts w:cs="v4.2.0"/>
          <w:lang w:eastAsia="zh-CN"/>
        </w:rPr>
        <w:t>9</w:t>
      </w:r>
      <w:r w:rsidRPr="00AE6739">
        <w:rPr>
          <w:rFonts w:cs="v4.2.0"/>
        </w:rPr>
        <w:t>.</w:t>
      </w:r>
      <w:r w:rsidRPr="00AE6739">
        <w:rPr>
          <w:rFonts w:cs="v4.2.0"/>
          <w:lang w:eastAsia="zh-CN"/>
        </w:rPr>
        <w:t>2</w:t>
      </w:r>
      <w:r>
        <w:rPr>
          <w:rFonts w:asciiTheme="minorHAnsi" w:eastAsiaTheme="minorEastAsia" w:hAnsiTheme="minorHAnsi" w:cstheme="minorBidi"/>
          <w:sz w:val="22"/>
          <w:szCs w:val="22"/>
        </w:rPr>
        <w:tab/>
      </w:r>
      <w:r w:rsidRPr="00AE6739">
        <w:rPr>
          <w:rFonts w:cs="v4.2.0"/>
        </w:rPr>
        <w:t>E-UTRA</w:t>
      </w:r>
      <w:r w:rsidRPr="00AE6739">
        <w:rPr>
          <w:rFonts w:cs="v4.2.0"/>
          <w:lang w:eastAsia="zh-CN"/>
        </w:rPr>
        <w:t>N</w:t>
      </w:r>
      <w:r w:rsidRPr="00AE6739">
        <w:rPr>
          <w:rFonts w:cs="v4.2.0"/>
        </w:rPr>
        <w:t xml:space="preserve"> </w:t>
      </w:r>
      <w:r w:rsidRPr="00AE6739">
        <w:rPr>
          <w:rFonts w:cs="v4.2.0"/>
          <w:lang w:eastAsia="zh-CN"/>
        </w:rPr>
        <w:t>F</w:t>
      </w:r>
      <w:r w:rsidRPr="00AE6739">
        <w:rPr>
          <w:rFonts w:cs="v4.2.0"/>
        </w:rPr>
        <w:t xml:space="preserve">DD </w:t>
      </w:r>
      <w:r w:rsidRPr="00AE6739">
        <w:rPr>
          <w:rFonts w:cs="v4.2.0"/>
          <w:lang w:eastAsia="zh-CN"/>
        </w:rPr>
        <w:t xml:space="preserve">- </w:t>
      </w:r>
      <w:r w:rsidRPr="00AE6739">
        <w:rPr>
          <w:rFonts w:cs="v4.2.0"/>
        </w:rPr>
        <w:t>UTRA</w:t>
      </w:r>
      <w:r w:rsidRPr="00AE6739">
        <w:rPr>
          <w:rFonts w:cs="v4.2.0"/>
          <w:lang w:eastAsia="zh-CN"/>
        </w:rPr>
        <w:t>N</w:t>
      </w:r>
      <w:r w:rsidRPr="00AE6739">
        <w:rPr>
          <w:rFonts w:cs="v4.2.0"/>
        </w:rPr>
        <w:t xml:space="preserve"> TDD </w:t>
      </w:r>
      <w:r>
        <w:t>enhanced cell identification under AWGN propagation conditions</w:t>
      </w:r>
      <w:r>
        <w:tab/>
        <w:t>1993</w:t>
      </w:r>
    </w:p>
    <w:p w14:paraId="5F714C02" w14:textId="77777777" w:rsidR="007059ED" w:rsidRDefault="007059ED">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1993</w:t>
      </w:r>
    </w:p>
    <w:p w14:paraId="187DD06E" w14:textId="77777777" w:rsidR="007059ED" w:rsidRDefault="007059ED">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1995</w:t>
      </w:r>
    </w:p>
    <w:p w14:paraId="2DB1CE6C" w14:textId="77777777" w:rsidR="007059ED" w:rsidRDefault="007059ED">
      <w:pPr>
        <w:pStyle w:val="TOC3"/>
        <w:rPr>
          <w:rFonts w:asciiTheme="minorHAnsi" w:eastAsiaTheme="minorEastAsia" w:hAnsiTheme="minorHAnsi" w:cstheme="minorBidi"/>
          <w:sz w:val="22"/>
          <w:szCs w:val="22"/>
        </w:rPr>
      </w:pPr>
      <w:r w:rsidRPr="00AE6739">
        <w:rPr>
          <w:rFonts w:cs="v4.2.0"/>
        </w:rPr>
        <w:t>A.8.10</w:t>
      </w:r>
      <w:r>
        <w:rPr>
          <w:rFonts w:asciiTheme="minorHAnsi" w:eastAsiaTheme="minorEastAsia" w:hAnsiTheme="minorHAnsi" w:cstheme="minorBidi"/>
          <w:sz w:val="22"/>
          <w:szCs w:val="22"/>
        </w:rPr>
        <w:tab/>
      </w:r>
      <w:r w:rsidRPr="00AE6739">
        <w:rPr>
          <w:rFonts w:cs="v4.2.0"/>
        </w:rPr>
        <w:t>E-UTRAN TDD – GSM Measurements</w:t>
      </w:r>
      <w:r>
        <w:tab/>
        <w:t>1995</w:t>
      </w:r>
    </w:p>
    <w:p w14:paraId="1948E37F" w14:textId="77777777" w:rsidR="007059ED" w:rsidRDefault="007059ED">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1995</w:t>
      </w:r>
    </w:p>
    <w:p w14:paraId="1C4C45F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A.8.10.1.1</w:t>
      </w:r>
      <w:r>
        <w:rPr>
          <w:rFonts w:asciiTheme="minorHAnsi" w:eastAsiaTheme="minorEastAsia" w:hAnsiTheme="minorHAnsi" w:cstheme="minorBidi"/>
          <w:sz w:val="22"/>
          <w:szCs w:val="22"/>
        </w:rPr>
        <w:tab/>
      </w:r>
      <w:r w:rsidRPr="00AE6739">
        <w:rPr>
          <w:rFonts w:cs="v4.2.0"/>
          <w:snapToGrid w:val="0"/>
        </w:rPr>
        <w:t>Test Purpose and Environment</w:t>
      </w:r>
      <w:r>
        <w:tab/>
        <w:t>1995</w:t>
      </w:r>
    </w:p>
    <w:p w14:paraId="3524215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A.8.10.1.2</w:t>
      </w:r>
      <w:r>
        <w:rPr>
          <w:rFonts w:asciiTheme="minorHAnsi" w:eastAsiaTheme="minorEastAsia" w:hAnsiTheme="minorHAnsi" w:cstheme="minorBidi"/>
          <w:sz w:val="22"/>
          <w:szCs w:val="22"/>
        </w:rPr>
        <w:tab/>
      </w:r>
      <w:r w:rsidRPr="00AE6739">
        <w:rPr>
          <w:rFonts w:cs="v4.2.0"/>
          <w:snapToGrid w:val="0"/>
        </w:rPr>
        <w:t>Test Requirements</w:t>
      </w:r>
      <w:r>
        <w:tab/>
        <w:t>1996</w:t>
      </w:r>
    </w:p>
    <w:p w14:paraId="461FEAEF" w14:textId="77777777" w:rsidR="007059ED" w:rsidRDefault="007059ED">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1997</w:t>
      </w:r>
    </w:p>
    <w:p w14:paraId="5184B4FB"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A.8.10.2.1</w:t>
      </w:r>
      <w:r>
        <w:rPr>
          <w:rFonts w:asciiTheme="minorHAnsi" w:eastAsiaTheme="minorEastAsia" w:hAnsiTheme="minorHAnsi" w:cstheme="minorBidi"/>
          <w:sz w:val="22"/>
          <w:szCs w:val="22"/>
        </w:rPr>
        <w:tab/>
      </w:r>
      <w:r w:rsidRPr="00AE6739">
        <w:rPr>
          <w:rFonts w:cs="v4.2.0"/>
          <w:snapToGrid w:val="0"/>
        </w:rPr>
        <w:t>Test Purpose and Environment</w:t>
      </w:r>
      <w:r>
        <w:tab/>
        <w:t>1997</w:t>
      </w:r>
    </w:p>
    <w:p w14:paraId="6B1FD91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A.8.10.2.2</w:t>
      </w:r>
      <w:r>
        <w:rPr>
          <w:rFonts w:asciiTheme="minorHAnsi" w:eastAsiaTheme="minorEastAsia" w:hAnsiTheme="minorHAnsi" w:cstheme="minorBidi"/>
          <w:sz w:val="22"/>
          <w:szCs w:val="22"/>
        </w:rPr>
        <w:tab/>
      </w:r>
      <w:r w:rsidRPr="00AE6739">
        <w:rPr>
          <w:rFonts w:cs="v4.2.0"/>
          <w:snapToGrid w:val="0"/>
        </w:rPr>
        <w:t>Test Requirements</w:t>
      </w:r>
      <w:r>
        <w:tab/>
        <w:t>1999</w:t>
      </w:r>
    </w:p>
    <w:p w14:paraId="3FD78A37" w14:textId="77777777" w:rsidR="007059ED" w:rsidRDefault="007059ED">
      <w:pPr>
        <w:pStyle w:val="TOC2"/>
        <w:rPr>
          <w:rFonts w:asciiTheme="minorHAnsi" w:eastAsiaTheme="minorEastAsia" w:hAnsiTheme="minorHAnsi" w:cstheme="minorBidi"/>
          <w:sz w:val="22"/>
          <w:szCs w:val="22"/>
        </w:rPr>
      </w:pPr>
      <w:r w:rsidRPr="00AE6739">
        <w:rPr>
          <w:rFonts w:eastAsia="SimSun"/>
        </w:rPr>
        <w:t>A.</w:t>
      </w:r>
      <w:r>
        <w:t>8.</w:t>
      </w:r>
      <w:r w:rsidRPr="00AE6739">
        <w:rPr>
          <w:rFonts w:eastAsia="SimSun"/>
        </w:rPr>
        <w:t>11</w:t>
      </w:r>
      <w:r>
        <w:rPr>
          <w:rFonts w:asciiTheme="minorHAnsi" w:eastAsiaTheme="minorEastAsia" w:hAnsiTheme="minorHAnsi" w:cstheme="minorBidi"/>
          <w:sz w:val="22"/>
          <w:szCs w:val="22"/>
        </w:rPr>
        <w:tab/>
      </w:r>
      <w:r w:rsidRPr="00AE6739">
        <w:rPr>
          <w:rFonts w:eastAsia="SimSun"/>
        </w:rPr>
        <w:t>Monitoring of Multiple Layers</w:t>
      </w:r>
      <w:r>
        <w:tab/>
        <w:t>1999</w:t>
      </w:r>
    </w:p>
    <w:p w14:paraId="4ADE316D" w14:textId="77777777" w:rsidR="007059ED" w:rsidRDefault="007059ED">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1999</w:t>
      </w:r>
    </w:p>
    <w:p w14:paraId="491B0D72" w14:textId="77777777" w:rsidR="007059ED" w:rsidRDefault="007059ED">
      <w:pPr>
        <w:pStyle w:val="TOC4"/>
        <w:rPr>
          <w:rFonts w:asciiTheme="minorHAnsi" w:eastAsiaTheme="minorEastAsia" w:hAnsiTheme="minorHAnsi" w:cstheme="minorBidi"/>
          <w:sz w:val="22"/>
          <w:szCs w:val="22"/>
        </w:rPr>
      </w:pPr>
      <w:r w:rsidRPr="00AE6739">
        <w:rPr>
          <w:snapToGrid w:val="0"/>
        </w:rPr>
        <w:t>A.8.11.1.1</w:t>
      </w:r>
      <w:r>
        <w:rPr>
          <w:rFonts w:asciiTheme="minorHAnsi" w:eastAsiaTheme="minorEastAsia" w:hAnsiTheme="minorHAnsi" w:cstheme="minorBidi"/>
          <w:sz w:val="22"/>
          <w:szCs w:val="22"/>
        </w:rPr>
        <w:tab/>
      </w:r>
      <w:r w:rsidRPr="00AE6739">
        <w:rPr>
          <w:snapToGrid w:val="0"/>
        </w:rPr>
        <w:t>Test Purpose and Environment</w:t>
      </w:r>
      <w:r>
        <w:tab/>
        <w:t>1999</w:t>
      </w:r>
    </w:p>
    <w:p w14:paraId="2DDFA901" w14:textId="77777777" w:rsidR="007059ED" w:rsidRDefault="007059ED">
      <w:pPr>
        <w:pStyle w:val="TOC4"/>
        <w:rPr>
          <w:rFonts w:asciiTheme="minorHAnsi" w:eastAsiaTheme="minorEastAsia" w:hAnsiTheme="minorHAnsi" w:cstheme="minorBidi"/>
          <w:sz w:val="22"/>
          <w:szCs w:val="22"/>
        </w:rPr>
      </w:pPr>
      <w:r w:rsidRPr="00AE6739">
        <w:rPr>
          <w:snapToGrid w:val="0"/>
        </w:rPr>
        <w:t>A.8.11.1.2</w:t>
      </w:r>
      <w:r>
        <w:rPr>
          <w:rFonts w:asciiTheme="minorHAnsi" w:eastAsiaTheme="minorEastAsia" w:hAnsiTheme="minorHAnsi" w:cstheme="minorBidi"/>
          <w:sz w:val="22"/>
          <w:szCs w:val="22"/>
        </w:rPr>
        <w:tab/>
      </w:r>
      <w:r w:rsidRPr="00AE6739">
        <w:rPr>
          <w:snapToGrid w:val="0"/>
        </w:rPr>
        <w:t>Test Requirements</w:t>
      </w:r>
      <w:r>
        <w:tab/>
        <w:t>2001</w:t>
      </w:r>
    </w:p>
    <w:p w14:paraId="786355FD" w14:textId="77777777" w:rsidR="007059ED" w:rsidRDefault="007059ED">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2002</w:t>
      </w:r>
    </w:p>
    <w:p w14:paraId="15E6C7D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A.8.11.2.1</w:t>
      </w:r>
      <w:r>
        <w:rPr>
          <w:rFonts w:asciiTheme="minorHAnsi" w:eastAsiaTheme="minorEastAsia" w:hAnsiTheme="minorHAnsi" w:cstheme="minorBidi"/>
          <w:sz w:val="22"/>
          <w:szCs w:val="22"/>
        </w:rPr>
        <w:tab/>
      </w:r>
      <w:r w:rsidRPr="00AE6739">
        <w:rPr>
          <w:rFonts w:cs="v4.2.0"/>
          <w:snapToGrid w:val="0"/>
        </w:rPr>
        <w:t>Test Purpose and Environment</w:t>
      </w:r>
      <w:r>
        <w:tab/>
        <w:t>2002</w:t>
      </w:r>
    </w:p>
    <w:p w14:paraId="518C6EF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A.8.11.2.2</w:t>
      </w:r>
      <w:r>
        <w:rPr>
          <w:rFonts w:asciiTheme="minorHAnsi" w:eastAsiaTheme="minorEastAsia" w:hAnsiTheme="minorHAnsi" w:cstheme="minorBidi"/>
          <w:sz w:val="22"/>
          <w:szCs w:val="22"/>
        </w:rPr>
        <w:tab/>
      </w:r>
      <w:r w:rsidRPr="00AE6739">
        <w:rPr>
          <w:rFonts w:cs="v4.2.0"/>
          <w:snapToGrid w:val="0"/>
        </w:rPr>
        <w:t>Test Requirements</w:t>
      </w:r>
      <w:r>
        <w:tab/>
        <w:t>2003</w:t>
      </w:r>
    </w:p>
    <w:p w14:paraId="138A1C54" w14:textId="77777777" w:rsidR="007059ED" w:rsidRDefault="007059ED">
      <w:pPr>
        <w:pStyle w:val="TOC3"/>
        <w:rPr>
          <w:rFonts w:asciiTheme="minorHAnsi" w:eastAsiaTheme="minorEastAsia" w:hAnsiTheme="minorHAnsi" w:cstheme="minorBidi"/>
          <w:sz w:val="22"/>
          <w:szCs w:val="22"/>
        </w:rPr>
      </w:pPr>
      <w:r w:rsidRPr="00AE6739">
        <w:rPr>
          <w:rFonts w:cs="v4.2.0"/>
        </w:rPr>
        <w:t>A.8.11.3</w:t>
      </w:r>
      <w:r>
        <w:rPr>
          <w:rFonts w:asciiTheme="minorHAnsi" w:eastAsiaTheme="minorEastAsia" w:hAnsiTheme="minorHAnsi" w:cstheme="minorBidi"/>
          <w:sz w:val="22"/>
          <w:szCs w:val="22"/>
        </w:rPr>
        <w:tab/>
      </w:r>
      <w:r w:rsidRPr="00AE6739">
        <w:rPr>
          <w:rFonts w:cs="v4.2.0"/>
        </w:rPr>
        <w:t>E-UTRAN FDD-FDD Inter-frequency and UTRAN FDD event triggered reporting under fading propagation conditions</w:t>
      </w:r>
      <w:r>
        <w:tab/>
        <w:t>2003</w:t>
      </w:r>
    </w:p>
    <w:p w14:paraId="346D7C23"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A.8.11.3.1</w:t>
      </w:r>
      <w:r>
        <w:rPr>
          <w:rFonts w:asciiTheme="minorHAnsi" w:eastAsiaTheme="minorEastAsia" w:hAnsiTheme="minorHAnsi" w:cstheme="minorBidi"/>
          <w:sz w:val="22"/>
          <w:szCs w:val="22"/>
        </w:rPr>
        <w:tab/>
      </w:r>
      <w:r w:rsidRPr="00AE6739">
        <w:rPr>
          <w:rFonts w:cs="v4.2.0"/>
          <w:snapToGrid w:val="0"/>
        </w:rPr>
        <w:t>Test Purpose and Environment</w:t>
      </w:r>
      <w:r>
        <w:tab/>
        <w:t>2003</w:t>
      </w:r>
    </w:p>
    <w:p w14:paraId="6740185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A.8.11.3.2</w:t>
      </w:r>
      <w:r>
        <w:rPr>
          <w:rFonts w:asciiTheme="minorHAnsi" w:eastAsiaTheme="minorEastAsia" w:hAnsiTheme="minorHAnsi" w:cstheme="minorBidi"/>
          <w:sz w:val="22"/>
          <w:szCs w:val="22"/>
        </w:rPr>
        <w:tab/>
      </w:r>
      <w:r w:rsidRPr="00AE6739">
        <w:rPr>
          <w:rFonts w:cs="v4.2.0"/>
          <w:snapToGrid w:val="0"/>
        </w:rPr>
        <w:t>Test Requirements</w:t>
      </w:r>
      <w:r>
        <w:tab/>
        <w:t>2006</w:t>
      </w:r>
    </w:p>
    <w:p w14:paraId="20F2A257" w14:textId="77777777" w:rsidR="007059ED" w:rsidRDefault="007059ED">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2006</w:t>
      </w:r>
    </w:p>
    <w:p w14:paraId="174AAA31" w14:textId="77777777" w:rsidR="007059ED" w:rsidRDefault="007059ED">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2006</w:t>
      </w:r>
    </w:p>
    <w:p w14:paraId="266FD153" w14:textId="77777777" w:rsidR="007059ED" w:rsidRDefault="007059ED">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2009</w:t>
      </w:r>
    </w:p>
    <w:p w14:paraId="2ABE277C" w14:textId="77777777" w:rsidR="007059ED" w:rsidRDefault="007059ED">
      <w:pPr>
        <w:pStyle w:val="TOC3"/>
        <w:rPr>
          <w:rFonts w:asciiTheme="minorHAnsi" w:eastAsiaTheme="minorEastAsia" w:hAnsiTheme="minorHAnsi" w:cstheme="minorBidi"/>
          <w:sz w:val="22"/>
          <w:szCs w:val="22"/>
        </w:rPr>
      </w:pPr>
      <w:r w:rsidRPr="00AE6739">
        <w:rPr>
          <w:rFonts w:cs="v4.2.0"/>
        </w:rPr>
        <w:t>A.8.11.5</w:t>
      </w:r>
      <w:r>
        <w:rPr>
          <w:rFonts w:asciiTheme="minorHAnsi" w:eastAsiaTheme="minorEastAsia" w:hAnsiTheme="minorHAnsi" w:cstheme="minorBidi"/>
          <w:sz w:val="22"/>
          <w:szCs w:val="22"/>
        </w:rPr>
        <w:tab/>
      </w:r>
      <w:r w:rsidRPr="00AE6739">
        <w:rPr>
          <w:rFonts w:cs="v4.2.0"/>
        </w:rPr>
        <w:t>Combined E-UTRAN FDD – E-UTRA FDD and GSM cell search. E-UTRA cells in fading; GSM cell in static propagation conditions</w:t>
      </w:r>
      <w:r>
        <w:tab/>
        <w:t>2009</w:t>
      </w:r>
    </w:p>
    <w:p w14:paraId="5BFD7AB7"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A.8.11.5.1</w:t>
      </w:r>
      <w:r>
        <w:rPr>
          <w:rFonts w:asciiTheme="minorHAnsi" w:eastAsiaTheme="minorEastAsia" w:hAnsiTheme="minorHAnsi" w:cstheme="minorBidi"/>
          <w:sz w:val="22"/>
          <w:szCs w:val="22"/>
        </w:rPr>
        <w:tab/>
      </w:r>
      <w:r w:rsidRPr="00AE6739">
        <w:rPr>
          <w:rFonts w:cs="v4.2.0"/>
          <w:snapToGrid w:val="0"/>
        </w:rPr>
        <w:t>Test Purpose and Environment</w:t>
      </w:r>
      <w:r>
        <w:tab/>
        <w:t>2009</w:t>
      </w:r>
    </w:p>
    <w:p w14:paraId="2659A0F0"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A.8.11.5.2</w:t>
      </w:r>
      <w:r>
        <w:rPr>
          <w:rFonts w:asciiTheme="minorHAnsi" w:eastAsiaTheme="minorEastAsia" w:hAnsiTheme="minorHAnsi" w:cstheme="minorBidi"/>
          <w:sz w:val="22"/>
          <w:szCs w:val="22"/>
        </w:rPr>
        <w:tab/>
      </w:r>
      <w:r w:rsidRPr="00AE6739">
        <w:rPr>
          <w:rFonts w:cs="v4.2.0"/>
          <w:snapToGrid w:val="0"/>
        </w:rPr>
        <w:t>Test Requirements</w:t>
      </w:r>
      <w:r>
        <w:tab/>
        <w:t>2011</w:t>
      </w:r>
    </w:p>
    <w:p w14:paraId="577FE496" w14:textId="77777777" w:rsidR="007059ED" w:rsidRDefault="007059ED">
      <w:pPr>
        <w:pStyle w:val="TOC3"/>
        <w:rPr>
          <w:rFonts w:asciiTheme="minorHAnsi" w:eastAsiaTheme="minorEastAsia" w:hAnsiTheme="minorHAnsi" w:cstheme="minorBidi"/>
          <w:sz w:val="22"/>
          <w:szCs w:val="22"/>
        </w:rPr>
      </w:pPr>
      <w:r w:rsidRPr="00AE6739">
        <w:rPr>
          <w:rFonts w:cs="v4.2.0"/>
        </w:rPr>
        <w:t>A.8.11.6</w:t>
      </w:r>
      <w:r>
        <w:rPr>
          <w:rFonts w:asciiTheme="minorHAnsi" w:eastAsiaTheme="minorEastAsia" w:hAnsiTheme="minorHAnsi" w:cstheme="minorBidi"/>
          <w:sz w:val="22"/>
          <w:szCs w:val="22"/>
        </w:rPr>
        <w:tab/>
      </w:r>
      <w:r w:rsidRPr="00AE6739">
        <w:rPr>
          <w:rFonts w:cs="v4.2.0"/>
        </w:rPr>
        <w:t>Combined E-UTRAN TDD – E-UTRA TDD and GSM cell search. E-UTRA cells in fading; GSM cell in static propagation conditions</w:t>
      </w:r>
      <w:r>
        <w:tab/>
        <w:t>2012</w:t>
      </w:r>
    </w:p>
    <w:p w14:paraId="607140AE"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A.8.11.6.1</w:t>
      </w:r>
      <w:r>
        <w:rPr>
          <w:rFonts w:asciiTheme="minorHAnsi" w:eastAsiaTheme="minorEastAsia" w:hAnsiTheme="minorHAnsi" w:cstheme="minorBidi"/>
          <w:sz w:val="22"/>
          <w:szCs w:val="22"/>
        </w:rPr>
        <w:tab/>
      </w:r>
      <w:r w:rsidRPr="00AE6739">
        <w:rPr>
          <w:rFonts w:cs="v4.2.0"/>
          <w:snapToGrid w:val="0"/>
        </w:rPr>
        <w:t>Test Purpose and Environment</w:t>
      </w:r>
      <w:r>
        <w:tab/>
        <w:t>2012</w:t>
      </w:r>
    </w:p>
    <w:p w14:paraId="73CB4C8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A.8.11.6.2</w:t>
      </w:r>
      <w:r>
        <w:rPr>
          <w:rFonts w:asciiTheme="minorHAnsi" w:eastAsiaTheme="minorEastAsia" w:hAnsiTheme="minorHAnsi" w:cstheme="minorBidi"/>
          <w:sz w:val="22"/>
          <w:szCs w:val="22"/>
        </w:rPr>
        <w:tab/>
      </w:r>
      <w:r w:rsidRPr="00AE6739">
        <w:rPr>
          <w:rFonts w:cs="v4.2.0"/>
          <w:snapToGrid w:val="0"/>
        </w:rPr>
        <w:t>Test Requirements</w:t>
      </w:r>
      <w:r>
        <w:tab/>
        <w:t>2014</w:t>
      </w:r>
    </w:p>
    <w:p w14:paraId="59436714" w14:textId="77777777" w:rsidR="007059ED" w:rsidRDefault="007059ED">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2015</w:t>
      </w:r>
    </w:p>
    <w:p w14:paraId="09D63F50" w14:textId="77777777" w:rsidR="007059ED" w:rsidRDefault="007059ED">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2015</w:t>
      </w:r>
    </w:p>
    <w:p w14:paraId="7B4799C1" w14:textId="77777777" w:rsidR="007059ED" w:rsidRDefault="007059ED">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2015</w:t>
      </w:r>
    </w:p>
    <w:p w14:paraId="04E27C13" w14:textId="77777777" w:rsidR="007059ED" w:rsidRDefault="007059ED">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2019</w:t>
      </w:r>
    </w:p>
    <w:p w14:paraId="7FBE9B39" w14:textId="77777777" w:rsidR="007059ED" w:rsidRDefault="007059ED">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2019</w:t>
      </w:r>
    </w:p>
    <w:p w14:paraId="4E55CDFF" w14:textId="77777777" w:rsidR="007059ED" w:rsidRDefault="007059ED">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2019</w:t>
      </w:r>
    </w:p>
    <w:p w14:paraId="4CCC85E1" w14:textId="77777777" w:rsidR="007059ED" w:rsidRDefault="007059ED">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2019</w:t>
      </w:r>
    </w:p>
    <w:p w14:paraId="5D38E533" w14:textId="77777777" w:rsidR="007059ED" w:rsidRDefault="007059ED">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2024</w:t>
      </w:r>
    </w:p>
    <w:p w14:paraId="6ABDB4E9" w14:textId="77777777" w:rsidR="007059ED" w:rsidRDefault="007059ED">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2024</w:t>
      </w:r>
    </w:p>
    <w:p w14:paraId="0AD23141" w14:textId="77777777" w:rsidR="007059ED" w:rsidRDefault="007059ED">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2024</w:t>
      </w:r>
    </w:p>
    <w:p w14:paraId="3CB83F97" w14:textId="77777777" w:rsidR="007059ED" w:rsidRDefault="007059ED">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2024</w:t>
      </w:r>
    </w:p>
    <w:p w14:paraId="036C4772" w14:textId="77777777" w:rsidR="007059ED" w:rsidRDefault="007059ED">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2030</w:t>
      </w:r>
    </w:p>
    <w:p w14:paraId="6BFD8DBE" w14:textId="77777777" w:rsidR="007059ED" w:rsidRDefault="007059ED">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2030</w:t>
      </w:r>
    </w:p>
    <w:p w14:paraId="7933AE1A" w14:textId="77777777" w:rsidR="007059ED" w:rsidRDefault="007059ED">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2030</w:t>
      </w:r>
    </w:p>
    <w:p w14:paraId="4EAB13DB" w14:textId="77777777" w:rsidR="007059ED" w:rsidRDefault="007059ED">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2035</w:t>
      </w:r>
    </w:p>
    <w:p w14:paraId="14258E81" w14:textId="77777777" w:rsidR="007059ED" w:rsidRDefault="007059ED">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2035</w:t>
      </w:r>
    </w:p>
    <w:p w14:paraId="7FD8AB73" w14:textId="77777777" w:rsidR="007059ED" w:rsidRDefault="007059ED">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2035</w:t>
      </w:r>
    </w:p>
    <w:p w14:paraId="36364AA5" w14:textId="77777777" w:rsidR="007059ED" w:rsidRDefault="007059ED">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2040</w:t>
      </w:r>
    </w:p>
    <w:p w14:paraId="5BDA7D1F" w14:textId="77777777" w:rsidR="007059ED" w:rsidRDefault="007059ED">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2040</w:t>
      </w:r>
    </w:p>
    <w:p w14:paraId="67FEFEA7" w14:textId="77777777" w:rsidR="007059ED" w:rsidRDefault="007059ED">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2040</w:t>
      </w:r>
    </w:p>
    <w:p w14:paraId="3C7C3831" w14:textId="77777777" w:rsidR="007059ED" w:rsidRDefault="007059ED">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2045</w:t>
      </w:r>
    </w:p>
    <w:p w14:paraId="04847C62" w14:textId="77777777" w:rsidR="007059ED" w:rsidRDefault="007059ED">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2045</w:t>
      </w:r>
    </w:p>
    <w:p w14:paraId="69A46123" w14:textId="77777777" w:rsidR="007059ED" w:rsidRDefault="007059ED">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2045</w:t>
      </w:r>
    </w:p>
    <w:p w14:paraId="622F7BFE" w14:textId="77777777" w:rsidR="007059ED" w:rsidRDefault="007059ED">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2050</w:t>
      </w:r>
    </w:p>
    <w:p w14:paraId="52B497EA" w14:textId="77777777" w:rsidR="007059ED" w:rsidRDefault="007059ED">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2050</w:t>
      </w:r>
    </w:p>
    <w:p w14:paraId="7534C146" w14:textId="77777777" w:rsidR="007059ED" w:rsidRDefault="007059ED">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2050</w:t>
      </w:r>
    </w:p>
    <w:p w14:paraId="03E78F66" w14:textId="77777777" w:rsidR="007059ED" w:rsidRDefault="007059ED">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2055</w:t>
      </w:r>
    </w:p>
    <w:p w14:paraId="6574DDFF" w14:textId="77777777" w:rsidR="007059ED" w:rsidRDefault="007059ED">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2055</w:t>
      </w:r>
    </w:p>
    <w:p w14:paraId="4F756457" w14:textId="77777777" w:rsidR="007059ED" w:rsidRDefault="007059ED">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2055</w:t>
      </w:r>
    </w:p>
    <w:p w14:paraId="65973C3D" w14:textId="77777777" w:rsidR="007059ED" w:rsidRDefault="007059ED">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2060</w:t>
      </w:r>
    </w:p>
    <w:p w14:paraId="75EED9CE" w14:textId="77777777" w:rsidR="007059ED" w:rsidRDefault="007059ED">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2060</w:t>
      </w:r>
    </w:p>
    <w:p w14:paraId="6726B862" w14:textId="77777777" w:rsidR="007059ED" w:rsidRDefault="007059ED">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2060</w:t>
      </w:r>
    </w:p>
    <w:p w14:paraId="537C6DE1" w14:textId="77777777" w:rsidR="007059ED" w:rsidRDefault="007059ED">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2065</w:t>
      </w:r>
    </w:p>
    <w:p w14:paraId="67902841" w14:textId="77777777" w:rsidR="007059ED" w:rsidRDefault="007059ED">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2065</w:t>
      </w:r>
    </w:p>
    <w:p w14:paraId="20652573" w14:textId="77777777" w:rsidR="007059ED" w:rsidRDefault="007059ED">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2065</w:t>
      </w:r>
    </w:p>
    <w:p w14:paraId="635A6C77" w14:textId="77777777" w:rsidR="007059ED" w:rsidRDefault="007059ED">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2070</w:t>
      </w:r>
    </w:p>
    <w:p w14:paraId="1EFFFA35" w14:textId="77777777" w:rsidR="007059ED" w:rsidRDefault="007059ED">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2070</w:t>
      </w:r>
    </w:p>
    <w:p w14:paraId="5D2E8916" w14:textId="77777777" w:rsidR="007059ED" w:rsidRDefault="007059ED">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2070</w:t>
      </w:r>
    </w:p>
    <w:p w14:paraId="5D4DF5EB" w14:textId="77777777" w:rsidR="007059ED" w:rsidRDefault="007059ED">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2075</w:t>
      </w:r>
    </w:p>
    <w:p w14:paraId="12E02BEA" w14:textId="77777777" w:rsidR="007059ED" w:rsidRDefault="007059ED">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2075</w:t>
      </w:r>
    </w:p>
    <w:p w14:paraId="3D0166EE" w14:textId="77777777" w:rsidR="007059ED" w:rsidRDefault="007059ED">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2075</w:t>
      </w:r>
    </w:p>
    <w:p w14:paraId="79D697C4" w14:textId="77777777" w:rsidR="007059ED" w:rsidRDefault="007059ED">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2080</w:t>
      </w:r>
    </w:p>
    <w:p w14:paraId="38893C34" w14:textId="77777777" w:rsidR="007059ED" w:rsidRDefault="007059ED">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2080</w:t>
      </w:r>
    </w:p>
    <w:p w14:paraId="03D7766E" w14:textId="77777777" w:rsidR="007059ED" w:rsidRDefault="007059ED">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2080</w:t>
      </w:r>
    </w:p>
    <w:p w14:paraId="7BE6FDC6" w14:textId="77777777" w:rsidR="007059ED" w:rsidRDefault="007059ED">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2085</w:t>
      </w:r>
    </w:p>
    <w:p w14:paraId="67A28E63" w14:textId="77777777" w:rsidR="007059ED" w:rsidRDefault="007059ED">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2085</w:t>
      </w:r>
    </w:p>
    <w:p w14:paraId="623D56BC" w14:textId="77777777" w:rsidR="007059ED" w:rsidRDefault="007059ED">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2085</w:t>
      </w:r>
    </w:p>
    <w:p w14:paraId="66356447" w14:textId="77777777" w:rsidR="007059ED" w:rsidRDefault="007059ED">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2085</w:t>
      </w:r>
    </w:p>
    <w:p w14:paraId="2954ECE8" w14:textId="77777777" w:rsidR="007059ED" w:rsidRDefault="007059ED">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2090</w:t>
      </w:r>
    </w:p>
    <w:p w14:paraId="3A115673" w14:textId="77777777" w:rsidR="007059ED" w:rsidRDefault="007059ED">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2090</w:t>
      </w:r>
    </w:p>
    <w:p w14:paraId="462E4F45" w14:textId="77777777" w:rsidR="007059ED" w:rsidRDefault="007059ED">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2090</w:t>
      </w:r>
    </w:p>
    <w:p w14:paraId="79A3ED91" w14:textId="77777777" w:rsidR="007059ED" w:rsidRDefault="007059ED">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2090</w:t>
      </w:r>
    </w:p>
    <w:p w14:paraId="20DDDC46" w14:textId="77777777" w:rsidR="007059ED" w:rsidRDefault="007059ED">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2096</w:t>
      </w:r>
    </w:p>
    <w:p w14:paraId="7A5821FF" w14:textId="77777777" w:rsidR="007059ED" w:rsidRDefault="007059ED">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2096</w:t>
      </w:r>
    </w:p>
    <w:p w14:paraId="221D3929" w14:textId="77777777" w:rsidR="007059ED" w:rsidRDefault="007059ED">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2096</w:t>
      </w:r>
    </w:p>
    <w:p w14:paraId="5626A7BE" w14:textId="77777777" w:rsidR="007059ED" w:rsidRDefault="007059ED">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2096</w:t>
      </w:r>
    </w:p>
    <w:p w14:paraId="23FE19AA" w14:textId="77777777" w:rsidR="007059ED" w:rsidRDefault="007059ED">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2103</w:t>
      </w:r>
    </w:p>
    <w:p w14:paraId="662B48FA" w14:textId="77777777" w:rsidR="007059ED" w:rsidRDefault="007059ED">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2103</w:t>
      </w:r>
    </w:p>
    <w:p w14:paraId="259B7DD5" w14:textId="77777777" w:rsidR="007059ED" w:rsidRDefault="007059ED">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2103</w:t>
      </w:r>
    </w:p>
    <w:p w14:paraId="59371424" w14:textId="77777777" w:rsidR="007059ED" w:rsidRDefault="007059ED">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2109</w:t>
      </w:r>
    </w:p>
    <w:p w14:paraId="310C9906" w14:textId="77777777" w:rsidR="007059ED" w:rsidRDefault="007059ED">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2109</w:t>
      </w:r>
    </w:p>
    <w:p w14:paraId="4B573CE4" w14:textId="77777777" w:rsidR="007059ED" w:rsidRDefault="007059ED">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2109</w:t>
      </w:r>
    </w:p>
    <w:p w14:paraId="6CC7DC21" w14:textId="77777777" w:rsidR="007059ED" w:rsidRDefault="007059ED">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2115</w:t>
      </w:r>
    </w:p>
    <w:p w14:paraId="4A54CE01" w14:textId="77777777" w:rsidR="007059ED" w:rsidRDefault="007059ED">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2115</w:t>
      </w:r>
    </w:p>
    <w:p w14:paraId="326FEB7C" w14:textId="77777777" w:rsidR="007059ED" w:rsidRDefault="007059ED">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2115</w:t>
      </w:r>
    </w:p>
    <w:p w14:paraId="0AA9B5D6" w14:textId="77777777" w:rsidR="007059ED" w:rsidRDefault="007059ED">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2121</w:t>
      </w:r>
    </w:p>
    <w:p w14:paraId="2BB198A7" w14:textId="77777777" w:rsidR="007059ED" w:rsidRDefault="007059ED">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2121</w:t>
      </w:r>
    </w:p>
    <w:p w14:paraId="573A0433" w14:textId="77777777" w:rsidR="007059ED" w:rsidRDefault="007059ED">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2121</w:t>
      </w:r>
    </w:p>
    <w:p w14:paraId="67C007F2" w14:textId="77777777" w:rsidR="007059ED" w:rsidRDefault="007059ED">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2127</w:t>
      </w:r>
    </w:p>
    <w:p w14:paraId="4CFDAC93" w14:textId="77777777" w:rsidR="007059ED" w:rsidRDefault="007059ED">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2127</w:t>
      </w:r>
    </w:p>
    <w:p w14:paraId="3AD25F31" w14:textId="77777777" w:rsidR="007059ED" w:rsidRDefault="007059ED">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2127</w:t>
      </w:r>
    </w:p>
    <w:p w14:paraId="339AA1D5" w14:textId="77777777" w:rsidR="007059ED" w:rsidRDefault="007059ED">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2133</w:t>
      </w:r>
    </w:p>
    <w:p w14:paraId="4E3F49B6" w14:textId="77777777" w:rsidR="007059ED" w:rsidRDefault="007059ED">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2133</w:t>
      </w:r>
    </w:p>
    <w:p w14:paraId="6CFBA315" w14:textId="77777777" w:rsidR="007059ED" w:rsidRDefault="007059ED">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2133</w:t>
      </w:r>
    </w:p>
    <w:p w14:paraId="0CAC3FEA" w14:textId="77777777" w:rsidR="007059ED" w:rsidRDefault="007059ED">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2139</w:t>
      </w:r>
    </w:p>
    <w:p w14:paraId="471C9B0C" w14:textId="77777777" w:rsidR="007059ED" w:rsidRDefault="007059ED">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2139</w:t>
      </w:r>
    </w:p>
    <w:p w14:paraId="2F74E730" w14:textId="77777777" w:rsidR="007059ED" w:rsidRDefault="007059ED">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2139</w:t>
      </w:r>
    </w:p>
    <w:p w14:paraId="32D5EF62" w14:textId="77777777" w:rsidR="007059ED" w:rsidRDefault="007059ED">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2145</w:t>
      </w:r>
    </w:p>
    <w:p w14:paraId="544D5F5D" w14:textId="77777777" w:rsidR="007059ED" w:rsidRDefault="007059ED">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2145</w:t>
      </w:r>
    </w:p>
    <w:p w14:paraId="375047AE" w14:textId="77777777" w:rsidR="007059ED" w:rsidRDefault="007059ED">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2145</w:t>
      </w:r>
    </w:p>
    <w:p w14:paraId="1DDAB056" w14:textId="77777777" w:rsidR="007059ED" w:rsidRDefault="007059ED">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2151</w:t>
      </w:r>
    </w:p>
    <w:p w14:paraId="69AB89B6" w14:textId="77777777" w:rsidR="007059ED" w:rsidRDefault="007059ED">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2151</w:t>
      </w:r>
    </w:p>
    <w:p w14:paraId="74CF0D57" w14:textId="77777777" w:rsidR="007059ED" w:rsidRDefault="007059ED">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2151</w:t>
      </w:r>
    </w:p>
    <w:p w14:paraId="463FB6F8" w14:textId="77777777" w:rsidR="007059ED" w:rsidRDefault="007059ED">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2157</w:t>
      </w:r>
    </w:p>
    <w:p w14:paraId="155B2562" w14:textId="77777777" w:rsidR="007059ED" w:rsidRDefault="007059ED">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2157</w:t>
      </w:r>
    </w:p>
    <w:p w14:paraId="64B5D98C" w14:textId="77777777" w:rsidR="007059ED" w:rsidRDefault="007059ED">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2157</w:t>
      </w:r>
    </w:p>
    <w:p w14:paraId="2F67AB7F" w14:textId="77777777" w:rsidR="007059ED" w:rsidRDefault="007059ED">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2163</w:t>
      </w:r>
    </w:p>
    <w:p w14:paraId="372B0699" w14:textId="77777777" w:rsidR="007059ED" w:rsidRDefault="007059ED">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2163</w:t>
      </w:r>
    </w:p>
    <w:p w14:paraId="08A8DECC" w14:textId="77777777" w:rsidR="007059ED" w:rsidRDefault="007059ED">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2163</w:t>
      </w:r>
    </w:p>
    <w:p w14:paraId="5177E8F6" w14:textId="77777777" w:rsidR="007059ED" w:rsidRDefault="007059ED">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2169</w:t>
      </w:r>
    </w:p>
    <w:p w14:paraId="00310FB2" w14:textId="77777777" w:rsidR="007059ED" w:rsidRDefault="007059ED">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2169</w:t>
      </w:r>
    </w:p>
    <w:p w14:paraId="7533C979" w14:textId="77777777" w:rsidR="007059ED" w:rsidRDefault="007059ED">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2169</w:t>
      </w:r>
    </w:p>
    <w:p w14:paraId="5EC50E6F" w14:textId="77777777" w:rsidR="007059ED" w:rsidRDefault="007059ED">
      <w:pPr>
        <w:pStyle w:val="TOC4"/>
        <w:rPr>
          <w:rFonts w:asciiTheme="minorHAnsi" w:eastAsiaTheme="minorEastAsia" w:hAnsiTheme="minorHAnsi" w:cstheme="minorBidi"/>
          <w:sz w:val="22"/>
          <w:szCs w:val="22"/>
        </w:rPr>
      </w:pPr>
      <w:r w:rsidRPr="00AE6739">
        <w:rPr>
          <w:snapToGrid w:val="0"/>
        </w:rPr>
        <w:t>A.8.14.1</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2169</w:t>
      </w:r>
    </w:p>
    <w:p w14:paraId="48C79AB4" w14:textId="77777777" w:rsidR="007059ED" w:rsidRDefault="007059ED">
      <w:pPr>
        <w:pStyle w:val="TOC4"/>
        <w:rPr>
          <w:rFonts w:asciiTheme="minorHAnsi" w:eastAsiaTheme="minorEastAsia" w:hAnsiTheme="minorHAnsi" w:cstheme="minorBidi"/>
          <w:sz w:val="22"/>
          <w:szCs w:val="22"/>
        </w:rPr>
      </w:pPr>
      <w:r w:rsidRPr="00AE6739">
        <w:rPr>
          <w:snapToGrid w:val="0"/>
        </w:rPr>
        <w:t>A.8.14.1.2</w:t>
      </w:r>
      <w:r>
        <w:rPr>
          <w:rFonts w:asciiTheme="minorHAnsi" w:eastAsiaTheme="minorEastAsia" w:hAnsiTheme="minorHAnsi" w:cstheme="minorBidi"/>
          <w:sz w:val="22"/>
          <w:szCs w:val="22"/>
        </w:rPr>
        <w:tab/>
      </w:r>
      <w:r w:rsidRPr="00AE6739">
        <w:rPr>
          <w:snapToGrid w:val="0"/>
        </w:rPr>
        <w:t>Test Requirements</w:t>
      </w:r>
      <w:r>
        <w:tab/>
        <w:t>2171</w:t>
      </w:r>
    </w:p>
    <w:p w14:paraId="2C86D830" w14:textId="77777777" w:rsidR="007059ED" w:rsidRDefault="007059ED">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2171</w:t>
      </w:r>
    </w:p>
    <w:p w14:paraId="4C207963" w14:textId="77777777" w:rsidR="007059ED" w:rsidRDefault="007059ED">
      <w:pPr>
        <w:pStyle w:val="TOC4"/>
        <w:rPr>
          <w:rFonts w:asciiTheme="minorHAnsi" w:eastAsiaTheme="minorEastAsia" w:hAnsiTheme="minorHAnsi" w:cstheme="minorBidi"/>
          <w:sz w:val="22"/>
          <w:szCs w:val="22"/>
        </w:rPr>
      </w:pPr>
      <w:r w:rsidRPr="00AE6739">
        <w:rPr>
          <w:snapToGrid w:val="0"/>
        </w:rPr>
        <w:t>A.8.14.2.1</w:t>
      </w:r>
      <w:r>
        <w:rPr>
          <w:rFonts w:asciiTheme="minorHAnsi" w:eastAsiaTheme="minorEastAsia" w:hAnsiTheme="minorHAnsi" w:cstheme="minorBidi"/>
          <w:sz w:val="22"/>
          <w:szCs w:val="22"/>
        </w:rPr>
        <w:tab/>
      </w:r>
      <w:r w:rsidRPr="00AE6739">
        <w:rPr>
          <w:snapToGrid w:val="0"/>
        </w:rPr>
        <w:t>Test Purpose and Environment</w:t>
      </w:r>
      <w:r>
        <w:tab/>
        <w:t>2171</w:t>
      </w:r>
    </w:p>
    <w:p w14:paraId="14DD9D8A" w14:textId="77777777" w:rsidR="007059ED" w:rsidRDefault="007059ED">
      <w:pPr>
        <w:pStyle w:val="TOC4"/>
        <w:rPr>
          <w:rFonts w:asciiTheme="minorHAnsi" w:eastAsiaTheme="minorEastAsia" w:hAnsiTheme="minorHAnsi" w:cstheme="minorBidi"/>
          <w:sz w:val="22"/>
          <w:szCs w:val="22"/>
        </w:rPr>
      </w:pPr>
      <w:r w:rsidRPr="00AE6739">
        <w:rPr>
          <w:snapToGrid w:val="0"/>
        </w:rPr>
        <w:t>A.8.14.2.2</w:t>
      </w:r>
      <w:r>
        <w:rPr>
          <w:rFonts w:asciiTheme="minorHAnsi" w:eastAsiaTheme="minorEastAsia" w:hAnsiTheme="minorHAnsi" w:cstheme="minorBidi"/>
          <w:sz w:val="22"/>
          <w:szCs w:val="22"/>
        </w:rPr>
        <w:tab/>
      </w:r>
      <w:r w:rsidRPr="00AE6739">
        <w:rPr>
          <w:snapToGrid w:val="0"/>
        </w:rPr>
        <w:t>Test Requirements</w:t>
      </w:r>
      <w:r>
        <w:tab/>
        <w:t>2174</w:t>
      </w:r>
    </w:p>
    <w:p w14:paraId="14F1710E" w14:textId="77777777" w:rsidR="007059ED" w:rsidRDefault="007059ED">
      <w:pPr>
        <w:pStyle w:val="TOC3"/>
        <w:rPr>
          <w:rFonts w:asciiTheme="minorHAnsi" w:eastAsiaTheme="minorEastAsia" w:hAnsiTheme="minorHAnsi" w:cstheme="minorBidi"/>
          <w:sz w:val="22"/>
          <w:szCs w:val="22"/>
        </w:rPr>
      </w:pPr>
      <w:r w:rsidRPr="00AE6739">
        <w:rPr>
          <w:snapToGrid w:val="0"/>
        </w:rPr>
        <w:t>A.8.14.3</w:t>
      </w:r>
      <w:r>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2174</w:t>
      </w:r>
    </w:p>
    <w:p w14:paraId="0D8AE93A" w14:textId="77777777" w:rsidR="007059ED" w:rsidRDefault="007059ED">
      <w:pPr>
        <w:pStyle w:val="TOC4"/>
        <w:rPr>
          <w:rFonts w:asciiTheme="minorHAnsi" w:eastAsiaTheme="minorEastAsia" w:hAnsiTheme="minorHAnsi" w:cstheme="minorBidi"/>
          <w:sz w:val="22"/>
          <w:szCs w:val="22"/>
        </w:rPr>
      </w:pPr>
      <w:r w:rsidRPr="00AE6739">
        <w:rPr>
          <w:snapToGrid w:val="0"/>
        </w:rPr>
        <w:t>A.8.14.3.</w:t>
      </w:r>
      <w:r w:rsidRPr="00AE6739">
        <w:rPr>
          <w:snapToGrid w:val="0"/>
          <w:lang w:eastAsia="zh-CN"/>
        </w:rPr>
        <w:t>1</w:t>
      </w:r>
      <w:r>
        <w:rPr>
          <w:rFonts w:asciiTheme="minorHAnsi" w:eastAsiaTheme="minorEastAsia" w:hAnsiTheme="minorHAnsi" w:cstheme="minorBidi"/>
          <w:sz w:val="22"/>
          <w:szCs w:val="22"/>
        </w:rPr>
        <w:tab/>
      </w:r>
      <w:r w:rsidRPr="00AE6739">
        <w:rPr>
          <w:snapToGrid w:val="0"/>
        </w:rPr>
        <w:t xml:space="preserve">Test </w:t>
      </w:r>
      <w:r w:rsidRPr="00AE6739">
        <w:rPr>
          <w:snapToGrid w:val="0"/>
          <w:lang w:eastAsia="zh-CN"/>
        </w:rPr>
        <w:t>Purpose and Environment</w:t>
      </w:r>
      <w:r>
        <w:tab/>
        <w:t>2174</w:t>
      </w:r>
    </w:p>
    <w:p w14:paraId="2521FFF5" w14:textId="77777777" w:rsidR="007059ED" w:rsidRDefault="007059ED">
      <w:pPr>
        <w:pStyle w:val="TOC4"/>
        <w:rPr>
          <w:rFonts w:asciiTheme="minorHAnsi" w:eastAsiaTheme="minorEastAsia" w:hAnsiTheme="minorHAnsi" w:cstheme="minorBidi"/>
          <w:sz w:val="22"/>
          <w:szCs w:val="22"/>
        </w:rPr>
      </w:pPr>
      <w:r w:rsidRPr="00AE6739">
        <w:rPr>
          <w:snapToGrid w:val="0"/>
        </w:rPr>
        <w:t>A.8.14.3.2</w:t>
      </w:r>
      <w:r>
        <w:rPr>
          <w:rFonts w:asciiTheme="minorHAnsi" w:eastAsiaTheme="minorEastAsia" w:hAnsiTheme="minorHAnsi" w:cstheme="minorBidi"/>
          <w:sz w:val="22"/>
          <w:szCs w:val="22"/>
        </w:rPr>
        <w:tab/>
      </w:r>
      <w:r w:rsidRPr="00AE6739">
        <w:rPr>
          <w:snapToGrid w:val="0"/>
        </w:rPr>
        <w:t>Test Requirements</w:t>
      </w:r>
      <w:r>
        <w:tab/>
        <w:t>2176</w:t>
      </w:r>
    </w:p>
    <w:p w14:paraId="24652216" w14:textId="77777777" w:rsidR="007059ED" w:rsidRDefault="007059ED">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2177</w:t>
      </w:r>
    </w:p>
    <w:p w14:paraId="56D975CA" w14:textId="77777777" w:rsidR="007059ED" w:rsidRDefault="007059ED">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2177</w:t>
      </w:r>
    </w:p>
    <w:p w14:paraId="6F88B161" w14:textId="77777777" w:rsidR="007059ED" w:rsidRDefault="007059ED">
      <w:pPr>
        <w:pStyle w:val="TOC4"/>
        <w:rPr>
          <w:rFonts w:asciiTheme="minorHAnsi" w:eastAsiaTheme="minorEastAsia" w:hAnsiTheme="minorHAnsi" w:cstheme="minorBidi"/>
          <w:sz w:val="22"/>
          <w:szCs w:val="22"/>
        </w:rPr>
      </w:pPr>
      <w:r w:rsidRPr="00AE6739">
        <w:rPr>
          <w:snapToGrid w:val="0"/>
        </w:rPr>
        <w:t>A.8.15.1.1</w:t>
      </w:r>
      <w:r>
        <w:rPr>
          <w:rFonts w:asciiTheme="minorHAnsi" w:eastAsiaTheme="minorEastAsia" w:hAnsiTheme="minorHAnsi" w:cstheme="minorBidi"/>
          <w:sz w:val="22"/>
          <w:szCs w:val="22"/>
        </w:rPr>
        <w:tab/>
      </w:r>
      <w:r w:rsidRPr="00AE6739">
        <w:rPr>
          <w:snapToGrid w:val="0"/>
        </w:rPr>
        <w:t>Test Purpose and Environment</w:t>
      </w:r>
      <w:r>
        <w:tab/>
        <w:t>2177</w:t>
      </w:r>
    </w:p>
    <w:p w14:paraId="6A09BEC3" w14:textId="77777777" w:rsidR="007059ED" w:rsidRDefault="007059ED">
      <w:pPr>
        <w:pStyle w:val="TOC4"/>
        <w:rPr>
          <w:rFonts w:asciiTheme="minorHAnsi" w:eastAsiaTheme="minorEastAsia" w:hAnsiTheme="minorHAnsi" w:cstheme="minorBidi"/>
          <w:sz w:val="22"/>
          <w:szCs w:val="22"/>
        </w:rPr>
      </w:pPr>
      <w:r w:rsidRPr="00AE6739">
        <w:rPr>
          <w:snapToGrid w:val="0"/>
        </w:rPr>
        <w:t>A.8.15.1.2</w:t>
      </w:r>
      <w:r>
        <w:rPr>
          <w:rFonts w:asciiTheme="minorHAnsi" w:eastAsiaTheme="minorEastAsia" w:hAnsiTheme="minorHAnsi" w:cstheme="minorBidi"/>
          <w:sz w:val="22"/>
          <w:szCs w:val="22"/>
        </w:rPr>
        <w:tab/>
      </w:r>
      <w:r w:rsidRPr="00AE6739">
        <w:rPr>
          <w:snapToGrid w:val="0"/>
        </w:rPr>
        <w:t>Test Requirements</w:t>
      </w:r>
      <w:r>
        <w:tab/>
        <w:t>2178</w:t>
      </w:r>
    </w:p>
    <w:p w14:paraId="12E827AB" w14:textId="77777777" w:rsidR="007059ED" w:rsidRDefault="007059ED">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2178</w:t>
      </w:r>
    </w:p>
    <w:p w14:paraId="6F468304"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15</w:t>
      </w:r>
      <w:r w:rsidRPr="00AE6739">
        <w:rPr>
          <w:snapToGrid w:val="0"/>
        </w:rPr>
        <w:t>.2.1</w:t>
      </w:r>
      <w:r>
        <w:rPr>
          <w:rFonts w:asciiTheme="minorHAnsi" w:eastAsiaTheme="minorEastAsia" w:hAnsiTheme="minorHAnsi" w:cstheme="minorBidi"/>
          <w:sz w:val="22"/>
          <w:szCs w:val="22"/>
        </w:rPr>
        <w:tab/>
      </w:r>
      <w:r w:rsidRPr="00AE6739">
        <w:rPr>
          <w:snapToGrid w:val="0"/>
        </w:rPr>
        <w:t>Test Purpose and Environment</w:t>
      </w:r>
      <w:r>
        <w:tab/>
        <w:t>2178</w:t>
      </w:r>
    </w:p>
    <w:p w14:paraId="7F1D1D9F"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15</w:t>
      </w:r>
      <w:r w:rsidRPr="00AE6739">
        <w:rPr>
          <w:snapToGrid w:val="0"/>
        </w:rPr>
        <w:t>.2.2</w:t>
      </w:r>
      <w:r>
        <w:rPr>
          <w:rFonts w:asciiTheme="minorHAnsi" w:eastAsiaTheme="minorEastAsia" w:hAnsiTheme="minorHAnsi" w:cstheme="minorBidi"/>
          <w:sz w:val="22"/>
          <w:szCs w:val="22"/>
        </w:rPr>
        <w:tab/>
      </w:r>
      <w:r w:rsidRPr="00AE6739">
        <w:rPr>
          <w:snapToGrid w:val="0"/>
        </w:rPr>
        <w:t>Test Requirements</w:t>
      </w:r>
      <w:r>
        <w:tab/>
        <w:t>2181</w:t>
      </w:r>
    </w:p>
    <w:p w14:paraId="1B064FA1" w14:textId="77777777" w:rsidR="007059ED" w:rsidRDefault="007059ED">
      <w:pPr>
        <w:pStyle w:val="TOC3"/>
        <w:rPr>
          <w:rFonts w:asciiTheme="minorHAnsi" w:eastAsiaTheme="minorEastAsia" w:hAnsiTheme="minorHAnsi" w:cstheme="minorBidi"/>
          <w:sz w:val="22"/>
          <w:szCs w:val="22"/>
        </w:rPr>
      </w:pPr>
      <w:r w:rsidRPr="00AE6739">
        <w:rPr>
          <w:snapToGrid w:val="0"/>
        </w:rPr>
        <w:t>A.8.</w:t>
      </w:r>
      <w:r w:rsidRPr="00AE6739">
        <w:rPr>
          <w:snapToGrid w:val="0"/>
          <w:lang w:eastAsia="zh-CN"/>
        </w:rPr>
        <w:t>15.3</w:t>
      </w:r>
      <w:r>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2181</w:t>
      </w:r>
    </w:p>
    <w:p w14:paraId="5C29987F"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15</w:t>
      </w:r>
      <w:r w:rsidRPr="00AE6739">
        <w:rPr>
          <w:snapToGrid w:val="0"/>
        </w:rPr>
        <w:t>.</w:t>
      </w:r>
      <w:r w:rsidRPr="00AE6739">
        <w:rPr>
          <w:snapToGrid w:val="0"/>
          <w:lang w:eastAsia="zh-CN"/>
        </w:rPr>
        <w:t>3</w:t>
      </w:r>
      <w:r w:rsidRPr="00AE6739">
        <w:rPr>
          <w:snapToGrid w:val="0"/>
        </w:rPr>
        <w:t>.</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2181</w:t>
      </w:r>
    </w:p>
    <w:p w14:paraId="42CC2524"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15</w:t>
      </w:r>
      <w:r w:rsidRPr="00AE6739">
        <w:rPr>
          <w:snapToGrid w:val="0"/>
        </w:rPr>
        <w:t>.</w:t>
      </w:r>
      <w:r w:rsidRPr="00AE6739">
        <w:rPr>
          <w:snapToGrid w:val="0"/>
          <w:lang w:eastAsia="zh-CN"/>
        </w:rPr>
        <w:t>3</w:t>
      </w:r>
      <w:r w:rsidRPr="00AE6739">
        <w:rPr>
          <w:snapToGrid w:val="0"/>
        </w:rPr>
        <w:t>.</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2183</w:t>
      </w:r>
    </w:p>
    <w:p w14:paraId="2CB9AA39" w14:textId="77777777" w:rsidR="007059ED" w:rsidRDefault="007059ED">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2184</w:t>
      </w:r>
    </w:p>
    <w:p w14:paraId="69C425DF" w14:textId="77777777" w:rsidR="007059ED" w:rsidRDefault="007059ED">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2184</w:t>
      </w:r>
    </w:p>
    <w:p w14:paraId="24EDBBB2" w14:textId="77777777" w:rsidR="007059ED" w:rsidRDefault="007059ED">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14:paraId="4F4673C7" w14:textId="77777777" w:rsidR="007059ED" w:rsidRDefault="007059ED">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2186</w:t>
      </w:r>
    </w:p>
    <w:p w14:paraId="5CD48A82" w14:textId="77777777" w:rsidR="007059ED" w:rsidRDefault="007059ED">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2186</w:t>
      </w:r>
    </w:p>
    <w:p w14:paraId="60D288AC" w14:textId="77777777" w:rsidR="007059ED" w:rsidRDefault="007059ED">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2186</w:t>
      </w:r>
    </w:p>
    <w:p w14:paraId="07D21A76" w14:textId="77777777" w:rsidR="007059ED" w:rsidRDefault="007059ED">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2188</w:t>
      </w:r>
    </w:p>
    <w:p w14:paraId="224DCA88" w14:textId="77777777" w:rsidR="007059ED" w:rsidRDefault="007059ED">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2188</w:t>
      </w:r>
    </w:p>
    <w:p w14:paraId="1D5F7696" w14:textId="77777777" w:rsidR="007059ED" w:rsidRDefault="007059ED">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2188</w:t>
      </w:r>
    </w:p>
    <w:p w14:paraId="72550E4A"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16</w:t>
      </w:r>
      <w:r w:rsidRPr="00AE6739">
        <w:rPr>
          <w:snapToGrid w:val="0"/>
        </w:rPr>
        <w:t>.</w:t>
      </w:r>
      <w:r w:rsidRPr="00AE6739">
        <w:rPr>
          <w:snapToGrid w:val="0"/>
          <w:lang w:eastAsia="zh-CN"/>
        </w:rPr>
        <w:t>3.2</w:t>
      </w:r>
      <w:r>
        <w:rPr>
          <w:rFonts w:asciiTheme="minorHAnsi" w:eastAsiaTheme="minorEastAsia" w:hAnsiTheme="minorHAnsi" w:cstheme="minorBidi"/>
          <w:sz w:val="22"/>
          <w:szCs w:val="22"/>
        </w:rPr>
        <w:tab/>
      </w:r>
      <w:r w:rsidRPr="00AE6739">
        <w:rPr>
          <w:snapToGrid w:val="0"/>
        </w:rPr>
        <w:t>Test Requirements</w:t>
      </w:r>
      <w:r>
        <w:tab/>
        <w:t>2190</w:t>
      </w:r>
    </w:p>
    <w:p w14:paraId="441216C2" w14:textId="77777777" w:rsidR="007059ED" w:rsidRDefault="007059ED">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2191</w:t>
      </w:r>
    </w:p>
    <w:p w14:paraId="04FFDD48" w14:textId="77777777" w:rsidR="007059ED" w:rsidRDefault="007059ED">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2191</w:t>
      </w:r>
    </w:p>
    <w:p w14:paraId="66D8CD99"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16</w:t>
      </w:r>
      <w:r w:rsidRPr="00AE6739">
        <w:rPr>
          <w:snapToGrid w:val="0"/>
        </w:rPr>
        <w:t>.</w:t>
      </w:r>
      <w:r w:rsidRPr="00AE6739">
        <w:rPr>
          <w:snapToGrid w:val="0"/>
          <w:lang w:eastAsia="zh-CN"/>
        </w:rPr>
        <w:t>3A.2</w:t>
      </w:r>
      <w:r>
        <w:rPr>
          <w:rFonts w:asciiTheme="minorHAnsi" w:eastAsiaTheme="minorEastAsia" w:hAnsiTheme="minorHAnsi" w:cstheme="minorBidi"/>
          <w:sz w:val="22"/>
          <w:szCs w:val="22"/>
        </w:rPr>
        <w:tab/>
      </w:r>
      <w:r w:rsidRPr="00AE6739">
        <w:rPr>
          <w:snapToGrid w:val="0"/>
        </w:rPr>
        <w:t>Test Requirements</w:t>
      </w:r>
      <w:r>
        <w:tab/>
        <w:t>2192</w:t>
      </w:r>
    </w:p>
    <w:p w14:paraId="26545A7F" w14:textId="77777777" w:rsidR="007059ED" w:rsidRDefault="007059ED">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2193</w:t>
      </w:r>
    </w:p>
    <w:p w14:paraId="0D2093E7" w14:textId="77777777" w:rsidR="007059ED" w:rsidRDefault="007059ED">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2193</w:t>
      </w:r>
    </w:p>
    <w:p w14:paraId="35D6CF9F"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16</w:t>
      </w:r>
      <w:r w:rsidRPr="00AE6739">
        <w:rPr>
          <w:snapToGrid w:val="0"/>
        </w:rPr>
        <w:t>.</w:t>
      </w:r>
      <w:r w:rsidRPr="00AE6739">
        <w:rPr>
          <w:snapToGrid w:val="0"/>
          <w:lang w:eastAsia="zh-CN"/>
        </w:rPr>
        <w:t>4.2</w:t>
      </w:r>
      <w:r>
        <w:rPr>
          <w:rFonts w:asciiTheme="minorHAnsi" w:eastAsiaTheme="minorEastAsia" w:hAnsiTheme="minorHAnsi" w:cstheme="minorBidi"/>
          <w:sz w:val="22"/>
          <w:szCs w:val="22"/>
        </w:rPr>
        <w:tab/>
      </w:r>
      <w:r w:rsidRPr="00AE6739">
        <w:rPr>
          <w:snapToGrid w:val="0"/>
        </w:rPr>
        <w:t>Test Requirements</w:t>
      </w:r>
      <w:r>
        <w:tab/>
        <w:t>2194</w:t>
      </w:r>
    </w:p>
    <w:p w14:paraId="0CE7E447" w14:textId="77777777" w:rsidR="007059ED" w:rsidRDefault="007059ED">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2195</w:t>
      </w:r>
    </w:p>
    <w:p w14:paraId="372D1F48" w14:textId="77777777" w:rsidR="007059ED" w:rsidRDefault="007059ED">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2195</w:t>
      </w:r>
    </w:p>
    <w:p w14:paraId="5915DC6E"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16</w:t>
      </w:r>
      <w:r w:rsidRPr="00AE6739">
        <w:rPr>
          <w:snapToGrid w:val="0"/>
        </w:rPr>
        <w:t>.</w:t>
      </w:r>
      <w:r w:rsidRPr="00AE6739">
        <w:rPr>
          <w:snapToGrid w:val="0"/>
          <w:lang w:eastAsia="zh-CN"/>
        </w:rPr>
        <w:t>4A.2</w:t>
      </w:r>
      <w:r>
        <w:rPr>
          <w:rFonts w:asciiTheme="minorHAnsi" w:eastAsiaTheme="minorEastAsia" w:hAnsiTheme="minorHAnsi" w:cstheme="minorBidi"/>
          <w:sz w:val="22"/>
          <w:szCs w:val="22"/>
        </w:rPr>
        <w:tab/>
      </w:r>
      <w:r w:rsidRPr="00AE6739">
        <w:rPr>
          <w:snapToGrid w:val="0"/>
        </w:rPr>
        <w:t>Test Requirements</w:t>
      </w:r>
      <w:r>
        <w:tab/>
        <w:t>2197</w:t>
      </w:r>
    </w:p>
    <w:p w14:paraId="36B6488B" w14:textId="77777777" w:rsidR="007059ED" w:rsidRDefault="007059ED">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2198</w:t>
      </w:r>
    </w:p>
    <w:p w14:paraId="0A09DB82" w14:textId="77777777" w:rsidR="007059ED" w:rsidRDefault="007059ED">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3736C9FE" w14:textId="77777777" w:rsidR="007059ED" w:rsidRDefault="007059ED">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2198</w:t>
      </w:r>
    </w:p>
    <w:p w14:paraId="4BEFDEDA" w14:textId="77777777" w:rsidR="007059ED" w:rsidRDefault="007059ED">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2198</w:t>
      </w:r>
    </w:p>
    <w:p w14:paraId="4C453945" w14:textId="77777777" w:rsidR="007059ED" w:rsidRDefault="007059ED">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2198</w:t>
      </w:r>
    </w:p>
    <w:p w14:paraId="16B2F15F" w14:textId="77777777" w:rsidR="007059ED" w:rsidRDefault="007059ED">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2199</w:t>
      </w:r>
    </w:p>
    <w:p w14:paraId="69E2932A" w14:textId="77777777" w:rsidR="007059ED" w:rsidRDefault="007059ED">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2199</w:t>
      </w:r>
    </w:p>
    <w:p w14:paraId="3434A14D" w14:textId="77777777" w:rsidR="007059ED" w:rsidRDefault="007059ED">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2199</w:t>
      </w:r>
    </w:p>
    <w:p w14:paraId="621CE827" w14:textId="77777777" w:rsidR="007059ED" w:rsidRDefault="007059ED">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2200</w:t>
      </w:r>
    </w:p>
    <w:p w14:paraId="0A031090" w14:textId="77777777" w:rsidR="007059ED" w:rsidRDefault="007059ED">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2200</w:t>
      </w:r>
    </w:p>
    <w:p w14:paraId="329F2979" w14:textId="77777777" w:rsidR="007059ED" w:rsidRDefault="007059ED">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2200</w:t>
      </w:r>
    </w:p>
    <w:p w14:paraId="1F06D389" w14:textId="77777777" w:rsidR="007059ED" w:rsidRDefault="007059ED">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2201</w:t>
      </w:r>
    </w:p>
    <w:p w14:paraId="63EDFAAC" w14:textId="77777777" w:rsidR="007059ED" w:rsidRDefault="007059ED">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2201</w:t>
      </w:r>
    </w:p>
    <w:p w14:paraId="3BB67266" w14:textId="77777777" w:rsidR="007059ED" w:rsidRDefault="007059ED">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2201</w:t>
      </w:r>
    </w:p>
    <w:p w14:paraId="614F8BB1" w14:textId="77777777" w:rsidR="007059ED" w:rsidRDefault="007059ED">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2202</w:t>
      </w:r>
    </w:p>
    <w:p w14:paraId="43AF00EF" w14:textId="77777777" w:rsidR="007059ED" w:rsidRDefault="007059ED">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2202</w:t>
      </w:r>
    </w:p>
    <w:p w14:paraId="2BC39F6D" w14:textId="77777777" w:rsidR="007059ED" w:rsidRDefault="007059ED">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2202</w:t>
      </w:r>
    </w:p>
    <w:p w14:paraId="0AC7E0D5" w14:textId="77777777" w:rsidR="007059ED" w:rsidRDefault="007059ED">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2203</w:t>
      </w:r>
    </w:p>
    <w:p w14:paraId="310902C1" w14:textId="77777777" w:rsidR="007059ED" w:rsidRDefault="007059ED">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2203</w:t>
      </w:r>
    </w:p>
    <w:p w14:paraId="41BB6281" w14:textId="77777777" w:rsidR="007059ED" w:rsidRDefault="007059ED">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2203</w:t>
      </w:r>
    </w:p>
    <w:p w14:paraId="4CBED823" w14:textId="77777777" w:rsidR="007059ED" w:rsidRDefault="007059ED">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2204</w:t>
      </w:r>
    </w:p>
    <w:p w14:paraId="5076986C" w14:textId="77777777" w:rsidR="007059ED" w:rsidRDefault="007059ED">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2204</w:t>
      </w:r>
    </w:p>
    <w:p w14:paraId="70C23BAD" w14:textId="77777777" w:rsidR="007059ED" w:rsidRDefault="007059ED">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2204</w:t>
      </w:r>
    </w:p>
    <w:p w14:paraId="667850E2" w14:textId="77777777" w:rsidR="007059ED" w:rsidRDefault="007059ED">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2204</w:t>
      </w:r>
    </w:p>
    <w:p w14:paraId="30C3E3D1" w14:textId="77777777" w:rsidR="007059ED" w:rsidRDefault="007059ED">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2204</w:t>
      </w:r>
    </w:p>
    <w:p w14:paraId="66078A1D" w14:textId="77777777" w:rsidR="007059ED" w:rsidRDefault="007059ED">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4A4A556C" w14:textId="77777777" w:rsidR="007059ED" w:rsidRDefault="007059ED">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2205</w:t>
      </w:r>
    </w:p>
    <w:p w14:paraId="20BBF6BD" w14:textId="77777777" w:rsidR="007059ED" w:rsidRDefault="007059ED">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2205</w:t>
      </w:r>
    </w:p>
    <w:p w14:paraId="65F576B7" w14:textId="77777777" w:rsidR="007059ED" w:rsidRDefault="007059ED">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2205</w:t>
      </w:r>
    </w:p>
    <w:p w14:paraId="14D84451" w14:textId="77777777" w:rsidR="007059ED" w:rsidRDefault="007059ED">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2206</w:t>
      </w:r>
    </w:p>
    <w:p w14:paraId="47C1983D" w14:textId="77777777" w:rsidR="007059ED" w:rsidRDefault="007059ED">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2206</w:t>
      </w:r>
    </w:p>
    <w:p w14:paraId="68FA3A91" w14:textId="77777777" w:rsidR="007059ED" w:rsidRDefault="007059ED">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62A5C7C8" w14:textId="77777777" w:rsidR="007059ED" w:rsidRDefault="007059ED">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2206</w:t>
      </w:r>
    </w:p>
    <w:p w14:paraId="0CEE2E35" w14:textId="77777777" w:rsidR="007059ED" w:rsidRDefault="007059ED">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2206</w:t>
      </w:r>
    </w:p>
    <w:p w14:paraId="286F65F8" w14:textId="77777777" w:rsidR="007059ED" w:rsidRDefault="007059ED">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2206</w:t>
      </w:r>
    </w:p>
    <w:p w14:paraId="54A7B635" w14:textId="77777777" w:rsidR="007059ED" w:rsidRDefault="007059ED">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2207</w:t>
      </w:r>
    </w:p>
    <w:p w14:paraId="4105E44C" w14:textId="77777777" w:rsidR="007059ED" w:rsidRDefault="007059ED">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2207</w:t>
      </w:r>
    </w:p>
    <w:p w14:paraId="1A1417AC" w14:textId="77777777" w:rsidR="007059ED" w:rsidRDefault="007059ED">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2207</w:t>
      </w:r>
    </w:p>
    <w:p w14:paraId="0FDCCFB8" w14:textId="77777777" w:rsidR="007059ED" w:rsidRDefault="007059ED">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2209</w:t>
      </w:r>
    </w:p>
    <w:p w14:paraId="25197C18" w14:textId="77777777" w:rsidR="007059ED" w:rsidRDefault="007059ED">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2210</w:t>
      </w:r>
    </w:p>
    <w:p w14:paraId="5DBA6BAD" w14:textId="77777777" w:rsidR="007059ED" w:rsidRDefault="007059ED">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53C1A636" w14:textId="77777777" w:rsidR="007059ED" w:rsidRDefault="007059ED">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2210</w:t>
      </w:r>
    </w:p>
    <w:p w14:paraId="471241B4" w14:textId="77777777" w:rsidR="007059ED" w:rsidRDefault="007059ED">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2210</w:t>
      </w:r>
    </w:p>
    <w:p w14:paraId="226F794C" w14:textId="77777777" w:rsidR="007059ED" w:rsidRDefault="007059ED">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2210</w:t>
      </w:r>
    </w:p>
    <w:p w14:paraId="298D2975" w14:textId="77777777" w:rsidR="007059ED" w:rsidRDefault="007059ED">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2211</w:t>
      </w:r>
    </w:p>
    <w:p w14:paraId="277C46F8" w14:textId="77777777" w:rsidR="007059ED" w:rsidRDefault="007059ED">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2211</w:t>
      </w:r>
    </w:p>
    <w:p w14:paraId="65BB6D49" w14:textId="77777777" w:rsidR="007059ED" w:rsidRDefault="007059ED">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625C7783" w14:textId="77777777" w:rsidR="007059ED" w:rsidRDefault="007059ED">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2211</w:t>
      </w:r>
    </w:p>
    <w:p w14:paraId="1061CF4F" w14:textId="77777777" w:rsidR="007059ED" w:rsidRDefault="007059ED">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2211</w:t>
      </w:r>
    </w:p>
    <w:p w14:paraId="135AC0B3" w14:textId="77777777" w:rsidR="007059ED" w:rsidRDefault="007059ED">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2211</w:t>
      </w:r>
    </w:p>
    <w:p w14:paraId="1B9F52F2" w14:textId="77777777" w:rsidR="007059ED" w:rsidRDefault="007059ED">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2213</w:t>
      </w:r>
    </w:p>
    <w:p w14:paraId="4A3DBF11" w14:textId="77777777" w:rsidR="007059ED" w:rsidRDefault="007059ED">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2214</w:t>
      </w:r>
    </w:p>
    <w:p w14:paraId="3DD7CF02" w14:textId="77777777" w:rsidR="007059ED" w:rsidRDefault="007059ED">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1B2D65C8" w14:textId="77777777" w:rsidR="007059ED" w:rsidRDefault="007059ED">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2214</w:t>
      </w:r>
    </w:p>
    <w:p w14:paraId="37A66C45" w14:textId="77777777" w:rsidR="007059ED" w:rsidRDefault="007059ED">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2214</w:t>
      </w:r>
    </w:p>
    <w:p w14:paraId="069458E7" w14:textId="77777777" w:rsidR="007059ED" w:rsidRDefault="007059ED">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2214</w:t>
      </w:r>
    </w:p>
    <w:p w14:paraId="0423547D" w14:textId="77777777" w:rsidR="007059ED" w:rsidRDefault="007059ED">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2215</w:t>
      </w:r>
    </w:p>
    <w:p w14:paraId="5A6CE639" w14:textId="77777777" w:rsidR="007059ED" w:rsidRDefault="007059ED">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2215</w:t>
      </w:r>
    </w:p>
    <w:p w14:paraId="1EC8F5FF" w14:textId="77777777" w:rsidR="007059ED" w:rsidRDefault="007059ED">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1E91F096" w14:textId="77777777" w:rsidR="007059ED" w:rsidRDefault="007059ED">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2215</w:t>
      </w:r>
    </w:p>
    <w:p w14:paraId="5FC75FC4" w14:textId="77777777" w:rsidR="007059ED" w:rsidRDefault="007059ED">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2215</w:t>
      </w:r>
    </w:p>
    <w:p w14:paraId="7EB1C1A9" w14:textId="77777777" w:rsidR="007059ED" w:rsidRDefault="007059ED">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2215</w:t>
      </w:r>
    </w:p>
    <w:p w14:paraId="045F59F9" w14:textId="77777777" w:rsidR="007059ED" w:rsidRDefault="007059ED">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2216</w:t>
      </w:r>
    </w:p>
    <w:p w14:paraId="590B5662" w14:textId="77777777" w:rsidR="007059ED" w:rsidRDefault="007059ED">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2216</w:t>
      </w:r>
    </w:p>
    <w:p w14:paraId="22FDDEE5" w14:textId="77777777" w:rsidR="007059ED" w:rsidRDefault="007059ED">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2216</w:t>
      </w:r>
    </w:p>
    <w:p w14:paraId="005CC33F" w14:textId="77777777" w:rsidR="007059ED" w:rsidRDefault="007059ED">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2218</w:t>
      </w:r>
    </w:p>
    <w:p w14:paraId="01BB0961" w14:textId="77777777" w:rsidR="007059ED" w:rsidRDefault="007059ED">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2218</w:t>
      </w:r>
    </w:p>
    <w:p w14:paraId="7F637845" w14:textId="77777777" w:rsidR="007059ED" w:rsidRDefault="007059ED">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2218</w:t>
      </w:r>
    </w:p>
    <w:p w14:paraId="2609F9D3" w14:textId="77777777" w:rsidR="007059ED" w:rsidRDefault="007059ED">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2219</w:t>
      </w:r>
    </w:p>
    <w:p w14:paraId="67C1D690" w14:textId="77777777" w:rsidR="007059ED" w:rsidRDefault="007059ED">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2219</w:t>
      </w:r>
    </w:p>
    <w:p w14:paraId="12513406" w14:textId="77777777" w:rsidR="007059ED" w:rsidRDefault="007059ED">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50457843" w14:textId="77777777" w:rsidR="007059ED" w:rsidRDefault="007059ED">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2219</w:t>
      </w:r>
    </w:p>
    <w:p w14:paraId="14237104" w14:textId="77777777" w:rsidR="007059ED" w:rsidRDefault="007059ED">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2219</w:t>
      </w:r>
    </w:p>
    <w:p w14:paraId="2EB375A7" w14:textId="77777777" w:rsidR="007059ED" w:rsidRDefault="007059ED">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2219</w:t>
      </w:r>
    </w:p>
    <w:p w14:paraId="35B56148" w14:textId="77777777" w:rsidR="007059ED" w:rsidRDefault="007059ED">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2220</w:t>
      </w:r>
    </w:p>
    <w:p w14:paraId="0A61EA4A" w14:textId="77777777" w:rsidR="007059ED" w:rsidRDefault="007059ED">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2220</w:t>
      </w:r>
    </w:p>
    <w:p w14:paraId="6965D845" w14:textId="77777777" w:rsidR="007059ED" w:rsidRDefault="007059ED">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2220</w:t>
      </w:r>
    </w:p>
    <w:p w14:paraId="0326C289" w14:textId="77777777" w:rsidR="007059ED" w:rsidRDefault="007059ED">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2222</w:t>
      </w:r>
    </w:p>
    <w:p w14:paraId="0101B1BA" w14:textId="77777777" w:rsidR="007059ED" w:rsidRDefault="007059ED">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2223</w:t>
      </w:r>
    </w:p>
    <w:p w14:paraId="390BE9A4" w14:textId="77777777" w:rsidR="007059ED" w:rsidRDefault="007059ED">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190F047A" w14:textId="77777777" w:rsidR="007059ED" w:rsidRDefault="007059ED">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2223</w:t>
      </w:r>
    </w:p>
    <w:p w14:paraId="702B8320" w14:textId="77777777" w:rsidR="007059ED" w:rsidRDefault="007059ED">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2223</w:t>
      </w:r>
    </w:p>
    <w:p w14:paraId="5052556A" w14:textId="77777777" w:rsidR="007059ED" w:rsidRDefault="007059ED">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2223</w:t>
      </w:r>
    </w:p>
    <w:p w14:paraId="01A3A7D7" w14:textId="77777777" w:rsidR="007059ED" w:rsidRDefault="007059ED">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2224</w:t>
      </w:r>
    </w:p>
    <w:p w14:paraId="7E6A9EE5" w14:textId="77777777" w:rsidR="007059ED" w:rsidRDefault="007059ED">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2224</w:t>
      </w:r>
    </w:p>
    <w:p w14:paraId="5B5EB572" w14:textId="77777777" w:rsidR="007059ED" w:rsidRDefault="007059ED">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5B63BE57" w14:textId="77777777" w:rsidR="007059ED" w:rsidRDefault="007059ED">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2224</w:t>
      </w:r>
    </w:p>
    <w:p w14:paraId="1C89E6F9" w14:textId="77777777" w:rsidR="007059ED" w:rsidRDefault="007059ED">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2224</w:t>
      </w:r>
    </w:p>
    <w:p w14:paraId="716EB05A" w14:textId="77777777" w:rsidR="007059ED" w:rsidRDefault="007059ED">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3E705AFD" w14:textId="77777777" w:rsidR="007059ED" w:rsidRDefault="007059ED">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2225</w:t>
      </w:r>
    </w:p>
    <w:p w14:paraId="775F8422" w14:textId="77777777" w:rsidR="007059ED" w:rsidRDefault="007059ED">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2225</w:t>
      </w:r>
    </w:p>
    <w:p w14:paraId="265CFF98" w14:textId="77777777" w:rsidR="007059ED" w:rsidRDefault="007059ED">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2225</w:t>
      </w:r>
    </w:p>
    <w:p w14:paraId="58C62BC8" w14:textId="77777777" w:rsidR="007059ED" w:rsidRDefault="007059ED">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2227</w:t>
      </w:r>
    </w:p>
    <w:p w14:paraId="458A6F06" w14:textId="77777777" w:rsidR="007059ED" w:rsidRDefault="007059ED">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2227</w:t>
      </w:r>
    </w:p>
    <w:p w14:paraId="6AD20B13" w14:textId="77777777" w:rsidR="007059ED" w:rsidRDefault="007059ED">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2227</w:t>
      </w:r>
    </w:p>
    <w:p w14:paraId="16FFC633" w14:textId="77777777" w:rsidR="007059ED" w:rsidRDefault="007059ED">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2229</w:t>
      </w:r>
    </w:p>
    <w:p w14:paraId="6D635463" w14:textId="77777777" w:rsidR="007059ED" w:rsidRDefault="007059ED">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2229</w:t>
      </w:r>
    </w:p>
    <w:p w14:paraId="16A94D35" w14:textId="77777777" w:rsidR="007059ED" w:rsidRDefault="007059ED">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2229</w:t>
      </w:r>
    </w:p>
    <w:p w14:paraId="7803ABD0" w14:textId="77777777" w:rsidR="007059ED" w:rsidRDefault="007059ED">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2232</w:t>
      </w:r>
    </w:p>
    <w:p w14:paraId="3FE3484B" w14:textId="77777777" w:rsidR="007059ED" w:rsidRDefault="007059ED">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2232</w:t>
      </w:r>
    </w:p>
    <w:p w14:paraId="0D59374C" w14:textId="77777777" w:rsidR="007059ED" w:rsidRDefault="007059ED">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2232</w:t>
      </w:r>
    </w:p>
    <w:p w14:paraId="32AB0E1D" w14:textId="77777777" w:rsidR="007059ED" w:rsidRDefault="007059ED">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2235</w:t>
      </w:r>
    </w:p>
    <w:p w14:paraId="67494E84" w14:textId="77777777" w:rsidR="007059ED" w:rsidRDefault="007059ED">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2235</w:t>
      </w:r>
    </w:p>
    <w:p w14:paraId="025611F2" w14:textId="77777777" w:rsidR="007059ED" w:rsidRDefault="007059ED">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2235</w:t>
      </w:r>
    </w:p>
    <w:p w14:paraId="3AFB2B49" w14:textId="77777777" w:rsidR="007059ED" w:rsidRDefault="007059ED">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2238</w:t>
      </w:r>
    </w:p>
    <w:p w14:paraId="50B8561B" w14:textId="77777777" w:rsidR="007059ED" w:rsidRDefault="007059ED">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2238</w:t>
      </w:r>
    </w:p>
    <w:p w14:paraId="4ACC1855" w14:textId="77777777" w:rsidR="007059ED" w:rsidRDefault="007059ED">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2238</w:t>
      </w:r>
    </w:p>
    <w:p w14:paraId="12CE5C82" w14:textId="77777777" w:rsidR="007059ED" w:rsidRDefault="007059ED">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2241</w:t>
      </w:r>
    </w:p>
    <w:p w14:paraId="11BFA2B9" w14:textId="77777777" w:rsidR="007059ED" w:rsidRDefault="007059ED">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2241</w:t>
      </w:r>
    </w:p>
    <w:p w14:paraId="7FD24F39" w14:textId="77777777" w:rsidR="007059ED" w:rsidRDefault="007059ED">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2241</w:t>
      </w:r>
    </w:p>
    <w:p w14:paraId="42362A81"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A.8.16.27.2</w:t>
      </w:r>
      <w:r>
        <w:rPr>
          <w:rFonts w:asciiTheme="minorHAnsi" w:eastAsiaTheme="minorEastAsia" w:hAnsiTheme="minorHAnsi" w:cstheme="minorBidi"/>
          <w:sz w:val="22"/>
          <w:szCs w:val="22"/>
        </w:rPr>
        <w:tab/>
      </w:r>
      <w:r w:rsidRPr="00AE6739">
        <w:rPr>
          <w:rFonts w:eastAsia="SimSun"/>
          <w:lang w:eastAsia="zh-CN"/>
        </w:rPr>
        <w:t>Test Requirements</w:t>
      </w:r>
      <w:r>
        <w:tab/>
        <w:t>2246</w:t>
      </w:r>
    </w:p>
    <w:p w14:paraId="330966D0" w14:textId="77777777" w:rsidR="007059ED" w:rsidRDefault="007059ED">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2246</w:t>
      </w:r>
    </w:p>
    <w:p w14:paraId="0ABA0C23" w14:textId="77777777" w:rsidR="007059ED" w:rsidRDefault="007059ED">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2246</w:t>
      </w:r>
    </w:p>
    <w:p w14:paraId="1E7054A3"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A.8.16.28.2</w:t>
      </w:r>
      <w:r>
        <w:rPr>
          <w:rFonts w:asciiTheme="minorHAnsi" w:eastAsiaTheme="minorEastAsia" w:hAnsiTheme="minorHAnsi" w:cstheme="minorBidi"/>
          <w:sz w:val="22"/>
          <w:szCs w:val="22"/>
        </w:rPr>
        <w:tab/>
      </w:r>
      <w:r w:rsidRPr="00AE6739">
        <w:rPr>
          <w:rFonts w:eastAsia="SimSun"/>
          <w:lang w:eastAsia="zh-CN"/>
        </w:rPr>
        <w:t>Test Requirements</w:t>
      </w:r>
      <w:r>
        <w:tab/>
        <w:t>2251</w:t>
      </w:r>
    </w:p>
    <w:p w14:paraId="566BB459" w14:textId="77777777" w:rsidR="007059ED" w:rsidRDefault="007059ED">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2251</w:t>
      </w:r>
    </w:p>
    <w:p w14:paraId="7CF2B0F1" w14:textId="77777777" w:rsidR="007059ED" w:rsidRDefault="007059ED">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2251</w:t>
      </w:r>
    </w:p>
    <w:p w14:paraId="057AFC00" w14:textId="77777777" w:rsidR="007059ED" w:rsidRDefault="007059ED">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2256</w:t>
      </w:r>
    </w:p>
    <w:p w14:paraId="5A223595" w14:textId="77777777" w:rsidR="007059ED" w:rsidRDefault="007059ED">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2256</w:t>
      </w:r>
    </w:p>
    <w:p w14:paraId="6D6E8E10" w14:textId="77777777" w:rsidR="007059ED" w:rsidRDefault="007059ED">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2256</w:t>
      </w:r>
    </w:p>
    <w:p w14:paraId="454CDC18" w14:textId="77777777" w:rsidR="007059ED" w:rsidRDefault="007059ED">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2261</w:t>
      </w:r>
    </w:p>
    <w:p w14:paraId="30A46E4B" w14:textId="77777777" w:rsidR="007059ED" w:rsidRDefault="007059ED">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2261</w:t>
      </w:r>
    </w:p>
    <w:p w14:paraId="2F280A77" w14:textId="77777777" w:rsidR="007059ED" w:rsidRDefault="007059ED">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2261</w:t>
      </w:r>
    </w:p>
    <w:p w14:paraId="2E263B31" w14:textId="77777777" w:rsidR="007059ED" w:rsidRDefault="007059ED">
      <w:pPr>
        <w:pStyle w:val="TOC4"/>
        <w:rPr>
          <w:rFonts w:asciiTheme="minorHAnsi" w:eastAsiaTheme="minorEastAsia" w:hAnsiTheme="minorHAnsi" w:cstheme="minorBidi"/>
          <w:sz w:val="22"/>
          <w:szCs w:val="22"/>
        </w:rPr>
      </w:pPr>
      <w:r w:rsidRPr="00AE6739">
        <w:rPr>
          <w:snapToGrid w:val="0"/>
        </w:rPr>
        <w:t>A.8.16.31</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2266</w:t>
      </w:r>
    </w:p>
    <w:p w14:paraId="0BB996FA" w14:textId="77777777" w:rsidR="007059ED" w:rsidRDefault="007059ED">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2266</w:t>
      </w:r>
    </w:p>
    <w:p w14:paraId="69E1B5EE" w14:textId="77777777" w:rsidR="007059ED" w:rsidRDefault="007059ED">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2266</w:t>
      </w:r>
    </w:p>
    <w:p w14:paraId="130D65BF" w14:textId="77777777" w:rsidR="007059ED" w:rsidRDefault="007059ED">
      <w:pPr>
        <w:pStyle w:val="TOC4"/>
        <w:rPr>
          <w:rFonts w:asciiTheme="minorHAnsi" w:eastAsiaTheme="minorEastAsia" w:hAnsiTheme="minorHAnsi" w:cstheme="minorBidi"/>
          <w:sz w:val="22"/>
          <w:szCs w:val="22"/>
        </w:rPr>
      </w:pPr>
      <w:r w:rsidRPr="00AE6739">
        <w:rPr>
          <w:snapToGrid w:val="0"/>
        </w:rPr>
        <w:t>A.8.16.32</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2271</w:t>
      </w:r>
    </w:p>
    <w:p w14:paraId="040514A6" w14:textId="77777777" w:rsidR="007059ED" w:rsidRDefault="007059ED">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2271</w:t>
      </w:r>
    </w:p>
    <w:p w14:paraId="51F5E9FD" w14:textId="77777777" w:rsidR="007059ED" w:rsidRDefault="007059ED">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2271</w:t>
      </w:r>
    </w:p>
    <w:p w14:paraId="621E65E6" w14:textId="77777777" w:rsidR="007059ED" w:rsidRDefault="007059ED">
      <w:pPr>
        <w:pStyle w:val="TOC4"/>
        <w:rPr>
          <w:rFonts w:asciiTheme="minorHAnsi" w:eastAsiaTheme="minorEastAsia" w:hAnsiTheme="minorHAnsi" w:cstheme="minorBidi"/>
          <w:sz w:val="22"/>
          <w:szCs w:val="22"/>
        </w:rPr>
      </w:pPr>
      <w:r w:rsidRPr="00AE6739">
        <w:rPr>
          <w:snapToGrid w:val="0"/>
        </w:rPr>
        <w:t>A.8.16.33</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2276</w:t>
      </w:r>
    </w:p>
    <w:p w14:paraId="43382456" w14:textId="77777777" w:rsidR="007059ED" w:rsidRDefault="007059ED">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2276</w:t>
      </w:r>
    </w:p>
    <w:p w14:paraId="5BD6D3C7" w14:textId="77777777" w:rsidR="007059ED" w:rsidRDefault="007059ED">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2276</w:t>
      </w:r>
    </w:p>
    <w:p w14:paraId="5B875FA5" w14:textId="77777777" w:rsidR="007059ED" w:rsidRDefault="007059ED">
      <w:pPr>
        <w:pStyle w:val="TOC4"/>
        <w:rPr>
          <w:rFonts w:asciiTheme="minorHAnsi" w:eastAsiaTheme="minorEastAsia" w:hAnsiTheme="minorHAnsi" w:cstheme="minorBidi"/>
          <w:sz w:val="22"/>
          <w:szCs w:val="22"/>
        </w:rPr>
      </w:pPr>
      <w:r w:rsidRPr="00AE6739">
        <w:rPr>
          <w:snapToGrid w:val="0"/>
        </w:rPr>
        <w:t>A.8.16.34</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2281</w:t>
      </w:r>
    </w:p>
    <w:p w14:paraId="736D1B6C" w14:textId="77777777" w:rsidR="007059ED" w:rsidRDefault="007059ED">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2281</w:t>
      </w:r>
    </w:p>
    <w:p w14:paraId="3BC2004F" w14:textId="77777777" w:rsidR="007059ED" w:rsidRDefault="007059ED">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2281</w:t>
      </w:r>
    </w:p>
    <w:p w14:paraId="1C92BD21" w14:textId="77777777" w:rsidR="007059ED" w:rsidRDefault="007059ED">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2283</w:t>
      </w:r>
    </w:p>
    <w:p w14:paraId="446E5A14" w14:textId="77777777" w:rsidR="007059ED" w:rsidRDefault="007059ED">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2284</w:t>
      </w:r>
    </w:p>
    <w:p w14:paraId="588288DB" w14:textId="77777777" w:rsidR="007059ED" w:rsidRDefault="007059ED">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22C9205D" w14:textId="77777777" w:rsidR="007059ED" w:rsidRDefault="007059ED">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2286</w:t>
      </w:r>
    </w:p>
    <w:p w14:paraId="18EB4B5B" w14:textId="77777777" w:rsidR="007059ED" w:rsidRDefault="007059ED">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2287</w:t>
      </w:r>
    </w:p>
    <w:p w14:paraId="15B6A50C" w14:textId="77777777" w:rsidR="007059ED" w:rsidRDefault="007059ED">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2287</w:t>
      </w:r>
    </w:p>
    <w:p w14:paraId="1AE67FAC" w14:textId="77777777" w:rsidR="007059ED" w:rsidRDefault="007059ED">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2289</w:t>
      </w:r>
    </w:p>
    <w:p w14:paraId="17BCB9CF" w14:textId="77777777" w:rsidR="007059ED" w:rsidRDefault="007059ED">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2290</w:t>
      </w:r>
    </w:p>
    <w:p w14:paraId="3E310940" w14:textId="77777777" w:rsidR="007059ED" w:rsidRDefault="007059ED">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2290</w:t>
      </w:r>
    </w:p>
    <w:p w14:paraId="7A3CA7ED" w14:textId="77777777" w:rsidR="007059ED" w:rsidRDefault="007059ED">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2292</w:t>
      </w:r>
    </w:p>
    <w:p w14:paraId="04031A79" w14:textId="77777777" w:rsidR="007059ED" w:rsidRDefault="007059ED">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2293</w:t>
      </w:r>
    </w:p>
    <w:p w14:paraId="061B52AD" w14:textId="77777777" w:rsidR="007059ED" w:rsidRDefault="007059ED">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2293</w:t>
      </w:r>
    </w:p>
    <w:p w14:paraId="613F6B98" w14:textId="77777777" w:rsidR="007059ED" w:rsidRDefault="007059ED">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2296</w:t>
      </w:r>
    </w:p>
    <w:p w14:paraId="590FA1A0" w14:textId="77777777" w:rsidR="007059ED" w:rsidRDefault="007059ED">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2296</w:t>
      </w:r>
    </w:p>
    <w:p w14:paraId="47B8572F" w14:textId="77777777" w:rsidR="007059ED" w:rsidRDefault="007059ED">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2296</w:t>
      </w:r>
    </w:p>
    <w:p w14:paraId="05F57AAC" w14:textId="77777777" w:rsidR="007059ED" w:rsidRDefault="007059ED">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2299</w:t>
      </w:r>
    </w:p>
    <w:p w14:paraId="356FCEBC" w14:textId="77777777" w:rsidR="007059ED" w:rsidRDefault="007059ED">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2299</w:t>
      </w:r>
    </w:p>
    <w:p w14:paraId="1D5AC942" w14:textId="77777777" w:rsidR="007059ED" w:rsidRDefault="007059ED">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2299</w:t>
      </w:r>
    </w:p>
    <w:p w14:paraId="3EE79CFA" w14:textId="77777777" w:rsidR="007059ED" w:rsidRDefault="007059ED">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2301</w:t>
      </w:r>
    </w:p>
    <w:p w14:paraId="567DFEE8" w14:textId="77777777" w:rsidR="007059ED" w:rsidRDefault="007059ED">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2302</w:t>
      </w:r>
    </w:p>
    <w:p w14:paraId="3AA8ED30" w14:textId="77777777" w:rsidR="007059ED" w:rsidRDefault="007059ED">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2302</w:t>
      </w:r>
    </w:p>
    <w:p w14:paraId="7DA01B48" w14:textId="77777777" w:rsidR="007059ED" w:rsidRDefault="007059ED">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2304</w:t>
      </w:r>
    </w:p>
    <w:p w14:paraId="024398FD" w14:textId="77777777" w:rsidR="007059ED" w:rsidRDefault="007059ED">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2305</w:t>
      </w:r>
    </w:p>
    <w:p w14:paraId="7650D0E3" w14:textId="77777777" w:rsidR="007059ED" w:rsidRDefault="007059ED">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2305</w:t>
      </w:r>
    </w:p>
    <w:p w14:paraId="156A9067" w14:textId="77777777" w:rsidR="007059ED" w:rsidRDefault="007059ED">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2308</w:t>
      </w:r>
    </w:p>
    <w:p w14:paraId="3432743E" w14:textId="77777777" w:rsidR="007059ED" w:rsidRDefault="007059ED">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2308</w:t>
      </w:r>
    </w:p>
    <w:p w14:paraId="0EA24A8A" w14:textId="77777777" w:rsidR="007059ED" w:rsidRDefault="007059ED">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031245B6" w14:textId="77777777" w:rsidR="007059ED" w:rsidRDefault="007059ED">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2311</w:t>
      </w:r>
    </w:p>
    <w:p w14:paraId="6F0905B8" w14:textId="77777777" w:rsidR="007059ED" w:rsidRDefault="007059ED">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2311</w:t>
      </w:r>
    </w:p>
    <w:p w14:paraId="482D634D" w14:textId="77777777" w:rsidR="007059ED" w:rsidRDefault="007059ED">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2311</w:t>
      </w:r>
    </w:p>
    <w:p w14:paraId="10474A55" w14:textId="77777777" w:rsidR="007059ED" w:rsidRDefault="007059ED">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2314</w:t>
      </w:r>
    </w:p>
    <w:p w14:paraId="19FB4BB0" w14:textId="77777777" w:rsidR="007059ED" w:rsidRDefault="007059ED">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2314</w:t>
      </w:r>
    </w:p>
    <w:p w14:paraId="58936A3D" w14:textId="77777777" w:rsidR="007059ED" w:rsidRDefault="007059ED">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2314</w:t>
      </w:r>
    </w:p>
    <w:p w14:paraId="2A5F950E" w14:textId="77777777" w:rsidR="007059ED" w:rsidRDefault="007059ED">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2316</w:t>
      </w:r>
    </w:p>
    <w:p w14:paraId="2FE60D55" w14:textId="77777777" w:rsidR="007059ED" w:rsidRDefault="007059ED">
      <w:pPr>
        <w:pStyle w:val="TOC3"/>
        <w:rPr>
          <w:rFonts w:asciiTheme="minorHAnsi" w:eastAsiaTheme="minorEastAsia" w:hAnsiTheme="minorHAnsi" w:cstheme="minorBidi"/>
          <w:sz w:val="22"/>
          <w:szCs w:val="22"/>
        </w:rPr>
      </w:pPr>
      <w:r>
        <w:rPr>
          <w:lang w:eastAsia="zh-CN"/>
        </w:rP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2317</w:t>
      </w:r>
    </w:p>
    <w:p w14:paraId="279A4827" w14:textId="77777777" w:rsidR="007059ED" w:rsidRDefault="007059ED">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2317</w:t>
      </w:r>
    </w:p>
    <w:p w14:paraId="64CEC493" w14:textId="77777777" w:rsidR="007059ED" w:rsidRDefault="007059ED">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2319</w:t>
      </w:r>
    </w:p>
    <w:p w14:paraId="6B583562" w14:textId="77777777" w:rsidR="007059ED" w:rsidRDefault="007059ED">
      <w:pPr>
        <w:pStyle w:val="TOC3"/>
        <w:rPr>
          <w:rFonts w:asciiTheme="minorHAnsi" w:eastAsiaTheme="minorEastAsia" w:hAnsiTheme="minorHAnsi" w:cstheme="minorBidi"/>
          <w:sz w:val="22"/>
          <w:szCs w:val="22"/>
        </w:rPr>
      </w:pPr>
      <w:r w:rsidRPr="00AE6739">
        <w:rPr>
          <w:rFonts w:eastAsia="MS Mincho"/>
          <w:lang w:eastAsia="zh-CN"/>
        </w:rPr>
        <w:t>A.8.16.48</w:t>
      </w:r>
      <w:r>
        <w:rPr>
          <w:rFonts w:asciiTheme="minorHAnsi" w:eastAsiaTheme="minorEastAsia" w:hAnsiTheme="minorHAnsi" w:cstheme="minorBidi"/>
          <w:sz w:val="22"/>
          <w:szCs w:val="22"/>
        </w:rPr>
        <w:tab/>
      </w:r>
      <w:r w:rsidRPr="00AE6739">
        <w:rPr>
          <w:rFonts w:eastAsia="MS Mincho"/>
          <w:lang w:eastAsia="zh-CN"/>
        </w:rPr>
        <w:t>2DL/2UL TDD CA activation and deactivation of known PUCCH SCell without valid TA in non-DRX</w:t>
      </w:r>
      <w:r>
        <w:tab/>
        <w:t>2320</w:t>
      </w:r>
    </w:p>
    <w:p w14:paraId="3204E5B7" w14:textId="77777777" w:rsidR="007059ED" w:rsidRDefault="007059ED">
      <w:pPr>
        <w:pStyle w:val="TOC4"/>
        <w:rPr>
          <w:rFonts w:asciiTheme="minorHAnsi" w:eastAsiaTheme="minorEastAsia" w:hAnsiTheme="minorHAnsi" w:cstheme="minorBidi"/>
          <w:sz w:val="22"/>
          <w:szCs w:val="22"/>
        </w:rPr>
      </w:pPr>
      <w:r w:rsidRPr="00AE6739">
        <w:rPr>
          <w:rFonts w:eastAsia="MS Mincho"/>
        </w:rPr>
        <w:t>A.8.16.48</w:t>
      </w:r>
      <w:r w:rsidRPr="00AE6739">
        <w:rPr>
          <w:rFonts w:eastAsia="MS Mincho"/>
          <w:lang w:eastAsia="zh-CN"/>
        </w:rPr>
        <w:t>.1</w:t>
      </w:r>
      <w:r>
        <w:rPr>
          <w:rFonts w:asciiTheme="minorHAnsi" w:eastAsiaTheme="minorEastAsia" w:hAnsiTheme="minorHAnsi" w:cstheme="minorBidi"/>
          <w:sz w:val="22"/>
          <w:szCs w:val="22"/>
        </w:rPr>
        <w:tab/>
      </w:r>
      <w:r w:rsidRPr="00AE6739">
        <w:rPr>
          <w:rFonts w:eastAsia="MS Mincho"/>
        </w:rPr>
        <w:t xml:space="preserve">Test </w:t>
      </w:r>
      <w:r w:rsidRPr="00AE6739">
        <w:rPr>
          <w:rFonts w:eastAsia="MS Mincho"/>
          <w:lang w:eastAsia="zh-CN"/>
        </w:rPr>
        <w:t>Purpose and Environment</w:t>
      </w:r>
      <w:r>
        <w:tab/>
        <w:t>2320</w:t>
      </w:r>
    </w:p>
    <w:p w14:paraId="00ED73BA" w14:textId="77777777" w:rsidR="007059ED" w:rsidRDefault="007059ED">
      <w:pPr>
        <w:pStyle w:val="TOC4"/>
        <w:rPr>
          <w:rFonts w:asciiTheme="minorHAnsi" w:eastAsiaTheme="minorEastAsia" w:hAnsiTheme="minorHAnsi" w:cstheme="minorBidi"/>
          <w:sz w:val="22"/>
          <w:szCs w:val="22"/>
        </w:rPr>
      </w:pPr>
      <w:r w:rsidRPr="00AE6739">
        <w:rPr>
          <w:rFonts w:eastAsia="MS Mincho"/>
        </w:rPr>
        <w:t>A.8.16.48.2</w:t>
      </w:r>
      <w:r>
        <w:rPr>
          <w:rFonts w:asciiTheme="minorHAnsi" w:eastAsiaTheme="minorEastAsia" w:hAnsiTheme="minorHAnsi" w:cstheme="minorBidi"/>
          <w:sz w:val="22"/>
          <w:szCs w:val="22"/>
        </w:rPr>
        <w:tab/>
      </w:r>
      <w:r w:rsidRPr="00AE6739">
        <w:rPr>
          <w:rFonts w:eastAsia="MS Mincho"/>
        </w:rPr>
        <w:t>Test Requirements</w:t>
      </w:r>
      <w:r>
        <w:tab/>
        <w:t>2322</w:t>
      </w:r>
    </w:p>
    <w:p w14:paraId="307D5CAB" w14:textId="77777777" w:rsidR="007059ED" w:rsidRDefault="007059ED">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AE6739">
        <w:rPr>
          <w:lang w:val="en-US"/>
        </w:rPr>
        <w:t>2DL/2UL TDD-FDD CA (FDD PCell) activation and deactivation of known PUCCH SCell without valid TA in non-DRX</w:t>
      </w:r>
      <w:r>
        <w:tab/>
        <w:t>2323</w:t>
      </w:r>
    </w:p>
    <w:p w14:paraId="5458EB81" w14:textId="77777777" w:rsidR="007059ED" w:rsidRDefault="007059ED">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14:paraId="724FA1F8" w14:textId="77777777" w:rsidR="007059ED" w:rsidRDefault="007059ED">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2326</w:t>
      </w:r>
    </w:p>
    <w:p w14:paraId="7405910A" w14:textId="77777777" w:rsidR="007059ED" w:rsidRDefault="007059ED">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2326</w:t>
      </w:r>
    </w:p>
    <w:p w14:paraId="149A26D8" w14:textId="77777777" w:rsidR="007059ED" w:rsidRDefault="007059ED">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78D0E9D5" w14:textId="77777777" w:rsidR="007059ED" w:rsidRDefault="007059ED">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2328</w:t>
      </w:r>
    </w:p>
    <w:p w14:paraId="01A78785" w14:textId="77777777" w:rsidR="007059ED" w:rsidRDefault="007059ED">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2329</w:t>
      </w:r>
    </w:p>
    <w:p w14:paraId="1306A59A" w14:textId="77777777" w:rsidR="007059ED" w:rsidRDefault="007059ED">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2329</w:t>
      </w:r>
    </w:p>
    <w:p w14:paraId="010BC5D7" w14:textId="77777777" w:rsidR="007059ED" w:rsidRDefault="007059ED">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2334</w:t>
      </w:r>
    </w:p>
    <w:p w14:paraId="3BB16D42" w14:textId="77777777" w:rsidR="007059ED" w:rsidRDefault="007059ED">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2334</w:t>
      </w:r>
    </w:p>
    <w:p w14:paraId="20B95C40" w14:textId="77777777" w:rsidR="007059ED" w:rsidRDefault="007059ED">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2334</w:t>
      </w:r>
    </w:p>
    <w:p w14:paraId="0214D3BA" w14:textId="77777777" w:rsidR="007059ED" w:rsidRDefault="007059ED">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2339</w:t>
      </w:r>
    </w:p>
    <w:p w14:paraId="740B3D31" w14:textId="77777777" w:rsidR="007059ED" w:rsidRDefault="007059ED">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2339</w:t>
      </w:r>
    </w:p>
    <w:p w14:paraId="6E376A99" w14:textId="77777777" w:rsidR="007059ED" w:rsidRDefault="007059ED">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2339</w:t>
      </w:r>
    </w:p>
    <w:p w14:paraId="5F0172C8"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A.8.16.53.2</w:t>
      </w:r>
      <w:r>
        <w:rPr>
          <w:rFonts w:asciiTheme="minorHAnsi" w:eastAsiaTheme="minorEastAsia" w:hAnsiTheme="minorHAnsi" w:cstheme="minorBidi"/>
          <w:sz w:val="22"/>
          <w:szCs w:val="22"/>
        </w:rPr>
        <w:tab/>
      </w:r>
      <w:r w:rsidRPr="00AE6739">
        <w:rPr>
          <w:rFonts w:eastAsia="SimSun"/>
          <w:lang w:eastAsia="zh-CN"/>
        </w:rPr>
        <w:t>Test Requirements</w:t>
      </w:r>
      <w:r>
        <w:tab/>
        <w:t>2343</w:t>
      </w:r>
    </w:p>
    <w:p w14:paraId="559D3E98" w14:textId="77777777" w:rsidR="007059ED" w:rsidRDefault="007059ED">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2343</w:t>
      </w:r>
    </w:p>
    <w:p w14:paraId="0C772231" w14:textId="77777777" w:rsidR="007059ED" w:rsidRDefault="007059ED">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2343</w:t>
      </w:r>
    </w:p>
    <w:p w14:paraId="51676487"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A.8.16.54.2</w:t>
      </w:r>
      <w:r>
        <w:rPr>
          <w:rFonts w:asciiTheme="minorHAnsi" w:eastAsiaTheme="minorEastAsia" w:hAnsiTheme="minorHAnsi" w:cstheme="minorBidi"/>
          <w:sz w:val="22"/>
          <w:szCs w:val="22"/>
        </w:rPr>
        <w:tab/>
      </w:r>
      <w:r w:rsidRPr="00AE6739">
        <w:rPr>
          <w:rFonts w:eastAsia="SimSun"/>
          <w:lang w:eastAsia="zh-CN"/>
        </w:rPr>
        <w:t>Test Requirements</w:t>
      </w:r>
      <w:r>
        <w:tab/>
        <w:t>2347</w:t>
      </w:r>
    </w:p>
    <w:p w14:paraId="068867C3" w14:textId="77777777" w:rsidR="007059ED" w:rsidRDefault="007059ED">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2347</w:t>
      </w:r>
    </w:p>
    <w:p w14:paraId="3A0159B7" w14:textId="77777777" w:rsidR="007059ED" w:rsidRDefault="007059ED">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2347</w:t>
      </w:r>
    </w:p>
    <w:p w14:paraId="60DB8BF5" w14:textId="77777777" w:rsidR="007059ED" w:rsidRDefault="007059ED">
      <w:pPr>
        <w:pStyle w:val="TOC4"/>
        <w:rPr>
          <w:rFonts w:asciiTheme="minorHAnsi" w:eastAsiaTheme="minorEastAsia" w:hAnsiTheme="minorHAnsi" w:cstheme="minorBidi"/>
          <w:sz w:val="22"/>
          <w:szCs w:val="22"/>
        </w:rPr>
      </w:pPr>
      <w:r w:rsidRPr="00AE6739">
        <w:rPr>
          <w:snapToGrid w:val="0"/>
        </w:rPr>
        <w:t>A.8.16.55</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2353</w:t>
      </w:r>
    </w:p>
    <w:p w14:paraId="619524F9" w14:textId="77777777" w:rsidR="007059ED" w:rsidRDefault="007059ED">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2353</w:t>
      </w:r>
    </w:p>
    <w:p w14:paraId="31B83EAC" w14:textId="77777777" w:rsidR="007059ED" w:rsidRDefault="007059ED">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2353</w:t>
      </w:r>
    </w:p>
    <w:p w14:paraId="04491AA3" w14:textId="77777777" w:rsidR="007059ED" w:rsidRDefault="007059ED">
      <w:pPr>
        <w:pStyle w:val="TOC4"/>
        <w:rPr>
          <w:rFonts w:asciiTheme="minorHAnsi" w:eastAsiaTheme="minorEastAsia" w:hAnsiTheme="minorHAnsi" w:cstheme="minorBidi"/>
          <w:sz w:val="22"/>
          <w:szCs w:val="22"/>
        </w:rPr>
      </w:pPr>
      <w:r w:rsidRPr="00AE6739">
        <w:rPr>
          <w:snapToGrid w:val="0"/>
        </w:rPr>
        <w:t>A.8.16.56</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2359</w:t>
      </w:r>
    </w:p>
    <w:p w14:paraId="038FA401" w14:textId="77777777" w:rsidR="007059ED" w:rsidRDefault="007059ED">
      <w:pPr>
        <w:pStyle w:val="TOC3"/>
        <w:rPr>
          <w:rFonts w:asciiTheme="minorHAnsi" w:eastAsiaTheme="minorEastAsia" w:hAnsiTheme="minorHAnsi" w:cstheme="minorBidi"/>
          <w:sz w:val="22"/>
          <w:szCs w:val="22"/>
        </w:rPr>
      </w:pPr>
      <w:r>
        <w:rPr>
          <w:lang w:eastAsia="zh-CN"/>
        </w:rP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2359</w:t>
      </w:r>
    </w:p>
    <w:p w14:paraId="38936419" w14:textId="77777777" w:rsidR="007059ED" w:rsidRDefault="007059ED">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2359</w:t>
      </w:r>
    </w:p>
    <w:p w14:paraId="0973F398" w14:textId="77777777" w:rsidR="007059ED" w:rsidRDefault="007059ED">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2361</w:t>
      </w:r>
    </w:p>
    <w:p w14:paraId="4054BFE6" w14:textId="77777777" w:rsidR="007059ED" w:rsidRDefault="007059ED">
      <w:pPr>
        <w:pStyle w:val="TOC3"/>
        <w:rPr>
          <w:rFonts w:asciiTheme="minorHAnsi" w:eastAsiaTheme="minorEastAsia" w:hAnsiTheme="minorHAnsi" w:cstheme="minorBidi"/>
          <w:sz w:val="22"/>
          <w:szCs w:val="22"/>
        </w:rPr>
      </w:pPr>
      <w:r>
        <w:rPr>
          <w:lang w:eastAsia="zh-CN"/>
        </w:rP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2362</w:t>
      </w:r>
    </w:p>
    <w:p w14:paraId="0E529E71" w14:textId="77777777" w:rsidR="007059ED" w:rsidRDefault="007059ED">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2362</w:t>
      </w:r>
    </w:p>
    <w:p w14:paraId="12951E42" w14:textId="77777777" w:rsidR="007059ED" w:rsidRDefault="007059ED">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2364</w:t>
      </w:r>
    </w:p>
    <w:p w14:paraId="7DB68F35" w14:textId="77777777" w:rsidR="007059ED" w:rsidRDefault="007059ED">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2365</w:t>
      </w:r>
    </w:p>
    <w:p w14:paraId="5FA0DE29" w14:textId="77777777" w:rsidR="007059ED" w:rsidRDefault="007059ED">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2365</w:t>
      </w:r>
    </w:p>
    <w:p w14:paraId="3977B91D" w14:textId="77777777" w:rsidR="007059ED" w:rsidRDefault="007059ED">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2369</w:t>
      </w:r>
    </w:p>
    <w:p w14:paraId="41056ECB" w14:textId="77777777" w:rsidR="007059ED" w:rsidRDefault="007059ED">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2370</w:t>
      </w:r>
    </w:p>
    <w:p w14:paraId="087832BF" w14:textId="77777777" w:rsidR="007059ED" w:rsidRDefault="007059ED">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063F8A6E" w14:textId="77777777" w:rsidR="007059ED" w:rsidRDefault="007059ED">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2373</w:t>
      </w:r>
    </w:p>
    <w:p w14:paraId="4EAE448C" w14:textId="77777777" w:rsidR="007059ED" w:rsidRDefault="007059ED">
      <w:pPr>
        <w:pStyle w:val="TOC3"/>
        <w:rPr>
          <w:rFonts w:asciiTheme="minorHAnsi" w:eastAsiaTheme="minorEastAsia" w:hAnsiTheme="minorHAnsi" w:cstheme="minorBidi"/>
          <w:sz w:val="22"/>
          <w:szCs w:val="22"/>
        </w:rPr>
      </w:pPr>
      <w:r>
        <w:rPr>
          <w:lang w:eastAsia="zh-CN"/>
        </w:rP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2374</w:t>
      </w:r>
    </w:p>
    <w:p w14:paraId="0E889D9B" w14:textId="77777777" w:rsidR="007059ED" w:rsidRDefault="007059ED">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2374</w:t>
      </w:r>
    </w:p>
    <w:p w14:paraId="2A13089E" w14:textId="77777777" w:rsidR="007059ED" w:rsidRDefault="007059ED">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2377</w:t>
      </w:r>
    </w:p>
    <w:p w14:paraId="373E6FEA" w14:textId="77777777" w:rsidR="007059ED" w:rsidRDefault="007059ED">
      <w:pPr>
        <w:pStyle w:val="TOC3"/>
        <w:rPr>
          <w:rFonts w:asciiTheme="minorHAnsi" w:eastAsiaTheme="minorEastAsia" w:hAnsiTheme="minorHAnsi" w:cstheme="minorBidi"/>
          <w:sz w:val="22"/>
          <w:szCs w:val="22"/>
        </w:rPr>
      </w:pPr>
      <w:r>
        <w:rPr>
          <w:lang w:eastAsia="zh-CN"/>
        </w:rP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2377</w:t>
      </w:r>
    </w:p>
    <w:p w14:paraId="715827AA" w14:textId="77777777" w:rsidR="007059ED" w:rsidRDefault="007059ED">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2377</w:t>
      </w:r>
    </w:p>
    <w:p w14:paraId="5DF6A5C8" w14:textId="77777777" w:rsidR="007059ED" w:rsidRDefault="007059ED">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2379</w:t>
      </w:r>
    </w:p>
    <w:p w14:paraId="5A42E1C4" w14:textId="77777777" w:rsidR="007059ED" w:rsidRDefault="007059ED">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2380</w:t>
      </w:r>
    </w:p>
    <w:p w14:paraId="52DBFC8F" w14:textId="77777777" w:rsidR="007059ED" w:rsidRDefault="007059ED">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2380</w:t>
      </w:r>
    </w:p>
    <w:p w14:paraId="5C74EA6A" w14:textId="77777777" w:rsidR="007059ED" w:rsidRDefault="007059ED">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2383</w:t>
      </w:r>
    </w:p>
    <w:p w14:paraId="0C51D700" w14:textId="77777777" w:rsidR="007059ED" w:rsidRDefault="007059ED">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2384</w:t>
      </w:r>
    </w:p>
    <w:p w14:paraId="3AB1E375" w14:textId="77777777" w:rsidR="007059ED" w:rsidRDefault="007059ED">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2384</w:t>
      </w:r>
    </w:p>
    <w:p w14:paraId="556FCBC8" w14:textId="77777777" w:rsidR="007059ED" w:rsidRDefault="007059ED">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2388</w:t>
      </w:r>
    </w:p>
    <w:p w14:paraId="3CE98E0D" w14:textId="77777777" w:rsidR="007059ED" w:rsidRDefault="007059ED">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2388</w:t>
      </w:r>
    </w:p>
    <w:p w14:paraId="66FB4CC1" w14:textId="77777777" w:rsidR="007059ED" w:rsidRDefault="007059ED">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2388</w:t>
      </w:r>
    </w:p>
    <w:p w14:paraId="51BC859E"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A.8.16.65.2</w:t>
      </w:r>
      <w:r>
        <w:rPr>
          <w:rFonts w:asciiTheme="minorHAnsi" w:eastAsiaTheme="minorEastAsia" w:hAnsiTheme="minorHAnsi" w:cstheme="minorBidi"/>
          <w:sz w:val="22"/>
          <w:szCs w:val="22"/>
        </w:rPr>
        <w:tab/>
      </w:r>
      <w:r w:rsidRPr="00AE6739">
        <w:rPr>
          <w:rFonts w:eastAsia="SimSun"/>
          <w:lang w:eastAsia="zh-CN"/>
        </w:rPr>
        <w:t>Test Requirements</w:t>
      </w:r>
      <w:r>
        <w:tab/>
        <w:t>2393</w:t>
      </w:r>
    </w:p>
    <w:p w14:paraId="485EE1C1" w14:textId="77777777" w:rsidR="007059ED" w:rsidRDefault="007059ED">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2393</w:t>
      </w:r>
    </w:p>
    <w:p w14:paraId="7B077D68" w14:textId="77777777" w:rsidR="007059ED" w:rsidRDefault="007059ED">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14:paraId="6962E5E1"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A.8.16.66.2</w:t>
      </w:r>
      <w:r>
        <w:rPr>
          <w:rFonts w:asciiTheme="minorHAnsi" w:eastAsiaTheme="minorEastAsia" w:hAnsiTheme="minorHAnsi" w:cstheme="minorBidi"/>
          <w:sz w:val="22"/>
          <w:szCs w:val="22"/>
        </w:rPr>
        <w:tab/>
      </w:r>
      <w:r w:rsidRPr="00AE6739">
        <w:rPr>
          <w:rFonts w:eastAsia="SimSun"/>
          <w:lang w:eastAsia="zh-CN"/>
        </w:rPr>
        <w:t>Test Requirements</w:t>
      </w:r>
      <w:r>
        <w:tab/>
        <w:t>2398</w:t>
      </w:r>
    </w:p>
    <w:p w14:paraId="1219E68C" w14:textId="77777777" w:rsidR="007059ED" w:rsidRDefault="007059ED">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2398</w:t>
      </w:r>
    </w:p>
    <w:p w14:paraId="06AE3B5D" w14:textId="77777777" w:rsidR="007059ED" w:rsidRDefault="007059ED">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2398</w:t>
      </w:r>
    </w:p>
    <w:p w14:paraId="65282298" w14:textId="77777777" w:rsidR="007059ED" w:rsidRDefault="007059ED">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2403</w:t>
      </w:r>
    </w:p>
    <w:p w14:paraId="4FC409D1" w14:textId="77777777" w:rsidR="007059ED" w:rsidRDefault="007059ED">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2403</w:t>
      </w:r>
    </w:p>
    <w:p w14:paraId="2EB986A5" w14:textId="77777777" w:rsidR="007059ED" w:rsidRDefault="007059ED">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2403</w:t>
      </w:r>
    </w:p>
    <w:p w14:paraId="1E6F3B1D" w14:textId="77777777" w:rsidR="007059ED" w:rsidRDefault="007059ED">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2408</w:t>
      </w:r>
    </w:p>
    <w:p w14:paraId="2C3B92D7" w14:textId="77777777" w:rsidR="007059ED" w:rsidRDefault="007059ED">
      <w:pPr>
        <w:pStyle w:val="TOC3"/>
        <w:rPr>
          <w:rFonts w:asciiTheme="minorHAnsi" w:eastAsiaTheme="minorEastAsia" w:hAnsiTheme="minorHAnsi" w:cstheme="minorBidi"/>
          <w:sz w:val="22"/>
          <w:szCs w:val="22"/>
        </w:rPr>
      </w:pPr>
      <w:r>
        <w:rPr>
          <w:lang w:eastAsia="zh-CN"/>
        </w:rPr>
        <w:t>A.8.16.69</w:t>
      </w:r>
      <w:r>
        <w:rPr>
          <w:rFonts w:asciiTheme="minorHAnsi" w:eastAsiaTheme="minorEastAsia" w:hAnsiTheme="minorHAnsi" w:cstheme="minorBidi"/>
          <w:sz w:val="22"/>
          <w:szCs w:val="22"/>
        </w:rPr>
        <w:tab/>
      </w:r>
      <w:r>
        <w:rPr>
          <w:lang w:eastAsia="zh-CN"/>
        </w:rPr>
        <w:t>5 DL FDD CA activation and deactivation of unknown SCell in non-DRX</w:t>
      </w:r>
      <w:r>
        <w:tab/>
        <w:t>2408</w:t>
      </w:r>
    </w:p>
    <w:p w14:paraId="047D0AA4" w14:textId="77777777" w:rsidR="007059ED" w:rsidRDefault="007059ED">
      <w:pPr>
        <w:pStyle w:val="TOC4"/>
        <w:rPr>
          <w:rFonts w:asciiTheme="minorHAnsi" w:eastAsiaTheme="minorEastAsia" w:hAnsiTheme="minorHAnsi" w:cstheme="minorBidi"/>
          <w:sz w:val="22"/>
          <w:szCs w:val="22"/>
        </w:rPr>
      </w:pPr>
      <w:r>
        <w:rPr>
          <w:lang w:eastAsia="zh-CN"/>
        </w:rPr>
        <w:t>A.8.16.69.1</w:t>
      </w:r>
      <w:r>
        <w:rPr>
          <w:rFonts w:asciiTheme="minorHAnsi" w:eastAsiaTheme="minorEastAsia" w:hAnsiTheme="minorHAnsi" w:cstheme="minorBidi"/>
          <w:sz w:val="22"/>
          <w:szCs w:val="22"/>
        </w:rPr>
        <w:tab/>
      </w:r>
      <w:r>
        <w:rPr>
          <w:lang w:eastAsia="zh-CN"/>
        </w:rPr>
        <w:t>Test Purpose and Environment</w:t>
      </w:r>
      <w:r>
        <w:tab/>
        <w:t>2408</w:t>
      </w:r>
    </w:p>
    <w:p w14:paraId="4C0DE276" w14:textId="77777777" w:rsidR="007059ED" w:rsidRDefault="007059ED">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2412</w:t>
      </w:r>
    </w:p>
    <w:p w14:paraId="4BB59B23" w14:textId="77777777" w:rsidR="007059ED" w:rsidRDefault="007059ED">
      <w:pPr>
        <w:pStyle w:val="TOC3"/>
        <w:rPr>
          <w:rFonts w:asciiTheme="minorHAnsi" w:eastAsiaTheme="minorEastAsia" w:hAnsiTheme="minorHAnsi" w:cstheme="minorBidi"/>
          <w:sz w:val="22"/>
          <w:szCs w:val="22"/>
        </w:rPr>
      </w:pPr>
      <w:r>
        <w:rPr>
          <w:lang w:eastAsia="zh-CN"/>
        </w:rPr>
        <w:t>A.8.16.70</w:t>
      </w:r>
      <w:r>
        <w:rPr>
          <w:rFonts w:asciiTheme="minorHAnsi" w:eastAsiaTheme="minorEastAsia" w:hAnsiTheme="minorHAnsi" w:cstheme="minorBidi"/>
          <w:sz w:val="22"/>
          <w:szCs w:val="22"/>
        </w:rPr>
        <w:tab/>
      </w:r>
      <w:r>
        <w:rPr>
          <w:lang w:eastAsia="zh-CN"/>
        </w:rPr>
        <w:t>5 DL TDD CA activation and deactivation of unknown SCell in non-DRX</w:t>
      </w:r>
      <w:r>
        <w:tab/>
        <w:t>2412</w:t>
      </w:r>
    </w:p>
    <w:p w14:paraId="110D787E" w14:textId="77777777" w:rsidR="007059ED" w:rsidRDefault="007059ED">
      <w:pPr>
        <w:pStyle w:val="TOC4"/>
        <w:rPr>
          <w:rFonts w:asciiTheme="minorHAnsi" w:eastAsiaTheme="minorEastAsia" w:hAnsiTheme="minorHAnsi" w:cstheme="minorBidi"/>
          <w:sz w:val="22"/>
          <w:szCs w:val="22"/>
        </w:rPr>
      </w:pPr>
      <w:r>
        <w:rPr>
          <w:lang w:eastAsia="zh-CN"/>
        </w:rPr>
        <w:t>A.8.16.70.1</w:t>
      </w:r>
      <w:r>
        <w:rPr>
          <w:rFonts w:asciiTheme="minorHAnsi" w:eastAsiaTheme="minorEastAsia" w:hAnsiTheme="minorHAnsi" w:cstheme="minorBidi"/>
          <w:sz w:val="22"/>
          <w:szCs w:val="22"/>
        </w:rPr>
        <w:tab/>
      </w:r>
      <w:r>
        <w:rPr>
          <w:lang w:eastAsia="zh-CN"/>
        </w:rPr>
        <w:t>Test Purpose and Environment</w:t>
      </w:r>
      <w:r>
        <w:tab/>
        <w:t>2412</w:t>
      </w:r>
    </w:p>
    <w:p w14:paraId="4CD42708" w14:textId="77777777" w:rsidR="007059ED" w:rsidRDefault="007059ED">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2416</w:t>
      </w:r>
    </w:p>
    <w:p w14:paraId="01EA2CA9" w14:textId="77777777" w:rsidR="007059ED" w:rsidRDefault="007059ED">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2416</w:t>
      </w:r>
    </w:p>
    <w:p w14:paraId="0FBFFF34" w14:textId="77777777" w:rsidR="007059ED" w:rsidRDefault="007059ED">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2416</w:t>
      </w:r>
    </w:p>
    <w:p w14:paraId="53AE1D06" w14:textId="77777777" w:rsidR="007059ED" w:rsidRDefault="007059ED">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2421</w:t>
      </w:r>
    </w:p>
    <w:p w14:paraId="599C4353" w14:textId="77777777" w:rsidR="007059ED" w:rsidRDefault="007059ED">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2421</w:t>
      </w:r>
    </w:p>
    <w:p w14:paraId="5ACFA051" w14:textId="77777777" w:rsidR="007059ED" w:rsidRDefault="007059ED">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2421</w:t>
      </w:r>
    </w:p>
    <w:p w14:paraId="6A46231B" w14:textId="77777777" w:rsidR="007059ED" w:rsidRDefault="007059ED">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2426</w:t>
      </w:r>
    </w:p>
    <w:p w14:paraId="1FBDC14A" w14:textId="77777777" w:rsidR="007059ED" w:rsidRDefault="007059ED">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2426</w:t>
      </w:r>
    </w:p>
    <w:p w14:paraId="4DACFEBC" w14:textId="77777777" w:rsidR="007059ED" w:rsidRDefault="007059ED">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2426</w:t>
      </w:r>
    </w:p>
    <w:p w14:paraId="00B55DC0" w14:textId="77777777" w:rsidR="007059ED" w:rsidRDefault="007059ED">
      <w:pPr>
        <w:pStyle w:val="TOC4"/>
        <w:rPr>
          <w:rFonts w:asciiTheme="minorHAnsi" w:eastAsiaTheme="minorEastAsia" w:hAnsiTheme="minorHAnsi" w:cstheme="minorBidi"/>
          <w:sz w:val="22"/>
          <w:szCs w:val="22"/>
        </w:rPr>
      </w:pPr>
      <w:r w:rsidRPr="00AE6739">
        <w:rPr>
          <w:snapToGrid w:val="0"/>
        </w:rPr>
        <w:t>A.8.16.73</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2433</w:t>
      </w:r>
    </w:p>
    <w:p w14:paraId="48DA2DFF" w14:textId="77777777" w:rsidR="007059ED" w:rsidRDefault="007059ED">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2433</w:t>
      </w:r>
    </w:p>
    <w:p w14:paraId="75235FA9" w14:textId="77777777" w:rsidR="007059ED" w:rsidRDefault="007059ED">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2433</w:t>
      </w:r>
    </w:p>
    <w:p w14:paraId="6919BB65" w14:textId="77777777" w:rsidR="007059ED" w:rsidRDefault="007059ED">
      <w:pPr>
        <w:pStyle w:val="TOC4"/>
        <w:rPr>
          <w:rFonts w:asciiTheme="minorHAnsi" w:eastAsiaTheme="minorEastAsia" w:hAnsiTheme="minorHAnsi" w:cstheme="minorBidi"/>
          <w:sz w:val="22"/>
          <w:szCs w:val="22"/>
        </w:rPr>
      </w:pPr>
      <w:r w:rsidRPr="00AE6739">
        <w:rPr>
          <w:snapToGrid w:val="0"/>
        </w:rPr>
        <w:t>A.8.16.74</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2440</w:t>
      </w:r>
    </w:p>
    <w:p w14:paraId="1B370C34" w14:textId="77777777" w:rsidR="007059ED" w:rsidRDefault="007059ED">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2440</w:t>
      </w:r>
    </w:p>
    <w:p w14:paraId="29DBD9B2" w14:textId="77777777" w:rsidR="007059ED" w:rsidRDefault="007059ED">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2440</w:t>
      </w:r>
    </w:p>
    <w:p w14:paraId="723B3AFB" w14:textId="77777777" w:rsidR="007059ED" w:rsidRDefault="007059ED">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2446</w:t>
      </w:r>
    </w:p>
    <w:p w14:paraId="6552ADA9" w14:textId="77777777" w:rsidR="007059ED" w:rsidRDefault="007059ED">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2446</w:t>
      </w:r>
    </w:p>
    <w:p w14:paraId="2FDD1D9D" w14:textId="77777777" w:rsidR="007059ED" w:rsidRDefault="007059ED">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2446</w:t>
      </w:r>
    </w:p>
    <w:p w14:paraId="50C5D51E" w14:textId="77777777" w:rsidR="007059ED" w:rsidRDefault="007059ED">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2452</w:t>
      </w:r>
    </w:p>
    <w:p w14:paraId="508DCBDF" w14:textId="77777777" w:rsidR="007059ED" w:rsidRDefault="007059ED">
      <w:pPr>
        <w:pStyle w:val="TOC3"/>
        <w:rPr>
          <w:rFonts w:asciiTheme="minorHAnsi" w:eastAsiaTheme="minorEastAsia" w:hAnsiTheme="minorHAnsi" w:cstheme="minorBidi"/>
          <w:sz w:val="22"/>
          <w:szCs w:val="22"/>
        </w:rPr>
      </w:pPr>
      <w:r>
        <w:rPr>
          <w:lang w:eastAsia="zh-CN"/>
        </w:rP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2452</w:t>
      </w:r>
    </w:p>
    <w:p w14:paraId="6AD2FA08" w14:textId="77777777" w:rsidR="007059ED" w:rsidRDefault="007059ED">
      <w:pPr>
        <w:pStyle w:val="TOC4"/>
        <w:rPr>
          <w:rFonts w:asciiTheme="minorHAnsi" w:eastAsiaTheme="minorEastAsia" w:hAnsiTheme="minorHAnsi" w:cstheme="minorBidi"/>
          <w:sz w:val="22"/>
          <w:szCs w:val="22"/>
        </w:rPr>
      </w:pPr>
      <w:r>
        <w:rPr>
          <w:lang w:eastAsia="zh-CN"/>
        </w:rPr>
        <w:t>A.8.16.77.1</w:t>
      </w:r>
      <w:r>
        <w:rPr>
          <w:rFonts w:asciiTheme="minorHAnsi" w:eastAsiaTheme="minorEastAsia" w:hAnsiTheme="minorHAnsi" w:cstheme="minorBidi"/>
          <w:sz w:val="22"/>
          <w:szCs w:val="22"/>
        </w:rPr>
        <w:tab/>
      </w:r>
      <w:r>
        <w:rPr>
          <w:lang w:eastAsia="zh-CN"/>
        </w:rPr>
        <w:t>Test Purpose and Environment</w:t>
      </w:r>
      <w:r>
        <w:tab/>
        <w:t>2452</w:t>
      </w:r>
    </w:p>
    <w:p w14:paraId="3ACF04CF" w14:textId="77777777" w:rsidR="007059ED" w:rsidRDefault="007059ED">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2456</w:t>
      </w:r>
    </w:p>
    <w:p w14:paraId="32F85570" w14:textId="77777777" w:rsidR="007059ED" w:rsidRDefault="007059ED">
      <w:pPr>
        <w:pStyle w:val="TOC3"/>
        <w:rPr>
          <w:rFonts w:asciiTheme="minorHAnsi" w:eastAsiaTheme="minorEastAsia" w:hAnsiTheme="minorHAnsi" w:cstheme="minorBidi"/>
          <w:sz w:val="22"/>
          <w:szCs w:val="22"/>
        </w:rPr>
      </w:pPr>
      <w:r>
        <w:rPr>
          <w:lang w:eastAsia="zh-CN"/>
        </w:rPr>
        <w:t>A.8.16.78</w:t>
      </w:r>
      <w:r>
        <w:rPr>
          <w:rFonts w:asciiTheme="minorHAnsi" w:eastAsiaTheme="minorEastAsia" w:hAnsiTheme="minorHAnsi" w:cstheme="minorBidi"/>
          <w:sz w:val="22"/>
          <w:szCs w:val="22"/>
        </w:rPr>
        <w:tab/>
      </w:r>
      <w:r>
        <w:rPr>
          <w:lang w:eastAsia="zh-CN"/>
        </w:rPr>
        <w:t>5 DL TDD CA activation and deactivation of know SCell in non-DRX</w:t>
      </w:r>
      <w:r>
        <w:tab/>
        <w:t>2456</w:t>
      </w:r>
    </w:p>
    <w:p w14:paraId="7BF2742A" w14:textId="77777777" w:rsidR="007059ED" w:rsidRDefault="007059ED">
      <w:pPr>
        <w:pStyle w:val="TOC4"/>
        <w:rPr>
          <w:rFonts w:asciiTheme="minorHAnsi" w:eastAsiaTheme="minorEastAsia" w:hAnsiTheme="minorHAnsi" w:cstheme="minorBidi"/>
          <w:sz w:val="22"/>
          <w:szCs w:val="22"/>
        </w:rPr>
      </w:pPr>
      <w:r>
        <w:rPr>
          <w:lang w:eastAsia="zh-CN"/>
        </w:rPr>
        <w:t>A.8.16.78.1</w:t>
      </w:r>
      <w:r>
        <w:rPr>
          <w:rFonts w:asciiTheme="minorHAnsi" w:eastAsiaTheme="minorEastAsia" w:hAnsiTheme="minorHAnsi" w:cstheme="minorBidi"/>
          <w:sz w:val="22"/>
          <w:szCs w:val="22"/>
        </w:rPr>
        <w:tab/>
      </w:r>
      <w:r>
        <w:rPr>
          <w:lang w:eastAsia="zh-CN"/>
        </w:rPr>
        <w:t>Test Purpose and Environment</w:t>
      </w:r>
      <w:r>
        <w:tab/>
        <w:t>2456</w:t>
      </w:r>
    </w:p>
    <w:p w14:paraId="1F5F5E3B" w14:textId="77777777" w:rsidR="007059ED" w:rsidRDefault="007059ED">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2458</w:t>
      </w:r>
    </w:p>
    <w:p w14:paraId="28AEB15C" w14:textId="77777777" w:rsidR="007059ED" w:rsidRDefault="007059ED">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2459</w:t>
      </w:r>
    </w:p>
    <w:p w14:paraId="50D6EB8A" w14:textId="77777777" w:rsidR="007059ED" w:rsidRDefault="007059ED">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2459</w:t>
      </w:r>
    </w:p>
    <w:p w14:paraId="6016F428" w14:textId="77777777" w:rsidR="007059ED" w:rsidRDefault="007059ED">
      <w:pPr>
        <w:pStyle w:val="TOC4"/>
        <w:rPr>
          <w:rFonts w:asciiTheme="minorHAnsi" w:eastAsiaTheme="minorEastAsia" w:hAnsiTheme="minorHAnsi" w:cstheme="minorBidi"/>
          <w:sz w:val="22"/>
          <w:szCs w:val="22"/>
        </w:rPr>
      </w:pPr>
      <w:r w:rsidRPr="00AE6739">
        <w:rPr>
          <w:snapToGrid w:val="0"/>
        </w:rPr>
        <w:t>A.8.16.79</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2465</w:t>
      </w:r>
    </w:p>
    <w:p w14:paraId="6BA1995D" w14:textId="77777777" w:rsidR="007059ED" w:rsidRDefault="007059ED">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2465</w:t>
      </w:r>
    </w:p>
    <w:p w14:paraId="31858823" w14:textId="77777777" w:rsidR="007059ED" w:rsidRDefault="007059ED">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2465</w:t>
      </w:r>
    </w:p>
    <w:p w14:paraId="6AC46A39" w14:textId="77777777" w:rsidR="007059ED" w:rsidRDefault="007059ED">
      <w:pPr>
        <w:pStyle w:val="TOC4"/>
        <w:rPr>
          <w:rFonts w:asciiTheme="minorHAnsi" w:eastAsiaTheme="minorEastAsia" w:hAnsiTheme="minorHAnsi" w:cstheme="minorBidi"/>
          <w:sz w:val="22"/>
          <w:szCs w:val="22"/>
        </w:rPr>
      </w:pPr>
      <w:r w:rsidRPr="00AE6739">
        <w:rPr>
          <w:snapToGrid w:val="0"/>
        </w:rPr>
        <w:t>A.8.16.80</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2471</w:t>
      </w:r>
    </w:p>
    <w:p w14:paraId="0C2BFFCD" w14:textId="77777777" w:rsidR="007059ED" w:rsidRDefault="007059ED">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2471</w:t>
      </w:r>
    </w:p>
    <w:p w14:paraId="0F010EF4" w14:textId="77777777" w:rsidR="007059ED" w:rsidRDefault="007059ED">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2471</w:t>
      </w:r>
    </w:p>
    <w:p w14:paraId="36A751F3" w14:textId="77777777" w:rsidR="007059ED" w:rsidRDefault="007059ED">
      <w:pPr>
        <w:pStyle w:val="TOC4"/>
        <w:rPr>
          <w:rFonts w:asciiTheme="minorHAnsi" w:eastAsiaTheme="minorEastAsia" w:hAnsiTheme="minorHAnsi" w:cstheme="minorBidi"/>
          <w:sz w:val="22"/>
          <w:szCs w:val="22"/>
        </w:rPr>
      </w:pPr>
      <w:r w:rsidRPr="00AE6739">
        <w:rPr>
          <w:snapToGrid w:val="0"/>
        </w:rPr>
        <w:t>A.8.16.81</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2477</w:t>
      </w:r>
    </w:p>
    <w:p w14:paraId="4BFFB0AB" w14:textId="77777777" w:rsidR="007059ED" w:rsidRDefault="007059ED">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2477</w:t>
      </w:r>
    </w:p>
    <w:p w14:paraId="2B295E59" w14:textId="77777777" w:rsidR="007059ED" w:rsidRDefault="007059ED">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2477</w:t>
      </w:r>
    </w:p>
    <w:p w14:paraId="6D154815" w14:textId="77777777" w:rsidR="007059ED" w:rsidRDefault="007059ED">
      <w:pPr>
        <w:pStyle w:val="TOC4"/>
        <w:rPr>
          <w:rFonts w:asciiTheme="minorHAnsi" w:eastAsiaTheme="minorEastAsia" w:hAnsiTheme="minorHAnsi" w:cstheme="minorBidi"/>
          <w:sz w:val="22"/>
          <w:szCs w:val="22"/>
        </w:rPr>
      </w:pPr>
      <w:r w:rsidRPr="00AE6739">
        <w:rPr>
          <w:snapToGrid w:val="0"/>
        </w:rPr>
        <w:t>A.8.16.82</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2483</w:t>
      </w:r>
    </w:p>
    <w:p w14:paraId="647B3FF8" w14:textId="77777777" w:rsidR="007059ED" w:rsidRDefault="007059ED">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2483</w:t>
      </w:r>
    </w:p>
    <w:p w14:paraId="6751EE20" w14:textId="77777777" w:rsidR="007059ED" w:rsidRDefault="007059ED">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2483</w:t>
      </w:r>
    </w:p>
    <w:p w14:paraId="4D292415"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A.8.16.83.2</w:t>
      </w:r>
      <w:r>
        <w:rPr>
          <w:rFonts w:asciiTheme="minorHAnsi" w:eastAsiaTheme="minorEastAsia" w:hAnsiTheme="minorHAnsi" w:cstheme="minorBidi"/>
          <w:sz w:val="22"/>
          <w:szCs w:val="22"/>
        </w:rPr>
        <w:tab/>
      </w:r>
      <w:r w:rsidRPr="00AE6739">
        <w:rPr>
          <w:rFonts w:eastAsia="SimSun"/>
          <w:lang w:eastAsia="zh-CN"/>
        </w:rPr>
        <w:t>Test Requirements</w:t>
      </w:r>
      <w:r>
        <w:tab/>
        <w:t>2488</w:t>
      </w:r>
    </w:p>
    <w:p w14:paraId="3E5A0708" w14:textId="77777777" w:rsidR="007059ED" w:rsidRDefault="007059ED">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2488</w:t>
      </w:r>
    </w:p>
    <w:p w14:paraId="1ECC89BC" w14:textId="77777777" w:rsidR="007059ED" w:rsidRDefault="007059ED">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2488</w:t>
      </w:r>
    </w:p>
    <w:p w14:paraId="27CCC43F" w14:textId="77777777" w:rsidR="007059ED" w:rsidRDefault="007059ED">
      <w:pPr>
        <w:pStyle w:val="TOC4"/>
        <w:rPr>
          <w:rFonts w:asciiTheme="minorHAnsi" w:eastAsiaTheme="minorEastAsia" w:hAnsiTheme="minorHAnsi" w:cstheme="minorBidi"/>
          <w:sz w:val="22"/>
          <w:szCs w:val="22"/>
        </w:rPr>
      </w:pPr>
      <w:r w:rsidRPr="00AE6739">
        <w:rPr>
          <w:snapToGrid w:val="0"/>
        </w:rPr>
        <w:t>A.8.16.84</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2494</w:t>
      </w:r>
    </w:p>
    <w:p w14:paraId="75915B48" w14:textId="77777777" w:rsidR="007059ED" w:rsidRDefault="007059ED">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2494</w:t>
      </w:r>
    </w:p>
    <w:p w14:paraId="6467D469" w14:textId="77777777" w:rsidR="007059ED" w:rsidRDefault="007059ED">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2494</w:t>
      </w:r>
    </w:p>
    <w:p w14:paraId="7E4CB8B3" w14:textId="77777777" w:rsidR="007059ED" w:rsidRDefault="007059ED">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2498</w:t>
      </w:r>
    </w:p>
    <w:p w14:paraId="6056B532" w14:textId="77777777" w:rsidR="007059ED" w:rsidRDefault="007059ED">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2498</w:t>
      </w:r>
    </w:p>
    <w:p w14:paraId="797216E7" w14:textId="77777777" w:rsidR="007059ED" w:rsidRDefault="007059ED">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2498</w:t>
      </w:r>
    </w:p>
    <w:p w14:paraId="28E590A8" w14:textId="77777777" w:rsidR="007059ED" w:rsidRDefault="007059ED">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2501</w:t>
      </w:r>
    </w:p>
    <w:p w14:paraId="09EB56E0" w14:textId="77777777" w:rsidR="007059ED" w:rsidRDefault="007059ED">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2501</w:t>
      </w:r>
    </w:p>
    <w:p w14:paraId="24707AB0" w14:textId="77777777" w:rsidR="007059ED" w:rsidRDefault="007059ED">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2501</w:t>
      </w:r>
    </w:p>
    <w:p w14:paraId="0A1F64F8"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A.8.16.87.2</w:t>
      </w:r>
      <w:r>
        <w:rPr>
          <w:rFonts w:asciiTheme="minorHAnsi" w:eastAsiaTheme="minorEastAsia" w:hAnsiTheme="minorHAnsi" w:cstheme="minorBidi"/>
          <w:sz w:val="22"/>
          <w:szCs w:val="22"/>
        </w:rPr>
        <w:tab/>
      </w:r>
      <w:r w:rsidRPr="00AE6739">
        <w:rPr>
          <w:rFonts w:eastAsia="SimSun"/>
          <w:lang w:eastAsia="zh-CN"/>
        </w:rPr>
        <w:t>Test Requirements</w:t>
      </w:r>
      <w:r>
        <w:tab/>
        <w:t>2507</w:t>
      </w:r>
    </w:p>
    <w:p w14:paraId="717125F4" w14:textId="77777777" w:rsidR="007059ED" w:rsidRDefault="007059ED">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AE6739">
        <w:rPr>
          <w:rFonts w:cs="Arial"/>
          <w:lang w:eastAsia="ja-JP"/>
        </w:rPr>
        <w:t>4 DL CA Event Triggered Reporting on Deactivated SCell with PCell and SCell Interruptions in Non-DRX with generic duplex modes</w:t>
      </w:r>
      <w:r>
        <w:tab/>
        <w:t>2507</w:t>
      </w:r>
    </w:p>
    <w:p w14:paraId="1CC9F3C2" w14:textId="77777777" w:rsidR="007059ED" w:rsidRDefault="007059ED">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2507</w:t>
      </w:r>
    </w:p>
    <w:p w14:paraId="0A992588" w14:textId="77777777" w:rsidR="007059ED" w:rsidRDefault="007059ED">
      <w:pPr>
        <w:pStyle w:val="TOC4"/>
        <w:rPr>
          <w:rFonts w:asciiTheme="minorHAnsi" w:eastAsiaTheme="minorEastAsia" w:hAnsiTheme="minorHAnsi" w:cstheme="minorBidi"/>
          <w:sz w:val="22"/>
          <w:szCs w:val="22"/>
        </w:rPr>
      </w:pPr>
      <w:r w:rsidRPr="00AE6739">
        <w:rPr>
          <w:snapToGrid w:val="0"/>
        </w:rPr>
        <w:t>A.8.16.88</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2515</w:t>
      </w:r>
    </w:p>
    <w:p w14:paraId="304193E5" w14:textId="77777777" w:rsidR="007059ED" w:rsidRDefault="007059ED">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2515</w:t>
      </w:r>
    </w:p>
    <w:p w14:paraId="5ED38897" w14:textId="77777777" w:rsidR="007059ED" w:rsidRDefault="007059ED">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2515</w:t>
      </w:r>
    </w:p>
    <w:p w14:paraId="742BDEDF" w14:textId="77777777" w:rsidR="007059ED" w:rsidRDefault="007059ED">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2522</w:t>
      </w:r>
    </w:p>
    <w:p w14:paraId="5211FEEE" w14:textId="77777777" w:rsidR="007059ED" w:rsidRDefault="007059ED">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2522</w:t>
      </w:r>
    </w:p>
    <w:p w14:paraId="176DDC49" w14:textId="77777777" w:rsidR="007059ED" w:rsidRDefault="007059ED">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2522</w:t>
      </w:r>
    </w:p>
    <w:p w14:paraId="6CA89E9B" w14:textId="77777777" w:rsidR="007059ED" w:rsidRDefault="007059ED">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2529</w:t>
      </w:r>
    </w:p>
    <w:p w14:paraId="1BD98218" w14:textId="77777777" w:rsidR="007059ED" w:rsidRDefault="007059ED">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2529</w:t>
      </w:r>
    </w:p>
    <w:p w14:paraId="026087D9" w14:textId="77777777" w:rsidR="007059ED" w:rsidRDefault="007059ED">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2529</w:t>
      </w:r>
    </w:p>
    <w:p w14:paraId="4C483AFE"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A.8.16.91.2</w:t>
      </w:r>
      <w:r>
        <w:rPr>
          <w:rFonts w:asciiTheme="minorHAnsi" w:eastAsiaTheme="minorEastAsia" w:hAnsiTheme="minorHAnsi" w:cstheme="minorBidi"/>
          <w:sz w:val="22"/>
          <w:szCs w:val="22"/>
        </w:rPr>
        <w:tab/>
      </w:r>
      <w:r w:rsidRPr="00AE6739">
        <w:rPr>
          <w:rFonts w:eastAsia="SimSun"/>
          <w:lang w:eastAsia="zh-CN"/>
        </w:rPr>
        <w:t>Test Requirements</w:t>
      </w:r>
      <w:r>
        <w:tab/>
        <w:t>2535</w:t>
      </w:r>
    </w:p>
    <w:p w14:paraId="0A0BEDBB" w14:textId="77777777" w:rsidR="007059ED" w:rsidRDefault="007059ED">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2535</w:t>
      </w:r>
    </w:p>
    <w:p w14:paraId="06ABE60B" w14:textId="77777777" w:rsidR="007059ED" w:rsidRDefault="007059ED">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2535</w:t>
      </w:r>
    </w:p>
    <w:p w14:paraId="0BA4F5F0" w14:textId="77777777" w:rsidR="007059ED" w:rsidRDefault="007059ED">
      <w:pPr>
        <w:pStyle w:val="TOC4"/>
        <w:rPr>
          <w:rFonts w:asciiTheme="minorHAnsi" w:eastAsiaTheme="minorEastAsia" w:hAnsiTheme="minorHAnsi" w:cstheme="minorBidi"/>
          <w:sz w:val="22"/>
          <w:szCs w:val="22"/>
        </w:rPr>
      </w:pPr>
      <w:r w:rsidRPr="00AE6739">
        <w:rPr>
          <w:snapToGrid w:val="0"/>
        </w:rPr>
        <w:t>A.8.16.92</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2543</w:t>
      </w:r>
    </w:p>
    <w:p w14:paraId="527BA5AB" w14:textId="77777777" w:rsidR="007059ED" w:rsidRDefault="007059ED">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2543</w:t>
      </w:r>
    </w:p>
    <w:p w14:paraId="6C8F74C6" w14:textId="77777777" w:rsidR="007059ED" w:rsidRDefault="007059ED">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2543</w:t>
      </w:r>
    </w:p>
    <w:p w14:paraId="567FC019" w14:textId="77777777" w:rsidR="007059ED" w:rsidRDefault="007059ED">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2550</w:t>
      </w:r>
    </w:p>
    <w:p w14:paraId="7DF955C5" w14:textId="77777777" w:rsidR="007059ED" w:rsidRDefault="007059ED">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2550</w:t>
      </w:r>
    </w:p>
    <w:p w14:paraId="615C6CD6" w14:textId="77777777" w:rsidR="007059ED" w:rsidRDefault="007059ED">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2550</w:t>
      </w:r>
    </w:p>
    <w:p w14:paraId="31C83AC4" w14:textId="77777777" w:rsidR="007059ED" w:rsidRDefault="007059ED">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2557</w:t>
      </w:r>
    </w:p>
    <w:p w14:paraId="69832FB1" w14:textId="77777777" w:rsidR="007059ED" w:rsidRDefault="007059ED">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2557</w:t>
      </w:r>
    </w:p>
    <w:p w14:paraId="68C985DF" w14:textId="77777777" w:rsidR="007059ED" w:rsidRDefault="007059ED">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2557</w:t>
      </w:r>
    </w:p>
    <w:p w14:paraId="16219D6C" w14:textId="77777777" w:rsidR="007059ED" w:rsidRDefault="007059ED">
      <w:pPr>
        <w:pStyle w:val="TOC4"/>
        <w:rPr>
          <w:rFonts w:asciiTheme="minorHAnsi" w:eastAsiaTheme="minorEastAsia" w:hAnsiTheme="minorHAnsi" w:cstheme="minorBidi"/>
          <w:sz w:val="22"/>
          <w:szCs w:val="22"/>
        </w:rPr>
      </w:pPr>
      <w:r>
        <w:rPr>
          <w:lang w:eastAsia="zh-CN"/>
        </w:rPr>
        <w:t>A.8.16.95.2</w:t>
      </w:r>
      <w:r>
        <w:rPr>
          <w:rFonts w:asciiTheme="minorHAnsi" w:eastAsiaTheme="minorEastAsia" w:hAnsiTheme="minorHAnsi" w:cstheme="minorBidi"/>
          <w:sz w:val="22"/>
          <w:szCs w:val="22"/>
        </w:rPr>
        <w:tab/>
      </w:r>
      <w:r>
        <w:rPr>
          <w:lang w:eastAsia="zh-CN"/>
        </w:rPr>
        <w:t>Test Requirements</w:t>
      </w:r>
      <w:r>
        <w:tab/>
        <w:t>2565</w:t>
      </w:r>
    </w:p>
    <w:p w14:paraId="22A0F0CF" w14:textId="77777777" w:rsidR="007059ED" w:rsidRDefault="007059ED">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2565</w:t>
      </w:r>
    </w:p>
    <w:p w14:paraId="1342EDFF" w14:textId="77777777" w:rsidR="007059ED" w:rsidRDefault="007059ED">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2565</w:t>
      </w:r>
    </w:p>
    <w:p w14:paraId="09B11D57" w14:textId="77777777" w:rsidR="007059ED" w:rsidRDefault="007059ED">
      <w:pPr>
        <w:pStyle w:val="TOC4"/>
        <w:rPr>
          <w:rFonts w:asciiTheme="minorHAnsi" w:eastAsiaTheme="minorEastAsia" w:hAnsiTheme="minorHAnsi" w:cstheme="minorBidi"/>
          <w:sz w:val="22"/>
          <w:szCs w:val="22"/>
        </w:rPr>
      </w:pPr>
      <w:r w:rsidRPr="00AE6739">
        <w:rPr>
          <w:snapToGrid w:val="0"/>
        </w:rPr>
        <w:t>A.8.16.96</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2574</w:t>
      </w:r>
    </w:p>
    <w:p w14:paraId="6ABF53F1" w14:textId="77777777" w:rsidR="007059ED" w:rsidRDefault="007059ED">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2574</w:t>
      </w:r>
    </w:p>
    <w:p w14:paraId="49042D60" w14:textId="77777777" w:rsidR="007059ED" w:rsidRDefault="007059ED">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2574</w:t>
      </w:r>
    </w:p>
    <w:p w14:paraId="404D9A23" w14:textId="77777777" w:rsidR="007059ED" w:rsidRDefault="007059ED">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2581</w:t>
      </w:r>
    </w:p>
    <w:p w14:paraId="7C1EF785" w14:textId="77777777" w:rsidR="007059ED" w:rsidRDefault="007059ED">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2581</w:t>
      </w:r>
    </w:p>
    <w:p w14:paraId="4B0A9C1B" w14:textId="77777777" w:rsidR="007059ED" w:rsidRDefault="007059ED">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2581</w:t>
      </w:r>
    </w:p>
    <w:p w14:paraId="71139C23" w14:textId="77777777" w:rsidR="007059ED" w:rsidRDefault="007059ED">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2589</w:t>
      </w:r>
    </w:p>
    <w:p w14:paraId="1859CCE0" w14:textId="77777777" w:rsidR="007059ED" w:rsidRDefault="007059ED">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2589</w:t>
      </w:r>
    </w:p>
    <w:p w14:paraId="48155F0D" w14:textId="77777777" w:rsidR="007059ED" w:rsidRDefault="007059ED">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2589</w:t>
      </w:r>
    </w:p>
    <w:p w14:paraId="76EC5FF8" w14:textId="77777777" w:rsidR="007059ED" w:rsidRDefault="007059ED">
      <w:pPr>
        <w:pStyle w:val="TOC4"/>
        <w:rPr>
          <w:rFonts w:asciiTheme="minorHAnsi" w:eastAsiaTheme="minorEastAsia" w:hAnsiTheme="minorHAnsi" w:cstheme="minorBidi"/>
          <w:sz w:val="22"/>
          <w:szCs w:val="22"/>
        </w:rPr>
      </w:pPr>
      <w:r>
        <w:rPr>
          <w:lang w:eastAsia="zh-CN"/>
        </w:rPr>
        <w:t>A.8.16.99.2</w:t>
      </w:r>
      <w:r>
        <w:rPr>
          <w:rFonts w:asciiTheme="minorHAnsi" w:eastAsiaTheme="minorEastAsia" w:hAnsiTheme="minorHAnsi" w:cstheme="minorBidi"/>
          <w:sz w:val="22"/>
          <w:szCs w:val="22"/>
        </w:rPr>
        <w:tab/>
      </w:r>
      <w:r>
        <w:rPr>
          <w:lang w:eastAsia="zh-CN"/>
        </w:rPr>
        <w:t>Test Requirements</w:t>
      </w:r>
      <w:r>
        <w:tab/>
        <w:t>2599</w:t>
      </w:r>
    </w:p>
    <w:p w14:paraId="652A9CA9" w14:textId="77777777" w:rsidR="007059ED" w:rsidRDefault="007059ED">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2599</w:t>
      </w:r>
    </w:p>
    <w:p w14:paraId="2EC8EB11" w14:textId="77777777" w:rsidR="007059ED" w:rsidRDefault="007059ED">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2599</w:t>
      </w:r>
    </w:p>
    <w:p w14:paraId="6CEEC5B0" w14:textId="77777777" w:rsidR="007059ED" w:rsidRDefault="007059ED">
      <w:pPr>
        <w:pStyle w:val="TOC4"/>
        <w:rPr>
          <w:rFonts w:asciiTheme="minorHAnsi" w:eastAsiaTheme="minorEastAsia" w:hAnsiTheme="minorHAnsi" w:cstheme="minorBidi"/>
          <w:sz w:val="22"/>
          <w:szCs w:val="22"/>
        </w:rPr>
      </w:pPr>
      <w:r w:rsidRPr="00AE6739">
        <w:rPr>
          <w:snapToGrid w:val="0"/>
        </w:rPr>
        <w:t>A.8.16.100</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2609</w:t>
      </w:r>
    </w:p>
    <w:p w14:paraId="1F22DAF7" w14:textId="77777777" w:rsidR="007059ED" w:rsidRDefault="007059ED">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2609</w:t>
      </w:r>
    </w:p>
    <w:p w14:paraId="1736EA1C" w14:textId="77777777" w:rsidR="007059ED" w:rsidRDefault="007059ED">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2609</w:t>
      </w:r>
    </w:p>
    <w:p w14:paraId="30BFE660" w14:textId="77777777" w:rsidR="007059ED" w:rsidRDefault="007059ED">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2619</w:t>
      </w:r>
    </w:p>
    <w:p w14:paraId="4CF5BF2D" w14:textId="77777777" w:rsidR="007059ED" w:rsidRDefault="007059ED">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2619</w:t>
      </w:r>
    </w:p>
    <w:p w14:paraId="0AB3F412" w14:textId="77777777" w:rsidR="007059ED" w:rsidRDefault="007059ED">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2619</w:t>
      </w:r>
    </w:p>
    <w:p w14:paraId="34A71E65" w14:textId="77777777" w:rsidR="007059ED" w:rsidRDefault="007059ED">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2630</w:t>
      </w:r>
    </w:p>
    <w:p w14:paraId="0A45E9F4" w14:textId="77777777" w:rsidR="007059ED" w:rsidRDefault="007059ED">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2630</w:t>
      </w:r>
    </w:p>
    <w:p w14:paraId="372CE047" w14:textId="77777777" w:rsidR="007059ED" w:rsidRDefault="007059ED">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2630</w:t>
      </w:r>
    </w:p>
    <w:p w14:paraId="4FA4C4D5" w14:textId="77777777" w:rsidR="007059ED" w:rsidRDefault="007059ED">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2635</w:t>
      </w:r>
    </w:p>
    <w:p w14:paraId="7F1FEC54" w14:textId="77777777" w:rsidR="007059ED" w:rsidRDefault="007059ED">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2636</w:t>
      </w:r>
    </w:p>
    <w:p w14:paraId="06BA4143" w14:textId="77777777" w:rsidR="007059ED" w:rsidRDefault="007059ED">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2636</w:t>
      </w:r>
    </w:p>
    <w:p w14:paraId="32666CCD" w14:textId="77777777" w:rsidR="007059ED" w:rsidRDefault="007059ED">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2640</w:t>
      </w:r>
    </w:p>
    <w:p w14:paraId="1E68B690" w14:textId="77777777" w:rsidR="007059ED" w:rsidRDefault="007059ED">
      <w:pPr>
        <w:pStyle w:val="TOC3"/>
        <w:rPr>
          <w:rFonts w:asciiTheme="minorHAnsi" w:eastAsiaTheme="minorEastAsia" w:hAnsiTheme="minorHAnsi" w:cstheme="minorBidi"/>
          <w:sz w:val="22"/>
          <w:szCs w:val="22"/>
        </w:rPr>
      </w:pPr>
      <w:r w:rsidRPr="00AE6739">
        <w:rPr>
          <w:rFonts w:eastAsia="MS Mincho"/>
        </w:rPr>
        <w:t>A.8.16.105</w:t>
      </w:r>
      <w:r>
        <w:rPr>
          <w:rFonts w:asciiTheme="minorHAnsi" w:eastAsiaTheme="minorEastAsia" w:hAnsiTheme="minorHAnsi" w:cstheme="minorBidi"/>
          <w:sz w:val="22"/>
          <w:szCs w:val="22"/>
        </w:rPr>
        <w:tab/>
      </w:r>
      <w:r w:rsidRPr="00AE6739">
        <w:rPr>
          <w:rFonts w:eastAsia="MS Mincho"/>
        </w:rPr>
        <w:t>Idle Mode measurements of inter-frequency CA candidate cells for early reporting</w:t>
      </w:r>
      <w:r>
        <w:tab/>
        <w:t>2641</w:t>
      </w:r>
    </w:p>
    <w:p w14:paraId="32306DBB" w14:textId="77777777" w:rsidR="007059ED" w:rsidRDefault="007059ED">
      <w:pPr>
        <w:pStyle w:val="TOC4"/>
        <w:rPr>
          <w:rFonts w:asciiTheme="minorHAnsi" w:eastAsiaTheme="minorEastAsia" w:hAnsiTheme="minorHAnsi" w:cstheme="minorBidi"/>
          <w:sz w:val="22"/>
          <w:szCs w:val="22"/>
        </w:rPr>
      </w:pPr>
      <w:r w:rsidRPr="00AE6739">
        <w:rPr>
          <w:snapToGrid w:val="0"/>
          <w:lang w:eastAsia="zh-CN"/>
        </w:rPr>
        <w:t>A.8.16.105.1</w:t>
      </w:r>
      <w:r>
        <w:rPr>
          <w:rFonts w:asciiTheme="minorHAnsi" w:eastAsiaTheme="minorEastAsia" w:hAnsiTheme="minorHAnsi" w:cstheme="minorBidi"/>
          <w:sz w:val="22"/>
          <w:szCs w:val="22"/>
        </w:rPr>
        <w:tab/>
      </w:r>
      <w:r w:rsidRPr="00AE6739">
        <w:rPr>
          <w:snapToGrid w:val="0"/>
          <w:lang w:eastAsia="zh-CN"/>
        </w:rPr>
        <w:t>Test Purpose and Environment</w:t>
      </w:r>
      <w:r>
        <w:tab/>
        <w:t>2641</w:t>
      </w:r>
    </w:p>
    <w:p w14:paraId="06EE7A5A" w14:textId="77777777" w:rsidR="007059ED" w:rsidRDefault="007059ED">
      <w:pPr>
        <w:pStyle w:val="TOC4"/>
        <w:rPr>
          <w:rFonts w:asciiTheme="minorHAnsi" w:eastAsiaTheme="minorEastAsia" w:hAnsiTheme="minorHAnsi" w:cstheme="minorBidi"/>
          <w:sz w:val="22"/>
          <w:szCs w:val="22"/>
        </w:rPr>
      </w:pPr>
      <w:r w:rsidRPr="00AE6739">
        <w:rPr>
          <w:snapToGrid w:val="0"/>
        </w:rPr>
        <w:t>A.</w:t>
      </w:r>
      <w:r>
        <w:t>8.16.105</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2645</w:t>
      </w:r>
    </w:p>
    <w:p w14:paraId="05D872E4" w14:textId="77777777" w:rsidR="007059ED" w:rsidRDefault="007059ED">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2646</w:t>
      </w:r>
    </w:p>
    <w:p w14:paraId="5BBC3E0A" w14:textId="77777777" w:rsidR="007059ED" w:rsidRDefault="007059ED">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2646</w:t>
      </w:r>
    </w:p>
    <w:p w14:paraId="5FA4DBB9" w14:textId="77777777" w:rsidR="007059ED" w:rsidRDefault="007059ED">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2650</w:t>
      </w:r>
    </w:p>
    <w:p w14:paraId="528E3D18" w14:textId="77777777" w:rsidR="007059ED" w:rsidRDefault="007059ED">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2650</w:t>
      </w:r>
    </w:p>
    <w:p w14:paraId="35CAA958" w14:textId="77777777" w:rsidR="007059ED" w:rsidRDefault="007059ED">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2650</w:t>
      </w:r>
    </w:p>
    <w:p w14:paraId="3ACF76D3" w14:textId="77777777" w:rsidR="007059ED" w:rsidRDefault="007059ED">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2650</w:t>
      </w:r>
    </w:p>
    <w:p w14:paraId="440E5F09" w14:textId="77777777" w:rsidR="007059ED" w:rsidRDefault="007059ED">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2657</w:t>
      </w:r>
    </w:p>
    <w:p w14:paraId="7660A2B3" w14:textId="77777777" w:rsidR="007059ED" w:rsidRDefault="007059ED">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2657</w:t>
      </w:r>
    </w:p>
    <w:p w14:paraId="744EA356" w14:textId="77777777" w:rsidR="007059ED" w:rsidRDefault="007059ED">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2657</w:t>
      </w:r>
    </w:p>
    <w:p w14:paraId="07DD1341" w14:textId="77777777" w:rsidR="007059ED" w:rsidRDefault="007059ED">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2664</w:t>
      </w:r>
    </w:p>
    <w:p w14:paraId="47386593" w14:textId="77777777" w:rsidR="007059ED" w:rsidRDefault="007059ED">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2664</w:t>
      </w:r>
    </w:p>
    <w:p w14:paraId="599DA4BF" w14:textId="77777777" w:rsidR="007059ED" w:rsidRDefault="007059ED">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2664</w:t>
      </w:r>
    </w:p>
    <w:p w14:paraId="0FC62641" w14:textId="77777777" w:rsidR="007059ED" w:rsidRDefault="007059ED">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2665</w:t>
      </w:r>
    </w:p>
    <w:p w14:paraId="3FB6508C" w14:textId="77777777" w:rsidR="007059ED" w:rsidRDefault="007059ED">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2665</w:t>
      </w:r>
    </w:p>
    <w:p w14:paraId="503CE8E5" w14:textId="77777777" w:rsidR="007059ED" w:rsidRDefault="007059ED">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2665</w:t>
      </w:r>
    </w:p>
    <w:p w14:paraId="4BBF7175" w14:textId="77777777" w:rsidR="007059ED" w:rsidRDefault="007059ED">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2666</w:t>
      </w:r>
    </w:p>
    <w:p w14:paraId="0A706E4C" w14:textId="77777777" w:rsidR="007059ED" w:rsidRDefault="007059ED">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2666</w:t>
      </w:r>
    </w:p>
    <w:p w14:paraId="16441674" w14:textId="77777777" w:rsidR="007059ED" w:rsidRDefault="007059ED">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2666</w:t>
      </w:r>
    </w:p>
    <w:p w14:paraId="4D1E267F" w14:textId="77777777" w:rsidR="007059ED" w:rsidRDefault="007059ED">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2667</w:t>
      </w:r>
    </w:p>
    <w:p w14:paraId="18B7C57C" w14:textId="77777777" w:rsidR="007059ED" w:rsidRDefault="007059ED">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2667</w:t>
      </w:r>
    </w:p>
    <w:p w14:paraId="5D1FD660" w14:textId="77777777" w:rsidR="007059ED" w:rsidRDefault="007059ED">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2667</w:t>
      </w:r>
    </w:p>
    <w:p w14:paraId="297000C9" w14:textId="77777777" w:rsidR="007059ED" w:rsidRDefault="007059ED">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2668</w:t>
      </w:r>
    </w:p>
    <w:p w14:paraId="48DAE5AD" w14:textId="77777777" w:rsidR="007059ED" w:rsidRDefault="007059ED">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2669</w:t>
      </w:r>
    </w:p>
    <w:p w14:paraId="10AA02B4" w14:textId="77777777" w:rsidR="007059ED" w:rsidRDefault="007059ED">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2669</w:t>
      </w:r>
    </w:p>
    <w:p w14:paraId="65367999" w14:textId="77777777" w:rsidR="007059ED" w:rsidRDefault="007059ED">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2669</w:t>
      </w:r>
    </w:p>
    <w:p w14:paraId="75E3C3FC" w14:textId="77777777" w:rsidR="007059ED" w:rsidRDefault="007059ED">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2670</w:t>
      </w:r>
    </w:p>
    <w:p w14:paraId="3DE29FD8" w14:textId="77777777" w:rsidR="007059ED" w:rsidRDefault="007059ED">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2670</w:t>
      </w:r>
    </w:p>
    <w:p w14:paraId="3A1B00B4" w14:textId="77777777" w:rsidR="007059ED" w:rsidRDefault="007059ED">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2670</w:t>
      </w:r>
    </w:p>
    <w:p w14:paraId="38F6CE0F" w14:textId="77777777" w:rsidR="007059ED" w:rsidRDefault="007059ED">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2671</w:t>
      </w:r>
    </w:p>
    <w:p w14:paraId="6F4BF907" w14:textId="77777777" w:rsidR="007059ED" w:rsidRDefault="007059ED">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2671</w:t>
      </w:r>
    </w:p>
    <w:p w14:paraId="509D6ABE" w14:textId="77777777" w:rsidR="007059ED" w:rsidRDefault="007059ED">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2672</w:t>
      </w:r>
    </w:p>
    <w:p w14:paraId="4214D5C3" w14:textId="77777777" w:rsidR="007059ED" w:rsidRDefault="007059ED">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2672</w:t>
      </w:r>
    </w:p>
    <w:p w14:paraId="34597268" w14:textId="77777777" w:rsidR="007059ED" w:rsidRDefault="007059ED">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2672</w:t>
      </w:r>
    </w:p>
    <w:p w14:paraId="6686CE14" w14:textId="77777777" w:rsidR="007059ED" w:rsidRDefault="007059ED">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2679</w:t>
      </w:r>
    </w:p>
    <w:p w14:paraId="5C9CCE59" w14:textId="77777777" w:rsidR="007059ED" w:rsidRDefault="007059ED">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2680</w:t>
      </w:r>
    </w:p>
    <w:p w14:paraId="06A51A8E" w14:textId="77777777" w:rsidR="007059ED" w:rsidRDefault="007059ED">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2680</w:t>
      </w:r>
    </w:p>
    <w:p w14:paraId="06F8747C" w14:textId="77777777" w:rsidR="007059ED" w:rsidRDefault="007059ED">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2686</w:t>
      </w:r>
    </w:p>
    <w:p w14:paraId="049963AF" w14:textId="77777777" w:rsidR="007059ED" w:rsidRDefault="007059ED">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2687</w:t>
      </w:r>
    </w:p>
    <w:p w14:paraId="0B91F19E" w14:textId="77777777" w:rsidR="007059ED" w:rsidRDefault="007059ED">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2687</w:t>
      </w:r>
    </w:p>
    <w:p w14:paraId="78EEE0FC" w14:textId="77777777" w:rsidR="007059ED" w:rsidRDefault="007059ED">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2687</w:t>
      </w:r>
    </w:p>
    <w:p w14:paraId="7F3A124A" w14:textId="77777777" w:rsidR="007059ED" w:rsidRDefault="007059ED">
      <w:pPr>
        <w:pStyle w:val="TOC4"/>
        <w:rPr>
          <w:rFonts w:asciiTheme="minorHAnsi" w:eastAsiaTheme="minorEastAsia" w:hAnsiTheme="minorHAnsi" w:cstheme="minorBidi"/>
          <w:sz w:val="22"/>
          <w:szCs w:val="22"/>
        </w:rPr>
      </w:pPr>
      <w:r w:rsidRPr="00AE6739">
        <w:rPr>
          <w:snapToGrid w:val="0"/>
        </w:rPr>
        <w:t>A.8.18.1.2</w:t>
      </w:r>
      <w:r>
        <w:rPr>
          <w:rFonts w:asciiTheme="minorHAnsi" w:eastAsiaTheme="minorEastAsia" w:hAnsiTheme="minorHAnsi" w:cstheme="minorBidi"/>
          <w:sz w:val="22"/>
          <w:szCs w:val="22"/>
        </w:rPr>
        <w:tab/>
      </w:r>
      <w:r w:rsidRPr="00AE6739">
        <w:rPr>
          <w:snapToGrid w:val="0"/>
        </w:rPr>
        <w:t>Test Requirements</w:t>
      </w:r>
      <w:r>
        <w:tab/>
        <w:t>2689</w:t>
      </w:r>
    </w:p>
    <w:p w14:paraId="71DC8CB4" w14:textId="77777777" w:rsidR="007059ED" w:rsidRDefault="007059ED">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2689</w:t>
      </w:r>
    </w:p>
    <w:p w14:paraId="350EBDEB" w14:textId="77777777" w:rsidR="007059ED" w:rsidRDefault="007059ED">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2689</w:t>
      </w:r>
    </w:p>
    <w:p w14:paraId="1198A2D6" w14:textId="77777777" w:rsidR="007059ED" w:rsidRDefault="007059ED">
      <w:pPr>
        <w:pStyle w:val="TOC4"/>
        <w:rPr>
          <w:rFonts w:asciiTheme="minorHAnsi" w:eastAsiaTheme="minorEastAsia" w:hAnsiTheme="minorHAnsi" w:cstheme="minorBidi"/>
          <w:sz w:val="22"/>
          <w:szCs w:val="22"/>
        </w:rPr>
      </w:pPr>
      <w:r w:rsidRPr="00AE6739">
        <w:rPr>
          <w:snapToGrid w:val="0"/>
        </w:rPr>
        <w:t>A.8.19.1.1</w:t>
      </w:r>
      <w:r>
        <w:rPr>
          <w:rFonts w:asciiTheme="minorHAnsi" w:eastAsiaTheme="minorEastAsia" w:hAnsiTheme="minorHAnsi" w:cstheme="minorBidi"/>
          <w:sz w:val="22"/>
          <w:szCs w:val="22"/>
        </w:rPr>
        <w:tab/>
      </w:r>
      <w:r w:rsidRPr="00AE6739">
        <w:rPr>
          <w:snapToGrid w:val="0"/>
        </w:rPr>
        <w:t>Test Purpose and Environment</w:t>
      </w:r>
      <w:r>
        <w:tab/>
        <w:t>2689</w:t>
      </w:r>
    </w:p>
    <w:p w14:paraId="27ABA3A4" w14:textId="77777777" w:rsidR="007059ED" w:rsidRDefault="007059ED">
      <w:pPr>
        <w:pStyle w:val="TOC4"/>
        <w:rPr>
          <w:rFonts w:asciiTheme="minorHAnsi" w:eastAsiaTheme="minorEastAsia" w:hAnsiTheme="minorHAnsi" w:cstheme="minorBidi"/>
          <w:sz w:val="22"/>
          <w:szCs w:val="22"/>
        </w:rPr>
      </w:pPr>
      <w:r w:rsidRPr="00AE6739">
        <w:rPr>
          <w:snapToGrid w:val="0"/>
        </w:rPr>
        <w:t>A.8.19.1.2</w:t>
      </w:r>
      <w:r>
        <w:rPr>
          <w:rFonts w:asciiTheme="minorHAnsi" w:eastAsiaTheme="minorEastAsia" w:hAnsiTheme="minorHAnsi" w:cstheme="minorBidi"/>
          <w:sz w:val="22"/>
          <w:szCs w:val="22"/>
        </w:rPr>
        <w:tab/>
      </w:r>
      <w:r w:rsidRPr="00AE6739">
        <w:rPr>
          <w:snapToGrid w:val="0"/>
        </w:rPr>
        <w:t>Test Requirements</w:t>
      </w:r>
      <w:r>
        <w:tab/>
        <w:t>2690</w:t>
      </w:r>
    </w:p>
    <w:p w14:paraId="7EB19162" w14:textId="77777777" w:rsidR="007059ED" w:rsidRDefault="007059ED">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2691</w:t>
      </w:r>
    </w:p>
    <w:p w14:paraId="7D234F63" w14:textId="77777777" w:rsidR="007059ED" w:rsidRDefault="007059ED">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2691</w:t>
      </w:r>
    </w:p>
    <w:p w14:paraId="4EA993A8" w14:textId="77777777" w:rsidR="007059ED" w:rsidRDefault="007059ED">
      <w:pPr>
        <w:pStyle w:val="TOC4"/>
        <w:rPr>
          <w:rFonts w:asciiTheme="minorHAnsi" w:eastAsiaTheme="minorEastAsia" w:hAnsiTheme="minorHAnsi" w:cstheme="minorBidi"/>
          <w:sz w:val="22"/>
          <w:szCs w:val="22"/>
        </w:rPr>
      </w:pPr>
      <w:r w:rsidRPr="00AE6739">
        <w:rPr>
          <w:snapToGrid w:val="0"/>
        </w:rPr>
        <w:t>A.8.20.1.1</w:t>
      </w:r>
      <w:r>
        <w:rPr>
          <w:rFonts w:asciiTheme="minorHAnsi" w:eastAsiaTheme="minorEastAsia" w:hAnsiTheme="minorHAnsi" w:cstheme="minorBidi"/>
          <w:sz w:val="22"/>
          <w:szCs w:val="22"/>
        </w:rPr>
        <w:tab/>
      </w:r>
      <w:r w:rsidRPr="00AE6739">
        <w:rPr>
          <w:snapToGrid w:val="0"/>
        </w:rPr>
        <w:t>Test Purpose and Environment</w:t>
      </w:r>
      <w:r>
        <w:tab/>
        <w:t>2691</w:t>
      </w:r>
    </w:p>
    <w:p w14:paraId="5A927643" w14:textId="77777777" w:rsidR="007059ED" w:rsidRDefault="007059ED">
      <w:pPr>
        <w:pStyle w:val="TOC4"/>
        <w:rPr>
          <w:rFonts w:asciiTheme="minorHAnsi" w:eastAsiaTheme="minorEastAsia" w:hAnsiTheme="minorHAnsi" w:cstheme="minorBidi"/>
          <w:sz w:val="22"/>
          <w:szCs w:val="22"/>
        </w:rPr>
      </w:pPr>
      <w:r w:rsidRPr="00AE6739">
        <w:rPr>
          <w:snapToGrid w:val="0"/>
        </w:rPr>
        <w:t>A.8.20.1.2</w:t>
      </w:r>
      <w:r>
        <w:rPr>
          <w:rFonts w:asciiTheme="minorHAnsi" w:eastAsiaTheme="minorEastAsia" w:hAnsiTheme="minorHAnsi" w:cstheme="minorBidi"/>
          <w:sz w:val="22"/>
          <w:szCs w:val="22"/>
        </w:rPr>
        <w:tab/>
      </w:r>
      <w:r w:rsidRPr="00AE6739">
        <w:rPr>
          <w:snapToGrid w:val="0"/>
        </w:rPr>
        <w:t>Test Requirements</w:t>
      </w:r>
      <w:r>
        <w:tab/>
        <w:t>2692</w:t>
      </w:r>
    </w:p>
    <w:p w14:paraId="3FCFC733" w14:textId="77777777" w:rsidR="007059ED" w:rsidRDefault="007059ED">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2692</w:t>
      </w:r>
    </w:p>
    <w:p w14:paraId="2119C7B8" w14:textId="77777777" w:rsidR="007059ED" w:rsidRDefault="007059ED">
      <w:pPr>
        <w:pStyle w:val="TOC4"/>
        <w:rPr>
          <w:rFonts w:asciiTheme="minorHAnsi" w:eastAsiaTheme="minorEastAsia" w:hAnsiTheme="minorHAnsi" w:cstheme="minorBidi"/>
          <w:sz w:val="22"/>
          <w:szCs w:val="22"/>
        </w:rPr>
      </w:pPr>
      <w:r w:rsidRPr="00AE6739">
        <w:rPr>
          <w:snapToGrid w:val="0"/>
        </w:rPr>
        <w:t>A.8.20.2.1</w:t>
      </w:r>
      <w:r>
        <w:rPr>
          <w:rFonts w:asciiTheme="minorHAnsi" w:eastAsiaTheme="minorEastAsia" w:hAnsiTheme="minorHAnsi" w:cstheme="minorBidi"/>
          <w:sz w:val="22"/>
          <w:szCs w:val="22"/>
        </w:rPr>
        <w:tab/>
      </w:r>
      <w:r w:rsidRPr="00AE6739">
        <w:rPr>
          <w:snapToGrid w:val="0"/>
        </w:rPr>
        <w:t>Test Purpose and Environment</w:t>
      </w:r>
      <w:r>
        <w:tab/>
        <w:t>2693</w:t>
      </w:r>
    </w:p>
    <w:p w14:paraId="750FAFAA" w14:textId="77777777" w:rsidR="007059ED" w:rsidRDefault="007059ED">
      <w:pPr>
        <w:pStyle w:val="TOC4"/>
        <w:rPr>
          <w:rFonts w:asciiTheme="minorHAnsi" w:eastAsiaTheme="minorEastAsia" w:hAnsiTheme="minorHAnsi" w:cstheme="minorBidi"/>
          <w:sz w:val="22"/>
          <w:szCs w:val="22"/>
        </w:rPr>
      </w:pPr>
      <w:r w:rsidRPr="00AE6739">
        <w:rPr>
          <w:snapToGrid w:val="0"/>
        </w:rPr>
        <w:t>A.8.20.2.2</w:t>
      </w:r>
      <w:r>
        <w:rPr>
          <w:rFonts w:asciiTheme="minorHAnsi" w:eastAsiaTheme="minorEastAsia" w:hAnsiTheme="minorHAnsi" w:cstheme="minorBidi"/>
          <w:sz w:val="22"/>
          <w:szCs w:val="22"/>
        </w:rPr>
        <w:tab/>
      </w:r>
      <w:r w:rsidRPr="00AE6739">
        <w:rPr>
          <w:snapToGrid w:val="0"/>
        </w:rPr>
        <w:t>Test Requirements</w:t>
      </w:r>
      <w:r>
        <w:tab/>
        <w:t>2694</w:t>
      </w:r>
    </w:p>
    <w:p w14:paraId="75D2F415" w14:textId="77777777" w:rsidR="007059ED" w:rsidRDefault="007059ED">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2695</w:t>
      </w:r>
    </w:p>
    <w:p w14:paraId="38EAB60D" w14:textId="77777777" w:rsidR="007059ED" w:rsidRDefault="007059ED">
      <w:pPr>
        <w:pStyle w:val="TOC4"/>
        <w:rPr>
          <w:rFonts w:asciiTheme="minorHAnsi" w:eastAsiaTheme="minorEastAsia" w:hAnsiTheme="minorHAnsi" w:cstheme="minorBidi"/>
          <w:sz w:val="22"/>
          <w:szCs w:val="22"/>
        </w:rPr>
      </w:pPr>
      <w:r w:rsidRPr="00AE6739">
        <w:rPr>
          <w:snapToGrid w:val="0"/>
        </w:rPr>
        <w:t>A.8.20.</w:t>
      </w:r>
      <w:r w:rsidRPr="00AE6739">
        <w:rPr>
          <w:snapToGrid w:val="0"/>
          <w:lang w:eastAsia="zh-CN"/>
        </w:rPr>
        <w:t>2A</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2695</w:t>
      </w:r>
    </w:p>
    <w:p w14:paraId="1F56E445" w14:textId="77777777" w:rsidR="007059ED" w:rsidRDefault="007059ED">
      <w:pPr>
        <w:pStyle w:val="TOC4"/>
        <w:rPr>
          <w:rFonts w:asciiTheme="minorHAnsi" w:eastAsiaTheme="minorEastAsia" w:hAnsiTheme="minorHAnsi" w:cstheme="minorBidi"/>
          <w:sz w:val="22"/>
          <w:szCs w:val="22"/>
        </w:rPr>
      </w:pPr>
      <w:r w:rsidRPr="00AE6739">
        <w:rPr>
          <w:snapToGrid w:val="0"/>
        </w:rPr>
        <w:t>A.8.20.2</w:t>
      </w:r>
      <w:r w:rsidRPr="00AE6739">
        <w:rPr>
          <w:snapToGrid w:val="0"/>
          <w:lang w:eastAsia="zh-CN"/>
        </w:rPr>
        <w:t>A</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2695</w:t>
      </w:r>
    </w:p>
    <w:p w14:paraId="637FF2D9" w14:textId="77777777" w:rsidR="007059ED" w:rsidRDefault="007059ED">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2695</w:t>
      </w:r>
    </w:p>
    <w:p w14:paraId="3E94491F" w14:textId="77777777" w:rsidR="007059ED" w:rsidRDefault="007059ED">
      <w:pPr>
        <w:pStyle w:val="TOC4"/>
        <w:rPr>
          <w:rFonts w:asciiTheme="minorHAnsi" w:eastAsiaTheme="minorEastAsia" w:hAnsiTheme="minorHAnsi" w:cstheme="minorBidi"/>
          <w:sz w:val="22"/>
          <w:szCs w:val="22"/>
        </w:rPr>
      </w:pPr>
      <w:r w:rsidRPr="00AE6739">
        <w:rPr>
          <w:snapToGrid w:val="0"/>
        </w:rPr>
        <w:t>A.8.20.</w:t>
      </w:r>
      <w:r w:rsidRPr="00AE6739">
        <w:rPr>
          <w:snapToGrid w:val="0"/>
          <w:lang w:eastAsia="zh-CN"/>
        </w:rPr>
        <w:t>2B</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2695</w:t>
      </w:r>
    </w:p>
    <w:p w14:paraId="59C5FF61" w14:textId="77777777" w:rsidR="007059ED" w:rsidRDefault="007059ED">
      <w:pPr>
        <w:pStyle w:val="TOC4"/>
        <w:rPr>
          <w:rFonts w:asciiTheme="minorHAnsi" w:eastAsiaTheme="minorEastAsia" w:hAnsiTheme="minorHAnsi" w:cstheme="minorBidi"/>
          <w:sz w:val="22"/>
          <w:szCs w:val="22"/>
        </w:rPr>
      </w:pPr>
      <w:r w:rsidRPr="00AE6739">
        <w:rPr>
          <w:snapToGrid w:val="0"/>
        </w:rPr>
        <w:t>A.8.20.2</w:t>
      </w:r>
      <w:r w:rsidRPr="00AE6739">
        <w:rPr>
          <w:snapToGrid w:val="0"/>
          <w:lang w:eastAsia="zh-CN"/>
        </w:rPr>
        <w:t>B</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2698</w:t>
      </w:r>
    </w:p>
    <w:p w14:paraId="1BE31344" w14:textId="77777777" w:rsidR="007059ED" w:rsidRDefault="007059ED">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2698</w:t>
      </w:r>
    </w:p>
    <w:p w14:paraId="7166E82C" w14:textId="77777777" w:rsidR="007059ED" w:rsidRDefault="007059ED">
      <w:pPr>
        <w:pStyle w:val="TOC4"/>
        <w:rPr>
          <w:rFonts w:asciiTheme="minorHAnsi" w:eastAsiaTheme="minorEastAsia" w:hAnsiTheme="minorHAnsi" w:cstheme="minorBidi"/>
          <w:sz w:val="22"/>
          <w:szCs w:val="22"/>
        </w:rPr>
      </w:pPr>
      <w:r w:rsidRPr="00AE6739">
        <w:rPr>
          <w:snapToGrid w:val="0"/>
        </w:rPr>
        <w:t>A.8.20.3.1</w:t>
      </w:r>
      <w:r>
        <w:rPr>
          <w:rFonts w:asciiTheme="minorHAnsi" w:eastAsiaTheme="minorEastAsia" w:hAnsiTheme="minorHAnsi" w:cstheme="minorBidi"/>
          <w:sz w:val="22"/>
          <w:szCs w:val="22"/>
        </w:rPr>
        <w:tab/>
      </w:r>
      <w:r w:rsidRPr="00AE6739">
        <w:rPr>
          <w:snapToGrid w:val="0"/>
        </w:rPr>
        <w:t>Test Purpose and Environment</w:t>
      </w:r>
      <w:r>
        <w:tab/>
        <w:t>2698</w:t>
      </w:r>
    </w:p>
    <w:p w14:paraId="13E5E356" w14:textId="77777777" w:rsidR="007059ED" w:rsidRDefault="007059ED">
      <w:pPr>
        <w:pStyle w:val="TOC4"/>
        <w:rPr>
          <w:rFonts w:asciiTheme="minorHAnsi" w:eastAsiaTheme="minorEastAsia" w:hAnsiTheme="minorHAnsi" w:cstheme="minorBidi"/>
          <w:sz w:val="22"/>
          <w:szCs w:val="22"/>
        </w:rPr>
      </w:pPr>
      <w:r w:rsidRPr="00AE6739">
        <w:rPr>
          <w:snapToGrid w:val="0"/>
        </w:rPr>
        <w:t>A.8.20.3.2</w:t>
      </w:r>
      <w:r>
        <w:rPr>
          <w:rFonts w:asciiTheme="minorHAnsi" w:eastAsiaTheme="minorEastAsia" w:hAnsiTheme="minorHAnsi" w:cstheme="minorBidi"/>
          <w:sz w:val="22"/>
          <w:szCs w:val="22"/>
        </w:rPr>
        <w:tab/>
      </w:r>
      <w:r w:rsidRPr="00AE6739">
        <w:rPr>
          <w:snapToGrid w:val="0"/>
        </w:rPr>
        <w:t>Test Requirements</w:t>
      </w:r>
      <w:r>
        <w:tab/>
        <w:t>2700</w:t>
      </w:r>
    </w:p>
    <w:p w14:paraId="754F1DC0" w14:textId="77777777" w:rsidR="007059ED" w:rsidRDefault="007059ED">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2700</w:t>
      </w:r>
    </w:p>
    <w:p w14:paraId="773541D6" w14:textId="77777777" w:rsidR="007059ED" w:rsidRDefault="007059ED">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2700</w:t>
      </w:r>
    </w:p>
    <w:p w14:paraId="512BAEF2" w14:textId="77777777" w:rsidR="007059ED" w:rsidRDefault="007059ED">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2700</w:t>
      </w:r>
    </w:p>
    <w:p w14:paraId="13E34BAA" w14:textId="77777777" w:rsidR="007059ED" w:rsidRDefault="007059ED">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2702</w:t>
      </w:r>
    </w:p>
    <w:p w14:paraId="11DA72C1" w14:textId="77777777" w:rsidR="007059ED" w:rsidRDefault="007059ED">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2702</w:t>
      </w:r>
    </w:p>
    <w:p w14:paraId="04712039" w14:textId="77777777" w:rsidR="007059ED" w:rsidRDefault="007059ED">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2702</w:t>
      </w:r>
    </w:p>
    <w:p w14:paraId="02EDD07A" w14:textId="77777777" w:rsidR="007059ED" w:rsidRDefault="007059ED">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2702</w:t>
      </w:r>
    </w:p>
    <w:p w14:paraId="78637A69" w14:textId="77777777" w:rsidR="007059ED" w:rsidRDefault="007059ED">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2702</w:t>
      </w:r>
    </w:p>
    <w:p w14:paraId="1B5C00CA" w14:textId="77777777" w:rsidR="007059ED" w:rsidRDefault="007059ED">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2702</w:t>
      </w:r>
    </w:p>
    <w:p w14:paraId="33970C7E" w14:textId="77777777" w:rsidR="007059ED" w:rsidRDefault="007059ED">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2702</w:t>
      </w:r>
    </w:p>
    <w:p w14:paraId="44C6FFB6" w14:textId="77777777" w:rsidR="007059ED" w:rsidRDefault="007059ED">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2703</w:t>
      </w:r>
    </w:p>
    <w:p w14:paraId="214CBCF7" w14:textId="77777777" w:rsidR="007059ED" w:rsidRDefault="007059ED">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2703</w:t>
      </w:r>
    </w:p>
    <w:p w14:paraId="17FA0D06" w14:textId="77777777" w:rsidR="007059ED" w:rsidRDefault="007059ED">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2703</w:t>
      </w:r>
    </w:p>
    <w:p w14:paraId="6ED268FB" w14:textId="77777777" w:rsidR="007059ED" w:rsidRDefault="007059ED">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2705</w:t>
      </w:r>
    </w:p>
    <w:p w14:paraId="1912622B" w14:textId="77777777" w:rsidR="007059ED" w:rsidRDefault="007059ED">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2705</w:t>
      </w:r>
    </w:p>
    <w:p w14:paraId="714CBE32" w14:textId="77777777" w:rsidR="007059ED" w:rsidRDefault="007059ED">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2705</w:t>
      </w:r>
    </w:p>
    <w:p w14:paraId="2829754F" w14:textId="77777777" w:rsidR="007059ED" w:rsidRDefault="007059ED">
      <w:pPr>
        <w:pStyle w:val="TOC4"/>
        <w:rPr>
          <w:rFonts w:asciiTheme="minorHAnsi" w:eastAsiaTheme="minorEastAsia" w:hAnsiTheme="minorHAnsi" w:cstheme="minorBidi"/>
          <w:sz w:val="22"/>
          <w:szCs w:val="22"/>
        </w:rPr>
      </w:pPr>
      <w:r w:rsidRPr="00AE6739">
        <w:rPr>
          <w:rFonts w:cs="v4.2.0"/>
        </w:rPr>
        <w:t>A.8.21.1</w:t>
      </w:r>
      <w:r>
        <w:rPr>
          <w:rFonts w:asciiTheme="minorHAnsi" w:eastAsiaTheme="minorEastAsia" w:hAnsiTheme="minorHAnsi" w:cstheme="minorBidi"/>
          <w:sz w:val="22"/>
          <w:szCs w:val="22"/>
        </w:rPr>
        <w:tab/>
      </w:r>
      <w:r w:rsidRPr="00AE6739">
        <w:rPr>
          <w:rFonts w:cs="v4.2.0"/>
        </w:rPr>
        <w:t>Test Purpose and Environment</w:t>
      </w:r>
      <w:r>
        <w:tab/>
        <w:t>2705</w:t>
      </w:r>
    </w:p>
    <w:p w14:paraId="598615F7" w14:textId="77777777" w:rsidR="007059ED" w:rsidRDefault="007059ED">
      <w:pPr>
        <w:pStyle w:val="TOC3"/>
        <w:rPr>
          <w:rFonts w:asciiTheme="minorHAnsi" w:eastAsiaTheme="minorEastAsia" w:hAnsiTheme="minorHAnsi" w:cstheme="minorBidi"/>
          <w:sz w:val="22"/>
          <w:szCs w:val="22"/>
        </w:rPr>
      </w:pPr>
      <w:r>
        <w:t>A.8.21.2 Test Requirements</w:t>
      </w:r>
      <w:r>
        <w:tab/>
        <w:t>2708</w:t>
      </w:r>
    </w:p>
    <w:p w14:paraId="08057C66" w14:textId="77777777" w:rsidR="007059ED" w:rsidRDefault="007059ED">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2708</w:t>
      </w:r>
    </w:p>
    <w:p w14:paraId="55821C76" w14:textId="77777777" w:rsidR="007059ED" w:rsidRDefault="007059ED">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2708</w:t>
      </w:r>
    </w:p>
    <w:p w14:paraId="7B8AB8AD" w14:textId="77777777" w:rsidR="007059ED" w:rsidRDefault="007059ED">
      <w:pPr>
        <w:pStyle w:val="TOC4"/>
        <w:rPr>
          <w:rFonts w:asciiTheme="minorHAnsi" w:eastAsiaTheme="minorEastAsia" w:hAnsiTheme="minorHAnsi" w:cstheme="minorBidi"/>
          <w:sz w:val="22"/>
          <w:szCs w:val="22"/>
        </w:rPr>
      </w:pPr>
      <w:r w:rsidRPr="00AE6739">
        <w:rPr>
          <w:snapToGrid w:val="0"/>
        </w:rPr>
        <w:t>A.8.22.1.</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2708</w:t>
      </w:r>
    </w:p>
    <w:p w14:paraId="13DBAE93" w14:textId="77777777" w:rsidR="007059ED" w:rsidRDefault="007059ED">
      <w:pPr>
        <w:pStyle w:val="TOC4"/>
        <w:rPr>
          <w:rFonts w:asciiTheme="minorHAnsi" w:eastAsiaTheme="minorEastAsia" w:hAnsiTheme="minorHAnsi" w:cstheme="minorBidi"/>
          <w:sz w:val="22"/>
          <w:szCs w:val="22"/>
        </w:rPr>
      </w:pPr>
      <w:r w:rsidRPr="00AE6739">
        <w:rPr>
          <w:snapToGrid w:val="0"/>
        </w:rPr>
        <w:t>A.8.22.1.2</w:t>
      </w:r>
      <w:r>
        <w:rPr>
          <w:rFonts w:asciiTheme="minorHAnsi" w:eastAsiaTheme="minorEastAsia" w:hAnsiTheme="minorHAnsi" w:cstheme="minorBidi"/>
          <w:sz w:val="22"/>
          <w:szCs w:val="22"/>
        </w:rPr>
        <w:tab/>
      </w:r>
      <w:r w:rsidRPr="00AE6739">
        <w:rPr>
          <w:snapToGrid w:val="0"/>
        </w:rPr>
        <w:t>Test Requirements</w:t>
      </w:r>
      <w:r>
        <w:tab/>
        <w:t>2711</w:t>
      </w:r>
    </w:p>
    <w:p w14:paraId="6DC4FC44" w14:textId="77777777" w:rsidR="007059ED" w:rsidRDefault="007059ED">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2711</w:t>
      </w:r>
    </w:p>
    <w:p w14:paraId="390EA5C1" w14:textId="77777777" w:rsidR="007059ED" w:rsidRDefault="007059ED">
      <w:pPr>
        <w:pStyle w:val="TOC4"/>
        <w:rPr>
          <w:rFonts w:asciiTheme="minorHAnsi" w:eastAsiaTheme="minorEastAsia" w:hAnsiTheme="minorHAnsi" w:cstheme="minorBidi"/>
          <w:sz w:val="22"/>
          <w:szCs w:val="22"/>
        </w:rPr>
      </w:pPr>
      <w:r w:rsidRPr="00AE6739">
        <w:rPr>
          <w:snapToGrid w:val="0"/>
        </w:rPr>
        <w:t>A.8.22.2.</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2711</w:t>
      </w:r>
    </w:p>
    <w:p w14:paraId="01F9AA12" w14:textId="77777777" w:rsidR="007059ED" w:rsidRDefault="007059ED">
      <w:pPr>
        <w:pStyle w:val="TOC4"/>
        <w:rPr>
          <w:rFonts w:asciiTheme="minorHAnsi" w:eastAsiaTheme="minorEastAsia" w:hAnsiTheme="minorHAnsi" w:cstheme="minorBidi"/>
          <w:sz w:val="22"/>
          <w:szCs w:val="22"/>
        </w:rPr>
      </w:pPr>
      <w:r w:rsidRPr="00AE6739">
        <w:rPr>
          <w:snapToGrid w:val="0"/>
        </w:rPr>
        <w:t>A.8.22.2.2</w:t>
      </w:r>
      <w:r>
        <w:rPr>
          <w:rFonts w:asciiTheme="minorHAnsi" w:eastAsiaTheme="minorEastAsia" w:hAnsiTheme="minorHAnsi" w:cstheme="minorBidi"/>
          <w:sz w:val="22"/>
          <w:szCs w:val="22"/>
        </w:rPr>
        <w:tab/>
      </w:r>
      <w:r w:rsidRPr="00AE6739">
        <w:rPr>
          <w:snapToGrid w:val="0"/>
        </w:rPr>
        <w:t>Test Requirements</w:t>
      </w:r>
      <w:r>
        <w:tab/>
        <w:t>2714</w:t>
      </w:r>
    </w:p>
    <w:p w14:paraId="61FE168E" w14:textId="77777777" w:rsidR="007059ED" w:rsidRDefault="007059ED">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2714</w:t>
      </w:r>
    </w:p>
    <w:p w14:paraId="6BB43142"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3</w:t>
      </w:r>
      <w:r w:rsidRPr="00AE6739">
        <w:rPr>
          <w:snapToGrid w:val="0"/>
        </w:rPr>
        <w:t>.</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2714</w:t>
      </w:r>
    </w:p>
    <w:p w14:paraId="7AD2A27D"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3</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2717</w:t>
      </w:r>
    </w:p>
    <w:p w14:paraId="7DB09CCD" w14:textId="77777777" w:rsidR="007059ED" w:rsidRDefault="007059ED">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2717</w:t>
      </w:r>
    </w:p>
    <w:p w14:paraId="7B7C6D5D"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4</w:t>
      </w:r>
      <w:r w:rsidRPr="00AE6739">
        <w:rPr>
          <w:snapToGrid w:val="0"/>
        </w:rPr>
        <w:t>.</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2717</w:t>
      </w:r>
    </w:p>
    <w:p w14:paraId="6F7C8397" w14:textId="77777777" w:rsidR="007059ED" w:rsidRDefault="007059ED">
      <w:pPr>
        <w:pStyle w:val="TOC4"/>
        <w:rPr>
          <w:rFonts w:asciiTheme="minorHAnsi" w:eastAsiaTheme="minorEastAsia" w:hAnsiTheme="minorHAnsi" w:cstheme="minorBidi"/>
          <w:sz w:val="22"/>
          <w:szCs w:val="22"/>
        </w:rPr>
      </w:pPr>
      <w:r w:rsidRPr="00AE6739">
        <w:rPr>
          <w:snapToGrid w:val="0"/>
        </w:rPr>
        <w:t>A.8.22.</w:t>
      </w:r>
      <w:r w:rsidRPr="00AE6739">
        <w:rPr>
          <w:snapToGrid w:val="0"/>
          <w:lang w:eastAsia="zh-CN"/>
        </w:rPr>
        <w:t>4</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2720</w:t>
      </w:r>
    </w:p>
    <w:p w14:paraId="16D12CF9" w14:textId="77777777" w:rsidR="007059ED" w:rsidRDefault="007059ED">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AE6739">
        <w:rPr>
          <w:rFonts w:cs="v4.2.0"/>
        </w:rPr>
        <w:t>in DRX based on</w:t>
      </w:r>
      <w:r>
        <w:t xml:space="preserve"> CSI-RS based discovery signal</w:t>
      </w:r>
      <w:r>
        <w:tab/>
        <w:t>2720</w:t>
      </w:r>
    </w:p>
    <w:p w14:paraId="71B6FC55" w14:textId="77777777" w:rsidR="007059ED" w:rsidRDefault="007059ED">
      <w:pPr>
        <w:pStyle w:val="TOC4"/>
        <w:rPr>
          <w:rFonts w:asciiTheme="minorHAnsi" w:eastAsiaTheme="minorEastAsia" w:hAnsiTheme="minorHAnsi" w:cstheme="minorBidi"/>
          <w:sz w:val="22"/>
          <w:szCs w:val="22"/>
        </w:rPr>
      </w:pPr>
      <w:r w:rsidRPr="00AE6739">
        <w:rPr>
          <w:snapToGrid w:val="0"/>
        </w:rPr>
        <w:t>A.8.22.5.1</w:t>
      </w:r>
      <w:r>
        <w:rPr>
          <w:rFonts w:asciiTheme="minorHAnsi" w:eastAsiaTheme="minorEastAsia" w:hAnsiTheme="minorHAnsi" w:cstheme="minorBidi"/>
          <w:sz w:val="22"/>
          <w:szCs w:val="22"/>
        </w:rPr>
        <w:tab/>
      </w:r>
      <w:r w:rsidRPr="00AE6739">
        <w:rPr>
          <w:snapToGrid w:val="0"/>
        </w:rPr>
        <w:t>Test Purpose and Environment</w:t>
      </w:r>
      <w:r>
        <w:tab/>
        <w:t>2720</w:t>
      </w:r>
    </w:p>
    <w:p w14:paraId="13FB4BB5" w14:textId="77777777" w:rsidR="007059ED" w:rsidRDefault="007059ED">
      <w:pPr>
        <w:pStyle w:val="TOC4"/>
        <w:rPr>
          <w:rFonts w:asciiTheme="minorHAnsi" w:eastAsiaTheme="minorEastAsia" w:hAnsiTheme="minorHAnsi" w:cstheme="minorBidi"/>
          <w:sz w:val="22"/>
          <w:szCs w:val="22"/>
        </w:rPr>
      </w:pPr>
      <w:r w:rsidRPr="00AE6739">
        <w:rPr>
          <w:snapToGrid w:val="0"/>
        </w:rPr>
        <w:t>A.8.22.5.2</w:t>
      </w:r>
      <w:r>
        <w:rPr>
          <w:rFonts w:asciiTheme="minorHAnsi" w:eastAsiaTheme="minorEastAsia" w:hAnsiTheme="minorHAnsi" w:cstheme="minorBidi"/>
          <w:sz w:val="22"/>
          <w:szCs w:val="22"/>
        </w:rPr>
        <w:tab/>
      </w:r>
      <w:r w:rsidRPr="00AE6739">
        <w:rPr>
          <w:snapToGrid w:val="0"/>
        </w:rPr>
        <w:t>Test Requirements</w:t>
      </w:r>
      <w:r>
        <w:tab/>
        <w:t>2724</w:t>
      </w:r>
    </w:p>
    <w:p w14:paraId="2A9417ED" w14:textId="77777777" w:rsidR="007059ED" w:rsidRDefault="007059ED">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AE6739">
        <w:rPr>
          <w:rFonts w:cs="v4.2.0"/>
        </w:rPr>
        <w:t>in DRX based on</w:t>
      </w:r>
      <w:r>
        <w:t xml:space="preserve"> CSI-RS based discovery signal</w:t>
      </w:r>
      <w:r>
        <w:tab/>
        <w:t>2724</w:t>
      </w:r>
    </w:p>
    <w:p w14:paraId="0E66A948" w14:textId="77777777" w:rsidR="007059ED" w:rsidRDefault="007059ED">
      <w:pPr>
        <w:pStyle w:val="TOC4"/>
        <w:rPr>
          <w:rFonts w:asciiTheme="minorHAnsi" w:eastAsiaTheme="minorEastAsia" w:hAnsiTheme="minorHAnsi" w:cstheme="minorBidi"/>
          <w:sz w:val="22"/>
          <w:szCs w:val="22"/>
        </w:rPr>
      </w:pPr>
      <w:r w:rsidRPr="00AE6739">
        <w:rPr>
          <w:snapToGrid w:val="0"/>
        </w:rPr>
        <w:t>A.8.22.6.1</w:t>
      </w:r>
      <w:r>
        <w:rPr>
          <w:rFonts w:asciiTheme="minorHAnsi" w:eastAsiaTheme="minorEastAsia" w:hAnsiTheme="minorHAnsi" w:cstheme="minorBidi"/>
          <w:sz w:val="22"/>
          <w:szCs w:val="22"/>
        </w:rPr>
        <w:tab/>
      </w:r>
      <w:r w:rsidRPr="00AE6739">
        <w:rPr>
          <w:snapToGrid w:val="0"/>
        </w:rPr>
        <w:t>Test Purpose and Environment</w:t>
      </w:r>
      <w:r>
        <w:tab/>
        <w:t>2724</w:t>
      </w:r>
    </w:p>
    <w:p w14:paraId="1378DBE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A.8.22.6.2</w:t>
      </w:r>
      <w:r>
        <w:rPr>
          <w:rFonts w:asciiTheme="minorHAnsi" w:eastAsiaTheme="minorEastAsia" w:hAnsiTheme="minorHAnsi" w:cstheme="minorBidi"/>
          <w:sz w:val="22"/>
          <w:szCs w:val="22"/>
        </w:rPr>
        <w:tab/>
      </w:r>
      <w:r w:rsidRPr="00AE6739">
        <w:rPr>
          <w:rFonts w:cs="v4.2.0"/>
          <w:snapToGrid w:val="0"/>
        </w:rPr>
        <w:t>Test Requirements</w:t>
      </w:r>
      <w:r>
        <w:tab/>
        <w:t>2728</w:t>
      </w:r>
    </w:p>
    <w:p w14:paraId="1E987E2A" w14:textId="77777777" w:rsidR="007059ED" w:rsidRDefault="007059ED">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AE6739">
        <w:rPr>
          <w:bCs/>
        </w:rPr>
        <w:t xml:space="preserve"> CSI-RS based discovery signal</w:t>
      </w:r>
      <w:r>
        <w:tab/>
        <w:t>2728</w:t>
      </w:r>
    </w:p>
    <w:p w14:paraId="5B2CDDE8" w14:textId="77777777" w:rsidR="007059ED" w:rsidRDefault="007059ED">
      <w:pPr>
        <w:pStyle w:val="TOC4"/>
        <w:rPr>
          <w:rFonts w:asciiTheme="minorHAnsi" w:eastAsiaTheme="minorEastAsia" w:hAnsiTheme="minorHAnsi" w:cstheme="minorBidi"/>
          <w:sz w:val="22"/>
          <w:szCs w:val="22"/>
        </w:rPr>
      </w:pPr>
      <w:r w:rsidRPr="00AE6739">
        <w:rPr>
          <w:snapToGrid w:val="0"/>
        </w:rPr>
        <w:t>A.8.22.7.1</w:t>
      </w:r>
      <w:r>
        <w:rPr>
          <w:rFonts w:asciiTheme="minorHAnsi" w:eastAsiaTheme="minorEastAsia" w:hAnsiTheme="minorHAnsi" w:cstheme="minorBidi"/>
          <w:sz w:val="22"/>
          <w:szCs w:val="22"/>
        </w:rPr>
        <w:tab/>
      </w:r>
      <w:r w:rsidRPr="00AE6739">
        <w:rPr>
          <w:snapToGrid w:val="0"/>
        </w:rPr>
        <w:t>Test Purpose and Environment</w:t>
      </w:r>
      <w:r>
        <w:tab/>
        <w:t>2728</w:t>
      </w:r>
    </w:p>
    <w:p w14:paraId="634A0683" w14:textId="77777777" w:rsidR="007059ED" w:rsidRDefault="007059ED">
      <w:pPr>
        <w:pStyle w:val="TOC4"/>
        <w:rPr>
          <w:rFonts w:asciiTheme="minorHAnsi" w:eastAsiaTheme="minorEastAsia" w:hAnsiTheme="minorHAnsi" w:cstheme="minorBidi"/>
          <w:sz w:val="22"/>
          <w:szCs w:val="22"/>
        </w:rPr>
      </w:pPr>
      <w:r w:rsidRPr="00AE6739">
        <w:rPr>
          <w:snapToGrid w:val="0"/>
        </w:rPr>
        <w:t>A.8.22.7.2</w:t>
      </w:r>
      <w:r>
        <w:rPr>
          <w:rFonts w:asciiTheme="minorHAnsi" w:eastAsiaTheme="minorEastAsia" w:hAnsiTheme="minorHAnsi" w:cstheme="minorBidi"/>
          <w:sz w:val="22"/>
          <w:szCs w:val="22"/>
        </w:rPr>
        <w:tab/>
      </w:r>
      <w:r w:rsidRPr="00AE6739">
        <w:rPr>
          <w:snapToGrid w:val="0"/>
        </w:rPr>
        <w:t>Test Requirements</w:t>
      </w:r>
      <w:r>
        <w:tab/>
        <w:t>2732</w:t>
      </w:r>
    </w:p>
    <w:p w14:paraId="29E8CBBF" w14:textId="77777777" w:rsidR="007059ED" w:rsidRDefault="007059ED">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AE6739">
        <w:rPr>
          <w:bCs/>
        </w:rPr>
        <w:t>E-UTRAN TDD-TDD inter-frequency event triggered reporting under fading propagation condition in DRX based on CSI-RS based discovery signal</w:t>
      </w:r>
      <w:r>
        <w:tab/>
        <w:t>2732</w:t>
      </w:r>
    </w:p>
    <w:p w14:paraId="62DD3766"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A.8.22.8.1</w:t>
      </w:r>
      <w:r>
        <w:rPr>
          <w:rFonts w:asciiTheme="minorHAnsi" w:eastAsiaTheme="minorEastAsia" w:hAnsiTheme="minorHAnsi" w:cstheme="minorBidi"/>
          <w:sz w:val="22"/>
          <w:szCs w:val="22"/>
        </w:rPr>
        <w:tab/>
      </w:r>
      <w:r w:rsidRPr="00AE6739">
        <w:rPr>
          <w:rFonts w:cs="v4.2.0"/>
          <w:snapToGrid w:val="0"/>
        </w:rPr>
        <w:t>Test Purpose and Environment</w:t>
      </w:r>
      <w:r>
        <w:tab/>
        <w:t>2732</w:t>
      </w:r>
    </w:p>
    <w:p w14:paraId="5BA33C2A" w14:textId="77777777" w:rsidR="007059ED" w:rsidRDefault="007059ED">
      <w:pPr>
        <w:pStyle w:val="TOC4"/>
        <w:rPr>
          <w:rFonts w:asciiTheme="minorHAnsi" w:eastAsiaTheme="minorEastAsia" w:hAnsiTheme="minorHAnsi" w:cstheme="minorBidi"/>
          <w:sz w:val="22"/>
          <w:szCs w:val="22"/>
        </w:rPr>
      </w:pPr>
      <w:r w:rsidRPr="00AE6739">
        <w:rPr>
          <w:snapToGrid w:val="0"/>
        </w:rPr>
        <w:t>A.8.22.8.2</w:t>
      </w:r>
      <w:r>
        <w:rPr>
          <w:rFonts w:asciiTheme="minorHAnsi" w:eastAsiaTheme="minorEastAsia" w:hAnsiTheme="minorHAnsi" w:cstheme="minorBidi"/>
          <w:sz w:val="22"/>
          <w:szCs w:val="22"/>
        </w:rPr>
        <w:tab/>
      </w:r>
      <w:r w:rsidRPr="00AE6739">
        <w:rPr>
          <w:snapToGrid w:val="0"/>
        </w:rPr>
        <w:t>Test Requirements</w:t>
      </w:r>
      <w:r>
        <w:tab/>
        <w:t>2736</w:t>
      </w:r>
    </w:p>
    <w:p w14:paraId="2047F79E" w14:textId="77777777" w:rsidR="007059ED" w:rsidRDefault="007059ED">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2736</w:t>
      </w:r>
    </w:p>
    <w:p w14:paraId="03F33282" w14:textId="77777777" w:rsidR="007059ED" w:rsidRDefault="007059ED">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2736</w:t>
      </w:r>
    </w:p>
    <w:p w14:paraId="23E54AFE" w14:textId="77777777" w:rsidR="007059ED" w:rsidRDefault="007059ED">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2738</w:t>
      </w:r>
    </w:p>
    <w:p w14:paraId="2E7ABABB" w14:textId="77777777" w:rsidR="007059ED" w:rsidRDefault="007059ED">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2739</w:t>
      </w:r>
    </w:p>
    <w:p w14:paraId="355A6436" w14:textId="77777777" w:rsidR="007059ED" w:rsidRDefault="007059ED">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2739</w:t>
      </w:r>
    </w:p>
    <w:p w14:paraId="67C34202" w14:textId="77777777" w:rsidR="007059ED" w:rsidRDefault="007059ED">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2741</w:t>
      </w:r>
    </w:p>
    <w:p w14:paraId="48C83120" w14:textId="77777777" w:rsidR="007059ED" w:rsidRDefault="007059ED">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AE6739">
        <w:rPr>
          <w:bCs/>
        </w:rPr>
        <w:t>E-UTRAN FDD event triggered reporting under deactivated SCell in non-DRX based on CSI-RS based discovery signal</w:t>
      </w:r>
      <w:r>
        <w:tab/>
        <w:t>2742</w:t>
      </w:r>
    </w:p>
    <w:p w14:paraId="43116FC4" w14:textId="77777777" w:rsidR="007059ED" w:rsidRDefault="007059ED">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2742</w:t>
      </w:r>
    </w:p>
    <w:p w14:paraId="0EF99590" w14:textId="77777777" w:rsidR="007059ED" w:rsidRDefault="007059ED">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2745</w:t>
      </w:r>
    </w:p>
    <w:p w14:paraId="17EB633F" w14:textId="77777777" w:rsidR="007059ED" w:rsidRDefault="007059ED">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AE6739">
        <w:rPr>
          <w:bCs/>
        </w:rPr>
        <w:t>E-UTRAN TDD event triggered reporting under deactivated SCell in non-DRX based on CSI-RS based discovery signal</w:t>
      </w:r>
      <w:r>
        <w:tab/>
        <w:t>2745</w:t>
      </w:r>
    </w:p>
    <w:p w14:paraId="3C4B28A0" w14:textId="77777777" w:rsidR="007059ED" w:rsidRDefault="007059ED">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2745</w:t>
      </w:r>
    </w:p>
    <w:p w14:paraId="2A625991" w14:textId="77777777" w:rsidR="007059ED" w:rsidRDefault="007059ED">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2749</w:t>
      </w:r>
    </w:p>
    <w:p w14:paraId="1A12E88B" w14:textId="77777777" w:rsidR="007059ED" w:rsidRDefault="007059ED">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2749</w:t>
      </w:r>
    </w:p>
    <w:p w14:paraId="626FE04E" w14:textId="77777777" w:rsidR="007059ED" w:rsidRDefault="007059ED">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2749</w:t>
      </w:r>
    </w:p>
    <w:p w14:paraId="78FCF8EF" w14:textId="77777777" w:rsidR="007059ED" w:rsidRDefault="007059ED">
      <w:pPr>
        <w:pStyle w:val="TOC4"/>
        <w:rPr>
          <w:rFonts w:asciiTheme="minorHAnsi" w:eastAsiaTheme="minorEastAsia" w:hAnsiTheme="minorHAnsi" w:cstheme="minorBidi"/>
          <w:sz w:val="22"/>
          <w:szCs w:val="22"/>
        </w:rPr>
      </w:pPr>
      <w:r w:rsidRPr="00AE6739">
        <w:rPr>
          <w:snapToGrid w:val="0"/>
        </w:rPr>
        <w:t>A.8.23.1.1</w:t>
      </w:r>
      <w:r>
        <w:rPr>
          <w:rFonts w:asciiTheme="minorHAnsi" w:eastAsiaTheme="minorEastAsia" w:hAnsiTheme="minorHAnsi" w:cstheme="minorBidi"/>
          <w:sz w:val="22"/>
          <w:szCs w:val="22"/>
        </w:rPr>
        <w:tab/>
      </w:r>
      <w:r w:rsidRPr="00AE6739">
        <w:rPr>
          <w:snapToGrid w:val="0"/>
        </w:rPr>
        <w:t>Test Purpose and Environment</w:t>
      </w:r>
      <w:r>
        <w:tab/>
        <w:t>2749</w:t>
      </w:r>
    </w:p>
    <w:p w14:paraId="1BE6D88B" w14:textId="77777777" w:rsidR="007059ED" w:rsidRDefault="007059ED">
      <w:pPr>
        <w:pStyle w:val="TOC4"/>
        <w:rPr>
          <w:rFonts w:asciiTheme="minorHAnsi" w:eastAsiaTheme="minorEastAsia" w:hAnsiTheme="minorHAnsi" w:cstheme="minorBidi"/>
          <w:sz w:val="22"/>
          <w:szCs w:val="22"/>
        </w:rPr>
      </w:pPr>
      <w:r w:rsidRPr="00AE6739">
        <w:rPr>
          <w:snapToGrid w:val="0"/>
        </w:rPr>
        <w:t>A.8.23.1.2</w:t>
      </w:r>
      <w:r>
        <w:rPr>
          <w:rFonts w:asciiTheme="minorHAnsi" w:eastAsiaTheme="minorEastAsia" w:hAnsiTheme="minorHAnsi" w:cstheme="minorBidi"/>
          <w:sz w:val="22"/>
          <w:szCs w:val="22"/>
        </w:rPr>
        <w:tab/>
      </w:r>
      <w:r w:rsidRPr="00AE6739">
        <w:rPr>
          <w:snapToGrid w:val="0"/>
        </w:rPr>
        <w:t>Test Requirements</w:t>
      </w:r>
      <w:r>
        <w:tab/>
        <w:t>2752</w:t>
      </w:r>
    </w:p>
    <w:p w14:paraId="020E1FBF" w14:textId="77777777" w:rsidR="007059ED" w:rsidRDefault="007059ED">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2752</w:t>
      </w:r>
    </w:p>
    <w:p w14:paraId="72E48E4B" w14:textId="77777777" w:rsidR="007059ED" w:rsidRDefault="007059ED">
      <w:pPr>
        <w:pStyle w:val="TOC4"/>
        <w:rPr>
          <w:rFonts w:asciiTheme="minorHAnsi" w:eastAsiaTheme="minorEastAsia" w:hAnsiTheme="minorHAnsi" w:cstheme="minorBidi"/>
          <w:sz w:val="22"/>
          <w:szCs w:val="22"/>
        </w:rPr>
      </w:pPr>
      <w:r w:rsidRPr="00AE6739">
        <w:rPr>
          <w:snapToGrid w:val="0"/>
        </w:rPr>
        <w:t>A.8.23.2.1</w:t>
      </w:r>
      <w:r>
        <w:rPr>
          <w:rFonts w:asciiTheme="minorHAnsi" w:eastAsiaTheme="minorEastAsia" w:hAnsiTheme="minorHAnsi" w:cstheme="minorBidi"/>
          <w:sz w:val="22"/>
          <w:szCs w:val="22"/>
        </w:rPr>
        <w:tab/>
      </w:r>
      <w:r w:rsidRPr="00AE6739">
        <w:rPr>
          <w:snapToGrid w:val="0"/>
        </w:rPr>
        <w:t>Test Purpose and Environment</w:t>
      </w:r>
      <w:r>
        <w:tab/>
        <w:t>2752</w:t>
      </w:r>
    </w:p>
    <w:p w14:paraId="4533BE05" w14:textId="77777777" w:rsidR="007059ED" w:rsidRDefault="007059ED">
      <w:pPr>
        <w:pStyle w:val="TOC4"/>
        <w:rPr>
          <w:rFonts w:asciiTheme="minorHAnsi" w:eastAsiaTheme="minorEastAsia" w:hAnsiTheme="minorHAnsi" w:cstheme="minorBidi"/>
          <w:sz w:val="22"/>
          <w:szCs w:val="22"/>
        </w:rPr>
      </w:pPr>
      <w:r w:rsidRPr="00AE6739">
        <w:rPr>
          <w:snapToGrid w:val="0"/>
        </w:rPr>
        <w:t>A.8.23.2.2</w:t>
      </w:r>
      <w:r>
        <w:rPr>
          <w:rFonts w:asciiTheme="minorHAnsi" w:eastAsiaTheme="minorEastAsia" w:hAnsiTheme="minorHAnsi" w:cstheme="minorBidi"/>
          <w:sz w:val="22"/>
          <w:szCs w:val="22"/>
        </w:rPr>
        <w:tab/>
      </w:r>
      <w:r w:rsidRPr="00AE6739">
        <w:rPr>
          <w:snapToGrid w:val="0"/>
        </w:rPr>
        <w:t>Test Requirements</w:t>
      </w:r>
      <w:r>
        <w:tab/>
        <w:t>2755</w:t>
      </w:r>
    </w:p>
    <w:p w14:paraId="6D0DB070" w14:textId="77777777" w:rsidR="007059ED" w:rsidRDefault="007059ED">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2755</w:t>
      </w:r>
    </w:p>
    <w:p w14:paraId="4136A4BC" w14:textId="77777777" w:rsidR="007059ED" w:rsidRDefault="007059ED">
      <w:pPr>
        <w:pStyle w:val="TOC4"/>
        <w:rPr>
          <w:rFonts w:asciiTheme="minorHAnsi" w:eastAsiaTheme="minorEastAsia" w:hAnsiTheme="minorHAnsi" w:cstheme="minorBidi"/>
          <w:sz w:val="22"/>
          <w:szCs w:val="22"/>
        </w:rPr>
      </w:pPr>
      <w:r w:rsidRPr="00AE6739">
        <w:rPr>
          <w:snapToGrid w:val="0"/>
        </w:rPr>
        <w:t>A.8.23.3.1</w:t>
      </w:r>
      <w:r>
        <w:rPr>
          <w:rFonts w:asciiTheme="minorHAnsi" w:eastAsiaTheme="minorEastAsia" w:hAnsiTheme="minorHAnsi" w:cstheme="minorBidi"/>
          <w:sz w:val="22"/>
          <w:szCs w:val="22"/>
        </w:rPr>
        <w:tab/>
      </w:r>
      <w:r w:rsidRPr="00AE6739">
        <w:rPr>
          <w:snapToGrid w:val="0"/>
        </w:rPr>
        <w:t>Test Purpose and Environment</w:t>
      </w:r>
      <w:r>
        <w:tab/>
        <w:t>2755</w:t>
      </w:r>
    </w:p>
    <w:p w14:paraId="685A9770" w14:textId="77777777" w:rsidR="007059ED" w:rsidRDefault="007059ED">
      <w:pPr>
        <w:pStyle w:val="TOC4"/>
        <w:rPr>
          <w:rFonts w:asciiTheme="minorHAnsi" w:eastAsiaTheme="minorEastAsia" w:hAnsiTheme="minorHAnsi" w:cstheme="minorBidi"/>
          <w:sz w:val="22"/>
          <w:szCs w:val="22"/>
        </w:rPr>
      </w:pPr>
      <w:r w:rsidRPr="00AE6739">
        <w:rPr>
          <w:snapToGrid w:val="0"/>
        </w:rPr>
        <w:t>A.8.23.3.2</w:t>
      </w:r>
      <w:r>
        <w:rPr>
          <w:rFonts w:asciiTheme="minorHAnsi" w:eastAsiaTheme="minorEastAsia" w:hAnsiTheme="minorHAnsi" w:cstheme="minorBidi"/>
          <w:sz w:val="22"/>
          <w:szCs w:val="22"/>
        </w:rPr>
        <w:tab/>
      </w:r>
      <w:r w:rsidRPr="00AE6739">
        <w:rPr>
          <w:snapToGrid w:val="0"/>
        </w:rPr>
        <w:t>Test Requirements</w:t>
      </w:r>
      <w:r>
        <w:tab/>
        <w:t>2758</w:t>
      </w:r>
    </w:p>
    <w:p w14:paraId="7670870A" w14:textId="77777777" w:rsidR="007059ED" w:rsidRDefault="007059ED">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2758</w:t>
      </w:r>
    </w:p>
    <w:p w14:paraId="55F9854A" w14:textId="77777777" w:rsidR="007059ED" w:rsidRDefault="007059ED">
      <w:pPr>
        <w:pStyle w:val="TOC4"/>
        <w:rPr>
          <w:rFonts w:asciiTheme="minorHAnsi" w:eastAsiaTheme="minorEastAsia" w:hAnsiTheme="minorHAnsi" w:cstheme="minorBidi"/>
          <w:sz w:val="22"/>
          <w:szCs w:val="22"/>
        </w:rPr>
      </w:pPr>
      <w:r w:rsidRPr="00AE6739">
        <w:rPr>
          <w:snapToGrid w:val="0"/>
        </w:rPr>
        <w:t>A.8.23.4.1</w:t>
      </w:r>
      <w:r>
        <w:rPr>
          <w:rFonts w:asciiTheme="minorHAnsi" w:eastAsiaTheme="minorEastAsia" w:hAnsiTheme="minorHAnsi" w:cstheme="minorBidi"/>
          <w:sz w:val="22"/>
          <w:szCs w:val="22"/>
        </w:rPr>
        <w:tab/>
      </w:r>
      <w:r w:rsidRPr="00AE6739">
        <w:rPr>
          <w:snapToGrid w:val="0"/>
        </w:rPr>
        <w:t>Test Purpose and Environment</w:t>
      </w:r>
      <w:r>
        <w:tab/>
        <w:t>2758</w:t>
      </w:r>
    </w:p>
    <w:p w14:paraId="607B4F0F" w14:textId="77777777" w:rsidR="007059ED" w:rsidRDefault="007059ED">
      <w:pPr>
        <w:pStyle w:val="TOC4"/>
        <w:rPr>
          <w:rFonts w:asciiTheme="minorHAnsi" w:eastAsiaTheme="minorEastAsia" w:hAnsiTheme="minorHAnsi" w:cstheme="minorBidi"/>
          <w:sz w:val="22"/>
          <w:szCs w:val="22"/>
        </w:rPr>
      </w:pPr>
      <w:r w:rsidRPr="00AE6739">
        <w:rPr>
          <w:snapToGrid w:val="0"/>
        </w:rPr>
        <w:t>A.8.23.4.2</w:t>
      </w:r>
      <w:r>
        <w:rPr>
          <w:rFonts w:asciiTheme="minorHAnsi" w:eastAsiaTheme="minorEastAsia" w:hAnsiTheme="minorHAnsi" w:cstheme="minorBidi"/>
          <w:sz w:val="22"/>
          <w:szCs w:val="22"/>
        </w:rPr>
        <w:tab/>
      </w:r>
      <w:r w:rsidRPr="00AE6739">
        <w:rPr>
          <w:snapToGrid w:val="0"/>
        </w:rPr>
        <w:t>Test Requirements</w:t>
      </w:r>
      <w:r>
        <w:tab/>
        <w:t>2761</w:t>
      </w:r>
    </w:p>
    <w:p w14:paraId="7594D0DB" w14:textId="77777777" w:rsidR="007059ED" w:rsidRDefault="007059ED">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2761</w:t>
      </w:r>
    </w:p>
    <w:p w14:paraId="691D5CAA" w14:textId="77777777" w:rsidR="007059ED" w:rsidRDefault="007059ED">
      <w:pPr>
        <w:pStyle w:val="TOC4"/>
        <w:rPr>
          <w:rFonts w:asciiTheme="minorHAnsi" w:eastAsiaTheme="minorEastAsia" w:hAnsiTheme="minorHAnsi" w:cstheme="minorBidi"/>
          <w:sz w:val="22"/>
          <w:szCs w:val="22"/>
        </w:rPr>
      </w:pPr>
      <w:r w:rsidRPr="00AE6739">
        <w:rPr>
          <w:snapToGrid w:val="0"/>
        </w:rPr>
        <w:t>A.8.23.5.1</w:t>
      </w:r>
      <w:r>
        <w:rPr>
          <w:rFonts w:asciiTheme="minorHAnsi" w:eastAsiaTheme="minorEastAsia" w:hAnsiTheme="minorHAnsi" w:cstheme="minorBidi"/>
          <w:sz w:val="22"/>
          <w:szCs w:val="22"/>
        </w:rPr>
        <w:tab/>
      </w:r>
      <w:r w:rsidRPr="00AE6739">
        <w:rPr>
          <w:snapToGrid w:val="0"/>
        </w:rPr>
        <w:t>Test Purpose and Environment</w:t>
      </w:r>
      <w:r>
        <w:tab/>
        <w:t>2761</w:t>
      </w:r>
    </w:p>
    <w:p w14:paraId="2678D062" w14:textId="77777777" w:rsidR="007059ED" w:rsidRDefault="007059ED">
      <w:pPr>
        <w:pStyle w:val="TOC4"/>
        <w:rPr>
          <w:rFonts w:asciiTheme="minorHAnsi" w:eastAsiaTheme="minorEastAsia" w:hAnsiTheme="minorHAnsi" w:cstheme="minorBidi"/>
          <w:sz w:val="22"/>
          <w:szCs w:val="22"/>
        </w:rPr>
      </w:pPr>
      <w:r w:rsidRPr="00AE6739">
        <w:rPr>
          <w:snapToGrid w:val="0"/>
        </w:rPr>
        <w:t>A.8.23.5.2</w:t>
      </w:r>
      <w:r>
        <w:rPr>
          <w:rFonts w:asciiTheme="minorHAnsi" w:eastAsiaTheme="minorEastAsia" w:hAnsiTheme="minorHAnsi" w:cstheme="minorBidi"/>
          <w:sz w:val="22"/>
          <w:szCs w:val="22"/>
        </w:rPr>
        <w:tab/>
      </w:r>
      <w:r w:rsidRPr="00AE6739">
        <w:rPr>
          <w:snapToGrid w:val="0"/>
        </w:rPr>
        <w:t>Test Requirements</w:t>
      </w:r>
      <w:r>
        <w:tab/>
        <w:t>2764</w:t>
      </w:r>
    </w:p>
    <w:p w14:paraId="03DF054A" w14:textId="77777777" w:rsidR="007059ED" w:rsidRDefault="007059ED">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2764</w:t>
      </w:r>
    </w:p>
    <w:p w14:paraId="1DDA9884" w14:textId="77777777" w:rsidR="007059ED" w:rsidRDefault="007059ED">
      <w:pPr>
        <w:pStyle w:val="TOC4"/>
        <w:rPr>
          <w:rFonts w:asciiTheme="minorHAnsi" w:eastAsiaTheme="minorEastAsia" w:hAnsiTheme="minorHAnsi" w:cstheme="minorBidi"/>
          <w:sz w:val="22"/>
          <w:szCs w:val="22"/>
        </w:rPr>
      </w:pPr>
      <w:r w:rsidRPr="00AE6739">
        <w:rPr>
          <w:snapToGrid w:val="0"/>
        </w:rPr>
        <w:t>A.8.23.6.1</w:t>
      </w:r>
      <w:r>
        <w:rPr>
          <w:rFonts w:asciiTheme="minorHAnsi" w:eastAsiaTheme="minorEastAsia" w:hAnsiTheme="minorHAnsi" w:cstheme="minorBidi"/>
          <w:sz w:val="22"/>
          <w:szCs w:val="22"/>
        </w:rPr>
        <w:tab/>
      </w:r>
      <w:r w:rsidRPr="00AE6739">
        <w:rPr>
          <w:snapToGrid w:val="0"/>
        </w:rPr>
        <w:t>Test Purpose and Environment</w:t>
      </w:r>
      <w:r>
        <w:tab/>
        <w:t>2764</w:t>
      </w:r>
    </w:p>
    <w:p w14:paraId="6619AF02" w14:textId="77777777" w:rsidR="007059ED" w:rsidRDefault="007059ED">
      <w:pPr>
        <w:pStyle w:val="TOC4"/>
        <w:rPr>
          <w:rFonts w:asciiTheme="minorHAnsi" w:eastAsiaTheme="minorEastAsia" w:hAnsiTheme="minorHAnsi" w:cstheme="minorBidi"/>
          <w:sz w:val="22"/>
          <w:szCs w:val="22"/>
        </w:rPr>
      </w:pPr>
      <w:r w:rsidRPr="00AE6739">
        <w:rPr>
          <w:snapToGrid w:val="0"/>
        </w:rPr>
        <w:t>A.8.23.6.2</w:t>
      </w:r>
      <w:r>
        <w:rPr>
          <w:rFonts w:asciiTheme="minorHAnsi" w:eastAsiaTheme="minorEastAsia" w:hAnsiTheme="minorHAnsi" w:cstheme="minorBidi"/>
          <w:sz w:val="22"/>
          <w:szCs w:val="22"/>
        </w:rPr>
        <w:tab/>
      </w:r>
      <w:r w:rsidRPr="00AE6739">
        <w:rPr>
          <w:snapToGrid w:val="0"/>
        </w:rPr>
        <w:t>Test Requirements</w:t>
      </w:r>
      <w:r>
        <w:tab/>
        <w:t>2767</w:t>
      </w:r>
    </w:p>
    <w:p w14:paraId="025BBC44" w14:textId="77777777" w:rsidR="007059ED" w:rsidRDefault="007059ED">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2767</w:t>
      </w:r>
    </w:p>
    <w:p w14:paraId="14523CB2" w14:textId="77777777" w:rsidR="007059ED" w:rsidRDefault="007059ED">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2767</w:t>
      </w:r>
    </w:p>
    <w:p w14:paraId="31EF30CA" w14:textId="77777777" w:rsidR="007059ED" w:rsidRDefault="007059ED">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2769</w:t>
      </w:r>
    </w:p>
    <w:p w14:paraId="402F81BC" w14:textId="77777777" w:rsidR="007059ED" w:rsidRDefault="007059ED">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2770</w:t>
      </w:r>
    </w:p>
    <w:p w14:paraId="7990E6A8" w14:textId="77777777" w:rsidR="007059ED" w:rsidRDefault="007059ED">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2770</w:t>
      </w:r>
    </w:p>
    <w:p w14:paraId="46EDA14F" w14:textId="77777777" w:rsidR="007059ED" w:rsidRDefault="007059ED">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2772</w:t>
      </w:r>
    </w:p>
    <w:p w14:paraId="25522B4B" w14:textId="77777777" w:rsidR="007059ED" w:rsidRDefault="007059ED">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2773</w:t>
      </w:r>
    </w:p>
    <w:p w14:paraId="5C539CAF" w14:textId="77777777" w:rsidR="007059ED" w:rsidRDefault="007059ED">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2773</w:t>
      </w:r>
    </w:p>
    <w:p w14:paraId="0EAEC782" w14:textId="77777777" w:rsidR="007059ED" w:rsidRDefault="007059ED">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2776</w:t>
      </w:r>
    </w:p>
    <w:p w14:paraId="62288936" w14:textId="77777777" w:rsidR="007059ED" w:rsidRDefault="007059ED">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2776</w:t>
      </w:r>
    </w:p>
    <w:p w14:paraId="4824C54B" w14:textId="77777777" w:rsidR="007059ED" w:rsidRDefault="007059ED">
      <w:pPr>
        <w:pStyle w:val="TOC4"/>
        <w:rPr>
          <w:rFonts w:asciiTheme="minorHAnsi" w:eastAsiaTheme="minorEastAsia" w:hAnsiTheme="minorHAnsi" w:cstheme="minorBidi"/>
          <w:sz w:val="22"/>
          <w:szCs w:val="22"/>
        </w:rPr>
      </w:pPr>
      <w:r w:rsidRPr="00AE6739">
        <w:rPr>
          <w:snapToGrid w:val="0"/>
        </w:rPr>
        <w:t>A.8.23.10.1</w:t>
      </w:r>
      <w:r>
        <w:rPr>
          <w:rFonts w:asciiTheme="minorHAnsi" w:eastAsiaTheme="minorEastAsia" w:hAnsiTheme="minorHAnsi" w:cstheme="minorBidi"/>
          <w:sz w:val="22"/>
          <w:szCs w:val="22"/>
        </w:rPr>
        <w:tab/>
      </w:r>
      <w:r w:rsidRPr="00AE6739">
        <w:rPr>
          <w:snapToGrid w:val="0"/>
        </w:rPr>
        <w:t>Test Purpose and Environment</w:t>
      </w:r>
      <w:r>
        <w:tab/>
        <w:t>2776</w:t>
      </w:r>
    </w:p>
    <w:p w14:paraId="45B19E92" w14:textId="77777777" w:rsidR="007059ED" w:rsidRDefault="007059ED">
      <w:pPr>
        <w:pStyle w:val="TOC4"/>
        <w:rPr>
          <w:rFonts w:asciiTheme="minorHAnsi" w:eastAsiaTheme="minorEastAsia" w:hAnsiTheme="minorHAnsi" w:cstheme="minorBidi"/>
          <w:sz w:val="22"/>
          <w:szCs w:val="22"/>
        </w:rPr>
      </w:pPr>
      <w:r w:rsidRPr="00AE6739">
        <w:rPr>
          <w:snapToGrid w:val="0"/>
        </w:rPr>
        <w:t>A.8.23.10.2</w:t>
      </w:r>
      <w:r>
        <w:rPr>
          <w:rFonts w:asciiTheme="minorHAnsi" w:eastAsiaTheme="minorEastAsia" w:hAnsiTheme="minorHAnsi" w:cstheme="minorBidi"/>
          <w:sz w:val="22"/>
          <w:szCs w:val="22"/>
        </w:rPr>
        <w:tab/>
      </w:r>
      <w:r w:rsidRPr="00AE6739">
        <w:rPr>
          <w:snapToGrid w:val="0"/>
        </w:rPr>
        <w:t>Test Requirements</w:t>
      </w:r>
      <w:r>
        <w:tab/>
        <w:t>2779</w:t>
      </w:r>
    </w:p>
    <w:p w14:paraId="4A1D1617" w14:textId="77777777" w:rsidR="007059ED" w:rsidRDefault="007059ED">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2779</w:t>
      </w:r>
    </w:p>
    <w:p w14:paraId="58E53C08" w14:textId="77777777" w:rsidR="007059ED" w:rsidRDefault="007059ED">
      <w:pPr>
        <w:pStyle w:val="TOC4"/>
        <w:rPr>
          <w:rFonts w:asciiTheme="minorHAnsi" w:eastAsiaTheme="minorEastAsia" w:hAnsiTheme="minorHAnsi" w:cstheme="minorBidi"/>
          <w:sz w:val="22"/>
          <w:szCs w:val="22"/>
        </w:rPr>
      </w:pPr>
      <w:r w:rsidRPr="00AE6739">
        <w:rPr>
          <w:snapToGrid w:val="0"/>
        </w:rPr>
        <w:t>A.8.23.11.1</w:t>
      </w:r>
      <w:r>
        <w:rPr>
          <w:rFonts w:asciiTheme="minorHAnsi" w:eastAsiaTheme="minorEastAsia" w:hAnsiTheme="minorHAnsi" w:cstheme="minorBidi"/>
          <w:sz w:val="22"/>
          <w:szCs w:val="22"/>
        </w:rPr>
        <w:tab/>
      </w:r>
      <w:r w:rsidRPr="00AE6739">
        <w:rPr>
          <w:snapToGrid w:val="0"/>
        </w:rPr>
        <w:t>Test Purpose and Environment</w:t>
      </w:r>
      <w:r>
        <w:tab/>
        <w:t>2779</w:t>
      </w:r>
    </w:p>
    <w:p w14:paraId="6D3CEA47" w14:textId="77777777" w:rsidR="007059ED" w:rsidRDefault="007059ED">
      <w:pPr>
        <w:pStyle w:val="TOC4"/>
        <w:rPr>
          <w:rFonts w:asciiTheme="minorHAnsi" w:eastAsiaTheme="minorEastAsia" w:hAnsiTheme="minorHAnsi" w:cstheme="minorBidi"/>
          <w:sz w:val="22"/>
          <w:szCs w:val="22"/>
        </w:rPr>
      </w:pPr>
      <w:r w:rsidRPr="00AE6739">
        <w:rPr>
          <w:snapToGrid w:val="0"/>
        </w:rPr>
        <w:t>A.8.23.11.2</w:t>
      </w:r>
      <w:r>
        <w:rPr>
          <w:rFonts w:asciiTheme="minorHAnsi" w:eastAsiaTheme="minorEastAsia" w:hAnsiTheme="minorHAnsi" w:cstheme="minorBidi"/>
          <w:sz w:val="22"/>
          <w:szCs w:val="22"/>
        </w:rPr>
        <w:tab/>
      </w:r>
      <w:r w:rsidRPr="00AE6739">
        <w:rPr>
          <w:snapToGrid w:val="0"/>
        </w:rPr>
        <w:t>Test Requirements</w:t>
      </w:r>
      <w:r>
        <w:tab/>
        <w:t>2782</w:t>
      </w:r>
    </w:p>
    <w:p w14:paraId="54F48ACC" w14:textId="77777777" w:rsidR="007059ED" w:rsidRDefault="007059ED">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2782</w:t>
      </w:r>
    </w:p>
    <w:p w14:paraId="447D8841" w14:textId="77777777" w:rsidR="007059ED" w:rsidRDefault="007059ED">
      <w:pPr>
        <w:pStyle w:val="TOC4"/>
        <w:rPr>
          <w:rFonts w:asciiTheme="minorHAnsi" w:eastAsiaTheme="minorEastAsia" w:hAnsiTheme="minorHAnsi" w:cstheme="minorBidi"/>
          <w:sz w:val="22"/>
          <w:szCs w:val="22"/>
        </w:rPr>
      </w:pPr>
      <w:r w:rsidRPr="00AE6739">
        <w:rPr>
          <w:snapToGrid w:val="0"/>
        </w:rPr>
        <w:t>A.8.23.12.1</w:t>
      </w:r>
      <w:r>
        <w:rPr>
          <w:rFonts w:asciiTheme="minorHAnsi" w:eastAsiaTheme="minorEastAsia" w:hAnsiTheme="minorHAnsi" w:cstheme="minorBidi"/>
          <w:sz w:val="22"/>
          <w:szCs w:val="22"/>
        </w:rPr>
        <w:tab/>
      </w:r>
      <w:r w:rsidRPr="00AE6739">
        <w:rPr>
          <w:snapToGrid w:val="0"/>
        </w:rPr>
        <w:t>Test Purpose and Environment</w:t>
      </w:r>
      <w:r>
        <w:tab/>
        <w:t>2782</w:t>
      </w:r>
    </w:p>
    <w:p w14:paraId="1EE0FEC8" w14:textId="77777777" w:rsidR="007059ED" w:rsidRDefault="007059ED">
      <w:pPr>
        <w:pStyle w:val="TOC4"/>
        <w:rPr>
          <w:rFonts w:asciiTheme="minorHAnsi" w:eastAsiaTheme="minorEastAsia" w:hAnsiTheme="minorHAnsi" w:cstheme="minorBidi"/>
          <w:sz w:val="22"/>
          <w:szCs w:val="22"/>
        </w:rPr>
      </w:pPr>
      <w:r w:rsidRPr="00AE6739">
        <w:rPr>
          <w:snapToGrid w:val="0"/>
        </w:rPr>
        <w:t>A.8.23.12.2</w:t>
      </w:r>
      <w:r>
        <w:rPr>
          <w:rFonts w:asciiTheme="minorHAnsi" w:eastAsiaTheme="minorEastAsia" w:hAnsiTheme="minorHAnsi" w:cstheme="minorBidi"/>
          <w:sz w:val="22"/>
          <w:szCs w:val="22"/>
        </w:rPr>
        <w:tab/>
      </w:r>
      <w:r w:rsidRPr="00AE6739">
        <w:rPr>
          <w:snapToGrid w:val="0"/>
        </w:rPr>
        <w:t>Test Requirements</w:t>
      </w:r>
      <w:r>
        <w:tab/>
        <w:t>2785</w:t>
      </w:r>
    </w:p>
    <w:p w14:paraId="389AF7FA" w14:textId="77777777" w:rsidR="007059ED" w:rsidRDefault="007059ED">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2785</w:t>
      </w:r>
    </w:p>
    <w:p w14:paraId="2C2809F0" w14:textId="77777777" w:rsidR="007059ED" w:rsidRDefault="007059ED">
      <w:pPr>
        <w:pStyle w:val="TOC4"/>
        <w:rPr>
          <w:rFonts w:asciiTheme="minorHAnsi" w:eastAsiaTheme="minorEastAsia" w:hAnsiTheme="minorHAnsi" w:cstheme="minorBidi"/>
          <w:sz w:val="22"/>
          <w:szCs w:val="22"/>
        </w:rPr>
      </w:pPr>
      <w:r w:rsidRPr="00AE6739">
        <w:rPr>
          <w:snapToGrid w:val="0"/>
        </w:rPr>
        <w:t>A.8.23.13.1</w:t>
      </w:r>
      <w:r>
        <w:rPr>
          <w:rFonts w:asciiTheme="minorHAnsi" w:eastAsiaTheme="minorEastAsia" w:hAnsiTheme="minorHAnsi" w:cstheme="minorBidi"/>
          <w:sz w:val="22"/>
          <w:szCs w:val="22"/>
        </w:rPr>
        <w:tab/>
      </w:r>
      <w:r w:rsidRPr="00AE6739">
        <w:rPr>
          <w:snapToGrid w:val="0"/>
        </w:rPr>
        <w:t>Test Purpose and Environment</w:t>
      </w:r>
      <w:r>
        <w:tab/>
        <w:t>2785</w:t>
      </w:r>
    </w:p>
    <w:p w14:paraId="1712070B" w14:textId="77777777" w:rsidR="007059ED" w:rsidRDefault="007059ED">
      <w:pPr>
        <w:pStyle w:val="TOC4"/>
        <w:rPr>
          <w:rFonts w:asciiTheme="minorHAnsi" w:eastAsiaTheme="minorEastAsia" w:hAnsiTheme="minorHAnsi" w:cstheme="minorBidi"/>
          <w:sz w:val="22"/>
          <w:szCs w:val="22"/>
        </w:rPr>
      </w:pPr>
      <w:r w:rsidRPr="00AE6739">
        <w:rPr>
          <w:snapToGrid w:val="0"/>
        </w:rPr>
        <w:t>A.8.23.13.2</w:t>
      </w:r>
      <w:r>
        <w:rPr>
          <w:rFonts w:asciiTheme="minorHAnsi" w:eastAsiaTheme="minorEastAsia" w:hAnsiTheme="minorHAnsi" w:cstheme="minorBidi"/>
          <w:sz w:val="22"/>
          <w:szCs w:val="22"/>
        </w:rPr>
        <w:tab/>
      </w:r>
      <w:r w:rsidRPr="00AE6739">
        <w:rPr>
          <w:snapToGrid w:val="0"/>
        </w:rPr>
        <w:t>Test Requirements</w:t>
      </w:r>
      <w:r>
        <w:tab/>
        <w:t>2788</w:t>
      </w:r>
    </w:p>
    <w:p w14:paraId="29A4F615" w14:textId="77777777" w:rsidR="007059ED" w:rsidRDefault="007059ED">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2788</w:t>
      </w:r>
    </w:p>
    <w:p w14:paraId="3881493D" w14:textId="77777777" w:rsidR="007059ED" w:rsidRDefault="007059ED">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2788</w:t>
      </w:r>
    </w:p>
    <w:p w14:paraId="52E3792F" w14:textId="77777777" w:rsidR="007059ED" w:rsidRDefault="007059ED">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2791</w:t>
      </w:r>
    </w:p>
    <w:p w14:paraId="7BACD99C" w14:textId="77777777" w:rsidR="007059ED" w:rsidRDefault="007059ED">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2791</w:t>
      </w:r>
    </w:p>
    <w:p w14:paraId="31253833" w14:textId="77777777" w:rsidR="007059ED" w:rsidRDefault="007059ED">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2791</w:t>
      </w:r>
    </w:p>
    <w:p w14:paraId="7BE9C02F" w14:textId="77777777" w:rsidR="007059ED" w:rsidRDefault="007059ED">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2794</w:t>
      </w:r>
    </w:p>
    <w:p w14:paraId="517ECC1A" w14:textId="77777777" w:rsidR="007059ED" w:rsidRDefault="007059ED">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2794</w:t>
      </w:r>
    </w:p>
    <w:p w14:paraId="0868D332" w14:textId="77777777" w:rsidR="007059ED" w:rsidRDefault="007059ED">
      <w:pPr>
        <w:pStyle w:val="TOC4"/>
        <w:rPr>
          <w:rFonts w:asciiTheme="minorHAnsi" w:eastAsiaTheme="minorEastAsia" w:hAnsiTheme="minorHAnsi" w:cstheme="minorBidi"/>
          <w:sz w:val="22"/>
          <w:szCs w:val="22"/>
        </w:rPr>
      </w:pPr>
      <w:r w:rsidRPr="00AE6739">
        <w:rPr>
          <w:snapToGrid w:val="0"/>
        </w:rPr>
        <w:t>A.8.23.16.1</w:t>
      </w:r>
      <w:r>
        <w:rPr>
          <w:rFonts w:asciiTheme="minorHAnsi" w:eastAsiaTheme="minorEastAsia" w:hAnsiTheme="minorHAnsi" w:cstheme="minorBidi"/>
          <w:sz w:val="22"/>
          <w:szCs w:val="22"/>
        </w:rPr>
        <w:tab/>
      </w:r>
      <w:r w:rsidRPr="00AE6739">
        <w:rPr>
          <w:snapToGrid w:val="0"/>
        </w:rPr>
        <w:t>Test Purpose and Environment</w:t>
      </w:r>
      <w:r>
        <w:tab/>
        <w:t>2794</w:t>
      </w:r>
    </w:p>
    <w:p w14:paraId="387ADF29" w14:textId="77777777" w:rsidR="007059ED" w:rsidRDefault="007059ED">
      <w:pPr>
        <w:pStyle w:val="TOC4"/>
        <w:rPr>
          <w:rFonts w:asciiTheme="minorHAnsi" w:eastAsiaTheme="minorEastAsia" w:hAnsiTheme="minorHAnsi" w:cstheme="minorBidi"/>
          <w:sz w:val="22"/>
          <w:szCs w:val="22"/>
        </w:rPr>
      </w:pPr>
      <w:r w:rsidRPr="00AE6739">
        <w:rPr>
          <w:snapToGrid w:val="0"/>
        </w:rPr>
        <w:t>A.8.23.16.2</w:t>
      </w:r>
      <w:r>
        <w:rPr>
          <w:rFonts w:asciiTheme="minorHAnsi" w:eastAsiaTheme="minorEastAsia" w:hAnsiTheme="minorHAnsi" w:cstheme="minorBidi"/>
          <w:sz w:val="22"/>
          <w:szCs w:val="22"/>
        </w:rPr>
        <w:tab/>
      </w:r>
      <w:r w:rsidRPr="00AE6739">
        <w:rPr>
          <w:snapToGrid w:val="0"/>
        </w:rPr>
        <w:t>Test Requirements</w:t>
      </w:r>
      <w:r>
        <w:tab/>
        <w:t>2795</w:t>
      </w:r>
    </w:p>
    <w:p w14:paraId="5CCFF1FF" w14:textId="77777777" w:rsidR="007059ED" w:rsidRDefault="007059ED">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2796</w:t>
      </w:r>
    </w:p>
    <w:p w14:paraId="3083B621" w14:textId="77777777" w:rsidR="007059ED" w:rsidRDefault="007059ED">
      <w:pPr>
        <w:pStyle w:val="TOC4"/>
        <w:rPr>
          <w:rFonts w:asciiTheme="minorHAnsi" w:eastAsiaTheme="minorEastAsia" w:hAnsiTheme="minorHAnsi" w:cstheme="minorBidi"/>
          <w:sz w:val="22"/>
          <w:szCs w:val="22"/>
        </w:rPr>
      </w:pPr>
      <w:r w:rsidRPr="00AE6739">
        <w:rPr>
          <w:snapToGrid w:val="0"/>
        </w:rPr>
        <w:t>A.8.23.17.1</w:t>
      </w:r>
      <w:r>
        <w:rPr>
          <w:rFonts w:asciiTheme="minorHAnsi" w:eastAsiaTheme="minorEastAsia" w:hAnsiTheme="minorHAnsi" w:cstheme="minorBidi"/>
          <w:sz w:val="22"/>
          <w:szCs w:val="22"/>
        </w:rPr>
        <w:tab/>
      </w:r>
      <w:r w:rsidRPr="00AE6739">
        <w:rPr>
          <w:snapToGrid w:val="0"/>
        </w:rPr>
        <w:t>Test Purpose and Environment</w:t>
      </w:r>
      <w:r>
        <w:tab/>
        <w:t>2796</w:t>
      </w:r>
    </w:p>
    <w:p w14:paraId="47EED872" w14:textId="77777777" w:rsidR="007059ED" w:rsidRDefault="007059ED">
      <w:pPr>
        <w:pStyle w:val="TOC4"/>
        <w:rPr>
          <w:rFonts w:asciiTheme="minorHAnsi" w:eastAsiaTheme="minorEastAsia" w:hAnsiTheme="minorHAnsi" w:cstheme="minorBidi"/>
          <w:sz w:val="22"/>
          <w:szCs w:val="22"/>
        </w:rPr>
      </w:pPr>
      <w:r w:rsidRPr="00AE6739">
        <w:rPr>
          <w:snapToGrid w:val="0"/>
        </w:rPr>
        <w:t>A.8.23.17.2</w:t>
      </w:r>
      <w:r>
        <w:rPr>
          <w:rFonts w:asciiTheme="minorHAnsi" w:eastAsiaTheme="minorEastAsia" w:hAnsiTheme="minorHAnsi" w:cstheme="minorBidi"/>
          <w:sz w:val="22"/>
          <w:szCs w:val="22"/>
        </w:rPr>
        <w:tab/>
      </w:r>
      <w:r w:rsidRPr="00AE6739">
        <w:rPr>
          <w:snapToGrid w:val="0"/>
        </w:rPr>
        <w:t>Test Requirements</w:t>
      </w:r>
      <w:r>
        <w:tab/>
        <w:t>2798</w:t>
      </w:r>
    </w:p>
    <w:p w14:paraId="30F259B1" w14:textId="77777777" w:rsidR="007059ED" w:rsidRDefault="007059ED">
      <w:pPr>
        <w:pStyle w:val="TOC3"/>
        <w:rPr>
          <w:rFonts w:asciiTheme="minorHAnsi" w:eastAsiaTheme="minorEastAsia" w:hAnsiTheme="minorHAnsi" w:cstheme="minorBidi"/>
          <w:sz w:val="22"/>
          <w:szCs w:val="22"/>
        </w:rPr>
      </w:pPr>
      <w:r w:rsidRPr="00AE6739">
        <w:rPr>
          <w:snapToGrid w:val="0"/>
        </w:rPr>
        <w:t>A.8.23.18</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2798</w:t>
      </w:r>
    </w:p>
    <w:p w14:paraId="5C67B1B1" w14:textId="77777777" w:rsidR="007059ED" w:rsidRDefault="007059ED">
      <w:pPr>
        <w:pStyle w:val="TOC4"/>
        <w:rPr>
          <w:rFonts w:asciiTheme="minorHAnsi" w:eastAsiaTheme="minorEastAsia" w:hAnsiTheme="minorHAnsi" w:cstheme="minorBidi"/>
          <w:sz w:val="22"/>
          <w:szCs w:val="22"/>
        </w:rPr>
      </w:pPr>
      <w:r w:rsidRPr="00AE6739">
        <w:rPr>
          <w:snapToGrid w:val="0"/>
        </w:rPr>
        <w:t>A.8.23.18.1</w:t>
      </w:r>
      <w:r>
        <w:rPr>
          <w:rFonts w:asciiTheme="minorHAnsi" w:eastAsiaTheme="minorEastAsia" w:hAnsiTheme="minorHAnsi" w:cstheme="minorBidi"/>
          <w:sz w:val="22"/>
          <w:szCs w:val="22"/>
        </w:rPr>
        <w:tab/>
      </w:r>
      <w:r w:rsidRPr="00AE6739">
        <w:rPr>
          <w:snapToGrid w:val="0"/>
        </w:rPr>
        <w:t>Test Purpose and Environment</w:t>
      </w:r>
      <w:r>
        <w:tab/>
        <w:t>2798</w:t>
      </w:r>
    </w:p>
    <w:p w14:paraId="1118BDB4" w14:textId="77777777" w:rsidR="007059ED" w:rsidRDefault="007059ED">
      <w:pPr>
        <w:pStyle w:val="TOC4"/>
        <w:rPr>
          <w:rFonts w:asciiTheme="minorHAnsi" w:eastAsiaTheme="minorEastAsia" w:hAnsiTheme="minorHAnsi" w:cstheme="minorBidi"/>
          <w:sz w:val="22"/>
          <w:szCs w:val="22"/>
        </w:rPr>
      </w:pPr>
      <w:r w:rsidRPr="00AE6739">
        <w:rPr>
          <w:snapToGrid w:val="0"/>
        </w:rPr>
        <w:t>A.8.23.18.2</w:t>
      </w:r>
      <w:r>
        <w:rPr>
          <w:rFonts w:asciiTheme="minorHAnsi" w:eastAsiaTheme="minorEastAsia" w:hAnsiTheme="minorHAnsi" w:cstheme="minorBidi"/>
          <w:sz w:val="22"/>
          <w:szCs w:val="22"/>
        </w:rPr>
        <w:tab/>
      </w:r>
      <w:r w:rsidRPr="00AE6739">
        <w:rPr>
          <w:snapToGrid w:val="0"/>
        </w:rPr>
        <w:t>Test Requirements</w:t>
      </w:r>
      <w:r>
        <w:tab/>
        <w:t>2799</w:t>
      </w:r>
    </w:p>
    <w:p w14:paraId="7D32532A" w14:textId="77777777" w:rsidR="007059ED" w:rsidRDefault="007059ED">
      <w:pPr>
        <w:pStyle w:val="TOC3"/>
        <w:rPr>
          <w:rFonts w:asciiTheme="minorHAnsi" w:eastAsiaTheme="minorEastAsia" w:hAnsiTheme="minorHAnsi" w:cstheme="minorBidi"/>
          <w:sz w:val="22"/>
          <w:szCs w:val="22"/>
        </w:rPr>
      </w:pPr>
      <w:r w:rsidRPr="00AE6739">
        <w:rPr>
          <w:snapToGrid w:val="0"/>
        </w:rPr>
        <w:t>A.8.23.19</w:t>
      </w:r>
      <w:r>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2800</w:t>
      </w:r>
    </w:p>
    <w:p w14:paraId="0EAD7BFB" w14:textId="77777777" w:rsidR="007059ED" w:rsidRDefault="007059ED">
      <w:pPr>
        <w:pStyle w:val="TOC4"/>
        <w:rPr>
          <w:rFonts w:asciiTheme="minorHAnsi" w:eastAsiaTheme="minorEastAsia" w:hAnsiTheme="minorHAnsi" w:cstheme="minorBidi"/>
          <w:sz w:val="22"/>
          <w:szCs w:val="22"/>
        </w:rPr>
      </w:pPr>
      <w:r w:rsidRPr="00AE6739">
        <w:rPr>
          <w:snapToGrid w:val="0"/>
        </w:rPr>
        <w:t>A.8.23.19.1</w:t>
      </w:r>
      <w:r>
        <w:rPr>
          <w:rFonts w:asciiTheme="minorHAnsi" w:eastAsiaTheme="minorEastAsia" w:hAnsiTheme="minorHAnsi" w:cstheme="minorBidi"/>
          <w:sz w:val="22"/>
          <w:szCs w:val="22"/>
        </w:rPr>
        <w:tab/>
      </w:r>
      <w:r w:rsidRPr="00AE6739">
        <w:rPr>
          <w:snapToGrid w:val="0"/>
        </w:rPr>
        <w:t>Test Purpose and Environment</w:t>
      </w:r>
      <w:r>
        <w:tab/>
        <w:t>2800</w:t>
      </w:r>
    </w:p>
    <w:p w14:paraId="3079FA44" w14:textId="77777777" w:rsidR="007059ED" w:rsidRDefault="007059ED">
      <w:pPr>
        <w:pStyle w:val="TOC4"/>
        <w:rPr>
          <w:rFonts w:asciiTheme="minorHAnsi" w:eastAsiaTheme="minorEastAsia" w:hAnsiTheme="minorHAnsi" w:cstheme="minorBidi"/>
          <w:sz w:val="22"/>
          <w:szCs w:val="22"/>
        </w:rPr>
      </w:pPr>
      <w:r w:rsidRPr="00AE6739">
        <w:rPr>
          <w:snapToGrid w:val="0"/>
        </w:rPr>
        <w:t>A.8.23.19.2</w:t>
      </w:r>
      <w:r>
        <w:rPr>
          <w:rFonts w:asciiTheme="minorHAnsi" w:eastAsiaTheme="minorEastAsia" w:hAnsiTheme="minorHAnsi" w:cstheme="minorBidi"/>
          <w:sz w:val="22"/>
          <w:szCs w:val="22"/>
        </w:rPr>
        <w:tab/>
      </w:r>
      <w:r w:rsidRPr="00AE6739">
        <w:rPr>
          <w:snapToGrid w:val="0"/>
        </w:rPr>
        <w:t>Test Requirements</w:t>
      </w:r>
      <w:r>
        <w:tab/>
        <w:t>2801</w:t>
      </w:r>
    </w:p>
    <w:p w14:paraId="5282D161" w14:textId="77777777" w:rsidR="007059ED" w:rsidRDefault="007059ED">
      <w:pPr>
        <w:pStyle w:val="TOC3"/>
        <w:rPr>
          <w:rFonts w:asciiTheme="minorHAnsi" w:eastAsiaTheme="minorEastAsia" w:hAnsiTheme="minorHAnsi" w:cstheme="minorBidi"/>
          <w:sz w:val="22"/>
          <w:szCs w:val="22"/>
        </w:rPr>
      </w:pPr>
      <w:r w:rsidRPr="00AE6739">
        <w:rPr>
          <w:snapToGrid w:val="0"/>
        </w:rPr>
        <w:t>A.8.23.20</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2802</w:t>
      </w:r>
    </w:p>
    <w:p w14:paraId="7FA7456F" w14:textId="77777777" w:rsidR="007059ED" w:rsidRDefault="007059ED">
      <w:pPr>
        <w:pStyle w:val="TOC4"/>
        <w:rPr>
          <w:rFonts w:asciiTheme="minorHAnsi" w:eastAsiaTheme="minorEastAsia" w:hAnsiTheme="minorHAnsi" w:cstheme="minorBidi"/>
          <w:sz w:val="22"/>
          <w:szCs w:val="22"/>
        </w:rPr>
      </w:pPr>
      <w:r w:rsidRPr="00AE6739">
        <w:rPr>
          <w:snapToGrid w:val="0"/>
        </w:rPr>
        <w:t>A.8.23.20.1</w:t>
      </w:r>
      <w:r>
        <w:rPr>
          <w:rFonts w:asciiTheme="minorHAnsi" w:eastAsiaTheme="minorEastAsia" w:hAnsiTheme="minorHAnsi" w:cstheme="minorBidi"/>
          <w:sz w:val="22"/>
          <w:szCs w:val="22"/>
        </w:rPr>
        <w:tab/>
      </w:r>
      <w:r w:rsidRPr="00AE6739">
        <w:rPr>
          <w:snapToGrid w:val="0"/>
        </w:rPr>
        <w:t>Test Purpose and Environment</w:t>
      </w:r>
      <w:r>
        <w:tab/>
        <w:t>2802</w:t>
      </w:r>
    </w:p>
    <w:p w14:paraId="4F1FB34D" w14:textId="77777777" w:rsidR="007059ED" w:rsidRDefault="007059ED">
      <w:pPr>
        <w:pStyle w:val="TOC4"/>
        <w:rPr>
          <w:rFonts w:asciiTheme="minorHAnsi" w:eastAsiaTheme="minorEastAsia" w:hAnsiTheme="minorHAnsi" w:cstheme="minorBidi"/>
          <w:sz w:val="22"/>
          <w:szCs w:val="22"/>
        </w:rPr>
      </w:pPr>
      <w:r w:rsidRPr="00AE6739">
        <w:rPr>
          <w:snapToGrid w:val="0"/>
        </w:rPr>
        <w:t>A.8.23.20.2</w:t>
      </w:r>
      <w:r>
        <w:rPr>
          <w:rFonts w:asciiTheme="minorHAnsi" w:eastAsiaTheme="minorEastAsia" w:hAnsiTheme="minorHAnsi" w:cstheme="minorBidi"/>
          <w:sz w:val="22"/>
          <w:szCs w:val="22"/>
        </w:rPr>
        <w:tab/>
      </w:r>
      <w:r w:rsidRPr="00AE6739">
        <w:rPr>
          <w:snapToGrid w:val="0"/>
        </w:rPr>
        <w:t>Test Requirements</w:t>
      </w:r>
      <w:r>
        <w:tab/>
        <w:t>2803</w:t>
      </w:r>
    </w:p>
    <w:p w14:paraId="0E2E741B" w14:textId="77777777" w:rsidR="007059ED" w:rsidRDefault="007059ED">
      <w:pPr>
        <w:pStyle w:val="TOC3"/>
        <w:rPr>
          <w:rFonts w:asciiTheme="minorHAnsi" w:eastAsiaTheme="minorEastAsia" w:hAnsiTheme="minorHAnsi" w:cstheme="minorBidi"/>
          <w:sz w:val="22"/>
          <w:szCs w:val="22"/>
        </w:rPr>
      </w:pPr>
      <w:r w:rsidRPr="00AE6739">
        <w:rPr>
          <w:snapToGrid w:val="0"/>
        </w:rPr>
        <w:t>A.8.23.21</w:t>
      </w:r>
      <w:r>
        <w:rPr>
          <w:rFonts w:asciiTheme="minorHAnsi" w:eastAsiaTheme="minorEastAsia" w:hAnsiTheme="minorHAnsi" w:cstheme="minorBidi"/>
          <w:sz w:val="22"/>
          <w:szCs w:val="22"/>
        </w:rPr>
        <w:tab/>
      </w:r>
      <w:r>
        <w:t>E-UTRAN FDD - FDD DC Inter-frequency identification of a new CGI of E-UTRA cell using autonomous gaps in synchronous DC</w:t>
      </w:r>
      <w:r>
        <w:tab/>
        <w:t>2804</w:t>
      </w:r>
    </w:p>
    <w:p w14:paraId="2728EF33" w14:textId="77777777" w:rsidR="007059ED" w:rsidRDefault="007059ED">
      <w:pPr>
        <w:pStyle w:val="TOC4"/>
        <w:rPr>
          <w:rFonts w:asciiTheme="minorHAnsi" w:eastAsiaTheme="minorEastAsia" w:hAnsiTheme="minorHAnsi" w:cstheme="minorBidi"/>
          <w:sz w:val="22"/>
          <w:szCs w:val="22"/>
        </w:rPr>
      </w:pPr>
      <w:r w:rsidRPr="00AE6739">
        <w:rPr>
          <w:snapToGrid w:val="0"/>
        </w:rPr>
        <w:t>A.8.23.21.1</w:t>
      </w:r>
      <w:r>
        <w:rPr>
          <w:rFonts w:asciiTheme="minorHAnsi" w:eastAsiaTheme="minorEastAsia" w:hAnsiTheme="minorHAnsi" w:cstheme="minorBidi"/>
          <w:sz w:val="22"/>
          <w:szCs w:val="22"/>
        </w:rPr>
        <w:tab/>
      </w:r>
      <w:r w:rsidRPr="00AE6739">
        <w:rPr>
          <w:snapToGrid w:val="0"/>
        </w:rPr>
        <w:t>Test Purpose and Environment</w:t>
      </w:r>
      <w:r>
        <w:tab/>
        <w:t>2804</w:t>
      </w:r>
    </w:p>
    <w:p w14:paraId="686D44A0" w14:textId="77777777" w:rsidR="007059ED" w:rsidRDefault="007059ED">
      <w:pPr>
        <w:pStyle w:val="TOC4"/>
        <w:rPr>
          <w:rFonts w:asciiTheme="minorHAnsi" w:eastAsiaTheme="minorEastAsia" w:hAnsiTheme="minorHAnsi" w:cstheme="minorBidi"/>
          <w:sz w:val="22"/>
          <w:szCs w:val="22"/>
        </w:rPr>
      </w:pPr>
      <w:r w:rsidRPr="00AE6739">
        <w:rPr>
          <w:rFonts w:cs="v4.2.0"/>
        </w:rPr>
        <w:t>A.8.23.21</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2805</w:t>
      </w:r>
    </w:p>
    <w:p w14:paraId="42EEAACE" w14:textId="77777777" w:rsidR="007059ED" w:rsidRDefault="007059ED">
      <w:pPr>
        <w:pStyle w:val="TOC3"/>
        <w:rPr>
          <w:rFonts w:asciiTheme="minorHAnsi" w:eastAsiaTheme="minorEastAsia" w:hAnsiTheme="minorHAnsi" w:cstheme="minorBidi"/>
          <w:sz w:val="22"/>
          <w:szCs w:val="22"/>
        </w:rPr>
      </w:pPr>
      <w:r w:rsidRPr="00AE6739">
        <w:rPr>
          <w:snapToGrid w:val="0"/>
        </w:rPr>
        <w:lastRenderedPageBreak/>
        <w:t>A.8.23.22</w:t>
      </w:r>
      <w:r>
        <w:rPr>
          <w:rFonts w:asciiTheme="minorHAnsi" w:eastAsiaTheme="minorEastAsia" w:hAnsiTheme="minorHAnsi" w:cstheme="minorBidi"/>
          <w:sz w:val="22"/>
          <w:szCs w:val="22"/>
        </w:rPr>
        <w:tab/>
      </w:r>
      <w:r>
        <w:t>E-UTRAN FDD - FDD DC Inter-frequency identification of a new CGI of E-UTRA cell using autonomous gaps in asynchronous DC</w:t>
      </w:r>
      <w:r>
        <w:tab/>
        <w:t>2806</w:t>
      </w:r>
    </w:p>
    <w:p w14:paraId="591B8444" w14:textId="77777777" w:rsidR="007059ED" w:rsidRDefault="007059ED">
      <w:pPr>
        <w:pStyle w:val="TOC4"/>
        <w:rPr>
          <w:rFonts w:asciiTheme="minorHAnsi" w:eastAsiaTheme="minorEastAsia" w:hAnsiTheme="minorHAnsi" w:cstheme="minorBidi"/>
          <w:sz w:val="22"/>
          <w:szCs w:val="22"/>
        </w:rPr>
      </w:pPr>
      <w:r w:rsidRPr="00AE6739">
        <w:rPr>
          <w:snapToGrid w:val="0"/>
        </w:rPr>
        <w:t>A.8.23.22.1</w:t>
      </w:r>
      <w:r>
        <w:rPr>
          <w:rFonts w:asciiTheme="minorHAnsi" w:eastAsiaTheme="minorEastAsia" w:hAnsiTheme="minorHAnsi" w:cstheme="minorBidi"/>
          <w:sz w:val="22"/>
          <w:szCs w:val="22"/>
        </w:rPr>
        <w:tab/>
      </w:r>
      <w:r w:rsidRPr="00AE6739">
        <w:rPr>
          <w:snapToGrid w:val="0"/>
        </w:rPr>
        <w:t>Test Purpose and Environment</w:t>
      </w:r>
      <w:r>
        <w:tab/>
        <w:t>2806</w:t>
      </w:r>
    </w:p>
    <w:p w14:paraId="0FADFFF8" w14:textId="77777777" w:rsidR="007059ED" w:rsidRDefault="007059ED">
      <w:pPr>
        <w:pStyle w:val="TOC4"/>
        <w:rPr>
          <w:rFonts w:asciiTheme="minorHAnsi" w:eastAsiaTheme="minorEastAsia" w:hAnsiTheme="minorHAnsi" w:cstheme="minorBidi"/>
          <w:sz w:val="22"/>
          <w:szCs w:val="22"/>
        </w:rPr>
      </w:pPr>
      <w:r w:rsidRPr="00AE6739">
        <w:rPr>
          <w:rFonts w:cs="v4.2.0"/>
        </w:rPr>
        <w:t>A.8.23.22</w:t>
      </w:r>
      <w:r w:rsidRPr="00AE6739">
        <w:rPr>
          <w:snapToGrid w:val="0"/>
        </w:rPr>
        <w:t>.2</w:t>
      </w:r>
      <w:r>
        <w:rPr>
          <w:rFonts w:asciiTheme="minorHAnsi" w:eastAsiaTheme="minorEastAsia" w:hAnsiTheme="minorHAnsi" w:cstheme="minorBidi"/>
          <w:sz w:val="22"/>
          <w:szCs w:val="22"/>
        </w:rPr>
        <w:tab/>
      </w:r>
      <w:r w:rsidRPr="00AE6739">
        <w:rPr>
          <w:snapToGrid w:val="0"/>
        </w:rPr>
        <w:t>Test Requirements</w:t>
      </w:r>
      <w:r>
        <w:tab/>
        <w:t>2807</w:t>
      </w:r>
    </w:p>
    <w:p w14:paraId="214189B7" w14:textId="77777777" w:rsidR="007059ED" w:rsidRDefault="007059ED">
      <w:pPr>
        <w:pStyle w:val="TOC3"/>
        <w:rPr>
          <w:rFonts w:asciiTheme="minorHAnsi" w:eastAsiaTheme="minorEastAsia" w:hAnsiTheme="minorHAnsi" w:cstheme="minorBidi"/>
          <w:sz w:val="22"/>
          <w:szCs w:val="22"/>
        </w:rPr>
      </w:pPr>
      <w:r w:rsidRPr="00AE6739">
        <w:rPr>
          <w:snapToGrid w:val="0"/>
        </w:rPr>
        <w:t>A.8.23.23</w:t>
      </w:r>
      <w:r>
        <w:rPr>
          <w:rFonts w:asciiTheme="minorHAnsi" w:eastAsiaTheme="minorEastAsia" w:hAnsiTheme="minorHAnsi" w:cstheme="minorBidi"/>
          <w:sz w:val="22"/>
          <w:szCs w:val="22"/>
        </w:rPr>
        <w:tab/>
      </w:r>
      <w:r>
        <w:t>E-UTRAN TDD - TDD DC Inter-frequency identification of a new CGI of E-UTRA cell using autonomous gaps in synchronous DC</w:t>
      </w:r>
      <w:r>
        <w:tab/>
        <w:t>2808</w:t>
      </w:r>
    </w:p>
    <w:p w14:paraId="6A4CE2EE" w14:textId="77777777" w:rsidR="007059ED" w:rsidRDefault="007059ED">
      <w:pPr>
        <w:pStyle w:val="TOC4"/>
        <w:rPr>
          <w:rFonts w:asciiTheme="minorHAnsi" w:eastAsiaTheme="minorEastAsia" w:hAnsiTheme="minorHAnsi" w:cstheme="minorBidi"/>
          <w:sz w:val="22"/>
          <w:szCs w:val="22"/>
        </w:rPr>
      </w:pPr>
      <w:r w:rsidRPr="00AE6739">
        <w:rPr>
          <w:snapToGrid w:val="0"/>
        </w:rPr>
        <w:t>A.8.23.23.1</w:t>
      </w:r>
      <w:r>
        <w:rPr>
          <w:rFonts w:asciiTheme="minorHAnsi" w:eastAsiaTheme="minorEastAsia" w:hAnsiTheme="minorHAnsi" w:cstheme="minorBidi"/>
          <w:sz w:val="22"/>
          <w:szCs w:val="22"/>
        </w:rPr>
        <w:tab/>
      </w:r>
      <w:r w:rsidRPr="00AE6739">
        <w:rPr>
          <w:snapToGrid w:val="0"/>
        </w:rPr>
        <w:t>Test Purpose and Environment</w:t>
      </w:r>
      <w:r>
        <w:tab/>
        <w:t>2808</w:t>
      </w:r>
    </w:p>
    <w:p w14:paraId="22AAC02B" w14:textId="77777777" w:rsidR="007059ED" w:rsidRDefault="007059ED">
      <w:pPr>
        <w:pStyle w:val="TOC4"/>
        <w:rPr>
          <w:rFonts w:asciiTheme="minorHAnsi" w:eastAsiaTheme="minorEastAsia" w:hAnsiTheme="minorHAnsi" w:cstheme="minorBidi"/>
          <w:sz w:val="22"/>
          <w:szCs w:val="22"/>
        </w:rPr>
      </w:pPr>
      <w:r w:rsidRPr="00AE6739">
        <w:rPr>
          <w:snapToGrid w:val="0"/>
        </w:rPr>
        <w:t>A.8.23.23.2</w:t>
      </w:r>
      <w:r>
        <w:rPr>
          <w:rFonts w:asciiTheme="minorHAnsi" w:eastAsiaTheme="minorEastAsia" w:hAnsiTheme="minorHAnsi" w:cstheme="minorBidi"/>
          <w:sz w:val="22"/>
          <w:szCs w:val="22"/>
        </w:rPr>
        <w:tab/>
      </w:r>
      <w:r w:rsidRPr="00AE6739">
        <w:rPr>
          <w:snapToGrid w:val="0"/>
        </w:rPr>
        <w:t>Test Requirements</w:t>
      </w:r>
      <w:r>
        <w:tab/>
        <w:t>2809</w:t>
      </w:r>
    </w:p>
    <w:p w14:paraId="0B9B0731" w14:textId="77777777" w:rsidR="007059ED" w:rsidRDefault="007059ED">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2810</w:t>
      </w:r>
    </w:p>
    <w:p w14:paraId="556FA6E9" w14:textId="77777777" w:rsidR="007059ED" w:rsidRDefault="007059ED">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2810</w:t>
      </w:r>
    </w:p>
    <w:p w14:paraId="376316C1" w14:textId="77777777" w:rsidR="007059ED" w:rsidRDefault="007059ED">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2812</w:t>
      </w:r>
    </w:p>
    <w:p w14:paraId="6F6CC958" w14:textId="77777777" w:rsidR="007059ED" w:rsidRDefault="007059ED">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2813</w:t>
      </w:r>
    </w:p>
    <w:p w14:paraId="3B753000" w14:textId="77777777" w:rsidR="007059ED" w:rsidRDefault="007059ED">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2813</w:t>
      </w:r>
    </w:p>
    <w:p w14:paraId="19BF53BB" w14:textId="77777777" w:rsidR="007059ED" w:rsidRDefault="007059ED">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2815</w:t>
      </w:r>
    </w:p>
    <w:p w14:paraId="5BFBFDB4" w14:textId="77777777" w:rsidR="007059ED" w:rsidRDefault="007059ED">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2816</w:t>
      </w:r>
    </w:p>
    <w:p w14:paraId="6D40DB3F" w14:textId="77777777" w:rsidR="007059ED" w:rsidRDefault="007059ED">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2816</w:t>
      </w:r>
    </w:p>
    <w:p w14:paraId="6C27FF90" w14:textId="77777777" w:rsidR="007059ED" w:rsidRDefault="007059ED">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2818</w:t>
      </w:r>
    </w:p>
    <w:p w14:paraId="558424EE" w14:textId="77777777" w:rsidR="007059ED" w:rsidRDefault="007059ED">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2819</w:t>
      </w:r>
    </w:p>
    <w:p w14:paraId="4989B4C6" w14:textId="77777777" w:rsidR="007059ED" w:rsidRDefault="007059ED">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2819</w:t>
      </w:r>
    </w:p>
    <w:p w14:paraId="42E8E280" w14:textId="77777777" w:rsidR="007059ED" w:rsidRDefault="007059ED">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2822</w:t>
      </w:r>
    </w:p>
    <w:p w14:paraId="7B4628C8" w14:textId="77777777" w:rsidR="007059ED" w:rsidRDefault="007059ED">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2822</w:t>
      </w:r>
    </w:p>
    <w:p w14:paraId="4D976A28" w14:textId="77777777" w:rsidR="007059ED" w:rsidRDefault="007059ED">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2822</w:t>
      </w:r>
    </w:p>
    <w:p w14:paraId="44D050C8" w14:textId="77777777" w:rsidR="007059ED" w:rsidRDefault="007059ED">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2826</w:t>
      </w:r>
    </w:p>
    <w:p w14:paraId="06B7D0BE" w14:textId="77777777" w:rsidR="007059ED" w:rsidRDefault="007059ED">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2826</w:t>
      </w:r>
    </w:p>
    <w:p w14:paraId="54CFB275" w14:textId="77777777" w:rsidR="007059ED" w:rsidRDefault="007059ED">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2826</w:t>
      </w:r>
    </w:p>
    <w:p w14:paraId="3EFE1D80" w14:textId="77777777" w:rsidR="007059ED" w:rsidRDefault="007059ED">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2830</w:t>
      </w:r>
    </w:p>
    <w:p w14:paraId="35BEA007" w14:textId="77777777" w:rsidR="007059ED" w:rsidRDefault="007059ED">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2830</w:t>
      </w:r>
    </w:p>
    <w:p w14:paraId="6D0DEEED" w14:textId="77777777" w:rsidR="007059ED" w:rsidRDefault="007059ED">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2830</w:t>
      </w:r>
    </w:p>
    <w:p w14:paraId="4A93F7C1" w14:textId="77777777" w:rsidR="007059ED" w:rsidRDefault="007059ED">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2830</w:t>
      </w:r>
    </w:p>
    <w:p w14:paraId="2994721E" w14:textId="77777777" w:rsidR="007059ED" w:rsidRDefault="007059ED">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2831</w:t>
      </w:r>
    </w:p>
    <w:p w14:paraId="3EEABBEB" w14:textId="77777777" w:rsidR="007059ED" w:rsidRDefault="007059ED">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2832</w:t>
      </w:r>
    </w:p>
    <w:p w14:paraId="4E380A1A" w14:textId="77777777" w:rsidR="007059ED" w:rsidRDefault="007059ED">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2832</w:t>
      </w:r>
    </w:p>
    <w:p w14:paraId="56E85838" w14:textId="77777777" w:rsidR="007059ED" w:rsidRDefault="007059ED">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2833</w:t>
      </w:r>
    </w:p>
    <w:p w14:paraId="2A8D2ED7" w14:textId="77777777" w:rsidR="007059ED" w:rsidRDefault="007059ED">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2833</w:t>
      </w:r>
    </w:p>
    <w:p w14:paraId="054AC76D" w14:textId="77777777" w:rsidR="007059ED" w:rsidRDefault="007059ED">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2834</w:t>
      </w:r>
    </w:p>
    <w:p w14:paraId="20D1417E" w14:textId="77777777" w:rsidR="007059ED" w:rsidRDefault="007059ED">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2835</w:t>
      </w:r>
    </w:p>
    <w:p w14:paraId="16CA4EA6" w14:textId="77777777" w:rsidR="007059ED" w:rsidRDefault="007059ED">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2836</w:t>
      </w:r>
    </w:p>
    <w:p w14:paraId="6A3801E8" w14:textId="77777777" w:rsidR="007059ED" w:rsidRDefault="007059ED">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2836</w:t>
      </w:r>
    </w:p>
    <w:p w14:paraId="01AE05B0" w14:textId="77777777" w:rsidR="007059ED" w:rsidRDefault="007059ED">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2836</w:t>
      </w:r>
    </w:p>
    <w:p w14:paraId="0C1CF3B4"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A.8.25.1.2</w:t>
      </w:r>
      <w:r>
        <w:rPr>
          <w:rFonts w:asciiTheme="minorHAnsi" w:eastAsiaTheme="minorEastAsia" w:hAnsiTheme="minorHAnsi" w:cstheme="minorBidi"/>
          <w:sz w:val="22"/>
          <w:szCs w:val="22"/>
        </w:rPr>
        <w:tab/>
      </w:r>
      <w:r w:rsidRPr="00AE6739">
        <w:rPr>
          <w:rFonts w:eastAsia="SimSun"/>
          <w:lang w:eastAsia="zh-CN"/>
        </w:rPr>
        <w:t>Test Requirements</w:t>
      </w:r>
      <w:r>
        <w:tab/>
        <w:t>2838</w:t>
      </w:r>
    </w:p>
    <w:p w14:paraId="4DBDEDCD" w14:textId="77777777" w:rsidR="007059ED" w:rsidRDefault="007059ED">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2838</w:t>
      </w:r>
    </w:p>
    <w:p w14:paraId="0A589ECB" w14:textId="77777777" w:rsidR="007059ED" w:rsidRDefault="007059ED">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2838</w:t>
      </w:r>
    </w:p>
    <w:p w14:paraId="04D08753" w14:textId="77777777" w:rsidR="007059ED" w:rsidRDefault="007059ED">
      <w:pPr>
        <w:pStyle w:val="TOC4"/>
        <w:rPr>
          <w:rFonts w:asciiTheme="minorHAnsi" w:eastAsiaTheme="minorEastAsia" w:hAnsiTheme="minorHAnsi" w:cstheme="minorBidi"/>
          <w:sz w:val="22"/>
          <w:szCs w:val="22"/>
        </w:rPr>
      </w:pPr>
      <w:r w:rsidRPr="00AE6739">
        <w:rPr>
          <w:rFonts w:eastAsia="SimSun"/>
          <w:lang w:eastAsia="zh-CN"/>
        </w:rPr>
        <w:t>A.8.25.2.2</w:t>
      </w:r>
      <w:r>
        <w:rPr>
          <w:rFonts w:asciiTheme="minorHAnsi" w:eastAsiaTheme="minorEastAsia" w:hAnsiTheme="minorHAnsi" w:cstheme="minorBidi"/>
          <w:sz w:val="22"/>
          <w:szCs w:val="22"/>
        </w:rPr>
        <w:tab/>
      </w:r>
      <w:r w:rsidRPr="00AE6739">
        <w:rPr>
          <w:rFonts w:eastAsia="SimSun"/>
          <w:lang w:eastAsia="zh-CN"/>
        </w:rPr>
        <w:t>Test Requirements</w:t>
      </w:r>
      <w:r>
        <w:tab/>
        <w:t>2840</w:t>
      </w:r>
    </w:p>
    <w:p w14:paraId="4EE429C2" w14:textId="77777777" w:rsidR="007059ED" w:rsidRDefault="007059ED">
      <w:pPr>
        <w:pStyle w:val="TOC2"/>
        <w:rPr>
          <w:rFonts w:asciiTheme="minorHAnsi" w:eastAsiaTheme="minorEastAsia" w:hAnsiTheme="minorHAnsi" w:cstheme="minorBidi"/>
          <w:sz w:val="22"/>
          <w:szCs w:val="22"/>
        </w:rPr>
      </w:pPr>
      <w:r>
        <w:t>A.8.</w:t>
      </w:r>
      <w:r>
        <w:rPr>
          <w:lang w:eastAsia="zh-CN"/>
        </w:rPr>
        <w:t>26 Frame Structure 3 (FS3)</w:t>
      </w:r>
      <w:r>
        <w:tab/>
        <w:t>2840</w:t>
      </w:r>
    </w:p>
    <w:p w14:paraId="2222D092" w14:textId="77777777" w:rsidR="007059ED" w:rsidRDefault="007059ED">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2840</w:t>
      </w:r>
    </w:p>
    <w:p w14:paraId="2CA82364" w14:textId="77777777" w:rsidR="007059ED" w:rsidRDefault="007059ED">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2840</w:t>
      </w:r>
    </w:p>
    <w:p w14:paraId="49628F91" w14:textId="77777777" w:rsidR="007059ED" w:rsidRDefault="007059ED">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2842</w:t>
      </w:r>
    </w:p>
    <w:p w14:paraId="652A7827" w14:textId="77777777" w:rsidR="007059ED" w:rsidRDefault="007059ED">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2843</w:t>
      </w:r>
    </w:p>
    <w:p w14:paraId="29505F23" w14:textId="77777777" w:rsidR="007059ED" w:rsidRDefault="007059ED">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2843</w:t>
      </w:r>
    </w:p>
    <w:p w14:paraId="0B5E9BEF" w14:textId="77777777" w:rsidR="007059ED" w:rsidRDefault="007059ED">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2845</w:t>
      </w:r>
    </w:p>
    <w:p w14:paraId="4790C79C" w14:textId="77777777" w:rsidR="007059ED" w:rsidRDefault="007059ED">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2846</w:t>
      </w:r>
    </w:p>
    <w:p w14:paraId="184696D2" w14:textId="77777777" w:rsidR="007059ED" w:rsidRDefault="007059ED">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2846</w:t>
      </w:r>
    </w:p>
    <w:p w14:paraId="6714C663"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26</w:t>
      </w:r>
      <w:r w:rsidRPr="00AE6739">
        <w:rPr>
          <w:snapToGrid w:val="0"/>
        </w:rPr>
        <w:t>.</w:t>
      </w:r>
      <w:r w:rsidRPr="00AE6739">
        <w:rPr>
          <w:snapToGrid w:val="0"/>
          <w:lang w:eastAsia="zh-CN"/>
        </w:rPr>
        <w:t>3.2</w:t>
      </w:r>
      <w:r>
        <w:rPr>
          <w:rFonts w:asciiTheme="minorHAnsi" w:eastAsiaTheme="minorEastAsia" w:hAnsiTheme="minorHAnsi" w:cstheme="minorBidi"/>
          <w:sz w:val="22"/>
          <w:szCs w:val="22"/>
        </w:rPr>
        <w:tab/>
      </w:r>
      <w:r w:rsidRPr="00AE6739">
        <w:rPr>
          <w:snapToGrid w:val="0"/>
        </w:rPr>
        <w:t>Test Requirements</w:t>
      </w:r>
      <w:r>
        <w:tab/>
        <w:t>2849</w:t>
      </w:r>
    </w:p>
    <w:p w14:paraId="230BA479" w14:textId="77777777" w:rsidR="007059ED" w:rsidRDefault="007059ED">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2849</w:t>
      </w:r>
    </w:p>
    <w:p w14:paraId="10B18E00" w14:textId="77777777" w:rsidR="007059ED" w:rsidRDefault="007059ED">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2849</w:t>
      </w:r>
    </w:p>
    <w:p w14:paraId="06A159E4" w14:textId="77777777" w:rsidR="007059ED" w:rsidRDefault="007059ED">
      <w:pPr>
        <w:pStyle w:val="TOC4"/>
        <w:rPr>
          <w:rFonts w:asciiTheme="minorHAnsi" w:eastAsiaTheme="minorEastAsia" w:hAnsiTheme="minorHAnsi" w:cstheme="minorBidi"/>
          <w:sz w:val="22"/>
          <w:szCs w:val="22"/>
        </w:rPr>
      </w:pPr>
      <w:r w:rsidRPr="00AE6739">
        <w:rPr>
          <w:snapToGrid w:val="0"/>
        </w:rPr>
        <w:t>A.8.26.3A</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2852</w:t>
      </w:r>
    </w:p>
    <w:p w14:paraId="770222AB" w14:textId="77777777" w:rsidR="007059ED" w:rsidRDefault="007059ED">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2852</w:t>
      </w:r>
    </w:p>
    <w:p w14:paraId="27F8E5B8" w14:textId="77777777" w:rsidR="007059ED" w:rsidRDefault="007059ED">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2852</w:t>
      </w:r>
    </w:p>
    <w:p w14:paraId="12919764" w14:textId="77777777" w:rsidR="007059ED" w:rsidRDefault="007059ED">
      <w:pPr>
        <w:pStyle w:val="TOC4"/>
        <w:rPr>
          <w:rFonts w:asciiTheme="minorHAnsi" w:eastAsiaTheme="minorEastAsia" w:hAnsiTheme="minorHAnsi" w:cstheme="minorBidi"/>
          <w:sz w:val="22"/>
          <w:szCs w:val="22"/>
        </w:rPr>
      </w:pPr>
      <w:r w:rsidRPr="00AE6739">
        <w:rPr>
          <w:snapToGrid w:val="0"/>
        </w:rPr>
        <w:t>A.8.</w:t>
      </w:r>
      <w:r w:rsidRPr="00AE6739">
        <w:rPr>
          <w:snapToGrid w:val="0"/>
          <w:lang w:eastAsia="zh-CN"/>
        </w:rPr>
        <w:t>26</w:t>
      </w:r>
      <w:r w:rsidRPr="00AE6739">
        <w:rPr>
          <w:snapToGrid w:val="0"/>
        </w:rPr>
        <w:t>.</w:t>
      </w:r>
      <w:r w:rsidRPr="00AE6739">
        <w:rPr>
          <w:snapToGrid w:val="0"/>
          <w:lang w:eastAsia="zh-CN"/>
        </w:rPr>
        <w:t>4.2</w:t>
      </w:r>
      <w:r>
        <w:rPr>
          <w:rFonts w:asciiTheme="minorHAnsi" w:eastAsiaTheme="minorEastAsia" w:hAnsiTheme="minorHAnsi" w:cstheme="minorBidi"/>
          <w:sz w:val="22"/>
          <w:szCs w:val="22"/>
        </w:rPr>
        <w:tab/>
      </w:r>
      <w:r w:rsidRPr="00AE6739">
        <w:rPr>
          <w:snapToGrid w:val="0"/>
        </w:rPr>
        <w:t>Test Requirements</w:t>
      </w:r>
      <w:r>
        <w:tab/>
        <w:t>2856</w:t>
      </w:r>
    </w:p>
    <w:p w14:paraId="76699F1B" w14:textId="77777777" w:rsidR="007059ED" w:rsidRDefault="007059ED">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2856</w:t>
      </w:r>
    </w:p>
    <w:p w14:paraId="4D09CF76" w14:textId="77777777" w:rsidR="007059ED" w:rsidRDefault="007059ED">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2856</w:t>
      </w:r>
    </w:p>
    <w:p w14:paraId="0C68B710" w14:textId="77777777" w:rsidR="007059ED" w:rsidRDefault="007059ED">
      <w:pPr>
        <w:pStyle w:val="TOC4"/>
        <w:rPr>
          <w:rFonts w:asciiTheme="minorHAnsi" w:eastAsiaTheme="minorEastAsia" w:hAnsiTheme="minorHAnsi" w:cstheme="minorBidi"/>
          <w:sz w:val="22"/>
          <w:szCs w:val="22"/>
        </w:rPr>
      </w:pPr>
      <w:r w:rsidRPr="00AE6739">
        <w:rPr>
          <w:snapToGrid w:val="0"/>
        </w:rPr>
        <w:t>A.8.26.4A</w:t>
      </w:r>
      <w:r w:rsidRPr="00AE6739">
        <w:rPr>
          <w:snapToGrid w:val="0"/>
          <w:lang w:eastAsia="zh-CN"/>
        </w:rPr>
        <w:t>.2</w:t>
      </w:r>
      <w:r>
        <w:rPr>
          <w:rFonts w:asciiTheme="minorHAnsi" w:eastAsiaTheme="minorEastAsia" w:hAnsiTheme="minorHAnsi" w:cstheme="minorBidi"/>
          <w:sz w:val="22"/>
          <w:szCs w:val="22"/>
        </w:rPr>
        <w:tab/>
      </w:r>
      <w:r w:rsidRPr="00AE6739">
        <w:rPr>
          <w:snapToGrid w:val="0"/>
        </w:rPr>
        <w:t>Test Requirements</w:t>
      </w:r>
      <w:r>
        <w:tab/>
        <w:t>2860</w:t>
      </w:r>
    </w:p>
    <w:p w14:paraId="2843A872" w14:textId="77777777" w:rsidR="007059ED" w:rsidRDefault="007059ED">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2860</w:t>
      </w:r>
    </w:p>
    <w:p w14:paraId="46A1E9C4" w14:textId="77777777" w:rsidR="007059ED" w:rsidRDefault="007059ED">
      <w:pPr>
        <w:pStyle w:val="TOC4"/>
        <w:rPr>
          <w:rFonts w:asciiTheme="minorHAnsi" w:eastAsiaTheme="minorEastAsia" w:hAnsiTheme="minorHAnsi" w:cstheme="minorBidi"/>
          <w:sz w:val="22"/>
          <w:szCs w:val="22"/>
        </w:rPr>
      </w:pPr>
      <w:r w:rsidRPr="00AE6739">
        <w:rPr>
          <w:snapToGrid w:val="0"/>
        </w:rPr>
        <w:t>A.8.26.5.</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2860</w:t>
      </w:r>
    </w:p>
    <w:p w14:paraId="4C91E190" w14:textId="77777777" w:rsidR="007059ED" w:rsidRDefault="007059ED">
      <w:pPr>
        <w:pStyle w:val="TOC4"/>
        <w:rPr>
          <w:rFonts w:asciiTheme="minorHAnsi" w:eastAsiaTheme="minorEastAsia" w:hAnsiTheme="minorHAnsi" w:cstheme="minorBidi"/>
          <w:sz w:val="22"/>
          <w:szCs w:val="22"/>
        </w:rPr>
      </w:pPr>
      <w:r w:rsidRPr="00AE6739">
        <w:rPr>
          <w:snapToGrid w:val="0"/>
        </w:rPr>
        <w:t>A.8.26.5.2</w:t>
      </w:r>
      <w:r>
        <w:rPr>
          <w:rFonts w:asciiTheme="minorHAnsi" w:eastAsiaTheme="minorEastAsia" w:hAnsiTheme="minorHAnsi" w:cstheme="minorBidi"/>
          <w:sz w:val="22"/>
          <w:szCs w:val="22"/>
        </w:rPr>
        <w:tab/>
      </w:r>
      <w:r w:rsidRPr="00AE6739">
        <w:rPr>
          <w:snapToGrid w:val="0"/>
        </w:rPr>
        <w:t>Test Requirements</w:t>
      </w:r>
      <w:r>
        <w:tab/>
        <w:t>2863</w:t>
      </w:r>
    </w:p>
    <w:p w14:paraId="13873798" w14:textId="77777777" w:rsidR="007059ED" w:rsidRDefault="007059ED">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2863</w:t>
      </w:r>
    </w:p>
    <w:p w14:paraId="456C735F" w14:textId="77777777" w:rsidR="007059ED" w:rsidRDefault="007059ED">
      <w:pPr>
        <w:pStyle w:val="TOC4"/>
        <w:rPr>
          <w:rFonts w:asciiTheme="minorHAnsi" w:eastAsiaTheme="minorEastAsia" w:hAnsiTheme="minorHAnsi" w:cstheme="minorBidi"/>
          <w:sz w:val="22"/>
          <w:szCs w:val="22"/>
        </w:rPr>
      </w:pPr>
      <w:r w:rsidRPr="00AE6739">
        <w:rPr>
          <w:snapToGrid w:val="0"/>
        </w:rPr>
        <w:t>A.8.26.5A.</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2863</w:t>
      </w:r>
    </w:p>
    <w:p w14:paraId="6C92E358" w14:textId="77777777" w:rsidR="007059ED" w:rsidRDefault="007059ED">
      <w:pPr>
        <w:pStyle w:val="TOC4"/>
        <w:rPr>
          <w:rFonts w:asciiTheme="minorHAnsi" w:eastAsiaTheme="minorEastAsia" w:hAnsiTheme="minorHAnsi" w:cstheme="minorBidi"/>
          <w:sz w:val="22"/>
          <w:szCs w:val="22"/>
        </w:rPr>
      </w:pPr>
      <w:r w:rsidRPr="00AE6739">
        <w:rPr>
          <w:snapToGrid w:val="0"/>
        </w:rPr>
        <w:t>A.8.26.5A.2</w:t>
      </w:r>
      <w:r>
        <w:rPr>
          <w:rFonts w:asciiTheme="minorHAnsi" w:eastAsiaTheme="minorEastAsia" w:hAnsiTheme="minorHAnsi" w:cstheme="minorBidi"/>
          <w:sz w:val="22"/>
          <w:szCs w:val="22"/>
        </w:rPr>
        <w:tab/>
      </w:r>
      <w:r w:rsidRPr="00AE6739">
        <w:rPr>
          <w:snapToGrid w:val="0"/>
        </w:rPr>
        <w:t>Test Requirements</w:t>
      </w:r>
      <w:r>
        <w:tab/>
        <w:t>2867</w:t>
      </w:r>
    </w:p>
    <w:p w14:paraId="5A288D05" w14:textId="77777777" w:rsidR="007059ED" w:rsidRDefault="007059ED">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2867</w:t>
      </w:r>
    </w:p>
    <w:p w14:paraId="60B6E1F0" w14:textId="77777777" w:rsidR="007059ED" w:rsidRDefault="007059ED">
      <w:pPr>
        <w:pStyle w:val="TOC4"/>
        <w:rPr>
          <w:rFonts w:asciiTheme="minorHAnsi" w:eastAsiaTheme="minorEastAsia" w:hAnsiTheme="minorHAnsi" w:cstheme="minorBidi"/>
          <w:sz w:val="22"/>
          <w:szCs w:val="22"/>
        </w:rPr>
      </w:pPr>
      <w:r w:rsidRPr="00AE6739">
        <w:rPr>
          <w:snapToGrid w:val="0"/>
        </w:rPr>
        <w:t>A.8.26.6.</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2867</w:t>
      </w:r>
    </w:p>
    <w:p w14:paraId="6306AE52" w14:textId="77777777" w:rsidR="007059ED" w:rsidRDefault="007059ED">
      <w:pPr>
        <w:pStyle w:val="TOC4"/>
        <w:rPr>
          <w:rFonts w:asciiTheme="minorHAnsi" w:eastAsiaTheme="minorEastAsia" w:hAnsiTheme="minorHAnsi" w:cstheme="minorBidi"/>
          <w:sz w:val="22"/>
          <w:szCs w:val="22"/>
        </w:rPr>
      </w:pPr>
      <w:r w:rsidRPr="00AE6739">
        <w:rPr>
          <w:snapToGrid w:val="0"/>
        </w:rPr>
        <w:t>A.8.26.6.2</w:t>
      </w:r>
      <w:r>
        <w:rPr>
          <w:rFonts w:asciiTheme="minorHAnsi" w:eastAsiaTheme="minorEastAsia" w:hAnsiTheme="minorHAnsi" w:cstheme="minorBidi"/>
          <w:sz w:val="22"/>
          <w:szCs w:val="22"/>
        </w:rPr>
        <w:tab/>
      </w:r>
      <w:r w:rsidRPr="00AE6739">
        <w:rPr>
          <w:snapToGrid w:val="0"/>
        </w:rPr>
        <w:t>Test Requirements</w:t>
      </w:r>
      <w:r>
        <w:tab/>
        <w:t>2871</w:t>
      </w:r>
    </w:p>
    <w:p w14:paraId="125A5C7A" w14:textId="77777777" w:rsidR="007059ED" w:rsidRDefault="007059ED">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2871</w:t>
      </w:r>
    </w:p>
    <w:p w14:paraId="2F9A823F" w14:textId="77777777" w:rsidR="007059ED" w:rsidRDefault="007059ED">
      <w:pPr>
        <w:pStyle w:val="TOC4"/>
        <w:rPr>
          <w:rFonts w:asciiTheme="minorHAnsi" w:eastAsiaTheme="minorEastAsia" w:hAnsiTheme="minorHAnsi" w:cstheme="minorBidi"/>
          <w:sz w:val="22"/>
          <w:szCs w:val="22"/>
        </w:rPr>
      </w:pPr>
      <w:r w:rsidRPr="00AE6739">
        <w:rPr>
          <w:snapToGrid w:val="0"/>
        </w:rPr>
        <w:t>A.8.26.6A.</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2871</w:t>
      </w:r>
    </w:p>
    <w:p w14:paraId="55838121" w14:textId="77777777" w:rsidR="007059ED" w:rsidRDefault="007059ED">
      <w:pPr>
        <w:pStyle w:val="TOC4"/>
        <w:rPr>
          <w:rFonts w:asciiTheme="minorHAnsi" w:eastAsiaTheme="minorEastAsia" w:hAnsiTheme="minorHAnsi" w:cstheme="minorBidi"/>
          <w:sz w:val="22"/>
          <w:szCs w:val="22"/>
        </w:rPr>
      </w:pPr>
      <w:r w:rsidRPr="00AE6739">
        <w:rPr>
          <w:snapToGrid w:val="0"/>
        </w:rPr>
        <w:t>A.8.26.6A.2</w:t>
      </w:r>
      <w:r>
        <w:rPr>
          <w:rFonts w:asciiTheme="minorHAnsi" w:eastAsiaTheme="minorEastAsia" w:hAnsiTheme="minorHAnsi" w:cstheme="minorBidi"/>
          <w:sz w:val="22"/>
          <w:szCs w:val="22"/>
        </w:rPr>
        <w:tab/>
      </w:r>
      <w:r w:rsidRPr="00AE6739">
        <w:rPr>
          <w:snapToGrid w:val="0"/>
        </w:rPr>
        <w:t>Test Requirements</w:t>
      </w:r>
      <w:r>
        <w:tab/>
        <w:t>2875</w:t>
      </w:r>
    </w:p>
    <w:p w14:paraId="30FDAB73" w14:textId="77777777" w:rsidR="007059ED" w:rsidRDefault="007059ED">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2875</w:t>
      </w:r>
    </w:p>
    <w:p w14:paraId="0EA73A2A" w14:textId="77777777" w:rsidR="007059ED" w:rsidRDefault="007059ED">
      <w:pPr>
        <w:pStyle w:val="TOC4"/>
        <w:rPr>
          <w:rFonts w:asciiTheme="minorHAnsi" w:eastAsiaTheme="minorEastAsia" w:hAnsiTheme="minorHAnsi" w:cstheme="minorBidi"/>
          <w:sz w:val="22"/>
          <w:szCs w:val="22"/>
        </w:rPr>
      </w:pPr>
      <w:r w:rsidRPr="00AE6739">
        <w:rPr>
          <w:snapToGrid w:val="0"/>
        </w:rPr>
        <w:t>A.8.26.7.</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2875</w:t>
      </w:r>
    </w:p>
    <w:p w14:paraId="406F1980" w14:textId="77777777" w:rsidR="007059ED" w:rsidRDefault="007059ED">
      <w:pPr>
        <w:pStyle w:val="TOC4"/>
        <w:rPr>
          <w:rFonts w:asciiTheme="minorHAnsi" w:eastAsiaTheme="minorEastAsia" w:hAnsiTheme="minorHAnsi" w:cstheme="minorBidi"/>
          <w:sz w:val="22"/>
          <w:szCs w:val="22"/>
        </w:rPr>
      </w:pPr>
      <w:r w:rsidRPr="00AE6739">
        <w:rPr>
          <w:snapToGrid w:val="0"/>
        </w:rPr>
        <w:t>A.8.26.7.2</w:t>
      </w:r>
      <w:r>
        <w:rPr>
          <w:rFonts w:asciiTheme="minorHAnsi" w:eastAsiaTheme="minorEastAsia" w:hAnsiTheme="minorHAnsi" w:cstheme="minorBidi"/>
          <w:sz w:val="22"/>
          <w:szCs w:val="22"/>
        </w:rPr>
        <w:tab/>
      </w:r>
      <w:r w:rsidRPr="00AE6739">
        <w:rPr>
          <w:snapToGrid w:val="0"/>
        </w:rPr>
        <w:t>Test Requirements</w:t>
      </w:r>
      <w:r>
        <w:tab/>
        <w:t>2878</w:t>
      </w:r>
    </w:p>
    <w:p w14:paraId="01321ED7" w14:textId="77777777" w:rsidR="007059ED" w:rsidRDefault="007059ED">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2878</w:t>
      </w:r>
    </w:p>
    <w:p w14:paraId="7AD5E1B0" w14:textId="77777777" w:rsidR="007059ED" w:rsidRDefault="007059ED">
      <w:pPr>
        <w:pStyle w:val="TOC4"/>
        <w:rPr>
          <w:rFonts w:asciiTheme="minorHAnsi" w:eastAsiaTheme="minorEastAsia" w:hAnsiTheme="minorHAnsi" w:cstheme="minorBidi"/>
          <w:sz w:val="22"/>
          <w:szCs w:val="22"/>
        </w:rPr>
      </w:pPr>
      <w:r w:rsidRPr="00AE6739">
        <w:rPr>
          <w:snapToGrid w:val="0"/>
        </w:rPr>
        <w:t>A.8.26.8.</w:t>
      </w:r>
      <w:r w:rsidRPr="00AE6739">
        <w:rPr>
          <w:snapToGrid w:val="0"/>
          <w:lang w:eastAsia="zh-CN"/>
        </w:rPr>
        <w:t>1</w:t>
      </w:r>
      <w:r>
        <w:rPr>
          <w:rFonts w:asciiTheme="minorHAnsi" w:eastAsiaTheme="minorEastAsia" w:hAnsiTheme="minorHAnsi" w:cstheme="minorBidi"/>
          <w:sz w:val="22"/>
          <w:szCs w:val="22"/>
        </w:rPr>
        <w:tab/>
      </w:r>
      <w:r w:rsidRPr="00AE6739">
        <w:rPr>
          <w:snapToGrid w:val="0"/>
        </w:rPr>
        <w:t>Test Purpose and Environment</w:t>
      </w:r>
      <w:r>
        <w:tab/>
        <w:t>2878</w:t>
      </w:r>
    </w:p>
    <w:p w14:paraId="7A4016FE" w14:textId="77777777" w:rsidR="007059ED" w:rsidRDefault="007059ED">
      <w:pPr>
        <w:pStyle w:val="TOC4"/>
        <w:rPr>
          <w:rFonts w:asciiTheme="minorHAnsi" w:eastAsiaTheme="minorEastAsia" w:hAnsiTheme="minorHAnsi" w:cstheme="minorBidi"/>
          <w:sz w:val="22"/>
          <w:szCs w:val="22"/>
        </w:rPr>
      </w:pPr>
      <w:r w:rsidRPr="00AE6739">
        <w:rPr>
          <w:snapToGrid w:val="0"/>
        </w:rPr>
        <w:t>A.8.26.8.2</w:t>
      </w:r>
      <w:r>
        <w:rPr>
          <w:rFonts w:asciiTheme="minorHAnsi" w:eastAsiaTheme="minorEastAsia" w:hAnsiTheme="minorHAnsi" w:cstheme="minorBidi"/>
          <w:sz w:val="22"/>
          <w:szCs w:val="22"/>
        </w:rPr>
        <w:tab/>
      </w:r>
      <w:r w:rsidRPr="00AE6739">
        <w:rPr>
          <w:snapToGrid w:val="0"/>
        </w:rPr>
        <w:t>Test Requirements</w:t>
      </w:r>
      <w:r>
        <w:tab/>
        <w:t>2882</w:t>
      </w:r>
    </w:p>
    <w:p w14:paraId="07BF15F9" w14:textId="77777777" w:rsidR="007059ED" w:rsidRDefault="007059ED">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2882</w:t>
      </w:r>
    </w:p>
    <w:p w14:paraId="48BAA322"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A.8.26.9.1</w:t>
      </w:r>
      <w:r>
        <w:rPr>
          <w:rFonts w:asciiTheme="minorHAnsi" w:eastAsiaTheme="minorEastAsia" w:hAnsiTheme="minorHAnsi" w:cstheme="minorBidi"/>
          <w:sz w:val="22"/>
          <w:szCs w:val="22"/>
        </w:rPr>
        <w:tab/>
      </w:r>
      <w:r w:rsidRPr="00AE6739">
        <w:rPr>
          <w:rFonts w:cs="v4.2.0"/>
          <w:snapToGrid w:val="0"/>
        </w:rPr>
        <w:t>Test Purpose and Environment</w:t>
      </w:r>
      <w:r>
        <w:tab/>
        <w:t>2882</w:t>
      </w:r>
    </w:p>
    <w:p w14:paraId="3B11399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A.8.26.9.2</w:t>
      </w:r>
      <w:r>
        <w:rPr>
          <w:rFonts w:asciiTheme="minorHAnsi" w:eastAsiaTheme="minorEastAsia" w:hAnsiTheme="minorHAnsi" w:cstheme="minorBidi"/>
          <w:sz w:val="22"/>
          <w:szCs w:val="22"/>
        </w:rPr>
        <w:tab/>
      </w:r>
      <w:r w:rsidRPr="00AE6739">
        <w:rPr>
          <w:rFonts w:cs="v4.2.0"/>
          <w:snapToGrid w:val="0"/>
        </w:rPr>
        <w:t>Test Requirements</w:t>
      </w:r>
      <w:r>
        <w:tab/>
        <w:t>2885</w:t>
      </w:r>
    </w:p>
    <w:p w14:paraId="1EDB9227" w14:textId="77777777" w:rsidR="007059ED" w:rsidRDefault="007059ED">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2885</w:t>
      </w:r>
    </w:p>
    <w:p w14:paraId="6882A766" w14:textId="77777777" w:rsidR="007059ED" w:rsidRDefault="007059ED">
      <w:pPr>
        <w:pStyle w:val="TOC4"/>
        <w:rPr>
          <w:rFonts w:asciiTheme="minorHAnsi" w:eastAsiaTheme="minorEastAsia" w:hAnsiTheme="minorHAnsi" w:cstheme="minorBidi"/>
          <w:sz w:val="22"/>
          <w:szCs w:val="22"/>
        </w:rPr>
      </w:pPr>
      <w:r w:rsidRPr="00AE6739">
        <w:rPr>
          <w:snapToGrid w:val="0"/>
        </w:rPr>
        <w:t>A.8.26.10.1</w:t>
      </w:r>
      <w:r>
        <w:rPr>
          <w:rFonts w:asciiTheme="minorHAnsi" w:eastAsiaTheme="minorEastAsia" w:hAnsiTheme="minorHAnsi" w:cstheme="minorBidi"/>
          <w:sz w:val="22"/>
          <w:szCs w:val="22"/>
        </w:rPr>
        <w:tab/>
      </w:r>
      <w:r w:rsidRPr="00AE6739">
        <w:rPr>
          <w:snapToGrid w:val="0"/>
        </w:rPr>
        <w:t>Test Purpose and Environment</w:t>
      </w:r>
      <w:r>
        <w:tab/>
        <w:t>2885</w:t>
      </w:r>
    </w:p>
    <w:p w14:paraId="775CEDF6"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A.8.26.10.2</w:t>
      </w:r>
      <w:r>
        <w:rPr>
          <w:rFonts w:asciiTheme="minorHAnsi" w:eastAsiaTheme="minorEastAsia" w:hAnsiTheme="minorHAnsi" w:cstheme="minorBidi"/>
          <w:sz w:val="22"/>
          <w:szCs w:val="22"/>
        </w:rPr>
        <w:tab/>
      </w:r>
      <w:r w:rsidRPr="00AE6739">
        <w:rPr>
          <w:rFonts w:cs="v4.2.0"/>
          <w:snapToGrid w:val="0"/>
        </w:rPr>
        <w:t>Test Requirements</w:t>
      </w:r>
      <w:r>
        <w:tab/>
        <w:t>2888</w:t>
      </w:r>
    </w:p>
    <w:p w14:paraId="4321E483" w14:textId="77777777" w:rsidR="007059ED" w:rsidRDefault="007059ED">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2768</w:t>
      </w:r>
    </w:p>
    <w:p w14:paraId="06485008" w14:textId="77777777" w:rsidR="007059ED" w:rsidRDefault="007059ED">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2768</w:t>
      </w:r>
    </w:p>
    <w:p w14:paraId="1F32FF9A" w14:textId="77777777" w:rsidR="007059ED" w:rsidRDefault="007059ED">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2768</w:t>
      </w:r>
    </w:p>
    <w:p w14:paraId="02846F5F" w14:textId="77777777" w:rsidR="007059ED" w:rsidRDefault="007059ED">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2768</w:t>
      </w:r>
    </w:p>
    <w:p w14:paraId="2DB13A5F" w14:textId="77777777" w:rsidR="007059ED" w:rsidRDefault="007059ED">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2768</w:t>
      </w:r>
    </w:p>
    <w:p w14:paraId="03192476" w14:textId="77777777" w:rsidR="007059ED" w:rsidRDefault="007059ED">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2771</w:t>
      </w:r>
    </w:p>
    <w:p w14:paraId="76987418" w14:textId="77777777" w:rsidR="007059ED" w:rsidRDefault="007059ED">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2771</w:t>
      </w:r>
    </w:p>
    <w:p w14:paraId="51AAA386" w14:textId="77777777" w:rsidR="007059ED" w:rsidRDefault="007059ED">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2771</w:t>
      </w:r>
    </w:p>
    <w:p w14:paraId="1A501E54" w14:textId="77777777" w:rsidR="007059ED" w:rsidRDefault="007059ED">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2771</w:t>
      </w:r>
    </w:p>
    <w:p w14:paraId="0EA83D68" w14:textId="77777777" w:rsidR="007059ED" w:rsidRDefault="007059ED">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2772</w:t>
      </w:r>
    </w:p>
    <w:p w14:paraId="67487DCB" w14:textId="77777777" w:rsidR="007059ED" w:rsidRDefault="007059ED">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2773</w:t>
      </w:r>
    </w:p>
    <w:p w14:paraId="630ECBBB" w14:textId="77777777" w:rsidR="007059ED" w:rsidRDefault="007059ED">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2773</w:t>
      </w:r>
    </w:p>
    <w:p w14:paraId="49AAAFDB" w14:textId="77777777" w:rsidR="007059ED" w:rsidRDefault="007059ED">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2773</w:t>
      </w:r>
    </w:p>
    <w:p w14:paraId="3429461E" w14:textId="77777777" w:rsidR="007059ED" w:rsidRDefault="007059ED">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2776</w:t>
      </w:r>
    </w:p>
    <w:p w14:paraId="2E73B368" w14:textId="77777777" w:rsidR="007059ED" w:rsidRDefault="007059ED">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2776</w:t>
      </w:r>
    </w:p>
    <w:p w14:paraId="27B673B3" w14:textId="77777777" w:rsidR="007059ED" w:rsidRDefault="007059ED">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2776</w:t>
      </w:r>
    </w:p>
    <w:p w14:paraId="1D81687B" w14:textId="77777777" w:rsidR="007059ED" w:rsidRDefault="007059ED">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2776</w:t>
      </w:r>
    </w:p>
    <w:p w14:paraId="0891F0FB" w14:textId="77777777" w:rsidR="007059ED" w:rsidRDefault="007059ED">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2778</w:t>
      </w:r>
    </w:p>
    <w:p w14:paraId="61D68CCC" w14:textId="77777777" w:rsidR="007059ED" w:rsidRDefault="007059ED">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2779</w:t>
      </w:r>
    </w:p>
    <w:p w14:paraId="7EE4501D" w14:textId="77777777" w:rsidR="007059ED" w:rsidRDefault="007059ED">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2779</w:t>
      </w:r>
    </w:p>
    <w:p w14:paraId="17E258DB" w14:textId="77777777" w:rsidR="007059ED" w:rsidRDefault="007059ED">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2779</w:t>
      </w:r>
    </w:p>
    <w:p w14:paraId="617787D3" w14:textId="77777777" w:rsidR="007059ED" w:rsidRDefault="007059ED">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2780</w:t>
      </w:r>
    </w:p>
    <w:p w14:paraId="41A28152" w14:textId="77777777" w:rsidR="007059ED" w:rsidRDefault="007059ED">
      <w:pPr>
        <w:pStyle w:val="TOC3"/>
        <w:rPr>
          <w:rFonts w:asciiTheme="minorHAnsi" w:eastAsiaTheme="minorEastAsia" w:hAnsiTheme="minorHAnsi" w:cstheme="minorBidi"/>
          <w:sz w:val="22"/>
          <w:szCs w:val="22"/>
        </w:rPr>
      </w:pPr>
      <w:r>
        <w:rPr>
          <w:lang w:eastAsia="zh-CN"/>
        </w:rPr>
        <w:t>A.9.1.6</w:t>
      </w:r>
      <w:r>
        <w:rPr>
          <w:rFonts w:asciiTheme="minorHAnsi" w:eastAsiaTheme="minorEastAsia" w:hAnsiTheme="minorHAnsi" w:cstheme="minorBidi"/>
          <w:sz w:val="22"/>
          <w:szCs w:val="22"/>
        </w:rPr>
        <w:tab/>
      </w:r>
      <w:r>
        <w:t>FDD RSRP for E-UTRAN Carrier Aggregation</w:t>
      </w:r>
      <w:r>
        <w:tab/>
        <w:t>2781</w:t>
      </w:r>
    </w:p>
    <w:p w14:paraId="1247EE33" w14:textId="77777777" w:rsidR="007059ED" w:rsidRDefault="007059ED">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2781</w:t>
      </w:r>
    </w:p>
    <w:p w14:paraId="6C89D1F9" w14:textId="77777777" w:rsidR="007059ED" w:rsidRDefault="007059ED">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2781</w:t>
      </w:r>
    </w:p>
    <w:p w14:paraId="7E49272D" w14:textId="77777777" w:rsidR="007059ED" w:rsidRDefault="007059ED">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2784</w:t>
      </w:r>
    </w:p>
    <w:p w14:paraId="5770F4F0" w14:textId="77777777" w:rsidR="007059ED" w:rsidRDefault="007059ED">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2784</w:t>
      </w:r>
    </w:p>
    <w:p w14:paraId="23718450" w14:textId="77777777" w:rsidR="007059ED" w:rsidRDefault="007059ED">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2784</w:t>
      </w:r>
    </w:p>
    <w:p w14:paraId="54EDC4D5" w14:textId="77777777" w:rsidR="007059ED" w:rsidRDefault="007059ED">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2784</w:t>
      </w:r>
    </w:p>
    <w:p w14:paraId="40A4FC11" w14:textId="77777777" w:rsidR="007059ED" w:rsidRDefault="007059ED">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2787</w:t>
      </w:r>
    </w:p>
    <w:p w14:paraId="1466E61B" w14:textId="77777777" w:rsidR="007059ED" w:rsidRDefault="007059ED">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2787</w:t>
      </w:r>
    </w:p>
    <w:p w14:paraId="4A9649B0" w14:textId="77777777" w:rsidR="007059ED" w:rsidRDefault="007059ED">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2787</w:t>
      </w:r>
    </w:p>
    <w:p w14:paraId="0295C167" w14:textId="77777777" w:rsidR="007059ED" w:rsidRDefault="007059ED">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2787</w:t>
      </w:r>
    </w:p>
    <w:p w14:paraId="46294570" w14:textId="77777777" w:rsidR="007059ED" w:rsidRDefault="007059ED">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2791</w:t>
      </w:r>
    </w:p>
    <w:p w14:paraId="3859BC4C" w14:textId="77777777" w:rsidR="007059ED" w:rsidRDefault="007059ED">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2791</w:t>
      </w:r>
    </w:p>
    <w:p w14:paraId="65997B96" w14:textId="77777777" w:rsidR="007059ED" w:rsidRDefault="007059ED">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2791</w:t>
      </w:r>
    </w:p>
    <w:p w14:paraId="4C270A60" w14:textId="77777777" w:rsidR="007059ED" w:rsidRDefault="007059ED">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2791</w:t>
      </w:r>
    </w:p>
    <w:p w14:paraId="10C5D966" w14:textId="77777777" w:rsidR="007059ED" w:rsidRDefault="007059ED">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2794</w:t>
      </w:r>
    </w:p>
    <w:p w14:paraId="1131CD56" w14:textId="77777777" w:rsidR="007059ED" w:rsidRDefault="007059ED">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2794</w:t>
      </w:r>
    </w:p>
    <w:p w14:paraId="3E9F2752" w14:textId="77777777" w:rsidR="007059ED" w:rsidRDefault="007059ED">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2794</w:t>
      </w:r>
    </w:p>
    <w:p w14:paraId="7AB44EC6" w14:textId="77777777" w:rsidR="007059ED" w:rsidRDefault="007059ED">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2794</w:t>
      </w:r>
    </w:p>
    <w:p w14:paraId="723F07E6" w14:textId="77777777" w:rsidR="007059ED" w:rsidRDefault="007059ED">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2797</w:t>
      </w:r>
    </w:p>
    <w:p w14:paraId="771EFA10" w14:textId="77777777" w:rsidR="007059ED" w:rsidRDefault="007059ED">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2797</w:t>
      </w:r>
    </w:p>
    <w:p w14:paraId="7A6C2D39" w14:textId="77777777" w:rsidR="007059ED" w:rsidRDefault="007059ED">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2797</w:t>
      </w:r>
    </w:p>
    <w:p w14:paraId="230FD5D3" w14:textId="77777777" w:rsidR="007059ED" w:rsidRDefault="007059ED">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2797</w:t>
      </w:r>
    </w:p>
    <w:p w14:paraId="318ACBB5" w14:textId="77777777" w:rsidR="007059ED" w:rsidRDefault="007059ED">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2801</w:t>
      </w:r>
    </w:p>
    <w:p w14:paraId="34B5A03E" w14:textId="77777777" w:rsidR="007059ED" w:rsidRDefault="007059ED">
      <w:pPr>
        <w:pStyle w:val="TOC3"/>
        <w:rPr>
          <w:rFonts w:asciiTheme="minorHAnsi" w:eastAsiaTheme="minorEastAsia" w:hAnsiTheme="minorHAnsi" w:cstheme="minorBidi"/>
          <w:sz w:val="22"/>
          <w:szCs w:val="22"/>
        </w:rPr>
      </w:pPr>
      <w:r>
        <w:rPr>
          <w:lang w:eastAsia="zh-CN"/>
        </w:rP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2801</w:t>
      </w:r>
    </w:p>
    <w:p w14:paraId="36D13AEC" w14:textId="77777777" w:rsidR="007059ED" w:rsidRDefault="007059ED">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2801</w:t>
      </w:r>
    </w:p>
    <w:p w14:paraId="13CE45C1" w14:textId="77777777" w:rsidR="007059ED" w:rsidRDefault="007059ED">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2801</w:t>
      </w:r>
    </w:p>
    <w:p w14:paraId="6B56C4AB" w14:textId="77777777" w:rsidR="007059ED" w:rsidRDefault="007059ED">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2802</w:t>
      </w:r>
    </w:p>
    <w:p w14:paraId="7AC3BFDD" w14:textId="77777777" w:rsidR="007059ED" w:rsidRDefault="007059ED">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2802</w:t>
      </w:r>
    </w:p>
    <w:p w14:paraId="42A48948" w14:textId="77777777" w:rsidR="007059ED" w:rsidRDefault="007059ED">
      <w:pPr>
        <w:pStyle w:val="TOC4"/>
        <w:rPr>
          <w:rFonts w:asciiTheme="minorHAnsi" w:eastAsiaTheme="minorEastAsia" w:hAnsiTheme="minorHAnsi" w:cstheme="minorBidi"/>
          <w:sz w:val="22"/>
          <w:szCs w:val="22"/>
        </w:rPr>
      </w:pPr>
      <w:r>
        <w:rPr>
          <w:lang w:eastAsia="zh-CN"/>
        </w:rPr>
        <w:t>A.9.1.13</w:t>
      </w:r>
      <w:r>
        <w:t>.1</w:t>
      </w:r>
      <w:r>
        <w:rPr>
          <w:rFonts w:asciiTheme="minorHAnsi" w:eastAsiaTheme="minorEastAsia" w:hAnsiTheme="minorHAnsi" w:cstheme="minorBidi"/>
          <w:sz w:val="22"/>
          <w:szCs w:val="22"/>
        </w:rPr>
        <w:tab/>
      </w:r>
      <w:r>
        <w:t>Test Purpose and Environment</w:t>
      </w:r>
      <w:r>
        <w:tab/>
        <w:t>2802</w:t>
      </w:r>
    </w:p>
    <w:p w14:paraId="3D335CB5" w14:textId="77777777" w:rsidR="007059ED" w:rsidRDefault="007059ED">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2802</w:t>
      </w:r>
    </w:p>
    <w:p w14:paraId="76786584" w14:textId="77777777" w:rsidR="007059ED" w:rsidRDefault="007059ED">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2803</w:t>
      </w:r>
    </w:p>
    <w:p w14:paraId="03DB6A06" w14:textId="77777777" w:rsidR="007059ED" w:rsidRDefault="007059ED">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2803</w:t>
      </w:r>
    </w:p>
    <w:p w14:paraId="137F1F68" w14:textId="77777777" w:rsidR="007059ED" w:rsidRDefault="007059ED">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2803</w:t>
      </w:r>
    </w:p>
    <w:p w14:paraId="0EE4873D" w14:textId="77777777" w:rsidR="007059ED" w:rsidRDefault="007059ED">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2803</w:t>
      </w:r>
    </w:p>
    <w:p w14:paraId="7024FA50" w14:textId="77777777" w:rsidR="007059ED" w:rsidRDefault="007059ED">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2807</w:t>
      </w:r>
    </w:p>
    <w:p w14:paraId="55A3B005" w14:textId="77777777" w:rsidR="007059ED" w:rsidRDefault="007059ED">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2807</w:t>
      </w:r>
    </w:p>
    <w:p w14:paraId="03A48B75" w14:textId="77777777" w:rsidR="007059ED" w:rsidRDefault="007059ED">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2807</w:t>
      </w:r>
    </w:p>
    <w:p w14:paraId="5A86C099" w14:textId="77777777" w:rsidR="007059ED" w:rsidRDefault="007059ED">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2807</w:t>
      </w:r>
    </w:p>
    <w:p w14:paraId="7E979727" w14:textId="77777777" w:rsidR="007059ED" w:rsidRDefault="007059ED">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2809</w:t>
      </w:r>
    </w:p>
    <w:p w14:paraId="188EB0C0" w14:textId="77777777" w:rsidR="007059ED" w:rsidRDefault="007059ED">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2810</w:t>
      </w:r>
    </w:p>
    <w:p w14:paraId="351F79B6" w14:textId="77777777" w:rsidR="007059ED" w:rsidRDefault="007059ED">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2810</w:t>
      </w:r>
    </w:p>
    <w:p w14:paraId="138D0B4B" w14:textId="77777777" w:rsidR="007059ED" w:rsidRDefault="007059ED">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2810</w:t>
      </w:r>
    </w:p>
    <w:p w14:paraId="24F6FD5C" w14:textId="77777777" w:rsidR="007059ED" w:rsidRDefault="007059ED">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2811</w:t>
      </w:r>
    </w:p>
    <w:p w14:paraId="32628658" w14:textId="77777777" w:rsidR="007059ED" w:rsidRDefault="007059ED">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2811</w:t>
      </w:r>
    </w:p>
    <w:p w14:paraId="08C8A23B" w14:textId="77777777" w:rsidR="007059ED" w:rsidRDefault="007059ED">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2811</w:t>
      </w:r>
    </w:p>
    <w:p w14:paraId="1404771F" w14:textId="77777777" w:rsidR="007059ED" w:rsidRDefault="007059ED">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2812</w:t>
      </w:r>
    </w:p>
    <w:p w14:paraId="0A5A90E5" w14:textId="77777777" w:rsidR="007059ED" w:rsidRDefault="007059ED">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2813</w:t>
      </w:r>
    </w:p>
    <w:p w14:paraId="4F75503F" w14:textId="77777777" w:rsidR="007059ED" w:rsidRDefault="007059ED">
      <w:pPr>
        <w:pStyle w:val="TOC3"/>
        <w:rPr>
          <w:rFonts w:asciiTheme="minorHAnsi" w:eastAsiaTheme="minorEastAsia" w:hAnsiTheme="minorHAnsi" w:cstheme="minorBidi"/>
          <w:sz w:val="22"/>
          <w:szCs w:val="22"/>
        </w:rPr>
      </w:pPr>
      <w:r>
        <w:rPr>
          <w:lang w:eastAsia="zh-CN"/>
        </w:rP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2813</w:t>
      </w:r>
    </w:p>
    <w:p w14:paraId="62945D6C" w14:textId="77777777" w:rsidR="007059ED" w:rsidRDefault="007059ED">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2813</w:t>
      </w:r>
    </w:p>
    <w:p w14:paraId="70D0DE95" w14:textId="77777777" w:rsidR="007059ED" w:rsidRDefault="007059ED">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2813</w:t>
      </w:r>
    </w:p>
    <w:p w14:paraId="17F7FEFB" w14:textId="77777777" w:rsidR="007059ED" w:rsidRDefault="007059ED">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2814</w:t>
      </w:r>
    </w:p>
    <w:p w14:paraId="1FFD989C" w14:textId="77777777" w:rsidR="007059ED" w:rsidRDefault="007059ED">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2815</w:t>
      </w:r>
    </w:p>
    <w:p w14:paraId="5ED45FB4" w14:textId="77777777" w:rsidR="007059ED" w:rsidRDefault="007059ED">
      <w:pPr>
        <w:pStyle w:val="TOC4"/>
        <w:rPr>
          <w:rFonts w:asciiTheme="minorHAnsi" w:eastAsiaTheme="minorEastAsia" w:hAnsiTheme="minorHAnsi" w:cstheme="minorBidi"/>
          <w:sz w:val="22"/>
          <w:szCs w:val="22"/>
        </w:rPr>
      </w:pPr>
      <w:r>
        <w:rPr>
          <w:lang w:eastAsia="zh-CN"/>
        </w:rPr>
        <w:t>A.9.1.19</w:t>
      </w:r>
      <w:r>
        <w:t>.1</w:t>
      </w:r>
      <w:r>
        <w:rPr>
          <w:rFonts w:asciiTheme="minorHAnsi" w:eastAsiaTheme="minorEastAsia" w:hAnsiTheme="minorHAnsi" w:cstheme="minorBidi"/>
          <w:sz w:val="22"/>
          <w:szCs w:val="22"/>
        </w:rPr>
        <w:tab/>
      </w:r>
      <w:r>
        <w:t>Test Purpose and Environment</w:t>
      </w:r>
      <w:r>
        <w:tab/>
        <w:t>2815</w:t>
      </w:r>
    </w:p>
    <w:p w14:paraId="14685DBA" w14:textId="77777777" w:rsidR="007059ED" w:rsidRDefault="007059ED">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2815</w:t>
      </w:r>
    </w:p>
    <w:p w14:paraId="02E05A2D" w14:textId="77777777" w:rsidR="007059ED" w:rsidRDefault="007059ED">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2815</w:t>
      </w:r>
    </w:p>
    <w:p w14:paraId="73F02D43" w14:textId="77777777" w:rsidR="007059ED" w:rsidRDefault="007059ED">
      <w:pPr>
        <w:pStyle w:val="TOC3"/>
        <w:rPr>
          <w:rFonts w:asciiTheme="minorHAnsi" w:eastAsiaTheme="minorEastAsia" w:hAnsiTheme="minorHAnsi" w:cstheme="minorBidi"/>
          <w:sz w:val="22"/>
          <w:szCs w:val="22"/>
        </w:rPr>
      </w:pPr>
      <w:r>
        <w:rPr>
          <w:lang w:eastAsia="zh-CN"/>
        </w:rP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2815</w:t>
      </w:r>
    </w:p>
    <w:p w14:paraId="60055708" w14:textId="77777777" w:rsidR="007059ED" w:rsidRDefault="007059ED">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2815</w:t>
      </w:r>
    </w:p>
    <w:p w14:paraId="47E8A9D8" w14:textId="77777777" w:rsidR="007059ED" w:rsidRDefault="007059ED">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2815</w:t>
      </w:r>
    </w:p>
    <w:p w14:paraId="43C89870" w14:textId="77777777" w:rsidR="007059ED" w:rsidRDefault="007059ED">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2817</w:t>
      </w:r>
    </w:p>
    <w:p w14:paraId="018CD9C8" w14:textId="77777777" w:rsidR="007059ED" w:rsidRDefault="007059ED">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2817</w:t>
      </w:r>
    </w:p>
    <w:p w14:paraId="138B8003" w14:textId="77777777" w:rsidR="007059ED" w:rsidRDefault="007059ED">
      <w:pPr>
        <w:pStyle w:val="TOC4"/>
        <w:rPr>
          <w:rFonts w:asciiTheme="minorHAnsi" w:eastAsiaTheme="minorEastAsia" w:hAnsiTheme="minorHAnsi" w:cstheme="minorBidi"/>
          <w:sz w:val="22"/>
          <w:szCs w:val="22"/>
        </w:rPr>
      </w:pPr>
      <w:r>
        <w:rPr>
          <w:lang w:eastAsia="zh-CN"/>
        </w:rPr>
        <w:t>A.9.1.21</w:t>
      </w:r>
      <w:r>
        <w:t>.1</w:t>
      </w:r>
      <w:r>
        <w:rPr>
          <w:rFonts w:asciiTheme="minorHAnsi" w:eastAsiaTheme="minorEastAsia" w:hAnsiTheme="minorHAnsi" w:cstheme="minorBidi"/>
          <w:sz w:val="22"/>
          <w:szCs w:val="22"/>
        </w:rPr>
        <w:tab/>
      </w:r>
      <w:r>
        <w:t>Test Purpose and Environment</w:t>
      </w:r>
      <w:r>
        <w:tab/>
        <w:t>2817</w:t>
      </w:r>
    </w:p>
    <w:p w14:paraId="69BAA8F6" w14:textId="77777777" w:rsidR="007059ED" w:rsidRDefault="007059ED">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2817</w:t>
      </w:r>
    </w:p>
    <w:p w14:paraId="38F0E1B6" w14:textId="77777777" w:rsidR="007059ED" w:rsidRDefault="007059ED">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2817</w:t>
      </w:r>
    </w:p>
    <w:p w14:paraId="0C0FDA56" w14:textId="77777777" w:rsidR="007059ED" w:rsidRDefault="007059ED">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2817</w:t>
      </w:r>
    </w:p>
    <w:p w14:paraId="5737D933" w14:textId="77777777" w:rsidR="007059ED" w:rsidRDefault="007059ED">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2817</w:t>
      </w:r>
    </w:p>
    <w:p w14:paraId="14947011" w14:textId="77777777" w:rsidR="007059ED" w:rsidRDefault="007059ED">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2818</w:t>
      </w:r>
    </w:p>
    <w:p w14:paraId="1D9BFD4A" w14:textId="77777777" w:rsidR="007059ED" w:rsidRDefault="007059ED">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2822</w:t>
      </w:r>
    </w:p>
    <w:p w14:paraId="0450D3CE" w14:textId="77777777" w:rsidR="007059ED" w:rsidRDefault="007059ED">
      <w:pPr>
        <w:pStyle w:val="TOC3"/>
        <w:rPr>
          <w:rFonts w:asciiTheme="minorHAnsi" w:eastAsiaTheme="minorEastAsia" w:hAnsiTheme="minorHAnsi" w:cstheme="minorBidi"/>
          <w:sz w:val="22"/>
          <w:szCs w:val="22"/>
        </w:rPr>
      </w:pPr>
      <w:r>
        <w:t>A.9.1.23 RSRP for E-UTRAN TDD-FDD Carrier Aggregation with PCell in TDD</w:t>
      </w:r>
      <w:r>
        <w:tab/>
        <w:t>2822</w:t>
      </w:r>
    </w:p>
    <w:p w14:paraId="2BDA4A19" w14:textId="77777777" w:rsidR="007059ED" w:rsidRDefault="007059ED">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2822</w:t>
      </w:r>
    </w:p>
    <w:p w14:paraId="705966C3" w14:textId="77777777" w:rsidR="007059ED" w:rsidRDefault="007059ED">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2822</w:t>
      </w:r>
    </w:p>
    <w:p w14:paraId="30C84432" w14:textId="77777777" w:rsidR="007059ED" w:rsidRDefault="007059ED">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2826</w:t>
      </w:r>
    </w:p>
    <w:p w14:paraId="0DED07A9" w14:textId="77777777" w:rsidR="007059ED" w:rsidRDefault="007059ED">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2826</w:t>
      </w:r>
    </w:p>
    <w:p w14:paraId="594B9B89" w14:textId="77777777" w:rsidR="007059ED" w:rsidRDefault="007059ED">
      <w:pPr>
        <w:pStyle w:val="TOC4"/>
        <w:rPr>
          <w:rFonts w:asciiTheme="minorHAnsi" w:eastAsiaTheme="minorEastAsia" w:hAnsiTheme="minorHAnsi" w:cstheme="minorBidi"/>
          <w:sz w:val="22"/>
          <w:szCs w:val="22"/>
        </w:rPr>
      </w:pPr>
      <w:r>
        <w:rPr>
          <w:lang w:eastAsia="zh-CN"/>
        </w:rPr>
        <w:t>A.9.1.24</w:t>
      </w:r>
      <w:r>
        <w:t>.1</w:t>
      </w:r>
      <w:r>
        <w:rPr>
          <w:rFonts w:asciiTheme="minorHAnsi" w:eastAsiaTheme="minorEastAsia" w:hAnsiTheme="minorHAnsi" w:cstheme="minorBidi"/>
          <w:sz w:val="22"/>
          <w:szCs w:val="22"/>
        </w:rPr>
        <w:tab/>
      </w:r>
      <w:r>
        <w:t>Test Purpose and Environment</w:t>
      </w:r>
      <w:r>
        <w:tab/>
        <w:t>2826</w:t>
      </w:r>
    </w:p>
    <w:p w14:paraId="449AB900" w14:textId="77777777" w:rsidR="007059ED" w:rsidRDefault="007059ED">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2826</w:t>
      </w:r>
    </w:p>
    <w:p w14:paraId="7EB813DB" w14:textId="77777777" w:rsidR="007059ED" w:rsidRDefault="007059ED">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2827</w:t>
      </w:r>
    </w:p>
    <w:p w14:paraId="76DEB71C" w14:textId="77777777" w:rsidR="007059ED" w:rsidRDefault="007059ED">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2827</w:t>
      </w:r>
    </w:p>
    <w:p w14:paraId="5923A56E" w14:textId="77777777" w:rsidR="007059ED" w:rsidRDefault="007059ED">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2827</w:t>
      </w:r>
    </w:p>
    <w:p w14:paraId="478E5B55" w14:textId="77777777" w:rsidR="007059ED" w:rsidRDefault="007059ED">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2827</w:t>
      </w:r>
    </w:p>
    <w:p w14:paraId="3B5294B6" w14:textId="77777777" w:rsidR="007059ED" w:rsidRDefault="007059ED">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2830</w:t>
      </w:r>
    </w:p>
    <w:p w14:paraId="6A1FD2DF" w14:textId="77777777" w:rsidR="007059ED" w:rsidRDefault="007059ED">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2830</w:t>
      </w:r>
    </w:p>
    <w:p w14:paraId="61E99D29" w14:textId="77777777" w:rsidR="007059ED" w:rsidRDefault="007059ED">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2830</w:t>
      </w:r>
    </w:p>
    <w:p w14:paraId="5A3F1A2A" w14:textId="77777777" w:rsidR="007059ED" w:rsidRDefault="007059ED">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2830</w:t>
      </w:r>
    </w:p>
    <w:p w14:paraId="41DBA928" w14:textId="77777777" w:rsidR="007059ED" w:rsidRDefault="007059ED">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2833</w:t>
      </w:r>
    </w:p>
    <w:p w14:paraId="22F52C97" w14:textId="77777777" w:rsidR="007059ED" w:rsidRDefault="007059ED">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2833</w:t>
      </w:r>
    </w:p>
    <w:p w14:paraId="32BC5427" w14:textId="77777777" w:rsidR="007059ED" w:rsidRDefault="007059ED">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2833</w:t>
      </w:r>
    </w:p>
    <w:p w14:paraId="7DF537F4" w14:textId="77777777" w:rsidR="007059ED" w:rsidRDefault="007059ED">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2833</w:t>
      </w:r>
    </w:p>
    <w:p w14:paraId="43707909" w14:textId="77777777" w:rsidR="007059ED" w:rsidRDefault="007059ED">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2836</w:t>
      </w:r>
    </w:p>
    <w:p w14:paraId="4CE02F9A" w14:textId="77777777" w:rsidR="007059ED" w:rsidRDefault="007059ED">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2836</w:t>
      </w:r>
    </w:p>
    <w:p w14:paraId="4F8EFEE9" w14:textId="77777777" w:rsidR="007059ED" w:rsidRDefault="007059ED">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2836</w:t>
      </w:r>
    </w:p>
    <w:p w14:paraId="3BD613ED" w14:textId="77777777" w:rsidR="007059ED" w:rsidRDefault="007059ED">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2836</w:t>
      </w:r>
    </w:p>
    <w:p w14:paraId="1EC7386D" w14:textId="77777777" w:rsidR="007059ED" w:rsidRDefault="007059ED">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2839</w:t>
      </w:r>
    </w:p>
    <w:p w14:paraId="5BCC7275" w14:textId="77777777" w:rsidR="007059ED" w:rsidRDefault="007059ED">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2839</w:t>
      </w:r>
    </w:p>
    <w:p w14:paraId="4D4FC992" w14:textId="77777777" w:rsidR="007059ED" w:rsidRDefault="007059ED">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2839</w:t>
      </w:r>
    </w:p>
    <w:p w14:paraId="08F4C26E" w14:textId="77777777" w:rsidR="007059ED" w:rsidRDefault="007059ED">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2839</w:t>
      </w:r>
    </w:p>
    <w:p w14:paraId="30D3A804" w14:textId="77777777" w:rsidR="007059ED" w:rsidRDefault="007059ED">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2842</w:t>
      </w:r>
    </w:p>
    <w:p w14:paraId="42E161D1" w14:textId="77777777" w:rsidR="007059ED" w:rsidRDefault="007059ED">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2842</w:t>
      </w:r>
    </w:p>
    <w:p w14:paraId="5B7269E3" w14:textId="77777777" w:rsidR="007059ED" w:rsidRDefault="007059ED">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2842</w:t>
      </w:r>
    </w:p>
    <w:p w14:paraId="4F5516EF" w14:textId="77777777" w:rsidR="007059ED" w:rsidRDefault="007059ED">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2843</w:t>
      </w:r>
    </w:p>
    <w:p w14:paraId="0E5DB721" w14:textId="77777777" w:rsidR="007059ED" w:rsidRDefault="007059ED">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2846</w:t>
      </w:r>
    </w:p>
    <w:p w14:paraId="3C471A78" w14:textId="77777777" w:rsidR="007059ED" w:rsidRDefault="007059ED">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2846</w:t>
      </w:r>
    </w:p>
    <w:p w14:paraId="0ECF5140" w14:textId="77777777" w:rsidR="007059ED" w:rsidRDefault="007059ED">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2846</w:t>
      </w:r>
    </w:p>
    <w:p w14:paraId="426CCE0E" w14:textId="77777777" w:rsidR="007059ED" w:rsidRDefault="007059ED">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2846</w:t>
      </w:r>
    </w:p>
    <w:p w14:paraId="6329C5B4" w14:textId="77777777" w:rsidR="007059ED" w:rsidRDefault="007059ED">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2849</w:t>
      </w:r>
    </w:p>
    <w:p w14:paraId="54926354" w14:textId="77777777" w:rsidR="007059ED" w:rsidRDefault="007059ED">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2849</w:t>
      </w:r>
    </w:p>
    <w:p w14:paraId="0EF97EA9" w14:textId="77777777" w:rsidR="007059ED" w:rsidRDefault="007059ED">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2849</w:t>
      </w:r>
    </w:p>
    <w:p w14:paraId="147CD783" w14:textId="77777777" w:rsidR="007059ED" w:rsidRDefault="007059ED">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2850</w:t>
      </w:r>
    </w:p>
    <w:p w14:paraId="14648653" w14:textId="77777777" w:rsidR="007059ED" w:rsidRDefault="007059ED">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2853</w:t>
      </w:r>
    </w:p>
    <w:p w14:paraId="6F81C76F" w14:textId="77777777" w:rsidR="007059ED" w:rsidRDefault="007059ED">
      <w:pPr>
        <w:pStyle w:val="TOC3"/>
        <w:rPr>
          <w:rFonts w:asciiTheme="minorHAnsi" w:eastAsiaTheme="minorEastAsia" w:hAnsiTheme="minorHAnsi" w:cstheme="minorBidi"/>
          <w:sz w:val="22"/>
          <w:szCs w:val="22"/>
        </w:rPr>
      </w:pPr>
      <w:r>
        <w:rPr>
          <w:lang w:eastAsia="zh-CN"/>
        </w:rPr>
        <w:t>A.9.1.</w:t>
      </w:r>
      <w:r>
        <w:t>33</w:t>
      </w:r>
      <w:r>
        <w:rPr>
          <w:rFonts w:asciiTheme="minorHAnsi" w:eastAsiaTheme="minorEastAsia" w:hAnsiTheme="minorHAnsi" w:cstheme="minorBidi"/>
          <w:sz w:val="22"/>
          <w:szCs w:val="22"/>
        </w:rPr>
        <w:tab/>
      </w:r>
      <w:r>
        <w:t>FDD absolute and relative RSRP accuracies for E-UTRAN Carrier Aggregation in CRS based discovery signal</w:t>
      </w:r>
      <w:r>
        <w:tab/>
        <w:t>2853</w:t>
      </w:r>
    </w:p>
    <w:p w14:paraId="60CCF0BF" w14:textId="77777777" w:rsidR="007059ED" w:rsidRDefault="007059ED">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2853</w:t>
      </w:r>
    </w:p>
    <w:p w14:paraId="313CC04E" w14:textId="77777777" w:rsidR="007059ED" w:rsidRDefault="007059ED">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2853</w:t>
      </w:r>
    </w:p>
    <w:p w14:paraId="02AA3FEA" w14:textId="77777777" w:rsidR="007059ED" w:rsidRDefault="007059ED">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2856</w:t>
      </w:r>
    </w:p>
    <w:p w14:paraId="5862A3BC" w14:textId="77777777" w:rsidR="007059ED" w:rsidRDefault="007059ED">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2856</w:t>
      </w:r>
    </w:p>
    <w:p w14:paraId="5B305830" w14:textId="77777777" w:rsidR="007059ED" w:rsidRDefault="007059ED">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2856</w:t>
      </w:r>
    </w:p>
    <w:p w14:paraId="68B401B3" w14:textId="77777777" w:rsidR="007059ED" w:rsidRDefault="007059ED">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2856</w:t>
      </w:r>
    </w:p>
    <w:p w14:paraId="5CB22F2E" w14:textId="77777777" w:rsidR="007059ED" w:rsidRDefault="007059ED">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2859</w:t>
      </w:r>
    </w:p>
    <w:p w14:paraId="3AC8DAEB" w14:textId="77777777" w:rsidR="007059ED" w:rsidRDefault="007059ED">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2859</w:t>
      </w:r>
    </w:p>
    <w:p w14:paraId="46832FBB" w14:textId="77777777" w:rsidR="007059ED" w:rsidRDefault="007059ED">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2859</w:t>
      </w:r>
    </w:p>
    <w:p w14:paraId="31CAE1EA" w14:textId="77777777" w:rsidR="007059ED" w:rsidRDefault="007059ED">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2859</w:t>
      </w:r>
    </w:p>
    <w:p w14:paraId="4F49A4B3" w14:textId="77777777" w:rsidR="007059ED" w:rsidRDefault="007059ED">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2862</w:t>
      </w:r>
    </w:p>
    <w:p w14:paraId="574046EF" w14:textId="77777777" w:rsidR="007059ED" w:rsidRDefault="007059ED">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2863</w:t>
      </w:r>
    </w:p>
    <w:p w14:paraId="57EE2BD8" w14:textId="77777777" w:rsidR="007059ED" w:rsidRDefault="007059ED">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2863</w:t>
      </w:r>
    </w:p>
    <w:p w14:paraId="6714E252" w14:textId="77777777" w:rsidR="007059ED" w:rsidRDefault="007059ED">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2863</w:t>
      </w:r>
    </w:p>
    <w:p w14:paraId="273B505D" w14:textId="77777777" w:rsidR="007059ED" w:rsidRDefault="007059ED">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2866</w:t>
      </w:r>
    </w:p>
    <w:p w14:paraId="2986BAD5" w14:textId="77777777" w:rsidR="007059ED" w:rsidRDefault="007059ED">
      <w:pPr>
        <w:pStyle w:val="TOC3"/>
        <w:rPr>
          <w:rFonts w:asciiTheme="minorHAnsi" w:eastAsiaTheme="minorEastAsia" w:hAnsiTheme="minorHAnsi" w:cstheme="minorBidi"/>
          <w:sz w:val="22"/>
          <w:szCs w:val="22"/>
        </w:rPr>
      </w:pPr>
      <w:r>
        <w:rPr>
          <w:lang w:eastAsia="zh-CN"/>
        </w:rPr>
        <w:t>A.9.1.37</w:t>
      </w:r>
      <w:r>
        <w:rPr>
          <w:rFonts w:asciiTheme="minorHAnsi" w:eastAsiaTheme="minorEastAsia" w:hAnsiTheme="minorHAnsi" w:cstheme="minorBidi"/>
          <w:sz w:val="22"/>
          <w:szCs w:val="22"/>
        </w:rPr>
        <w:tab/>
      </w:r>
      <w:r>
        <w:t>3 DL PCell in FDD RSRP for E-UTRAN in Carrier Aggregation</w:t>
      </w:r>
      <w:r>
        <w:tab/>
        <w:t>2866</w:t>
      </w:r>
    </w:p>
    <w:p w14:paraId="30BA35F3" w14:textId="77777777" w:rsidR="007059ED" w:rsidRDefault="007059ED">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2866</w:t>
      </w:r>
    </w:p>
    <w:p w14:paraId="72B48A6F" w14:textId="77777777" w:rsidR="007059ED" w:rsidRDefault="007059ED">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2866</w:t>
      </w:r>
    </w:p>
    <w:p w14:paraId="132FB864" w14:textId="77777777" w:rsidR="007059ED" w:rsidRDefault="007059ED">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2869</w:t>
      </w:r>
    </w:p>
    <w:p w14:paraId="28C195BE" w14:textId="77777777" w:rsidR="007059ED" w:rsidRDefault="007059ED">
      <w:pPr>
        <w:pStyle w:val="TOC3"/>
        <w:rPr>
          <w:rFonts w:asciiTheme="minorHAnsi" w:eastAsiaTheme="minorEastAsia" w:hAnsiTheme="minorHAnsi" w:cstheme="minorBidi"/>
          <w:sz w:val="22"/>
          <w:szCs w:val="22"/>
        </w:rPr>
      </w:pPr>
      <w:r>
        <w:rPr>
          <w:lang w:eastAsia="zh-CN"/>
        </w:rPr>
        <w:t>A.9.1.38</w:t>
      </w:r>
      <w:r>
        <w:rPr>
          <w:rFonts w:asciiTheme="minorHAnsi" w:eastAsiaTheme="minorEastAsia" w:hAnsiTheme="minorHAnsi" w:cstheme="minorBidi"/>
          <w:sz w:val="22"/>
          <w:szCs w:val="22"/>
        </w:rPr>
        <w:tab/>
      </w:r>
      <w:r>
        <w:t>3 DL PCell in TDD RSRP for E-UTRAN in Carrier Aggregation</w:t>
      </w:r>
      <w:r>
        <w:tab/>
        <w:t>2870</w:t>
      </w:r>
    </w:p>
    <w:p w14:paraId="259A6375" w14:textId="77777777" w:rsidR="007059ED" w:rsidRDefault="007059ED">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2870</w:t>
      </w:r>
    </w:p>
    <w:p w14:paraId="2EE63348" w14:textId="77777777" w:rsidR="007059ED" w:rsidRDefault="007059ED">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2870</w:t>
      </w:r>
    </w:p>
    <w:p w14:paraId="504A1856" w14:textId="77777777" w:rsidR="007059ED" w:rsidRDefault="007059ED">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2873</w:t>
      </w:r>
    </w:p>
    <w:p w14:paraId="45948A83" w14:textId="77777777" w:rsidR="007059ED" w:rsidRDefault="007059ED">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2874</w:t>
      </w:r>
    </w:p>
    <w:p w14:paraId="6E929350" w14:textId="77777777" w:rsidR="007059ED" w:rsidRDefault="007059ED">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2874</w:t>
      </w:r>
    </w:p>
    <w:p w14:paraId="082A4818" w14:textId="77777777" w:rsidR="007059ED" w:rsidRDefault="007059ED">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2874</w:t>
      </w:r>
    </w:p>
    <w:p w14:paraId="591C8713" w14:textId="77777777" w:rsidR="007059ED" w:rsidRDefault="007059ED">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2880</w:t>
      </w:r>
    </w:p>
    <w:p w14:paraId="3676D33F" w14:textId="77777777" w:rsidR="007059ED" w:rsidRDefault="007059ED">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2880</w:t>
      </w:r>
    </w:p>
    <w:p w14:paraId="0792EE95" w14:textId="77777777" w:rsidR="007059ED" w:rsidRDefault="007059ED">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2880</w:t>
      </w:r>
    </w:p>
    <w:p w14:paraId="2AD783AD" w14:textId="77777777" w:rsidR="007059ED" w:rsidRDefault="007059ED">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2881</w:t>
      </w:r>
    </w:p>
    <w:p w14:paraId="28E34A82" w14:textId="77777777" w:rsidR="007059ED" w:rsidRDefault="007059ED">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2887</w:t>
      </w:r>
    </w:p>
    <w:p w14:paraId="32AE1BB8" w14:textId="77777777" w:rsidR="007059ED" w:rsidRDefault="007059ED">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2887</w:t>
      </w:r>
    </w:p>
    <w:p w14:paraId="5C6A280D" w14:textId="77777777" w:rsidR="007059ED" w:rsidRDefault="007059ED">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2887</w:t>
      </w:r>
    </w:p>
    <w:p w14:paraId="6F8F5C20" w14:textId="77777777" w:rsidR="007059ED" w:rsidRDefault="007059ED">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2887</w:t>
      </w:r>
    </w:p>
    <w:p w14:paraId="69CE3CEC" w14:textId="77777777" w:rsidR="007059ED" w:rsidRDefault="007059ED">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2890</w:t>
      </w:r>
    </w:p>
    <w:p w14:paraId="280408F8" w14:textId="77777777" w:rsidR="007059ED" w:rsidRDefault="007059ED">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2890</w:t>
      </w:r>
    </w:p>
    <w:p w14:paraId="3DD8E6C3" w14:textId="77777777" w:rsidR="007059ED" w:rsidRDefault="007059ED">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2890</w:t>
      </w:r>
    </w:p>
    <w:p w14:paraId="4519AA6B" w14:textId="77777777" w:rsidR="007059ED" w:rsidRDefault="007059ED">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2890</w:t>
      </w:r>
    </w:p>
    <w:p w14:paraId="04ABB413" w14:textId="77777777" w:rsidR="007059ED" w:rsidRDefault="007059ED">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2893</w:t>
      </w:r>
    </w:p>
    <w:p w14:paraId="4A27F147" w14:textId="77777777" w:rsidR="007059ED" w:rsidRDefault="007059ED">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2893</w:t>
      </w:r>
    </w:p>
    <w:p w14:paraId="7960095B" w14:textId="77777777" w:rsidR="007059ED" w:rsidRDefault="007059ED">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2893</w:t>
      </w:r>
    </w:p>
    <w:p w14:paraId="7453DCB8" w14:textId="77777777" w:rsidR="007059ED" w:rsidRDefault="007059ED">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2893</w:t>
      </w:r>
    </w:p>
    <w:p w14:paraId="50477801" w14:textId="77777777" w:rsidR="007059ED" w:rsidRDefault="007059ED">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2894</w:t>
      </w:r>
    </w:p>
    <w:p w14:paraId="60D38D43" w14:textId="77777777" w:rsidR="007059ED" w:rsidRDefault="007059ED">
      <w:pPr>
        <w:pStyle w:val="TOC3"/>
        <w:rPr>
          <w:rFonts w:asciiTheme="minorHAnsi" w:eastAsiaTheme="minorEastAsia" w:hAnsiTheme="minorHAnsi" w:cstheme="minorBidi"/>
          <w:sz w:val="22"/>
          <w:szCs w:val="22"/>
        </w:rPr>
      </w:pPr>
      <w:r>
        <w:rPr>
          <w:lang w:eastAsia="zh-CN"/>
        </w:rPr>
        <w:t>A.9.1.44</w:t>
      </w:r>
      <w:r>
        <w:rPr>
          <w:rFonts w:asciiTheme="minorHAnsi" w:eastAsiaTheme="minorEastAsia" w:hAnsiTheme="minorHAnsi" w:cstheme="minorBidi"/>
          <w:sz w:val="22"/>
          <w:szCs w:val="22"/>
        </w:rPr>
        <w:tab/>
      </w:r>
      <w:r>
        <w:rPr>
          <w:lang w:eastAsia="zh-CN"/>
        </w:rPr>
        <w:t>4 DL CA PCell in FDD FDD-TDD RSRP for E-UTRAN in Carrier Aggregation</w:t>
      </w:r>
      <w:r>
        <w:tab/>
        <w:t>2895</w:t>
      </w:r>
    </w:p>
    <w:p w14:paraId="2EDF2772" w14:textId="77777777" w:rsidR="007059ED" w:rsidRDefault="007059ED">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2895</w:t>
      </w:r>
    </w:p>
    <w:p w14:paraId="41F90DAA" w14:textId="77777777" w:rsidR="007059ED" w:rsidRDefault="007059ED">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2895</w:t>
      </w:r>
    </w:p>
    <w:p w14:paraId="0A8E1704" w14:textId="77777777" w:rsidR="007059ED" w:rsidRDefault="007059ED">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2900</w:t>
      </w:r>
    </w:p>
    <w:p w14:paraId="0815A948" w14:textId="77777777" w:rsidR="007059ED" w:rsidRDefault="007059ED">
      <w:pPr>
        <w:pStyle w:val="TOC3"/>
        <w:rPr>
          <w:rFonts w:asciiTheme="minorHAnsi" w:eastAsiaTheme="minorEastAsia" w:hAnsiTheme="minorHAnsi" w:cstheme="minorBidi"/>
          <w:sz w:val="22"/>
          <w:szCs w:val="22"/>
        </w:rPr>
      </w:pPr>
      <w:r>
        <w:rPr>
          <w:lang w:eastAsia="zh-CN"/>
        </w:rPr>
        <w:t>A.9.1.45</w:t>
      </w:r>
      <w:r>
        <w:rPr>
          <w:rFonts w:asciiTheme="minorHAnsi" w:eastAsiaTheme="minorEastAsia" w:hAnsiTheme="minorHAnsi" w:cstheme="minorBidi"/>
          <w:sz w:val="22"/>
          <w:szCs w:val="22"/>
        </w:rPr>
        <w:tab/>
      </w:r>
      <w:r>
        <w:rPr>
          <w:lang w:eastAsia="zh-CN"/>
        </w:rPr>
        <w:t>4 DL CA PCell in TDD FDD-TDD RSRP for E-UTRAN in Carrier Aggregation</w:t>
      </w:r>
      <w:r>
        <w:tab/>
        <w:t>2900</w:t>
      </w:r>
    </w:p>
    <w:p w14:paraId="420BE4CE" w14:textId="77777777" w:rsidR="007059ED" w:rsidRDefault="007059ED">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2900</w:t>
      </w:r>
    </w:p>
    <w:p w14:paraId="5D558EC6" w14:textId="77777777" w:rsidR="007059ED" w:rsidRDefault="007059ED">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2900</w:t>
      </w:r>
    </w:p>
    <w:p w14:paraId="365316E6" w14:textId="77777777" w:rsidR="007059ED" w:rsidRDefault="007059ED">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2CA24EA5" w14:textId="77777777" w:rsidR="007059ED" w:rsidRDefault="007059ED">
      <w:pPr>
        <w:pStyle w:val="TOC3"/>
        <w:rPr>
          <w:rFonts w:asciiTheme="minorHAnsi" w:eastAsiaTheme="minorEastAsia" w:hAnsiTheme="minorHAnsi" w:cstheme="minorBidi"/>
          <w:sz w:val="22"/>
          <w:szCs w:val="22"/>
        </w:rPr>
      </w:pPr>
      <w:r>
        <w:rPr>
          <w:lang w:eastAsia="zh-CN"/>
        </w:rPr>
        <w:t>A.9.1.46</w:t>
      </w:r>
      <w:r>
        <w:rPr>
          <w:rFonts w:asciiTheme="minorHAnsi" w:eastAsiaTheme="minorEastAsia" w:hAnsiTheme="minorHAnsi" w:cstheme="minorBidi"/>
          <w:sz w:val="22"/>
          <w:szCs w:val="22"/>
        </w:rPr>
        <w:tab/>
      </w:r>
      <w:r>
        <w:t>4 DL FDD RSRP for E-UTRAN in Carrier Aggregation</w:t>
      </w:r>
      <w:r>
        <w:tab/>
        <w:t>2416</w:t>
      </w:r>
    </w:p>
    <w:p w14:paraId="69AFE8A7" w14:textId="77777777" w:rsidR="007059ED" w:rsidRDefault="007059ED">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1C7D5145" w14:textId="77777777" w:rsidR="007059ED" w:rsidRDefault="007059ED">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0EA38E8C" w14:textId="77777777" w:rsidR="007059ED" w:rsidRDefault="007059ED">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33A05977" w14:textId="77777777" w:rsidR="007059ED" w:rsidRDefault="007059ED">
      <w:pPr>
        <w:pStyle w:val="TOC3"/>
        <w:rPr>
          <w:rFonts w:asciiTheme="minorHAnsi" w:eastAsiaTheme="minorEastAsia" w:hAnsiTheme="minorHAnsi" w:cstheme="minorBidi"/>
          <w:sz w:val="22"/>
          <w:szCs w:val="22"/>
        </w:rPr>
      </w:pPr>
      <w:r>
        <w:rPr>
          <w:lang w:eastAsia="zh-CN"/>
        </w:rPr>
        <w:t>A.9.1.47</w:t>
      </w:r>
      <w:r>
        <w:rPr>
          <w:rFonts w:asciiTheme="minorHAnsi" w:eastAsiaTheme="minorEastAsia" w:hAnsiTheme="minorHAnsi" w:cstheme="minorBidi"/>
          <w:sz w:val="22"/>
          <w:szCs w:val="22"/>
        </w:rPr>
        <w:tab/>
      </w:r>
      <w:r>
        <w:t>4 DL TDD RSRP for E-UTRAN in Carrier Aggregation</w:t>
      </w:r>
      <w:r>
        <w:tab/>
        <w:t>2426</w:t>
      </w:r>
    </w:p>
    <w:p w14:paraId="29950472" w14:textId="77777777" w:rsidR="007059ED" w:rsidRDefault="007059ED">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54D85790" w14:textId="77777777" w:rsidR="007059ED" w:rsidRDefault="007059ED">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0AA41A77" w14:textId="77777777" w:rsidR="007059ED" w:rsidRDefault="007059ED">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5497F0F7" w14:textId="77777777" w:rsidR="007059ED" w:rsidRDefault="007059ED">
      <w:pPr>
        <w:pStyle w:val="TOC3"/>
        <w:rPr>
          <w:rFonts w:asciiTheme="minorHAnsi" w:eastAsiaTheme="minorEastAsia" w:hAnsiTheme="minorHAnsi" w:cstheme="minorBidi"/>
          <w:sz w:val="22"/>
          <w:szCs w:val="22"/>
        </w:rPr>
      </w:pPr>
      <w:r>
        <w:rPr>
          <w:lang w:eastAsia="zh-CN"/>
        </w:rPr>
        <w:t>A.9.1.48</w:t>
      </w:r>
      <w:r>
        <w:rPr>
          <w:rFonts w:asciiTheme="minorHAnsi" w:eastAsiaTheme="minorEastAsia" w:hAnsiTheme="minorHAnsi" w:cstheme="minorBidi"/>
          <w:sz w:val="22"/>
          <w:szCs w:val="22"/>
        </w:rPr>
        <w:tab/>
      </w:r>
      <w:r>
        <w:t>5 DL FDD-TDD with PCell in FDD RSRP for E-UTRAN in Carrier Aggregation</w:t>
      </w:r>
      <w:r>
        <w:tab/>
        <w:t>2435</w:t>
      </w:r>
    </w:p>
    <w:p w14:paraId="6404143C" w14:textId="77777777" w:rsidR="007059ED" w:rsidRDefault="007059ED">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0B894034" w14:textId="77777777" w:rsidR="007059ED" w:rsidRDefault="007059ED">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2B70CEC7" w14:textId="77777777" w:rsidR="007059ED" w:rsidRDefault="007059ED">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21B97180" w14:textId="77777777" w:rsidR="007059ED" w:rsidRDefault="007059ED">
      <w:pPr>
        <w:pStyle w:val="TOC3"/>
        <w:rPr>
          <w:rFonts w:asciiTheme="minorHAnsi" w:eastAsiaTheme="minorEastAsia" w:hAnsiTheme="minorHAnsi" w:cstheme="minorBidi"/>
          <w:sz w:val="22"/>
          <w:szCs w:val="22"/>
        </w:rPr>
      </w:pPr>
      <w:r>
        <w:rPr>
          <w:lang w:eastAsia="zh-CN"/>
        </w:rPr>
        <w:t>A.9.1.49</w:t>
      </w:r>
      <w:r>
        <w:rPr>
          <w:rFonts w:asciiTheme="minorHAnsi" w:eastAsiaTheme="minorEastAsia" w:hAnsiTheme="minorHAnsi" w:cstheme="minorBidi"/>
          <w:sz w:val="22"/>
          <w:szCs w:val="22"/>
        </w:rPr>
        <w:tab/>
      </w:r>
      <w:r>
        <w:t>5 DL FDD-TDD with PCell in TDD RSRP for E-UTRAN in Carrier Aggregation</w:t>
      </w:r>
      <w:r>
        <w:tab/>
        <w:t>2447</w:t>
      </w:r>
    </w:p>
    <w:p w14:paraId="624400BB" w14:textId="77777777" w:rsidR="007059ED" w:rsidRDefault="007059ED">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65DCFFD7" w14:textId="77777777" w:rsidR="007059ED" w:rsidRDefault="007059ED">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6A4FC93F" w14:textId="77777777" w:rsidR="007059ED" w:rsidRDefault="007059ED">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11E8768B" w14:textId="77777777" w:rsidR="007059ED" w:rsidRDefault="007059ED">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1E186141" w14:textId="77777777" w:rsidR="007059ED" w:rsidRDefault="007059ED">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2857BB47" w14:textId="77777777" w:rsidR="007059ED" w:rsidRDefault="007059ED">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48B86344" w14:textId="77777777" w:rsidR="007059ED" w:rsidRDefault="007059ED">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64C504B0" w14:textId="77777777" w:rsidR="007059ED" w:rsidRDefault="007059ED">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7551BDBC" w14:textId="77777777" w:rsidR="007059ED" w:rsidRDefault="007059ED">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5BE8C16B" w14:textId="77777777" w:rsidR="007059ED" w:rsidRDefault="007059ED">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0B5103E9" w14:textId="77777777" w:rsidR="007059ED" w:rsidRDefault="007059ED">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3E0FB38C" w14:textId="77777777" w:rsidR="007059ED" w:rsidRDefault="007059ED">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7B67DAA5" w14:textId="77777777" w:rsidR="007059ED" w:rsidRDefault="007059ED">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5A3BF582" w14:textId="77777777" w:rsidR="007059ED" w:rsidRDefault="007059ED">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494668F3" w14:textId="77777777" w:rsidR="007059ED" w:rsidRDefault="007059ED">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2D34FB42" w14:textId="77777777" w:rsidR="007059ED" w:rsidRDefault="007059ED">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6497E9AB" w14:textId="77777777" w:rsidR="007059ED" w:rsidRDefault="007059ED">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32EC2508" w14:textId="77777777" w:rsidR="007059ED" w:rsidRDefault="007059ED">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28556A91" w14:textId="77777777" w:rsidR="007059ED" w:rsidRDefault="007059ED">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6FE5FB2A" w14:textId="77777777" w:rsidR="007059ED" w:rsidRDefault="007059ED">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64E166D4" w14:textId="77777777" w:rsidR="007059ED" w:rsidRDefault="007059ED">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3632B480" w14:textId="77777777" w:rsidR="007059ED" w:rsidRDefault="007059ED">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5243520A" w14:textId="77777777" w:rsidR="007059ED" w:rsidRDefault="007059ED">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7BAF24AB" w14:textId="77777777" w:rsidR="007059ED" w:rsidRDefault="007059ED">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091EA890" w14:textId="77777777" w:rsidR="007059ED" w:rsidRDefault="007059ED">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78355A46" w14:textId="77777777" w:rsidR="007059ED" w:rsidRDefault="007059ED">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31D537F3" w14:textId="77777777" w:rsidR="007059ED" w:rsidRDefault="007059ED">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5BD03D51" w14:textId="77777777" w:rsidR="007059ED" w:rsidRDefault="007059ED">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2483</w:t>
      </w:r>
    </w:p>
    <w:p w14:paraId="5ECD36AC" w14:textId="77777777" w:rsidR="007059ED" w:rsidRDefault="007059ED">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2483</w:t>
      </w:r>
    </w:p>
    <w:p w14:paraId="01B7540F" w14:textId="77777777" w:rsidR="007059ED" w:rsidRDefault="007059ED">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71206251" w14:textId="77777777" w:rsidR="007059ED" w:rsidRDefault="007059ED">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2486</w:t>
      </w:r>
    </w:p>
    <w:p w14:paraId="0268B757" w14:textId="77777777" w:rsidR="007059ED" w:rsidRDefault="007059ED">
      <w:pPr>
        <w:pStyle w:val="TOC3"/>
        <w:rPr>
          <w:rFonts w:asciiTheme="minorHAnsi" w:eastAsiaTheme="minorEastAsia" w:hAnsiTheme="minorHAnsi" w:cstheme="minorBidi"/>
          <w:sz w:val="22"/>
          <w:szCs w:val="22"/>
        </w:rPr>
      </w:pPr>
      <w:r>
        <w:rPr>
          <w:lang w:eastAsia="zh-CN"/>
        </w:rPr>
        <w:t>A.9.1.</w:t>
      </w:r>
      <w:r>
        <w:t>55</w:t>
      </w:r>
      <w:r>
        <w:rPr>
          <w:rFonts w:asciiTheme="minorHAnsi" w:eastAsiaTheme="minorEastAsia" w:hAnsiTheme="minorHAnsi" w:cstheme="minorBidi"/>
          <w:sz w:val="22"/>
          <w:szCs w:val="22"/>
        </w:rPr>
        <w:tab/>
      </w:r>
      <w:r>
        <w:t>FS3 Intra frequency absolute and relative RSRP accuracies with FDD PCell</w:t>
      </w:r>
      <w:r>
        <w:tab/>
        <w:t>2486</w:t>
      </w:r>
    </w:p>
    <w:p w14:paraId="064E3D08" w14:textId="77777777" w:rsidR="007059ED" w:rsidRDefault="007059ED">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2486</w:t>
      </w:r>
    </w:p>
    <w:p w14:paraId="028806C6" w14:textId="77777777" w:rsidR="007059ED" w:rsidRDefault="007059ED">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2486</w:t>
      </w:r>
    </w:p>
    <w:p w14:paraId="37787A24" w14:textId="77777777" w:rsidR="007059ED" w:rsidRDefault="007059ED">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2490</w:t>
      </w:r>
    </w:p>
    <w:p w14:paraId="23F285B6" w14:textId="77777777" w:rsidR="007059ED" w:rsidRDefault="007059ED">
      <w:pPr>
        <w:pStyle w:val="TOC3"/>
        <w:rPr>
          <w:rFonts w:asciiTheme="minorHAnsi" w:eastAsiaTheme="minorEastAsia" w:hAnsiTheme="minorHAnsi" w:cstheme="minorBidi"/>
          <w:sz w:val="22"/>
          <w:szCs w:val="22"/>
        </w:rPr>
      </w:pPr>
      <w:r>
        <w:rPr>
          <w:lang w:eastAsia="zh-CN"/>
        </w:rPr>
        <w:t>A.9.1.</w:t>
      </w:r>
      <w:r>
        <w:t>56</w:t>
      </w:r>
      <w:r>
        <w:rPr>
          <w:rFonts w:asciiTheme="minorHAnsi" w:eastAsiaTheme="minorEastAsia" w:hAnsiTheme="minorHAnsi" w:cstheme="minorBidi"/>
          <w:sz w:val="22"/>
          <w:szCs w:val="22"/>
        </w:rPr>
        <w:tab/>
      </w:r>
      <w:r>
        <w:t>FS3 Intra frequency absolute and relative RSRP accuracies with TDD PCell</w:t>
      </w:r>
      <w:r>
        <w:tab/>
        <w:t>2490</w:t>
      </w:r>
    </w:p>
    <w:p w14:paraId="2A005768" w14:textId="77777777" w:rsidR="007059ED" w:rsidRDefault="007059ED">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2490</w:t>
      </w:r>
    </w:p>
    <w:p w14:paraId="6A2604C6" w14:textId="77777777" w:rsidR="007059ED" w:rsidRDefault="007059ED">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2490</w:t>
      </w:r>
    </w:p>
    <w:p w14:paraId="4F921185" w14:textId="77777777" w:rsidR="007059ED" w:rsidRDefault="007059ED">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2493</w:t>
      </w:r>
    </w:p>
    <w:p w14:paraId="31B7033E" w14:textId="77777777" w:rsidR="007059ED" w:rsidRDefault="007059ED">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2494</w:t>
      </w:r>
    </w:p>
    <w:p w14:paraId="550438E4" w14:textId="77777777" w:rsidR="007059ED" w:rsidRDefault="007059ED">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2494</w:t>
      </w:r>
    </w:p>
    <w:p w14:paraId="1E0754BA" w14:textId="77777777" w:rsidR="007059ED" w:rsidRDefault="007059ED">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2494</w:t>
      </w:r>
    </w:p>
    <w:p w14:paraId="1A4A2B81" w14:textId="77777777" w:rsidR="007059ED" w:rsidRDefault="007059ED">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2497</w:t>
      </w:r>
    </w:p>
    <w:p w14:paraId="2A73B5BA" w14:textId="77777777" w:rsidR="007059ED" w:rsidRDefault="007059ED">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2497</w:t>
      </w:r>
    </w:p>
    <w:p w14:paraId="340F6D73" w14:textId="77777777" w:rsidR="007059ED" w:rsidRDefault="007059ED">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2497</w:t>
      </w:r>
    </w:p>
    <w:p w14:paraId="4EE69630" w14:textId="77777777" w:rsidR="007059ED" w:rsidRDefault="007059ED">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2497</w:t>
      </w:r>
    </w:p>
    <w:p w14:paraId="7F1C9F3A" w14:textId="77777777" w:rsidR="007059ED" w:rsidRDefault="007059ED">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2498</w:t>
      </w:r>
    </w:p>
    <w:p w14:paraId="08157493" w14:textId="77777777" w:rsidR="007059ED" w:rsidRDefault="007059ED">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2498</w:t>
      </w:r>
    </w:p>
    <w:p w14:paraId="3A25F2A9" w14:textId="77777777" w:rsidR="007059ED" w:rsidRDefault="007059ED">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2498</w:t>
      </w:r>
    </w:p>
    <w:p w14:paraId="5CDB0D44" w14:textId="77777777" w:rsidR="007059ED" w:rsidRDefault="007059ED">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2499</w:t>
      </w:r>
    </w:p>
    <w:p w14:paraId="5A98DBAB" w14:textId="77777777" w:rsidR="007059ED" w:rsidRDefault="007059ED">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2502</w:t>
      </w:r>
    </w:p>
    <w:p w14:paraId="35301387" w14:textId="77777777" w:rsidR="007059ED" w:rsidRDefault="007059ED">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2502</w:t>
      </w:r>
    </w:p>
    <w:p w14:paraId="1069E4CF" w14:textId="77777777" w:rsidR="007059ED" w:rsidRDefault="007059ED">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2502</w:t>
      </w:r>
    </w:p>
    <w:p w14:paraId="497B869B" w14:textId="77777777" w:rsidR="007059ED" w:rsidRDefault="007059ED">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2502</w:t>
      </w:r>
    </w:p>
    <w:p w14:paraId="22E7C4FF" w14:textId="77777777" w:rsidR="007059ED" w:rsidRDefault="007059ED">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2503</w:t>
      </w:r>
    </w:p>
    <w:p w14:paraId="307D3890" w14:textId="77777777" w:rsidR="007059ED" w:rsidRDefault="007059ED">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2503</w:t>
      </w:r>
    </w:p>
    <w:p w14:paraId="4EEFC28E" w14:textId="77777777" w:rsidR="007059ED" w:rsidRDefault="007059ED">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2503</w:t>
      </w:r>
    </w:p>
    <w:p w14:paraId="5F079E0C" w14:textId="77777777" w:rsidR="007059ED" w:rsidRDefault="007059ED">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2504</w:t>
      </w:r>
    </w:p>
    <w:p w14:paraId="424711BE" w14:textId="77777777" w:rsidR="007059ED" w:rsidRDefault="007059ED">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2506</w:t>
      </w:r>
    </w:p>
    <w:p w14:paraId="3B8088A1" w14:textId="77777777" w:rsidR="007059ED" w:rsidRDefault="007059ED">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2506</w:t>
      </w:r>
    </w:p>
    <w:p w14:paraId="4D0663D3" w14:textId="77777777" w:rsidR="007059ED" w:rsidRDefault="007059ED">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2506</w:t>
      </w:r>
    </w:p>
    <w:p w14:paraId="09307F9B" w14:textId="77777777" w:rsidR="007059ED" w:rsidRDefault="007059ED">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2506</w:t>
      </w:r>
    </w:p>
    <w:p w14:paraId="249C0AA4" w14:textId="77777777" w:rsidR="007059ED" w:rsidRDefault="007059ED">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2509</w:t>
      </w:r>
    </w:p>
    <w:p w14:paraId="11510B4D" w14:textId="77777777" w:rsidR="007059ED" w:rsidRDefault="007059ED">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2510</w:t>
      </w:r>
    </w:p>
    <w:p w14:paraId="6D2B34A7" w14:textId="77777777" w:rsidR="007059ED" w:rsidRDefault="007059ED">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2510</w:t>
      </w:r>
    </w:p>
    <w:p w14:paraId="2D8FE6E7" w14:textId="77777777" w:rsidR="007059ED" w:rsidRDefault="007059ED">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2510</w:t>
      </w:r>
    </w:p>
    <w:p w14:paraId="0499E5B1" w14:textId="77777777" w:rsidR="007059ED" w:rsidRDefault="007059ED">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2513</w:t>
      </w:r>
    </w:p>
    <w:p w14:paraId="1F0D6C81" w14:textId="77777777" w:rsidR="007059ED" w:rsidRDefault="007059ED">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2513</w:t>
      </w:r>
    </w:p>
    <w:p w14:paraId="610842FD" w14:textId="77777777" w:rsidR="007059ED" w:rsidRDefault="007059ED">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2513</w:t>
      </w:r>
    </w:p>
    <w:p w14:paraId="14FED19C" w14:textId="77777777" w:rsidR="007059ED" w:rsidRDefault="007059ED">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2513</w:t>
      </w:r>
    </w:p>
    <w:p w14:paraId="0EBBFE27" w14:textId="77777777" w:rsidR="007059ED" w:rsidRDefault="007059ED">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2516</w:t>
      </w:r>
    </w:p>
    <w:p w14:paraId="5D11E5A6" w14:textId="77777777" w:rsidR="007059ED" w:rsidRDefault="007059ED">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2516</w:t>
      </w:r>
    </w:p>
    <w:p w14:paraId="12A3F616" w14:textId="77777777" w:rsidR="007059ED" w:rsidRDefault="007059ED">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2516</w:t>
      </w:r>
    </w:p>
    <w:p w14:paraId="3724693C" w14:textId="77777777" w:rsidR="007059ED" w:rsidRDefault="007059ED">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2516</w:t>
      </w:r>
    </w:p>
    <w:p w14:paraId="0AE5E1F7" w14:textId="77777777" w:rsidR="007059ED" w:rsidRDefault="007059ED">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2519</w:t>
      </w:r>
    </w:p>
    <w:p w14:paraId="301A78EE" w14:textId="77777777" w:rsidR="007059ED" w:rsidRDefault="007059ED">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2519</w:t>
      </w:r>
    </w:p>
    <w:p w14:paraId="029DFEC8" w14:textId="77777777" w:rsidR="007059ED" w:rsidRDefault="007059ED">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2519</w:t>
      </w:r>
    </w:p>
    <w:p w14:paraId="0243FA9A" w14:textId="77777777" w:rsidR="007059ED" w:rsidRDefault="007059ED">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2519</w:t>
      </w:r>
    </w:p>
    <w:p w14:paraId="04F1A56A" w14:textId="77777777" w:rsidR="007059ED" w:rsidRDefault="007059ED">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2520</w:t>
      </w:r>
    </w:p>
    <w:p w14:paraId="45639836" w14:textId="77777777" w:rsidR="007059ED" w:rsidRDefault="007059ED">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2521</w:t>
      </w:r>
    </w:p>
    <w:p w14:paraId="18D3377C" w14:textId="77777777" w:rsidR="007059ED" w:rsidRDefault="007059ED">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2521</w:t>
      </w:r>
    </w:p>
    <w:p w14:paraId="7A0450EE" w14:textId="77777777" w:rsidR="007059ED" w:rsidRDefault="007059ED">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2521</w:t>
      </w:r>
    </w:p>
    <w:p w14:paraId="12A1C635" w14:textId="77777777" w:rsidR="007059ED" w:rsidRDefault="007059ED">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2527</w:t>
      </w:r>
    </w:p>
    <w:p w14:paraId="633D8996" w14:textId="77777777" w:rsidR="007059ED" w:rsidRDefault="007059ED">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2527</w:t>
      </w:r>
    </w:p>
    <w:p w14:paraId="4AD43162" w14:textId="77777777" w:rsidR="007059ED" w:rsidRDefault="007059ED">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2527</w:t>
      </w:r>
    </w:p>
    <w:p w14:paraId="49775A09" w14:textId="77777777" w:rsidR="007059ED" w:rsidRDefault="007059ED">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2527</w:t>
      </w:r>
    </w:p>
    <w:p w14:paraId="02C5F885" w14:textId="77777777" w:rsidR="007059ED" w:rsidRDefault="007059ED">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2533</w:t>
      </w:r>
    </w:p>
    <w:p w14:paraId="7FDBB358" w14:textId="77777777" w:rsidR="007059ED" w:rsidRDefault="007059ED">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2533</w:t>
      </w:r>
    </w:p>
    <w:p w14:paraId="2A7C3D8B" w14:textId="77777777" w:rsidR="007059ED" w:rsidRDefault="007059ED">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2533</w:t>
      </w:r>
    </w:p>
    <w:p w14:paraId="7B51D0BD" w14:textId="77777777" w:rsidR="007059ED" w:rsidRDefault="007059ED">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2533</w:t>
      </w:r>
    </w:p>
    <w:p w14:paraId="0CC1DB4C" w14:textId="77777777" w:rsidR="007059ED" w:rsidRDefault="007059ED">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2534</w:t>
      </w:r>
    </w:p>
    <w:p w14:paraId="0406B72C" w14:textId="77777777" w:rsidR="007059ED" w:rsidRDefault="007059ED">
      <w:pPr>
        <w:pStyle w:val="TOC3"/>
        <w:rPr>
          <w:rFonts w:asciiTheme="minorHAnsi" w:eastAsiaTheme="minorEastAsia" w:hAnsiTheme="minorHAnsi" w:cstheme="minorBidi"/>
          <w:sz w:val="22"/>
          <w:szCs w:val="22"/>
        </w:rPr>
      </w:pPr>
      <w:r>
        <w:rPr>
          <w:lang w:eastAsia="zh-CN"/>
        </w:rPr>
        <w:t>A.9.1.68</w:t>
      </w:r>
      <w:r>
        <w:rPr>
          <w:rFonts w:asciiTheme="minorHAnsi" w:eastAsiaTheme="minorEastAsia" w:hAnsiTheme="minorHAnsi" w:cstheme="minorBidi"/>
          <w:sz w:val="22"/>
          <w:szCs w:val="22"/>
        </w:rPr>
        <w:tab/>
      </w:r>
      <w:r>
        <w:t>3 DL RSRP for E-UTRAN in Carrier Aggregation with generic duplex modes</w:t>
      </w:r>
      <w:r>
        <w:tab/>
        <w:t>2535</w:t>
      </w:r>
    </w:p>
    <w:p w14:paraId="10ADCE2E" w14:textId="77777777" w:rsidR="007059ED" w:rsidRDefault="007059ED">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2535</w:t>
      </w:r>
    </w:p>
    <w:p w14:paraId="76CB8137" w14:textId="77777777" w:rsidR="007059ED" w:rsidRDefault="007059ED">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2535</w:t>
      </w:r>
    </w:p>
    <w:p w14:paraId="78291842" w14:textId="77777777" w:rsidR="007059ED" w:rsidRDefault="007059ED">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2539</w:t>
      </w:r>
    </w:p>
    <w:p w14:paraId="5B9490CA" w14:textId="77777777" w:rsidR="007059ED" w:rsidRDefault="007059ED">
      <w:pPr>
        <w:pStyle w:val="TOC3"/>
        <w:rPr>
          <w:rFonts w:asciiTheme="minorHAnsi" w:eastAsiaTheme="minorEastAsia" w:hAnsiTheme="minorHAnsi" w:cstheme="minorBidi"/>
          <w:sz w:val="22"/>
          <w:szCs w:val="22"/>
        </w:rPr>
      </w:pPr>
      <w:r>
        <w:rPr>
          <w:lang w:eastAsia="zh-CN"/>
        </w:rP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2539</w:t>
      </w:r>
    </w:p>
    <w:p w14:paraId="6D83761D" w14:textId="77777777" w:rsidR="007059ED" w:rsidRDefault="007059ED">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2539</w:t>
      </w:r>
    </w:p>
    <w:p w14:paraId="6757237B" w14:textId="77777777" w:rsidR="007059ED" w:rsidRDefault="007059ED">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2539</w:t>
      </w:r>
    </w:p>
    <w:p w14:paraId="14F903B9" w14:textId="77777777" w:rsidR="007059ED" w:rsidRDefault="007059ED">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2543</w:t>
      </w:r>
    </w:p>
    <w:p w14:paraId="3010821C" w14:textId="77777777" w:rsidR="007059ED" w:rsidRDefault="007059ED">
      <w:pPr>
        <w:pStyle w:val="TOC3"/>
        <w:rPr>
          <w:rFonts w:asciiTheme="minorHAnsi" w:eastAsiaTheme="minorEastAsia" w:hAnsiTheme="minorHAnsi" w:cstheme="minorBidi"/>
          <w:sz w:val="22"/>
          <w:szCs w:val="22"/>
        </w:rPr>
      </w:pPr>
      <w:r>
        <w:rPr>
          <w:lang w:eastAsia="zh-CN"/>
        </w:rPr>
        <w:t>A.9.1.</w:t>
      </w:r>
      <w:r>
        <w:t>70</w:t>
      </w:r>
      <w:r>
        <w:rPr>
          <w:rFonts w:asciiTheme="minorHAnsi" w:eastAsiaTheme="minorEastAsia" w:hAnsiTheme="minorHAnsi" w:cstheme="minorBidi"/>
          <w:sz w:val="22"/>
          <w:szCs w:val="22"/>
        </w:rPr>
        <w:tab/>
      </w:r>
      <w:r>
        <w:t>5 DL RSRP for E-UTRAN in Carrier Aggregation with generic duplex modes</w:t>
      </w:r>
      <w:r>
        <w:tab/>
        <w:t>2544</w:t>
      </w:r>
    </w:p>
    <w:p w14:paraId="045C44F7" w14:textId="77777777" w:rsidR="007059ED" w:rsidRDefault="007059ED">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2544</w:t>
      </w:r>
    </w:p>
    <w:p w14:paraId="62CE7492" w14:textId="77777777" w:rsidR="007059ED" w:rsidRDefault="007059ED">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2544</w:t>
      </w:r>
    </w:p>
    <w:p w14:paraId="255AF1C3" w14:textId="77777777" w:rsidR="007059ED" w:rsidRDefault="007059ED">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2556</w:t>
      </w:r>
    </w:p>
    <w:p w14:paraId="2CF98ED2" w14:textId="77777777" w:rsidR="007059ED" w:rsidRDefault="007059ED">
      <w:pPr>
        <w:pStyle w:val="TOC3"/>
        <w:rPr>
          <w:rFonts w:asciiTheme="minorHAnsi" w:eastAsiaTheme="minorEastAsia" w:hAnsiTheme="minorHAnsi" w:cstheme="minorBidi"/>
          <w:sz w:val="22"/>
          <w:szCs w:val="22"/>
        </w:rPr>
      </w:pPr>
      <w:r>
        <w:rPr>
          <w:lang w:eastAsia="zh-CN"/>
        </w:rPr>
        <w:t>A.9.1.</w:t>
      </w:r>
      <w:r>
        <w:t>71</w:t>
      </w:r>
      <w:r>
        <w:rPr>
          <w:rFonts w:asciiTheme="minorHAnsi" w:eastAsiaTheme="minorEastAsia" w:hAnsiTheme="minorHAnsi" w:cstheme="minorBidi"/>
          <w:sz w:val="22"/>
          <w:szCs w:val="22"/>
        </w:rPr>
        <w:tab/>
      </w:r>
      <w:r>
        <w:t>6 DL RSRP for E-UTRAN in Carrier Aggregation with generic duplex modes</w:t>
      </w:r>
      <w:r>
        <w:tab/>
        <w:t>2557</w:t>
      </w:r>
    </w:p>
    <w:p w14:paraId="7CE8E4FA" w14:textId="77777777" w:rsidR="007059ED" w:rsidRDefault="007059ED">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2557</w:t>
      </w:r>
    </w:p>
    <w:p w14:paraId="0DA55118" w14:textId="77777777" w:rsidR="007059ED" w:rsidRDefault="007059ED">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2557</w:t>
      </w:r>
    </w:p>
    <w:p w14:paraId="1A24CC61" w14:textId="77777777" w:rsidR="007059ED" w:rsidRDefault="007059ED">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2569</w:t>
      </w:r>
    </w:p>
    <w:p w14:paraId="10C163BB" w14:textId="77777777" w:rsidR="007059ED" w:rsidRDefault="007059ED">
      <w:pPr>
        <w:pStyle w:val="TOC3"/>
        <w:rPr>
          <w:rFonts w:asciiTheme="minorHAnsi" w:eastAsiaTheme="minorEastAsia" w:hAnsiTheme="minorHAnsi" w:cstheme="minorBidi"/>
          <w:sz w:val="22"/>
          <w:szCs w:val="22"/>
        </w:rPr>
      </w:pPr>
      <w:r>
        <w:rPr>
          <w:lang w:eastAsia="zh-CN"/>
        </w:rPr>
        <w:t>A.9.1.</w:t>
      </w:r>
      <w:r>
        <w:t>72</w:t>
      </w:r>
      <w:r>
        <w:rPr>
          <w:rFonts w:asciiTheme="minorHAnsi" w:eastAsiaTheme="minorEastAsia" w:hAnsiTheme="minorHAnsi" w:cstheme="minorBidi"/>
          <w:sz w:val="22"/>
          <w:szCs w:val="22"/>
        </w:rPr>
        <w:tab/>
      </w:r>
      <w:r>
        <w:t>7 DL RSRP for E-UTRAN in Carrier Aggregation with generic duplex modes</w:t>
      </w:r>
      <w:r>
        <w:tab/>
        <w:t>2570</w:t>
      </w:r>
    </w:p>
    <w:p w14:paraId="661BC324" w14:textId="77777777" w:rsidR="007059ED" w:rsidRDefault="007059ED">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2570</w:t>
      </w:r>
    </w:p>
    <w:p w14:paraId="521A1D7C" w14:textId="77777777" w:rsidR="007059ED" w:rsidRDefault="007059ED">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2570</w:t>
      </w:r>
    </w:p>
    <w:p w14:paraId="4EE9FCFB" w14:textId="77777777" w:rsidR="007059ED" w:rsidRDefault="007059ED">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2582</w:t>
      </w:r>
    </w:p>
    <w:p w14:paraId="019B0859" w14:textId="77777777" w:rsidR="007059ED" w:rsidRDefault="007059ED">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2583</w:t>
      </w:r>
    </w:p>
    <w:p w14:paraId="339BE5AC" w14:textId="77777777" w:rsidR="007059ED" w:rsidRDefault="007059ED">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2583</w:t>
      </w:r>
    </w:p>
    <w:p w14:paraId="7EC6B8D2" w14:textId="77777777" w:rsidR="007059ED" w:rsidRDefault="007059ED">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2583</w:t>
      </w:r>
    </w:p>
    <w:p w14:paraId="28AD449E" w14:textId="77777777" w:rsidR="007059ED" w:rsidRDefault="007059ED">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2583</w:t>
      </w:r>
    </w:p>
    <w:p w14:paraId="1A2E280F" w14:textId="77777777" w:rsidR="007059ED" w:rsidRDefault="007059ED">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2586</w:t>
      </w:r>
    </w:p>
    <w:p w14:paraId="77C385F0" w14:textId="77777777" w:rsidR="007059ED" w:rsidRDefault="007059ED">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2586</w:t>
      </w:r>
    </w:p>
    <w:p w14:paraId="22F634C3" w14:textId="77777777" w:rsidR="007059ED" w:rsidRDefault="007059ED">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2586</w:t>
      </w:r>
    </w:p>
    <w:p w14:paraId="5A52D7F5" w14:textId="77777777" w:rsidR="007059ED" w:rsidRDefault="007059ED">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2586</w:t>
      </w:r>
    </w:p>
    <w:p w14:paraId="3733B7E8" w14:textId="77777777" w:rsidR="007059ED" w:rsidRDefault="007059ED">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2588</w:t>
      </w:r>
    </w:p>
    <w:p w14:paraId="56231A51" w14:textId="77777777" w:rsidR="007059ED" w:rsidRDefault="007059ED">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2588</w:t>
      </w:r>
    </w:p>
    <w:p w14:paraId="1BB589DE" w14:textId="77777777" w:rsidR="007059ED" w:rsidRDefault="007059ED">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2588</w:t>
      </w:r>
    </w:p>
    <w:p w14:paraId="1E76C777" w14:textId="77777777" w:rsidR="007059ED" w:rsidRDefault="007059ED">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2588</w:t>
      </w:r>
    </w:p>
    <w:p w14:paraId="4DCEF473" w14:textId="77777777" w:rsidR="007059ED" w:rsidRDefault="007059ED">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2591</w:t>
      </w:r>
    </w:p>
    <w:p w14:paraId="1784BFEA" w14:textId="77777777" w:rsidR="007059ED" w:rsidRDefault="007059ED">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2591</w:t>
      </w:r>
    </w:p>
    <w:p w14:paraId="5AC32935" w14:textId="77777777" w:rsidR="007059ED" w:rsidRDefault="007059ED">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2591</w:t>
      </w:r>
    </w:p>
    <w:p w14:paraId="0C10AEBF" w14:textId="77777777" w:rsidR="007059ED" w:rsidRDefault="007059ED">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2591</w:t>
      </w:r>
    </w:p>
    <w:p w14:paraId="770C9CB7" w14:textId="77777777" w:rsidR="007059ED" w:rsidRDefault="007059ED">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2593</w:t>
      </w:r>
    </w:p>
    <w:p w14:paraId="39E515B0" w14:textId="77777777" w:rsidR="007059ED" w:rsidRDefault="007059ED">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2594</w:t>
      </w:r>
    </w:p>
    <w:p w14:paraId="247DC87F" w14:textId="77777777" w:rsidR="007059ED" w:rsidRDefault="007059ED">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2594</w:t>
      </w:r>
    </w:p>
    <w:p w14:paraId="08817586" w14:textId="77777777" w:rsidR="007059ED" w:rsidRDefault="007059ED">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2594</w:t>
      </w:r>
    </w:p>
    <w:p w14:paraId="698650CC" w14:textId="77777777" w:rsidR="007059ED" w:rsidRDefault="007059ED">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2596</w:t>
      </w:r>
    </w:p>
    <w:p w14:paraId="60D68803" w14:textId="77777777" w:rsidR="007059ED" w:rsidRDefault="007059ED">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2596</w:t>
      </w:r>
    </w:p>
    <w:p w14:paraId="212CB621" w14:textId="77777777" w:rsidR="007059ED" w:rsidRDefault="007059ED">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2596</w:t>
      </w:r>
    </w:p>
    <w:p w14:paraId="4B53DE10" w14:textId="77777777" w:rsidR="007059ED" w:rsidRDefault="007059ED">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2597</w:t>
      </w:r>
    </w:p>
    <w:p w14:paraId="6B7AEFFD" w14:textId="77777777" w:rsidR="007059ED" w:rsidRDefault="007059ED">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2600</w:t>
      </w:r>
    </w:p>
    <w:p w14:paraId="6655B77E" w14:textId="77777777" w:rsidR="007059ED" w:rsidRDefault="007059ED">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2600</w:t>
      </w:r>
    </w:p>
    <w:p w14:paraId="016D3CE9" w14:textId="77777777" w:rsidR="007059ED" w:rsidRDefault="007059ED">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2600</w:t>
      </w:r>
    </w:p>
    <w:p w14:paraId="56C66BD8" w14:textId="77777777" w:rsidR="007059ED" w:rsidRDefault="007059ED">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2600</w:t>
      </w:r>
    </w:p>
    <w:p w14:paraId="152415F7" w14:textId="77777777" w:rsidR="007059ED" w:rsidRDefault="007059ED">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2603</w:t>
      </w:r>
    </w:p>
    <w:p w14:paraId="246B512A" w14:textId="77777777" w:rsidR="007059ED" w:rsidRDefault="007059ED">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2603</w:t>
      </w:r>
    </w:p>
    <w:p w14:paraId="44158715" w14:textId="77777777" w:rsidR="007059ED" w:rsidRDefault="007059ED">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2603</w:t>
      </w:r>
    </w:p>
    <w:p w14:paraId="08EC0DC5" w14:textId="77777777" w:rsidR="007059ED" w:rsidRDefault="007059ED">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2603</w:t>
      </w:r>
    </w:p>
    <w:p w14:paraId="62D8E993" w14:textId="77777777" w:rsidR="007059ED" w:rsidRDefault="007059ED">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2607</w:t>
      </w:r>
    </w:p>
    <w:p w14:paraId="36859048" w14:textId="77777777" w:rsidR="007059ED" w:rsidRDefault="007059ED">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2607</w:t>
      </w:r>
    </w:p>
    <w:p w14:paraId="3CFCF8DE" w14:textId="77777777" w:rsidR="007059ED" w:rsidRDefault="007059ED">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2607</w:t>
      </w:r>
    </w:p>
    <w:p w14:paraId="4FE426E7" w14:textId="77777777" w:rsidR="007059ED" w:rsidRDefault="007059ED">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2607</w:t>
      </w:r>
    </w:p>
    <w:p w14:paraId="7EB545FA" w14:textId="77777777" w:rsidR="007059ED" w:rsidRDefault="007059ED">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2610</w:t>
      </w:r>
    </w:p>
    <w:p w14:paraId="0B4A94C4" w14:textId="77777777" w:rsidR="007059ED" w:rsidRDefault="007059ED">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2610</w:t>
      </w:r>
    </w:p>
    <w:p w14:paraId="4739C9F1" w14:textId="77777777" w:rsidR="007059ED" w:rsidRDefault="007059ED">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2610</w:t>
      </w:r>
    </w:p>
    <w:p w14:paraId="0F04F8DF" w14:textId="77777777" w:rsidR="007059ED" w:rsidRDefault="007059ED">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2610</w:t>
      </w:r>
    </w:p>
    <w:p w14:paraId="4CCC4014" w14:textId="77777777" w:rsidR="007059ED" w:rsidRDefault="007059ED">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2614</w:t>
      </w:r>
    </w:p>
    <w:p w14:paraId="52C31A87" w14:textId="77777777" w:rsidR="007059ED" w:rsidRDefault="007059ED">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2614</w:t>
      </w:r>
    </w:p>
    <w:p w14:paraId="21DD9007" w14:textId="77777777" w:rsidR="007059ED" w:rsidRDefault="007059ED">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2614</w:t>
      </w:r>
    </w:p>
    <w:p w14:paraId="4BEB0DFF" w14:textId="77777777" w:rsidR="007059ED" w:rsidRDefault="007059ED">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2614</w:t>
      </w:r>
    </w:p>
    <w:p w14:paraId="1384C4FC" w14:textId="77777777" w:rsidR="007059ED" w:rsidRDefault="007059ED">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2618</w:t>
      </w:r>
    </w:p>
    <w:p w14:paraId="6785A6C0" w14:textId="77777777" w:rsidR="007059ED" w:rsidRDefault="007059ED">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2618</w:t>
      </w:r>
    </w:p>
    <w:p w14:paraId="0D5AFE3A" w14:textId="77777777" w:rsidR="007059ED" w:rsidRDefault="007059ED">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2618</w:t>
      </w:r>
    </w:p>
    <w:p w14:paraId="76D7AED0" w14:textId="77777777" w:rsidR="007059ED" w:rsidRDefault="007059ED">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2618</w:t>
      </w:r>
    </w:p>
    <w:p w14:paraId="4B5A6729" w14:textId="77777777" w:rsidR="007059ED" w:rsidRDefault="007059ED">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2619</w:t>
      </w:r>
    </w:p>
    <w:p w14:paraId="663464A3" w14:textId="77777777" w:rsidR="007059ED" w:rsidRDefault="007059ED">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2619</w:t>
      </w:r>
    </w:p>
    <w:p w14:paraId="0305ABC4" w14:textId="77777777" w:rsidR="007059ED" w:rsidRDefault="007059ED">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2619</w:t>
      </w:r>
    </w:p>
    <w:p w14:paraId="0B9B3CEC" w14:textId="77777777" w:rsidR="007059ED" w:rsidRDefault="007059ED">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2620</w:t>
      </w:r>
    </w:p>
    <w:p w14:paraId="5D7CDE7C" w14:textId="77777777" w:rsidR="007059ED" w:rsidRDefault="007059ED">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2620</w:t>
      </w:r>
    </w:p>
    <w:p w14:paraId="1A702716" w14:textId="77777777" w:rsidR="007059ED" w:rsidRDefault="007059ED">
      <w:pPr>
        <w:pStyle w:val="TOC3"/>
        <w:rPr>
          <w:rFonts w:asciiTheme="minorHAnsi" w:eastAsiaTheme="minorEastAsia" w:hAnsiTheme="minorHAnsi" w:cstheme="minorBidi"/>
          <w:sz w:val="22"/>
          <w:szCs w:val="22"/>
        </w:rPr>
      </w:pPr>
      <w:r w:rsidRPr="00AE6739">
        <w:rPr>
          <w:lang w:val="fi-FI"/>
        </w:rPr>
        <w:t>A.9.2.13</w:t>
      </w:r>
      <w:r>
        <w:rPr>
          <w:rFonts w:asciiTheme="minorHAnsi" w:eastAsiaTheme="minorEastAsia" w:hAnsiTheme="minorHAnsi" w:cstheme="minorBidi"/>
          <w:sz w:val="22"/>
          <w:szCs w:val="22"/>
        </w:rPr>
        <w:tab/>
      </w:r>
      <w:r w:rsidRPr="00AE6739">
        <w:rPr>
          <w:lang w:val="fi-FI"/>
        </w:rPr>
        <w:t>Void</w:t>
      </w:r>
      <w:r>
        <w:tab/>
        <w:t>2621</w:t>
      </w:r>
    </w:p>
    <w:p w14:paraId="5B983EB2" w14:textId="77777777" w:rsidR="007059ED" w:rsidRDefault="007059ED">
      <w:pPr>
        <w:pStyle w:val="TOC4"/>
        <w:rPr>
          <w:rFonts w:asciiTheme="minorHAnsi" w:eastAsiaTheme="minorEastAsia" w:hAnsiTheme="minorHAnsi" w:cstheme="minorBidi"/>
          <w:sz w:val="22"/>
          <w:szCs w:val="22"/>
        </w:rPr>
      </w:pPr>
      <w:r w:rsidRPr="00AE6739">
        <w:rPr>
          <w:lang w:val="fi-FI"/>
        </w:rPr>
        <w:t>A.9.2.13.1</w:t>
      </w:r>
      <w:r>
        <w:rPr>
          <w:rFonts w:asciiTheme="minorHAnsi" w:eastAsiaTheme="minorEastAsia" w:hAnsiTheme="minorHAnsi" w:cstheme="minorBidi"/>
          <w:sz w:val="22"/>
          <w:szCs w:val="22"/>
        </w:rPr>
        <w:tab/>
      </w:r>
      <w:r w:rsidRPr="00AE6739">
        <w:rPr>
          <w:lang w:val="fi-FI"/>
        </w:rPr>
        <w:t>Void</w:t>
      </w:r>
      <w:r>
        <w:tab/>
        <w:t>2621</w:t>
      </w:r>
    </w:p>
    <w:p w14:paraId="7AAA2C58" w14:textId="77777777" w:rsidR="007059ED" w:rsidRDefault="007059ED">
      <w:pPr>
        <w:pStyle w:val="TOC4"/>
        <w:rPr>
          <w:rFonts w:asciiTheme="minorHAnsi" w:eastAsiaTheme="minorEastAsia" w:hAnsiTheme="minorHAnsi" w:cstheme="minorBidi"/>
          <w:sz w:val="22"/>
          <w:szCs w:val="22"/>
        </w:rPr>
      </w:pPr>
      <w:r w:rsidRPr="00AE6739">
        <w:rPr>
          <w:lang w:val="fi-FI"/>
        </w:rPr>
        <w:t>A.9.2.13.2</w:t>
      </w:r>
      <w:r>
        <w:rPr>
          <w:rFonts w:asciiTheme="minorHAnsi" w:eastAsiaTheme="minorEastAsia" w:hAnsiTheme="minorHAnsi" w:cstheme="minorBidi"/>
          <w:sz w:val="22"/>
          <w:szCs w:val="22"/>
        </w:rPr>
        <w:tab/>
      </w:r>
      <w:r w:rsidRPr="00AE6739">
        <w:rPr>
          <w:lang w:val="fi-FI"/>
        </w:rPr>
        <w:t>Void</w:t>
      </w:r>
      <w:r>
        <w:tab/>
        <w:t>2621</w:t>
      </w:r>
    </w:p>
    <w:p w14:paraId="6D742B92" w14:textId="77777777" w:rsidR="007059ED" w:rsidRDefault="007059ED">
      <w:pPr>
        <w:pStyle w:val="TOC4"/>
        <w:rPr>
          <w:rFonts w:asciiTheme="minorHAnsi" w:eastAsiaTheme="minorEastAsia" w:hAnsiTheme="minorHAnsi" w:cstheme="minorBidi"/>
          <w:sz w:val="22"/>
          <w:szCs w:val="22"/>
        </w:rPr>
      </w:pPr>
      <w:r w:rsidRPr="00AE6739">
        <w:rPr>
          <w:lang w:val="fi-FI"/>
        </w:rPr>
        <w:t>A.9.2.13.3</w:t>
      </w:r>
      <w:r>
        <w:rPr>
          <w:rFonts w:asciiTheme="minorHAnsi" w:eastAsiaTheme="minorEastAsia" w:hAnsiTheme="minorHAnsi" w:cstheme="minorBidi"/>
          <w:sz w:val="22"/>
          <w:szCs w:val="22"/>
        </w:rPr>
        <w:tab/>
      </w:r>
      <w:r w:rsidRPr="00AE6739">
        <w:rPr>
          <w:lang w:val="fi-FI"/>
        </w:rPr>
        <w:t>Void</w:t>
      </w:r>
      <w:r>
        <w:tab/>
        <w:t>2621</w:t>
      </w:r>
    </w:p>
    <w:p w14:paraId="1CB866C5" w14:textId="77777777" w:rsidR="007059ED" w:rsidRDefault="007059ED">
      <w:pPr>
        <w:pStyle w:val="TOC3"/>
        <w:rPr>
          <w:rFonts w:asciiTheme="minorHAnsi" w:eastAsiaTheme="minorEastAsia" w:hAnsiTheme="minorHAnsi" w:cstheme="minorBidi"/>
          <w:sz w:val="22"/>
          <w:szCs w:val="22"/>
        </w:rPr>
      </w:pPr>
      <w:r w:rsidRPr="00AE6739">
        <w:rPr>
          <w:lang w:val="fi-FI"/>
        </w:rPr>
        <w:t>A.9.2.14</w:t>
      </w:r>
      <w:r>
        <w:rPr>
          <w:rFonts w:asciiTheme="minorHAnsi" w:eastAsiaTheme="minorEastAsia" w:hAnsiTheme="minorHAnsi" w:cstheme="minorBidi"/>
          <w:sz w:val="22"/>
          <w:szCs w:val="22"/>
        </w:rPr>
        <w:tab/>
      </w:r>
      <w:r w:rsidRPr="00AE6739">
        <w:rPr>
          <w:lang w:val="fi-FI"/>
        </w:rPr>
        <w:t>Void</w:t>
      </w:r>
      <w:r>
        <w:tab/>
        <w:t>2621</w:t>
      </w:r>
    </w:p>
    <w:p w14:paraId="694B483D" w14:textId="77777777" w:rsidR="007059ED" w:rsidRDefault="007059ED">
      <w:pPr>
        <w:pStyle w:val="TOC4"/>
        <w:rPr>
          <w:rFonts w:asciiTheme="minorHAnsi" w:eastAsiaTheme="minorEastAsia" w:hAnsiTheme="minorHAnsi" w:cstheme="minorBidi"/>
          <w:sz w:val="22"/>
          <w:szCs w:val="22"/>
        </w:rPr>
      </w:pPr>
      <w:r w:rsidRPr="00AE6739">
        <w:rPr>
          <w:lang w:val="fi-FI"/>
        </w:rPr>
        <w:t>A.9.2.14.1</w:t>
      </w:r>
      <w:r>
        <w:rPr>
          <w:rFonts w:asciiTheme="minorHAnsi" w:eastAsiaTheme="minorEastAsia" w:hAnsiTheme="minorHAnsi" w:cstheme="minorBidi"/>
          <w:sz w:val="22"/>
          <w:szCs w:val="22"/>
        </w:rPr>
        <w:tab/>
      </w:r>
      <w:r w:rsidRPr="00AE6739">
        <w:rPr>
          <w:lang w:val="fi-FI"/>
        </w:rPr>
        <w:t>Void</w:t>
      </w:r>
      <w:r>
        <w:tab/>
        <w:t>2621</w:t>
      </w:r>
    </w:p>
    <w:p w14:paraId="081F409A" w14:textId="77777777" w:rsidR="007059ED" w:rsidRDefault="007059ED">
      <w:pPr>
        <w:pStyle w:val="TOC4"/>
        <w:rPr>
          <w:rFonts w:asciiTheme="minorHAnsi" w:eastAsiaTheme="minorEastAsia" w:hAnsiTheme="minorHAnsi" w:cstheme="minorBidi"/>
          <w:sz w:val="22"/>
          <w:szCs w:val="22"/>
        </w:rPr>
      </w:pPr>
      <w:r w:rsidRPr="00AE6739">
        <w:rPr>
          <w:lang w:val="fi-FI"/>
        </w:rPr>
        <w:t>A.9.2.14.2</w:t>
      </w:r>
      <w:r>
        <w:rPr>
          <w:rFonts w:asciiTheme="minorHAnsi" w:eastAsiaTheme="minorEastAsia" w:hAnsiTheme="minorHAnsi" w:cstheme="minorBidi"/>
          <w:sz w:val="22"/>
          <w:szCs w:val="22"/>
        </w:rPr>
        <w:tab/>
      </w:r>
      <w:r w:rsidRPr="00AE6739">
        <w:rPr>
          <w:lang w:val="fi-FI"/>
        </w:rPr>
        <w:t>Void</w:t>
      </w:r>
      <w:r>
        <w:tab/>
        <w:t>2621</w:t>
      </w:r>
    </w:p>
    <w:p w14:paraId="31FE11C3" w14:textId="77777777" w:rsidR="007059ED" w:rsidRDefault="007059ED">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2621</w:t>
      </w:r>
    </w:p>
    <w:p w14:paraId="7AFC3A0E" w14:textId="77777777" w:rsidR="007059ED" w:rsidRDefault="007059ED">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2621</w:t>
      </w:r>
    </w:p>
    <w:p w14:paraId="394C3195" w14:textId="77777777" w:rsidR="007059ED" w:rsidRDefault="007059ED">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2621</w:t>
      </w:r>
    </w:p>
    <w:p w14:paraId="3B16FCC4" w14:textId="77777777" w:rsidR="007059ED" w:rsidRDefault="007059ED">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2621</w:t>
      </w:r>
    </w:p>
    <w:p w14:paraId="7BEBCAA9" w14:textId="77777777" w:rsidR="007059ED" w:rsidRDefault="007059ED">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2625</w:t>
      </w:r>
    </w:p>
    <w:p w14:paraId="1FCA9EF9" w14:textId="77777777" w:rsidR="007059ED" w:rsidRDefault="007059ED">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2625</w:t>
      </w:r>
    </w:p>
    <w:p w14:paraId="3B416763" w14:textId="77777777" w:rsidR="007059ED" w:rsidRDefault="007059ED">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2625</w:t>
      </w:r>
    </w:p>
    <w:p w14:paraId="57280BE4" w14:textId="77777777" w:rsidR="007059ED" w:rsidRDefault="007059ED">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2625</w:t>
      </w:r>
    </w:p>
    <w:p w14:paraId="365D1C3F" w14:textId="77777777" w:rsidR="007059ED" w:rsidRDefault="007059ED">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2630</w:t>
      </w:r>
    </w:p>
    <w:p w14:paraId="2D115E60" w14:textId="77777777" w:rsidR="007059ED" w:rsidRDefault="007059ED">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2630</w:t>
      </w:r>
    </w:p>
    <w:p w14:paraId="0E5E5947" w14:textId="77777777" w:rsidR="007059ED" w:rsidRDefault="007059ED">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2630</w:t>
      </w:r>
    </w:p>
    <w:p w14:paraId="5493A872" w14:textId="77777777" w:rsidR="007059ED" w:rsidRDefault="007059ED">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2630</w:t>
      </w:r>
    </w:p>
    <w:p w14:paraId="3FB20B56" w14:textId="77777777" w:rsidR="007059ED" w:rsidRDefault="007059ED">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2632</w:t>
      </w:r>
    </w:p>
    <w:p w14:paraId="2C69A7A1" w14:textId="77777777" w:rsidR="007059ED" w:rsidRDefault="007059ED">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2632</w:t>
      </w:r>
    </w:p>
    <w:p w14:paraId="6C50869B" w14:textId="77777777" w:rsidR="007059ED" w:rsidRDefault="007059ED">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2632</w:t>
      </w:r>
    </w:p>
    <w:p w14:paraId="6848CE35" w14:textId="77777777" w:rsidR="007059ED" w:rsidRDefault="007059ED">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2632</w:t>
      </w:r>
    </w:p>
    <w:p w14:paraId="4C1BC8A8" w14:textId="77777777" w:rsidR="007059ED" w:rsidRDefault="007059ED">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2635</w:t>
      </w:r>
    </w:p>
    <w:p w14:paraId="60EDA31B" w14:textId="77777777" w:rsidR="007059ED" w:rsidRDefault="007059ED">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2635</w:t>
      </w:r>
    </w:p>
    <w:p w14:paraId="179726FE" w14:textId="77777777" w:rsidR="007059ED" w:rsidRDefault="007059ED">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2635</w:t>
      </w:r>
    </w:p>
    <w:p w14:paraId="1CBF8C22" w14:textId="77777777" w:rsidR="007059ED" w:rsidRDefault="007059ED">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2635</w:t>
      </w:r>
    </w:p>
    <w:p w14:paraId="7B6FAE1E" w14:textId="77777777" w:rsidR="007059ED" w:rsidRDefault="007059ED">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2637</w:t>
      </w:r>
    </w:p>
    <w:p w14:paraId="0677B6D4" w14:textId="77777777" w:rsidR="007059ED" w:rsidRDefault="007059ED">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2637</w:t>
      </w:r>
    </w:p>
    <w:p w14:paraId="39AD954B" w14:textId="77777777" w:rsidR="007059ED" w:rsidRDefault="007059ED">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2637</w:t>
      </w:r>
    </w:p>
    <w:p w14:paraId="53453383" w14:textId="77777777" w:rsidR="007059ED" w:rsidRDefault="007059ED">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2637</w:t>
      </w:r>
    </w:p>
    <w:p w14:paraId="20D61D8E" w14:textId="77777777" w:rsidR="007059ED" w:rsidRDefault="007059ED">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2640</w:t>
      </w:r>
    </w:p>
    <w:p w14:paraId="513898D1" w14:textId="77777777" w:rsidR="007059ED" w:rsidRDefault="007059ED">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2640</w:t>
      </w:r>
    </w:p>
    <w:p w14:paraId="034B67AA" w14:textId="77777777" w:rsidR="007059ED" w:rsidRDefault="007059ED">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2640</w:t>
      </w:r>
    </w:p>
    <w:p w14:paraId="7ED4A126" w14:textId="77777777" w:rsidR="007059ED" w:rsidRDefault="007059ED">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2640</w:t>
      </w:r>
    </w:p>
    <w:p w14:paraId="3E371815" w14:textId="77777777" w:rsidR="007059ED" w:rsidRDefault="007059ED">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2643</w:t>
      </w:r>
    </w:p>
    <w:p w14:paraId="62A3AFF9" w14:textId="77777777" w:rsidR="007059ED" w:rsidRDefault="007059ED">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2643</w:t>
      </w:r>
    </w:p>
    <w:p w14:paraId="3CA2D533" w14:textId="77777777" w:rsidR="007059ED" w:rsidRDefault="007059ED">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2644</w:t>
      </w:r>
    </w:p>
    <w:p w14:paraId="4DD9D507" w14:textId="77777777" w:rsidR="007059ED" w:rsidRDefault="007059ED">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2644</w:t>
      </w:r>
    </w:p>
    <w:p w14:paraId="38CE3CAB" w14:textId="77777777" w:rsidR="007059ED" w:rsidRDefault="007059ED">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2644</w:t>
      </w:r>
    </w:p>
    <w:p w14:paraId="5AFA3EC4" w14:textId="77777777" w:rsidR="007059ED" w:rsidRDefault="007059ED">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2644</w:t>
      </w:r>
    </w:p>
    <w:p w14:paraId="4D46CC74" w14:textId="77777777" w:rsidR="007059ED" w:rsidRDefault="007059ED">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2644</w:t>
      </w:r>
    </w:p>
    <w:p w14:paraId="301E6385" w14:textId="77777777" w:rsidR="007059ED" w:rsidRDefault="007059ED">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2644</w:t>
      </w:r>
    </w:p>
    <w:p w14:paraId="18DCB5F1" w14:textId="77777777" w:rsidR="007059ED" w:rsidRDefault="007059ED">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2647</w:t>
      </w:r>
    </w:p>
    <w:p w14:paraId="663CA31C" w14:textId="77777777" w:rsidR="007059ED" w:rsidRDefault="007059ED">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2647</w:t>
      </w:r>
    </w:p>
    <w:p w14:paraId="3F4A4ABB" w14:textId="77777777" w:rsidR="007059ED" w:rsidRDefault="007059ED">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2647</w:t>
      </w:r>
    </w:p>
    <w:p w14:paraId="2021AE72" w14:textId="77777777" w:rsidR="007059ED" w:rsidRDefault="007059ED">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2647</w:t>
      </w:r>
    </w:p>
    <w:p w14:paraId="472DFBF8" w14:textId="77777777" w:rsidR="007059ED" w:rsidRDefault="007059ED">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2648</w:t>
      </w:r>
    </w:p>
    <w:p w14:paraId="4A28278B" w14:textId="77777777" w:rsidR="007059ED" w:rsidRDefault="007059ED">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2648</w:t>
      </w:r>
    </w:p>
    <w:p w14:paraId="0181E028" w14:textId="77777777" w:rsidR="007059ED" w:rsidRDefault="007059ED">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2648</w:t>
      </w:r>
    </w:p>
    <w:p w14:paraId="6E811E25" w14:textId="77777777" w:rsidR="007059ED" w:rsidRDefault="007059ED">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2648</w:t>
      </w:r>
    </w:p>
    <w:p w14:paraId="6A6E5372" w14:textId="77777777" w:rsidR="007059ED" w:rsidRDefault="007059ED">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2653</w:t>
      </w:r>
    </w:p>
    <w:p w14:paraId="25843846" w14:textId="77777777" w:rsidR="007059ED" w:rsidRDefault="007059ED">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2653</w:t>
      </w:r>
    </w:p>
    <w:p w14:paraId="5C6F9292" w14:textId="77777777" w:rsidR="007059ED" w:rsidRDefault="007059ED">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2653</w:t>
      </w:r>
    </w:p>
    <w:p w14:paraId="3F56CD45" w14:textId="77777777" w:rsidR="007059ED" w:rsidRDefault="007059ED">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2653</w:t>
      </w:r>
    </w:p>
    <w:p w14:paraId="000DAEEE" w14:textId="77777777" w:rsidR="007059ED" w:rsidRDefault="007059ED">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2657</w:t>
      </w:r>
    </w:p>
    <w:p w14:paraId="27FC924A" w14:textId="77777777" w:rsidR="007059ED" w:rsidRDefault="007059ED">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2657</w:t>
      </w:r>
    </w:p>
    <w:p w14:paraId="1F84F2B5" w14:textId="77777777" w:rsidR="007059ED" w:rsidRDefault="007059ED">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2657</w:t>
      </w:r>
    </w:p>
    <w:p w14:paraId="4A5FD85A" w14:textId="77777777" w:rsidR="007059ED" w:rsidRDefault="007059ED">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2657</w:t>
      </w:r>
    </w:p>
    <w:p w14:paraId="59FBE34A" w14:textId="77777777" w:rsidR="007059ED" w:rsidRDefault="007059ED">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2658</w:t>
      </w:r>
    </w:p>
    <w:p w14:paraId="2F4B6B9F" w14:textId="77777777" w:rsidR="007059ED" w:rsidRDefault="007059ED">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2658</w:t>
      </w:r>
    </w:p>
    <w:p w14:paraId="7B6C6F27" w14:textId="77777777" w:rsidR="007059ED" w:rsidRDefault="007059ED">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2658</w:t>
      </w:r>
    </w:p>
    <w:p w14:paraId="09F11472" w14:textId="77777777" w:rsidR="007059ED" w:rsidRDefault="007059ED">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2658</w:t>
      </w:r>
    </w:p>
    <w:p w14:paraId="00AA14D6" w14:textId="77777777" w:rsidR="007059ED" w:rsidRDefault="007059ED">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2661</w:t>
      </w:r>
    </w:p>
    <w:p w14:paraId="17EE0ACB" w14:textId="77777777" w:rsidR="007059ED" w:rsidRDefault="007059ED">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2661</w:t>
      </w:r>
    </w:p>
    <w:p w14:paraId="2220D84E" w14:textId="77777777" w:rsidR="007059ED" w:rsidRDefault="007059ED">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2661</w:t>
      </w:r>
    </w:p>
    <w:p w14:paraId="6116DD0C" w14:textId="77777777" w:rsidR="007059ED" w:rsidRDefault="007059ED">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2661</w:t>
      </w:r>
    </w:p>
    <w:p w14:paraId="452AFA1A" w14:textId="77777777" w:rsidR="007059ED" w:rsidRDefault="007059ED">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2664</w:t>
      </w:r>
    </w:p>
    <w:p w14:paraId="1CC9866C" w14:textId="77777777" w:rsidR="007059ED" w:rsidRDefault="007059ED">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2664</w:t>
      </w:r>
    </w:p>
    <w:p w14:paraId="7A36A1F1" w14:textId="77777777" w:rsidR="007059ED" w:rsidRDefault="007059ED">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2664</w:t>
      </w:r>
    </w:p>
    <w:p w14:paraId="1CEF8A0C" w14:textId="77777777" w:rsidR="007059ED" w:rsidRDefault="007059ED">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2664</w:t>
      </w:r>
    </w:p>
    <w:p w14:paraId="2C8FACA0" w14:textId="77777777" w:rsidR="007059ED" w:rsidRDefault="007059ED">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2667</w:t>
      </w:r>
    </w:p>
    <w:p w14:paraId="1EDE4DCB" w14:textId="77777777" w:rsidR="007059ED" w:rsidRDefault="007059ED">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2667</w:t>
      </w:r>
    </w:p>
    <w:p w14:paraId="515B2C27" w14:textId="77777777" w:rsidR="007059ED" w:rsidRDefault="007059ED">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2667</w:t>
      </w:r>
    </w:p>
    <w:p w14:paraId="31B9B1FB" w14:textId="77777777" w:rsidR="007059ED" w:rsidRDefault="007059ED">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2667</w:t>
      </w:r>
    </w:p>
    <w:p w14:paraId="3BEDAD8B" w14:textId="77777777" w:rsidR="007059ED" w:rsidRDefault="007059ED">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2670</w:t>
      </w:r>
    </w:p>
    <w:p w14:paraId="282792A7" w14:textId="77777777" w:rsidR="007059ED" w:rsidRDefault="007059ED">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2670</w:t>
      </w:r>
    </w:p>
    <w:p w14:paraId="1131CC64" w14:textId="77777777" w:rsidR="007059ED" w:rsidRDefault="007059ED">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2670</w:t>
      </w:r>
    </w:p>
    <w:p w14:paraId="3E7AC2E3" w14:textId="77777777" w:rsidR="007059ED" w:rsidRDefault="007059ED">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2670</w:t>
      </w:r>
    </w:p>
    <w:p w14:paraId="06935EE7" w14:textId="77777777" w:rsidR="007059ED" w:rsidRDefault="007059ED">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2673</w:t>
      </w:r>
    </w:p>
    <w:p w14:paraId="5EAC6EA0" w14:textId="77777777" w:rsidR="007059ED" w:rsidRDefault="007059ED">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2673</w:t>
      </w:r>
    </w:p>
    <w:p w14:paraId="181CDE7F" w14:textId="77777777" w:rsidR="007059ED" w:rsidRDefault="007059ED">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2673</w:t>
      </w:r>
    </w:p>
    <w:p w14:paraId="269076F8" w14:textId="77777777" w:rsidR="007059ED" w:rsidRDefault="007059ED">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2673</w:t>
      </w:r>
    </w:p>
    <w:p w14:paraId="0F30D0DA" w14:textId="77777777" w:rsidR="007059ED" w:rsidRDefault="007059ED">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2677</w:t>
      </w:r>
    </w:p>
    <w:p w14:paraId="5EC8FCFB" w14:textId="77777777" w:rsidR="007059ED" w:rsidRDefault="007059ED">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2677</w:t>
      </w:r>
    </w:p>
    <w:p w14:paraId="5F9E1574" w14:textId="77777777" w:rsidR="007059ED" w:rsidRDefault="007059ED">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2677</w:t>
      </w:r>
    </w:p>
    <w:p w14:paraId="4EA9EF09" w14:textId="77777777" w:rsidR="007059ED" w:rsidRDefault="007059ED">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2677</w:t>
      </w:r>
    </w:p>
    <w:p w14:paraId="68441BB0" w14:textId="77777777" w:rsidR="007059ED" w:rsidRDefault="007059ED">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2680</w:t>
      </w:r>
    </w:p>
    <w:p w14:paraId="17E70C9A" w14:textId="77777777" w:rsidR="007059ED" w:rsidRDefault="007059ED">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2680</w:t>
      </w:r>
    </w:p>
    <w:p w14:paraId="15DB255F" w14:textId="77777777" w:rsidR="007059ED" w:rsidRDefault="007059ED">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2680</w:t>
      </w:r>
    </w:p>
    <w:p w14:paraId="1335748C" w14:textId="77777777" w:rsidR="007059ED" w:rsidRDefault="007059ED">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2680</w:t>
      </w:r>
    </w:p>
    <w:p w14:paraId="04C4D9D5" w14:textId="77777777" w:rsidR="007059ED" w:rsidRDefault="007059ED">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2683</w:t>
      </w:r>
    </w:p>
    <w:p w14:paraId="0EE571FC" w14:textId="77777777" w:rsidR="007059ED" w:rsidRDefault="007059ED">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2683</w:t>
      </w:r>
    </w:p>
    <w:p w14:paraId="13528D77" w14:textId="77777777" w:rsidR="007059ED" w:rsidRDefault="007059ED">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2683</w:t>
      </w:r>
    </w:p>
    <w:p w14:paraId="6109DB8E" w14:textId="77777777" w:rsidR="007059ED" w:rsidRDefault="007059ED">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2683</w:t>
      </w:r>
    </w:p>
    <w:p w14:paraId="5238C1CF" w14:textId="77777777" w:rsidR="007059ED" w:rsidRDefault="007059ED">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2684</w:t>
      </w:r>
    </w:p>
    <w:p w14:paraId="666FF944" w14:textId="77777777" w:rsidR="007059ED" w:rsidRDefault="007059ED">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2685</w:t>
      </w:r>
    </w:p>
    <w:p w14:paraId="70BA8216" w14:textId="77777777" w:rsidR="007059ED" w:rsidRDefault="007059ED">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2685</w:t>
      </w:r>
    </w:p>
    <w:p w14:paraId="3E1D84C5" w14:textId="77777777" w:rsidR="007059ED" w:rsidRDefault="007059ED">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2685</w:t>
      </w:r>
    </w:p>
    <w:p w14:paraId="0D7B604C" w14:textId="77777777" w:rsidR="007059ED" w:rsidRDefault="007059ED">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2686</w:t>
      </w:r>
    </w:p>
    <w:p w14:paraId="5129F835" w14:textId="77777777" w:rsidR="007059ED" w:rsidRDefault="007059ED">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2687</w:t>
      </w:r>
    </w:p>
    <w:p w14:paraId="5223F6B9" w14:textId="77777777" w:rsidR="007059ED" w:rsidRDefault="007059ED">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2687</w:t>
      </w:r>
    </w:p>
    <w:p w14:paraId="48BCFF82" w14:textId="77777777" w:rsidR="007059ED" w:rsidRDefault="007059ED">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2687</w:t>
      </w:r>
    </w:p>
    <w:p w14:paraId="15A2F213" w14:textId="77777777" w:rsidR="007059ED" w:rsidRDefault="007059ED">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2691</w:t>
      </w:r>
    </w:p>
    <w:p w14:paraId="272D8032" w14:textId="77777777" w:rsidR="007059ED" w:rsidRDefault="007059ED">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2691</w:t>
      </w:r>
    </w:p>
    <w:p w14:paraId="179BC7F9" w14:textId="77777777" w:rsidR="007059ED" w:rsidRDefault="007059ED">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2691</w:t>
      </w:r>
    </w:p>
    <w:p w14:paraId="4E534BB6" w14:textId="77777777" w:rsidR="007059ED" w:rsidRDefault="007059ED">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2691</w:t>
      </w:r>
    </w:p>
    <w:p w14:paraId="6C8C5E0E" w14:textId="77777777" w:rsidR="007059ED" w:rsidRDefault="007059ED">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2695</w:t>
      </w:r>
    </w:p>
    <w:p w14:paraId="6001303A" w14:textId="77777777" w:rsidR="007059ED" w:rsidRDefault="007059ED">
      <w:pPr>
        <w:pStyle w:val="TOC3"/>
        <w:rPr>
          <w:rFonts w:asciiTheme="minorHAnsi" w:eastAsiaTheme="minorEastAsia" w:hAnsiTheme="minorHAnsi" w:cstheme="minorBidi"/>
          <w:sz w:val="22"/>
          <w:szCs w:val="22"/>
        </w:rPr>
      </w:pPr>
      <w:r>
        <w:rPr>
          <w:lang w:eastAsia="zh-CN"/>
        </w:rPr>
        <w:t>A.9.2.40</w:t>
      </w:r>
      <w:r>
        <w:rPr>
          <w:rFonts w:asciiTheme="minorHAnsi" w:eastAsiaTheme="minorEastAsia" w:hAnsiTheme="minorHAnsi" w:cstheme="minorBidi"/>
          <w:sz w:val="22"/>
          <w:szCs w:val="22"/>
        </w:rPr>
        <w:tab/>
      </w:r>
      <w:r>
        <w:t>3 DL FDD RSRQ for E-UTRAN in Carrier Aggregation</w:t>
      </w:r>
      <w:r>
        <w:tab/>
        <w:t>2695</w:t>
      </w:r>
    </w:p>
    <w:p w14:paraId="28A405B3" w14:textId="77777777" w:rsidR="007059ED" w:rsidRDefault="007059ED">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2695</w:t>
      </w:r>
    </w:p>
    <w:p w14:paraId="377B7BB2" w14:textId="77777777" w:rsidR="007059ED" w:rsidRDefault="007059ED">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2695</w:t>
      </w:r>
    </w:p>
    <w:p w14:paraId="17452313" w14:textId="77777777" w:rsidR="007059ED" w:rsidRDefault="007059ED">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2698</w:t>
      </w:r>
    </w:p>
    <w:p w14:paraId="525F4759" w14:textId="77777777" w:rsidR="007059ED" w:rsidRDefault="007059ED">
      <w:pPr>
        <w:pStyle w:val="TOC3"/>
        <w:rPr>
          <w:rFonts w:asciiTheme="minorHAnsi" w:eastAsiaTheme="minorEastAsia" w:hAnsiTheme="minorHAnsi" w:cstheme="minorBidi"/>
          <w:sz w:val="22"/>
          <w:szCs w:val="22"/>
        </w:rPr>
      </w:pPr>
      <w:r>
        <w:rPr>
          <w:lang w:eastAsia="zh-CN"/>
        </w:rPr>
        <w:t>A.9.2.41</w:t>
      </w:r>
      <w:r>
        <w:rPr>
          <w:rFonts w:asciiTheme="minorHAnsi" w:eastAsiaTheme="minorEastAsia" w:hAnsiTheme="minorHAnsi" w:cstheme="minorBidi"/>
          <w:sz w:val="22"/>
          <w:szCs w:val="22"/>
        </w:rPr>
        <w:tab/>
      </w:r>
      <w:r>
        <w:t>3 DL TDD RSRQ for E-UTRAN in Carrier Aggregation</w:t>
      </w:r>
      <w:r>
        <w:tab/>
        <w:t>2699</w:t>
      </w:r>
    </w:p>
    <w:p w14:paraId="2C410B0F" w14:textId="77777777" w:rsidR="007059ED" w:rsidRDefault="007059ED">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2699</w:t>
      </w:r>
    </w:p>
    <w:p w14:paraId="5651FD3D" w14:textId="77777777" w:rsidR="007059ED" w:rsidRDefault="007059ED">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2699</w:t>
      </w:r>
    </w:p>
    <w:p w14:paraId="226CEF3E" w14:textId="77777777" w:rsidR="007059ED" w:rsidRDefault="007059ED">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2702</w:t>
      </w:r>
    </w:p>
    <w:p w14:paraId="4822EE72" w14:textId="77777777" w:rsidR="007059ED" w:rsidRDefault="007059ED">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2702</w:t>
      </w:r>
    </w:p>
    <w:p w14:paraId="7F226BD8" w14:textId="77777777" w:rsidR="007059ED" w:rsidRDefault="007059ED">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2702</w:t>
      </w:r>
    </w:p>
    <w:p w14:paraId="669034E7" w14:textId="77777777" w:rsidR="007059ED" w:rsidRDefault="007059ED">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2702</w:t>
      </w:r>
    </w:p>
    <w:p w14:paraId="454A7070" w14:textId="77777777" w:rsidR="007059ED" w:rsidRDefault="007059ED">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2705</w:t>
      </w:r>
    </w:p>
    <w:p w14:paraId="53C84F74" w14:textId="77777777" w:rsidR="007059ED" w:rsidRDefault="007059ED">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2705</w:t>
      </w:r>
    </w:p>
    <w:p w14:paraId="469CFC04" w14:textId="77777777" w:rsidR="007059ED" w:rsidRDefault="007059ED">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2705</w:t>
      </w:r>
    </w:p>
    <w:p w14:paraId="0F7D0E5B" w14:textId="77777777" w:rsidR="007059ED" w:rsidRDefault="007059ED">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2705</w:t>
      </w:r>
    </w:p>
    <w:p w14:paraId="4B9C77EC" w14:textId="77777777" w:rsidR="007059ED" w:rsidRDefault="007059ED">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2708</w:t>
      </w:r>
    </w:p>
    <w:p w14:paraId="4CB181C9" w14:textId="77777777" w:rsidR="007059ED" w:rsidRDefault="007059ED">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2708</w:t>
      </w:r>
    </w:p>
    <w:p w14:paraId="50CCC8D2" w14:textId="77777777" w:rsidR="007059ED" w:rsidRDefault="007059ED">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2708</w:t>
      </w:r>
    </w:p>
    <w:p w14:paraId="5B410118" w14:textId="77777777" w:rsidR="007059ED" w:rsidRDefault="007059ED">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2708</w:t>
      </w:r>
    </w:p>
    <w:p w14:paraId="67D3E9A1" w14:textId="77777777" w:rsidR="007059ED" w:rsidRDefault="007059ED">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2710</w:t>
      </w:r>
    </w:p>
    <w:p w14:paraId="47B6C59E" w14:textId="77777777" w:rsidR="007059ED" w:rsidRDefault="007059ED">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2710</w:t>
      </w:r>
    </w:p>
    <w:p w14:paraId="49C8091A" w14:textId="77777777" w:rsidR="007059ED" w:rsidRDefault="007059ED">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2710</w:t>
      </w:r>
    </w:p>
    <w:p w14:paraId="1A1207F5" w14:textId="77777777" w:rsidR="007059ED" w:rsidRDefault="007059ED">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2710</w:t>
      </w:r>
    </w:p>
    <w:p w14:paraId="40C80FDB" w14:textId="77777777" w:rsidR="007059ED" w:rsidRDefault="007059ED">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2714</w:t>
      </w:r>
    </w:p>
    <w:p w14:paraId="561513D5" w14:textId="77777777" w:rsidR="007059ED" w:rsidRDefault="007059ED">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2715</w:t>
      </w:r>
    </w:p>
    <w:p w14:paraId="01A6B2F7" w14:textId="77777777" w:rsidR="007059ED" w:rsidRDefault="007059ED">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2715</w:t>
      </w:r>
    </w:p>
    <w:p w14:paraId="732C6660" w14:textId="77777777" w:rsidR="007059ED" w:rsidRDefault="007059ED">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09605702" w14:textId="77777777" w:rsidR="007059ED" w:rsidRDefault="007059ED">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2719</w:t>
      </w:r>
    </w:p>
    <w:p w14:paraId="4FF6968E" w14:textId="77777777" w:rsidR="007059ED" w:rsidRDefault="007059ED">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2720</w:t>
      </w:r>
    </w:p>
    <w:p w14:paraId="41FAB395" w14:textId="77777777" w:rsidR="007059ED" w:rsidRDefault="007059ED">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2720</w:t>
      </w:r>
    </w:p>
    <w:p w14:paraId="49C8277B" w14:textId="77777777" w:rsidR="007059ED" w:rsidRDefault="007059ED">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2720</w:t>
      </w:r>
    </w:p>
    <w:p w14:paraId="1E9F770C" w14:textId="77777777" w:rsidR="007059ED" w:rsidRDefault="007059ED">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2724</w:t>
      </w:r>
    </w:p>
    <w:p w14:paraId="66A6C745" w14:textId="77777777" w:rsidR="007059ED" w:rsidRDefault="007059ED">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2724</w:t>
      </w:r>
    </w:p>
    <w:p w14:paraId="27379FF3" w14:textId="77777777" w:rsidR="007059ED" w:rsidRDefault="007059ED">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2724</w:t>
      </w:r>
    </w:p>
    <w:p w14:paraId="1BFFE6C0" w14:textId="77777777" w:rsidR="007059ED" w:rsidRDefault="007059ED">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2725</w:t>
      </w:r>
    </w:p>
    <w:p w14:paraId="43441370" w14:textId="77777777" w:rsidR="007059ED" w:rsidRDefault="007059ED">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2729</w:t>
      </w:r>
    </w:p>
    <w:p w14:paraId="25AA98AA" w14:textId="77777777" w:rsidR="007059ED" w:rsidRDefault="007059ED">
      <w:pPr>
        <w:pStyle w:val="TOC3"/>
        <w:rPr>
          <w:rFonts w:asciiTheme="minorHAnsi" w:eastAsiaTheme="minorEastAsia" w:hAnsiTheme="minorHAnsi" w:cstheme="minorBidi"/>
          <w:sz w:val="22"/>
          <w:szCs w:val="22"/>
        </w:rPr>
      </w:pPr>
      <w:r>
        <w:rPr>
          <w:lang w:eastAsia="zh-CN"/>
        </w:rPr>
        <w:lastRenderedPageBreak/>
        <w:t>A.9.2.49</w:t>
      </w:r>
      <w:r>
        <w:rPr>
          <w:rFonts w:asciiTheme="minorHAnsi" w:eastAsiaTheme="minorEastAsia" w:hAnsiTheme="minorHAnsi" w:cstheme="minorBidi"/>
          <w:sz w:val="22"/>
          <w:szCs w:val="22"/>
        </w:rPr>
        <w:tab/>
      </w:r>
      <w:r>
        <w:t>5 DL FDD RSRQ for E-UTRAN in Carrier Aggregation</w:t>
      </w:r>
      <w:r>
        <w:tab/>
        <w:t>2730</w:t>
      </w:r>
    </w:p>
    <w:p w14:paraId="1CAF7798" w14:textId="77777777" w:rsidR="007059ED" w:rsidRDefault="007059ED">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2730</w:t>
      </w:r>
    </w:p>
    <w:p w14:paraId="128BC0C9" w14:textId="77777777" w:rsidR="007059ED" w:rsidRDefault="007059ED">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2730</w:t>
      </w:r>
    </w:p>
    <w:p w14:paraId="166FAC33" w14:textId="77777777" w:rsidR="007059ED" w:rsidRDefault="007059ED">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2736</w:t>
      </w:r>
    </w:p>
    <w:p w14:paraId="552DD773" w14:textId="77777777" w:rsidR="007059ED" w:rsidRDefault="007059ED">
      <w:pPr>
        <w:pStyle w:val="TOC3"/>
        <w:rPr>
          <w:rFonts w:asciiTheme="minorHAnsi" w:eastAsiaTheme="minorEastAsia" w:hAnsiTheme="minorHAnsi" w:cstheme="minorBidi"/>
          <w:sz w:val="22"/>
          <w:szCs w:val="22"/>
        </w:rPr>
      </w:pPr>
      <w:r>
        <w:rPr>
          <w:lang w:eastAsia="zh-CN"/>
        </w:rPr>
        <w:t>A.9.2.50</w:t>
      </w:r>
      <w:r>
        <w:rPr>
          <w:rFonts w:asciiTheme="minorHAnsi" w:eastAsiaTheme="minorEastAsia" w:hAnsiTheme="minorHAnsi" w:cstheme="minorBidi"/>
          <w:sz w:val="22"/>
          <w:szCs w:val="22"/>
        </w:rPr>
        <w:tab/>
      </w:r>
      <w:r>
        <w:rPr>
          <w:lang w:eastAsia="zh-CN"/>
        </w:rPr>
        <w:t>5 DL TDD RSRQ for E-UTRAN in Carrier Aggregation</w:t>
      </w:r>
      <w:r>
        <w:tab/>
        <w:t>2737</w:t>
      </w:r>
    </w:p>
    <w:p w14:paraId="5AAF3616" w14:textId="77777777" w:rsidR="007059ED" w:rsidRDefault="007059ED">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2737</w:t>
      </w:r>
    </w:p>
    <w:p w14:paraId="0EBAC5A2" w14:textId="77777777" w:rsidR="007059ED" w:rsidRDefault="007059ED">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2737</w:t>
      </w:r>
    </w:p>
    <w:p w14:paraId="2E3C90F3" w14:textId="77777777" w:rsidR="007059ED" w:rsidRDefault="007059ED">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2743</w:t>
      </w:r>
    </w:p>
    <w:p w14:paraId="64917D7C" w14:textId="77777777" w:rsidR="007059ED" w:rsidRDefault="007059ED">
      <w:pPr>
        <w:pStyle w:val="TOC3"/>
        <w:rPr>
          <w:rFonts w:asciiTheme="minorHAnsi" w:eastAsiaTheme="minorEastAsia" w:hAnsiTheme="minorHAnsi" w:cstheme="minorBidi"/>
          <w:sz w:val="22"/>
          <w:szCs w:val="22"/>
        </w:rPr>
      </w:pPr>
      <w:r>
        <w:rPr>
          <w:lang w:eastAsia="zh-CN"/>
        </w:rPr>
        <w:t>A.9.</w:t>
      </w:r>
      <w:r>
        <w:t>2</w:t>
      </w:r>
      <w:r>
        <w:rPr>
          <w:lang w:eastAsia="zh-CN"/>
        </w:rPr>
        <w:t>.</w:t>
      </w:r>
      <w:r>
        <w:t>51</w:t>
      </w:r>
      <w:r>
        <w:rPr>
          <w:rFonts w:asciiTheme="minorHAnsi" w:eastAsiaTheme="minorEastAsia" w:hAnsiTheme="minorHAnsi" w:cstheme="minorBidi"/>
          <w:sz w:val="22"/>
          <w:szCs w:val="22"/>
        </w:rPr>
        <w:tab/>
      </w:r>
      <w:r>
        <w:t>FS3 Intra frequency absolute and relative RSRQ accuracies with FDD PCell</w:t>
      </w:r>
      <w:r>
        <w:tab/>
        <w:t>2743</w:t>
      </w:r>
    </w:p>
    <w:p w14:paraId="3C87FBA1" w14:textId="77777777" w:rsidR="007059ED" w:rsidRDefault="007059ED">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2743</w:t>
      </w:r>
    </w:p>
    <w:p w14:paraId="47CD1373" w14:textId="77777777" w:rsidR="007059ED" w:rsidRDefault="007059ED">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2744</w:t>
      </w:r>
    </w:p>
    <w:p w14:paraId="216FF2F4" w14:textId="77777777" w:rsidR="007059ED" w:rsidRDefault="007059ED">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2748</w:t>
      </w:r>
    </w:p>
    <w:p w14:paraId="5EC83BC0" w14:textId="77777777" w:rsidR="007059ED" w:rsidRDefault="007059ED">
      <w:pPr>
        <w:pStyle w:val="TOC3"/>
        <w:rPr>
          <w:rFonts w:asciiTheme="minorHAnsi" w:eastAsiaTheme="minorEastAsia" w:hAnsiTheme="minorHAnsi" w:cstheme="minorBidi"/>
          <w:sz w:val="22"/>
          <w:szCs w:val="22"/>
        </w:rPr>
      </w:pPr>
      <w:r>
        <w:rPr>
          <w:lang w:eastAsia="zh-CN"/>
        </w:rPr>
        <w:t>A.9.</w:t>
      </w:r>
      <w:r>
        <w:t>2</w:t>
      </w:r>
      <w:r>
        <w:rPr>
          <w:lang w:eastAsia="zh-CN"/>
        </w:rPr>
        <w:t>.</w:t>
      </w:r>
      <w:r>
        <w:t>52</w:t>
      </w:r>
      <w:r>
        <w:rPr>
          <w:rFonts w:asciiTheme="minorHAnsi" w:eastAsiaTheme="minorEastAsia" w:hAnsiTheme="minorHAnsi" w:cstheme="minorBidi"/>
          <w:sz w:val="22"/>
          <w:szCs w:val="22"/>
        </w:rPr>
        <w:tab/>
      </w:r>
      <w:r>
        <w:t>FS3 Intra frequency absolute and relative RSRQ accuracies with TDD PCell</w:t>
      </w:r>
      <w:r>
        <w:tab/>
        <w:t>2748</w:t>
      </w:r>
    </w:p>
    <w:p w14:paraId="42A92F08" w14:textId="77777777" w:rsidR="007059ED" w:rsidRDefault="007059ED">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2748</w:t>
      </w:r>
    </w:p>
    <w:p w14:paraId="6F7E3087" w14:textId="77777777" w:rsidR="007059ED" w:rsidRDefault="007059ED">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2748</w:t>
      </w:r>
    </w:p>
    <w:p w14:paraId="57189717" w14:textId="77777777" w:rsidR="007059ED" w:rsidRDefault="007059ED">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2751</w:t>
      </w:r>
    </w:p>
    <w:p w14:paraId="6569247F" w14:textId="77777777" w:rsidR="007059ED" w:rsidRDefault="007059ED">
      <w:pPr>
        <w:pStyle w:val="TOC3"/>
        <w:rPr>
          <w:rFonts w:asciiTheme="minorHAnsi" w:eastAsiaTheme="minorEastAsia" w:hAnsiTheme="minorHAnsi" w:cstheme="minorBidi"/>
          <w:sz w:val="22"/>
          <w:szCs w:val="22"/>
        </w:rPr>
      </w:pPr>
      <w:r>
        <w:rPr>
          <w:lang w:eastAsia="zh-CN"/>
        </w:rPr>
        <w:t>A.9.2.53</w:t>
      </w:r>
      <w:r>
        <w:rPr>
          <w:rFonts w:asciiTheme="minorHAnsi" w:eastAsiaTheme="minorEastAsia" w:hAnsiTheme="minorHAnsi" w:cstheme="minorBidi"/>
          <w:sz w:val="22"/>
          <w:szCs w:val="22"/>
        </w:rPr>
        <w:tab/>
      </w:r>
      <w:r>
        <w:rPr>
          <w:lang w:eastAsia="zh-CN"/>
        </w:rPr>
        <w:t>4DL FDD RSRQ for E-UTRAN in Carrier Aggregation</w:t>
      </w:r>
      <w:r>
        <w:tab/>
        <w:t>2752</w:t>
      </w:r>
    </w:p>
    <w:p w14:paraId="0DA9FF7F" w14:textId="77777777" w:rsidR="007059ED" w:rsidRDefault="007059ED">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2752</w:t>
      </w:r>
    </w:p>
    <w:p w14:paraId="4DBB5911" w14:textId="77777777" w:rsidR="007059ED" w:rsidRDefault="007059ED">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2752</w:t>
      </w:r>
    </w:p>
    <w:p w14:paraId="2754C847" w14:textId="77777777" w:rsidR="007059ED" w:rsidRDefault="007059ED">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2758</w:t>
      </w:r>
    </w:p>
    <w:p w14:paraId="7A94233B" w14:textId="77777777" w:rsidR="007059ED" w:rsidRDefault="007059ED">
      <w:pPr>
        <w:pStyle w:val="TOC3"/>
        <w:rPr>
          <w:rFonts w:asciiTheme="minorHAnsi" w:eastAsiaTheme="minorEastAsia" w:hAnsiTheme="minorHAnsi" w:cstheme="minorBidi"/>
          <w:sz w:val="22"/>
          <w:szCs w:val="22"/>
        </w:rPr>
      </w:pPr>
      <w:r>
        <w:rPr>
          <w:lang w:eastAsia="zh-CN"/>
        </w:rPr>
        <w:t>A.9.2.54</w:t>
      </w:r>
      <w:r>
        <w:rPr>
          <w:rFonts w:asciiTheme="minorHAnsi" w:eastAsiaTheme="minorEastAsia" w:hAnsiTheme="minorHAnsi" w:cstheme="minorBidi"/>
          <w:sz w:val="22"/>
          <w:szCs w:val="22"/>
        </w:rPr>
        <w:tab/>
      </w:r>
      <w:r>
        <w:t>4DL TDD RSRQ for E-UTRAN in Carrier Aggregation</w:t>
      </w:r>
      <w:r>
        <w:tab/>
        <w:t>2759</w:t>
      </w:r>
    </w:p>
    <w:p w14:paraId="20188DAA" w14:textId="77777777" w:rsidR="007059ED" w:rsidRDefault="007059ED">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2759</w:t>
      </w:r>
    </w:p>
    <w:p w14:paraId="68FF76B7" w14:textId="77777777" w:rsidR="007059ED" w:rsidRDefault="007059ED">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2759</w:t>
      </w:r>
    </w:p>
    <w:p w14:paraId="2B7A4105" w14:textId="77777777" w:rsidR="007059ED" w:rsidRDefault="007059ED">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2765</w:t>
      </w:r>
    </w:p>
    <w:p w14:paraId="0C1D1DEF" w14:textId="77777777" w:rsidR="007059ED" w:rsidRDefault="007059ED">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2765</w:t>
      </w:r>
    </w:p>
    <w:p w14:paraId="54120761" w14:textId="77777777" w:rsidR="007059ED" w:rsidRDefault="007059ED">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2765</w:t>
      </w:r>
    </w:p>
    <w:p w14:paraId="52B1FEDC" w14:textId="77777777" w:rsidR="007059ED" w:rsidRDefault="007059ED">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2766</w:t>
      </w:r>
    </w:p>
    <w:p w14:paraId="118B29F9" w14:textId="77777777" w:rsidR="007059ED" w:rsidRDefault="007059ED">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2771</w:t>
      </w:r>
    </w:p>
    <w:p w14:paraId="22D5E616" w14:textId="77777777" w:rsidR="007059ED" w:rsidRDefault="007059ED">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2771</w:t>
      </w:r>
    </w:p>
    <w:p w14:paraId="02E8AF6A" w14:textId="77777777" w:rsidR="007059ED" w:rsidRDefault="007059ED">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2771</w:t>
      </w:r>
    </w:p>
    <w:p w14:paraId="339E2BAF" w14:textId="77777777" w:rsidR="007059ED" w:rsidRDefault="007059ED">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2771</w:t>
      </w:r>
    </w:p>
    <w:p w14:paraId="55FE9890" w14:textId="77777777" w:rsidR="007059ED" w:rsidRDefault="007059ED">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2776</w:t>
      </w:r>
    </w:p>
    <w:p w14:paraId="232FC1CD" w14:textId="77777777" w:rsidR="007059ED" w:rsidRDefault="007059ED">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2776</w:t>
      </w:r>
    </w:p>
    <w:p w14:paraId="7A2AA81E" w14:textId="77777777" w:rsidR="007059ED" w:rsidRDefault="007059ED">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2776</w:t>
      </w:r>
    </w:p>
    <w:p w14:paraId="51806E26" w14:textId="77777777" w:rsidR="007059ED" w:rsidRDefault="007059ED">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2777</w:t>
      </w:r>
    </w:p>
    <w:p w14:paraId="470E8D55" w14:textId="77777777" w:rsidR="007059ED" w:rsidRDefault="007059ED">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2781</w:t>
      </w:r>
    </w:p>
    <w:p w14:paraId="1450D471" w14:textId="77777777" w:rsidR="007059ED" w:rsidRDefault="007059ED">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2782</w:t>
      </w:r>
    </w:p>
    <w:p w14:paraId="7BF2AF5D" w14:textId="77777777" w:rsidR="007059ED" w:rsidRDefault="007059ED">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2782</w:t>
      </w:r>
    </w:p>
    <w:p w14:paraId="283E8B75" w14:textId="77777777" w:rsidR="007059ED" w:rsidRDefault="007059ED">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2782</w:t>
      </w:r>
    </w:p>
    <w:p w14:paraId="0278C6F9" w14:textId="77777777" w:rsidR="007059ED" w:rsidRDefault="007059ED">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2786</w:t>
      </w:r>
    </w:p>
    <w:p w14:paraId="6E75EC29" w14:textId="77777777" w:rsidR="007059ED" w:rsidRDefault="007059ED">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2787</w:t>
      </w:r>
    </w:p>
    <w:p w14:paraId="3CF1D975" w14:textId="77777777" w:rsidR="007059ED" w:rsidRDefault="007059ED">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2787</w:t>
      </w:r>
    </w:p>
    <w:p w14:paraId="253031F3" w14:textId="77777777" w:rsidR="007059ED" w:rsidRDefault="007059ED">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2787</w:t>
      </w:r>
    </w:p>
    <w:p w14:paraId="44F905F4" w14:textId="77777777" w:rsidR="007059ED" w:rsidRDefault="007059ED">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2792</w:t>
      </w:r>
    </w:p>
    <w:p w14:paraId="206630D8" w14:textId="77777777" w:rsidR="007059ED" w:rsidRDefault="007059ED">
      <w:pPr>
        <w:pStyle w:val="TOC2"/>
        <w:rPr>
          <w:rFonts w:asciiTheme="minorHAnsi" w:eastAsiaTheme="minorEastAsia" w:hAnsiTheme="minorHAnsi" w:cstheme="minorBidi"/>
          <w:sz w:val="22"/>
          <w:szCs w:val="22"/>
        </w:rPr>
      </w:pPr>
      <w:r w:rsidRPr="00AE6739">
        <w:rPr>
          <w:rFonts w:eastAsia="SimSun"/>
          <w:lang w:val="sv-SE" w:eastAsia="zh-CN"/>
        </w:rPr>
        <w:t>A.9.3</w:t>
      </w:r>
      <w:r>
        <w:rPr>
          <w:rFonts w:asciiTheme="minorHAnsi" w:eastAsiaTheme="minorEastAsia" w:hAnsiTheme="minorHAnsi" w:cstheme="minorBidi"/>
          <w:sz w:val="22"/>
          <w:szCs w:val="22"/>
        </w:rPr>
        <w:tab/>
      </w:r>
      <w:r w:rsidRPr="00AE6739">
        <w:rPr>
          <w:rFonts w:eastAsia="SimSun"/>
          <w:lang w:val="sv-SE" w:eastAsia="zh-CN"/>
        </w:rPr>
        <w:t>UTRAN FDD CPICH RSCP</w:t>
      </w:r>
      <w:r>
        <w:tab/>
        <w:t>2793</w:t>
      </w:r>
    </w:p>
    <w:p w14:paraId="0B6C81B9" w14:textId="77777777" w:rsidR="007059ED" w:rsidRDefault="007059ED">
      <w:pPr>
        <w:pStyle w:val="TOC3"/>
        <w:rPr>
          <w:rFonts w:asciiTheme="minorHAnsi" w:eastAsiaTheme="minorEastAsia" w:hAnsiTheme="minorHAnsi" w:cstheme="minorBidi"/>
          <w:sz w:val="22"/>
          <w:szCs w:val="22"/>
        </w:rPr>
      </w:pPr>
      <w:r w:rsidRPr="00AE6739">
        <w:rPr>
          <w:lang w:val="sv-SE"/>
        </w:rPr>
        <w:t>A.9.3.1</w:t>
      </w:r>
      <w:r>
        <w:rPr>
          <w:rFonts w:asciiTheme="minorHAnsi" w:eastAsiaTheme="minorEastAsia" w:hAnsiTheme="minorHAnsi" w:cstheme="minorBidi"/>
          <w:sz w:val="22"/>
          <w:szCs w:val="22"/>
        </w:rPr>
        <w:tab/>
      </w:r>
      <w:r w:rsidRPr="00AE6739">
        <w:rPr>
          <w:bCs/>
          <w:lang w:val="sv-SE"/>
        </w:rPr>
        <w:t>E-UTRAN FDD</w:t>
      </w:r>
      <w:r>
        <w:tab/>
        <w:t>2793</w:t>
      </w:r>
    </w:p>
    <w:p w14:paraId="5CB952F9"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A.9.3.1.1</w:t>
      </w:r>
      <w:r>
        <w:rPr>
          <w:rFonts w:asciiTheme="minorHAnsi" w:eastAsiaTheme="minorEastAsia" w:hAnsiTheme="minorHAnsi" w:cstheme="minorBidi"/>
          <w:sz w:val="22"/>
          <w:szCs w:val="22"/>
        </w:rPr>
        <w:tab/>
      </w:r>
      <w:r w:rsidRPr="00AE6739">
        <w:rPr>
          <w:rFonts w:cs="v4.2.0"/>
          <w:snapToGrid w:val="0"/>
        </w:rPr>
        <w:t>Test Purpose and Environment</w:t>
      </w:r>
      <w:r>
        <w:tab/>
        <w:t>2793</w:t>
      </w:r>
    </w:p>
    <w:p w14:paraId="4CB10036" w14:textId="77777777" w:rsidR="007059ED" w:rsidRDefault="007059ED">
      <w:pPr>
        <w:pStyle w:val="TOC4"/>
        <w:rPr>
          <w:rFonts w:asciiTheme="minorHAnsi" w:eastAsiaTheme="minorEastAsia" w:hAnsiTheme="minorHAnsi" w:cstheme="minorBidi"/>
          <w:sz w:val="22"/>
          <w:szCs w:val="22"/>
        </w:rPr>
      </w:pPr>
      <w:r w:rsidRPr="00AE6739">
        <w:rPr>
          <w:snapToGrid w:val="0"/>
        </w:rPr>
        <w:t>A.9.3.1.2</w:t>
      </w:r>
      <w:r>
        <w:rPr>
          <w:rFonts w:asciiTheme="minorHAnsi" w:eastAsiaTheme="minorEastAsia" w:hAnsiTheme="minorHAnsi" w:cstheme="minorBidi"/>
          <w:sz w:val="22"/>
          <w:szCs w:val="22"/>
        </w:rPr>
        <w:tab/>
      </w:r>
      <w:r w:rsidRPr="00AE6739">
        <w:rPr>
          <w:snapToGrid w:val="0"/>
        </w:rPr>
        <w:t>Parameters</w:t>
      </w:r>
      <w:r>
        <w:tab/>
        <w:t>2793</w:t>
      </w:r>
    </w:p>
    <w:p w14:paraId="3D61E4B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A.9.3.1.3</w:t>
      </w:r>
      <w:r>
        <w:rPr>
          <w:rFonts w:asciiTheme="minorHAnsi" w:eastAsiaTheme="minorEastAsia" w:hAnsiTheme="minorHAnsi" w:cstheme="minorBidi"/>
          <w:sz w:val="22"/>
          <w:szCs w:val="22"/>
        </w:rPr>
        <w:tab/>
      </w:r>
      <w:r w:rsidRPr="00AE6739">
        <w:rPr>
          <w:rFonts w:cs="v4.2.0"/>
          <w:snapToGrid w:val="0"/>
        </w:rPr>
        <w:t>Test Requirements</w:t>
      </w:r>
      <w:r>
        <w:tab/>
        <w:t>2795</w:t>
      </w:r>
    </w:p>
    <w:p w14:paraId="6F903D29" w14:textId="77777777" w:rsidR="007059ED" w:rsidRDefault="007059ED">
      <w:pPr>
        <w:pStyle w:val="TOC4"/>
        <w:rPr>
          <w:rFonts w:asciiTheme="minorHAnsi" w:eastAsiaTheme="minorEastAsia" w:hAnsiTheme="minorHAnsi" w:cstheme="minorBidi"/>
          <w:sz w:val="22"/>
          <w:szCs w:val="22"/>
        </w:rPr>
      </w:pPr>
      <w:r>
        <w:t xml:space="preserve">A.9.3.2 </w:t>
      </w:r>
      <w:r w:rsidRPr="00AE6739">
        <w:rPr>
          <w:bCs/>
        </w:rPr>
        <w:t>E-UTRAN TDD</w:t>
      </w:r>
      <w:r>
        <w:tab/>
        <w:t>2795</w:t>
      </w:r>
    </w:p>
    <w:p w14:paraId="0B87315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A.9.3.2.1</w:t>
      </w:r>
      <w:r>
        <w:rPr>
          <w:rFonts w:asciiTheme="minorHAnsi" w:eastAsiaTheme="minorEastAsia" w:hAnsiTheme="minorHAnsi" w:cstheme="minorBidi"/>
          <w:sz w:val="22"/>
          <w:szCs w:val="22"/>
        </w:rPr>
        <w:tab/>
      </w:r>
      <w:r w:rsidRPr="00AE6739">
        <w:rPr>
          <w:rFonts w:cs="v4.2.0"/>
          <w:snapToGrid w:val="0"/>
        </w:rPr>
        <w:t>Test Purpose and Environment</w:t>
      </w:r>
      <w:r>
        <w:tab/>
        <w:t>2795</w:t>
      </w:r>
    </w:p>
    <w:p w14:paraId="5C7C187D" w14:textId="77777777" w:rsidR="007059ED" w:rsidRDefault="007059ED">
      <w:pPr>
        <w:pStyle w:val="TOC4"/>
        <w:rPr>
          <w:rFonts w:asciiTheme="minorHAnsi" w:eastAsiaTheme="minorEastAsia" w:hAnsiTheme="minorHAnsi" w:cstheme="minorBidi"/>
          <w:sz w:val="22"/>
          <w:szCs w:val="22"/>
        </w:rPr>
      </w:pPr>
      <w:r w:rsidRPr="00AE6739">
        <w:rPr>
          <w:snapToGrid w:val="0"/>
        </w:rPr>
        <w:t>A.9.3.2.2</w:t>
      </w:r>
      <w:r>
        <w:rPr>
          <w:rFonts w:asciiTheme="minorHAnsi" w:eastAsiaTheme="minorEastAsia" w:hAnsiTheme="minorHAnsi" w:cstheme="minorBidi"/>
          <w:sz w:val="22"/>
          <w:szCs w:val="22"/>
        </w:rPr>
        <w:tab/>
      </w:r>
      <w:r w:rsidRPr="00AE6739">
        <w:rPr>
          <w:snapToGrid w:val="0"/>
        </w:rPr>
        <w:t>Parameters</w:t>
      </w:r>
      <w:r>
        <w:tab/>
        <w:t>2795</w:t>
      </w:r>
    </w:p>
    <w:p w14:paraId="1FC45D5C"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A.9.3.2.3</w:t>
      </w:r>
      <w:r>
        <w:rPr>
          <w:rFonts w:asciiTheme="minorHAnsi" w:eastAsiaTheme="minorEastAsia" w:hAnsiTheme="minorHAnsi" w:cstheme="minorBidi"/>
          <w:sz w:val="22"/>
          <w:szCs w:val="22"/>
        </w:rPr>
        <w:tab/>
      </w:r>
      <w:r w:rsidRPr="00AE6739">
        <w:rPr>
          <w:rFonts w:cs="v4.2.0"/>
          <w:snapToGrid w:val="0"/>
        </w:rPr>
        <w:t>Test Requirements</w:t>
      </w:r>
      <w:r>
        <w:tab/>
        <w:t>2798</w:t>
      </w:r>
    </w:p>
    <w:p w14:paraId="4B3E661E" w14:textId="77777777" w:rsidR="007059ED" w:rsidRDefault="007059ED">
      <w:pPr>
        <w:pStyle w:val="TOC3"/>
        <w:rPr>
          <w:rFonts w:asciiTheme="minorHAnsi" w:eastAsiaTheme="minorEastAsia" w:hAnsiTheme="minorHAnsi" w:cstheme="minorBidi"/>
          <w:sz w:val="22"/>
          <w:szCs w:val="22"/>
        </w:rPr>
      </w:pPr>
      <w:r w:rsidRPr="00AE6739">
        <w:rPr>
          <w:lang w:val="de-DE"/>
        </w:rPr>
        <w:t>A.9.3.</w:t>
      </w:r>
      <w:r w:rsidRPr="00AE6739">
        <w:rPr>
          <w:lang w:val="de-DE" w:eastAsia="zh-CN"/>
        </w:rPr>
        <w:t>3</w:t>
      </w:r>
      <w:r>
        <w:rPr>
          <w:rFonts w:asciiTheme="minorHAnsi" w:eastAsiaTheme="minorEastAsia" w:hAnsiTheme="minorHAnsi" w:cstheme="minorBidi"/>
          <w:sz w:val="22"/>
          <w:szCs w:val="22"/>
        </w:rPr>
        <w:tab/>
      </w:r>
      <w:r w:rsidRPr="00AE6739">
        <w:rPr>
          <w:lang w:val="de-DE"/>
        </w:rPr>
        <w:t>E-UTRAN FDD</w:t>
      </w:r>
      <w:r w:rsidRPr="00AE6739">
        <w:rPr>
          <w:lang w:val="de-DE" w:eastAsia="zh-CN"/>
        </w:rPr>
        <w:t xml:space="preserve"> for 5MHz Bandwidth</w:t>
      </w:r>
      <w:r>
        <w:tab/>
        <w:t>2798</w:t>
      </w:r>
    </w:p>
    <w:p w14:paraId="33E0629E" w14:textId="77777777" w:rsidR="007059ED" w:rsidRDefault="007059ED">
      <w:pPr>
        <w:pStyle w:val="TOC4"/>
        <w:rPr>
          <w:rFonts w:asciiTheme="minorHAnsi" w:eastAsiaTheme="minorEastAsia" w:hAnsiTheme="minorHAnsi" w:cstheme="minorBidi"/>
          <w:sz w:val="22"/>
          <w:szCs w:val="22"/>
        </w:rPr>
      </w:pPr>
      <w:r w:rsidRPr="00AE6739">
        <w:rPr>
          <w:snapToGrid w:val="0"/>
        </w:rPr>
        <w:t>A.9.3.</w:t>
      </w:r>
      <w:r w:rsidRPr="00AE6739">
        <w:rPr>
          <w:snapToGrid w:val="0"/>
          <w:lang w:eastAsia="zh-CN"/>
        </w:rPr>
        <w:t>3</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2798</w:t>
      </w:r>
    </w:p>
    <w:p w14:paraId="42341972" w14:textId="77777777" w:rsidR="007059ED" w:rsidRDefault="007059ED">
      <w:pPr>
        <w:pStyle w:val="TOC4"/>
        <w:rPr>
          <w:rFonts w:asciiTheme="minorHAnsi" w:eastAsiaTheme="minorEastAsia" w:hAnsiTheme="minorHAnsi" w:cstheme="minorBidi"/>
          <w:sz w:val="22"/>
          <w:szCs w:val="22"/>
        </w:rPr>
      </w:pPr>
      <w:r w:rsidRPr="00AE6739">
        <w:rPr>
          <w:snapToGrid w:val="0"/>
        </w:rPr>
        <w:t>A.9.3.</w:t>
      </w:r>
      <w:r w:rsidRPr="00AE6739">
        <w:rPr>
          <w:snapToGrid w:val="0"/>
          <w:lang w:eastAsia="zh-CN"/>
        </w:rPr>
        <w:t>3</w:t>
      </w:r>
      <w:r w:rsidRPr="00AE6739">
        <w:rPr>
          <w:snapToGrid w:val="0"/>
        </w:rPr>
        <w:t>.2</w:t>
      </w:r>
      <w:r>
        <w:rPr>
          <w:rFonts w:asciiTheme="minorHAnsi" w:eastAsiaTheme="minorEastAsia" w:hAnsiTheme="minorHAnsi" w:cstheme="minorBidi"/>
          <w:sz w:val="22"/>
          <w:szCs w:val="22"/>
        </w:rPr>
        <w:tab/>
      </w:r>
      <w:r w:rsidRPr="00AE6739">
        <w:rPr>
          <w:snapToGrid w:val="0"/>
        </w:rPr>
        <w:t>Parameters</w:t>
      </w:r>
      <w:r>
        <w:tab/>
        <w:t>2798</w:t>
      </w:r>
    </w:p>
    <w:p w14:paraId="63C10048" w14:textId="77777777" w:rsidR="007059ED" w:rsidRDefault="007059ED">
      <w:pPr>
        <w:pStyle w:val="TOC4"/>
        <w:rPr>
          <w:rFonts w:asciiTheme="minorHAnsi" w:eastAsiaTheme="minorEastAsia" w:hAnsiTheme="minorHAnsi" w:cstheme="minorBidi"/>
          <w:sz w:val="22"/>
          <w:szCs w:val="22"/>
        </w:rPr>
      </w:pPr>
      <w:r w:rsidRPr="00AE6739">
        <w:rPr>
          <w:snapToGrid w:val="0"/>
        </w:rPr>
        <w:t>A.9.3.</w:t>
      </w:r>
      <w:r w:rsidRPr="00AE6739">
        <w:rPr>
          <w:snapToGrid w:val="0"/>
          <w:lang w:eastAsia="zh-CN"/>
        </w:rPr>
        <w:t>3</w:t>
      </w:r>
      <w:r w:rsidRPr="00AE6739">
        <w:rPr>
          <w:snapToGrid w:val="0"/>
        </w:rPr>
        <w:t>.3</w:t>
      </w:r>
      <w:r>
        <w:rPr>
          <w:rFonts w:asciiTheme="minorHAnsi" w:eastAsiaTheme="minorEastAsia" w:hAnsiTheme="minorHAnsi" w:cstheme="minorBidi"/>
          <w:sz w:val="22"/>
          <w:szCs w:val="22"/>
        </w:rPr>
        <w:tab/>
      </w:r>
      <w:r w:rsidRPr="00AE6739">
        <w:rPr>
          <w:snapToGrid w:val="0"/>
        </w:rPr>
        <w:t>Test Requirements</w:t>
      </w:r>
      <w:r>
        <w:tab/>
        <w:t>2799</w:t>
      </w:r>
    </w:p>
    <w:p w14:paraId="7E34AA23" w14:textId="77777777" w:rsidR="007059ED" w:rsidRDefault="007059ED">
      <w:pPr>
        <w:pStyle w:val="TOC2"/>
        <w:rPr>
          <w:rFonts w:asciiTheme="minorHAnsi" w:eastAsiaTheme="minorEastAsia" w:hAnsiTheme="minorHAnsi" w:cstheme="minorBidi"/>
          <w:sz w:val="22"/>
          <w:szCs w:val="22"/>
        </w:rPr>
      </w:pPr>
      <w:r w:rsidRPr="00AE6739">
        <w:rPr>
          <w:rFonts w:eastAsia="SimSun"/>
        </w:rPr>
        <w:t>A.9.4</w:t>
      </w:r>
      <w:r>
        <w:rPr>
          <w:rFonts w:asciiTheme="minorHAnsi" w:eastAsiaTheme="minorEastAsia" w:hAnsiTheme="minorHAnsi" w:cstheme="minorBidi"/>
          <w:sz w:val="22"/>
          <w:szCs w:val="22"/>
        </w:rPr>
        <w:tab/>
      </w:r>
      <w:r w:rsidRPr="00AE6739">
        <w:rPr>
          <w:rFonts w:eastAsia="SimSun"/>
        </w:rPr>
        <w:t>UTRAN FDD CPICH Ec/No</w:t>
      </w:r>
      <w:r>
        <w:tab/>
        <w:t>2800</w:t>
      </w:r>
    </w:p>
    <w:p w14:paraId="456FF4B4" w14:textId="77777777" w:rsidR="007059ED" w:rsidRDefault="007059ED">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2800</w:t>
      </w:r>
    </w:p>
    <w:p w14:paraId="730B7E1F"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A.9.4.1.1</w:t>
      </w:r>
      <w:r>
        <w:rPr>
          <w:rFonts w:asciiTheme="minorHAnsi" w:eastAsiaTheme="minorEastAsia" w:hAnsiTheme="minorHAnsi" w:cstheme="minorBidi"/>
          <w:sz w:val="22"/>
          <w:szCs w:val="22"/>
        </w:rPr>
        <w:tab/>
      </w:r>
      <w:r w:rsidRPr="00AE6739">
        <w:rPr>
          <w:rFonts w:cs="v4.2.0"/>
          <w:snapToGrid w:val="0"/>
        </w:rPr>
        <w:t>Test Purpose and Environment</w:t>
      </w:r>
      <w:r>
        <w:tab/>
        <w:t>2800</w:t>
      </w:r>
    </w:p>
    <w:p w14:paraId="1AF25836" w14:textId="77777777" w:rsidR="007059ED" w:rsidRDefault="007059ED">
      <w:pPr>
        <w:pStyle w:val="TOC4"/>
        <w:rPr>
          <w:rFonts w:asciiTheme="minorHAnsi" w:eastAsiaTheme="minorEastAsia" w:hAnsiTheme="minorHAnsi" w:cstheme="minorBidi"/>
          <w:sz w:val="22"/>
          <w:szCs w:val="22"/>
        </w:rPr>
      </w:pPr>
      <w:r w:rsidRPr="00AE6739">
        <w:rPr>
          <w:snapToGrid w:val="0"/>
        </w:rPr>
        <w:t>A.9.4.1.2</w:t>
      </w:r>
      <w:r>
        <w:rPr>
          <w:rFonts w:asciiTheme="minorHAnsi" w:eastAsiaTheme="minorEastAsia" w:hAnsiTheme="minorHAnsi" w:cstheme="minorBidi"/>
          <w:sz w:val="22"/>
          <w:szCs w:val="22"/>
        </w:rPr>
        <w:tab/>
      </w:r>
      <w:r w:rsidRPr="00AE6739">
        <w:rPr>
          <w:snapToGrid w:val="0"/>
        </w:rPr>
        <w:t>Parameters</w:t>
      </w:r>
      <w:r>
        <w:tab/>
        <w:t>2800</w:t>
      </w:r>
    </w:p>
    <w:p w14:paraId="5E2EC74A"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A.9.4.1.3</w:t>
      </w:r>
      <w:r>
        <w:rPr>
          <w:rFonts w:asciiTheme="minorHAnsi" w:eastAsiaTheme="minorEastAsia" w:hAnsiTheme="minorHAnsi" w:cstheme="minorBidi"/>
          <w:sz w:val="22"/>
          <w:szCs w:val="22"/>
        </w:rPr>
        <w:tab/>
      </w:r>
      <w:r w:rsidRPr="00AE6739">
        <w:rPr>
          <w:rFonts w:cs="v4.2.0"/>
          <w:snapToGrid w:val="0"/>
        </w:rPr>
        <w:t>Test Requirements</w:t>
      </w:r>
      <w:r>
        <w:tab/>
        <w:t>2802</w:t>
      </w:r>
    </w:p>
    <w:p w14:paraId="43A03A26" w14:textId="77777777" w:rsidR="007059ED" w:rsidRDefault="007059ED">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2803</w:t>
      </w:r>
    </w:p>
    <w:p w14:paraId="74E39C98"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A.9.4.2.1</w:t>
      </w:r>
      <w:r>
        <w:rPr>
          <w:rFonts w:asciiTheme="minorHAnsi" w:eastAsiaTheme="minorEastAsia" w:hAnsiTheme="minorHAnsi" w:cstheme="minorBidi"/>
          <w:sz w:val="22"/>
          <w:szCs w:val="22"/>
        </w:rPr>
        <w:tab/>
      </w:r>
      <w:r w:rsidRPr="00AE6739">
        <w:rPr>
          <w:rFonts w:cs="v4.2.0"/>
          <w:snapToGrid w:val="0"/>
        </w:rPr>
        <w:t>Test Purpose and Environment</w:t>
      </w:r>
      <w:r>
        <w:tab/>
        <w:t>2803</w:t>
      </w:r>
    </w:p>
    <w:p w14:paraId="5AFB566C" w14:textId="77777777" w:rsidR="007059ED" w:rsidRDefault="007059ED">
      <w:pPr>
        <w:pStyle w:val="TOC4"/>
        <w:rPr>
          <w:rFonts w:asciiTheme="minorHAnsi" w:eastAsiaTheme="minorEastAsia" w:hAnsiTheme="minorHAnsi" w:cstheme="minorBidi"/>
          <w:sz w:val="22"/>
          <w:szCs w:val="22"/>
        </w:rPr>
      </w:pPr>
      <w:r w:rsidRPr="00AE6739">
        <w:rPr>
          <w:snapToGrid w:val="0"/>
        </w:rPr>
        <w:t>A.9.4.2.2</w:t>
      </w:r>
      <w:r>
        <w:rPr>
          <w:rFonts w:asciiTheme="minorHAnsi" w:eastAsiaTheme="minorEastAsia" w:hAnsiTheme="minorHAnsi" w:cstheme="minorBidi"/>
          <w:sz w:val="22"/>
          <w:szCs w:val="22"/>
        </w:rPr>
        <w:tab/>
      </w:r>
      <w:r w:rsidRPr="00AE6739">
        <w:rPr>
          <w:snapToGrid w:val="0"/>
        </w:rPr>
        <w:t>Parameters</w:t>
      </w:r>
      <w:r>
        <w:tab/>
        <w:t>2803</w:t>
      </w:r>
    </w:p>
    <w:p w14:paraId="772F59F4" w14:textId="77777777" w:rsidR="007059ED" w:rsidRDefault="007059ED">
      <w:pPr>
        <w:pStyle w:val="TOC4"/>
        <w:rPr>
          <w:rFonts w:asciiTheme="minorHAnsi" w:eastAsiaTheme="minorEastAsia" w:hAnsiTheme="minorHAnsi" w:cstheme="minorBidi"/>
          <w:sz w:val="22"/>
          <w:szCs w:val="22"/>
        </w:rPr>
      </w:pPr>
      <w:r w:rsidRPr="00AE6739">
        <w:rPr>
          <w:rFonts w:cs="v4.2.0"/>
          <w:snapToGrid w:val="0"/>
        </w:rPr>
        <w:t>A.9.4.2.3</w:t>
      </w:r>
      <w:r>
        <w:rPr>
          <w:rFonts w:asciiTheme="minorHAnsi" w:eastAsiaTheme="minorEastAsia" w:hAnsiTheme="minorHAnsi" w:cstheme="minorBidi"/>
          <w:sz w:val="22"/>
          <w:szCs w:val="22"/>
        </w:rPr>
        <w:tab/>
      </w:r>
      <w:r w:rsidRPr="00AE6739">
        <w:rPr>
          <w:rFonts w:cs="v4.2.0"/>
          <w:snapToGrid w:val="0"/>
        </w:rPr>
        <w:t>Test Requirements</w:t>
      </w:r>
      <w:r>
        <w:tab/>
        <w:t>2805</w:t>
      </w:r>
    </w:p>
    <w:p w14:paraId="6E9AD4FB" w14:textId="77777777" w:rsidR="007059ED" w:rsidRDefault="007059ED">
      <w:pPr>
        <w:pStyle w:val="TOC3"/>
        <w:rPr>
          <w:rFonts w:asciiTheme="minorHAnsi" w:eastAsiaTheme="minorEastAsia" w:hAnsiTheme="minorHAnsi" w:cstheme="minorBidi"/>
          <w:sz w:val="22"/>
          <w:szCs w:val="22"/>
        </w:rPr>
      </w:pPr>
      <w:r w:rsidRPr="00AE6739">
        <w:rPr>
          <w:lang w:val="de-DE"/>
        </w:rPr>
        <w:t>A.9.</w:t>
      </w:r>
      <w:r w:rsidRPr="00AE6739">
        <w:rPr>
          <w:lang w:val="de-DE" w:eastAsia="zh-CN"/>
        </w:rPr>
        <w:t>4</w:t>
      </w:r>
      <w:r w:rsidRPr="00AE6739">
        <w:rPr>
          <w:lang w:val="de-DE"/>
        </w:rPr>
        <w:t>.</w:t>
      </w:r>
      <w:r w:rsidRPr="00AE6739">
        <w:rPr>
          <w:lang w:val="de-DE" w:eastAsia="zh-CN"/>
        </w:rPr>
        <w:t>3</w:t>
      </w:r>
      <w:r>
        <w:rPr>
          <w:rFonts w:asciiTheme="minorHAnsi" w:eastAsiaTheme="minorEastAsia" w:hAnsiTheme="minorHAnsi" w:cstheme="minorBidi"/>
          <w:sz w:val="22"/>
          <w:szCs w:val="22"/>
        </w:rPr>
        <w:tab/>
      </w:r>
      <w:r w:rsidRPr="00AE6739">
        <w:rPr>
          <w:lang w:val="de-DE"/>
        </w:rPr>
        <w:t>E-UTRAN FDD</w:t>
      </w:r>
      <w:r w:rsidRPr="00AE6739">
        <w:rPr>
          <w:lang w:val="de-DE" w:eastAsia="zh-CN"/>
        </w:rPr>
        <w:t xml:space="preserve"> for 5MHz Bandwidth</w:t>
      </w:r>
      <w:r>
        <w:tab/>
        <w:t>2806</w:t>
      </w:r>
    </w:p>
    <w:p w14:paraId="44E99E64" w14:textId="77777777" w:rsidR="007059ED" w:rsidRDefault="007059ED">
      <w:pPr>
        <w:pStyle w:val="TOC4"/>
        <w:rPr>
          <w:rFonts w:asciiTheme="minorHAnsi" w:eastAsiaTheme="minorEastAsia" w:hAnsiTheme="minorHAnsi" w:cstheme="minorBidi"/>
          <w:sz w:val="22"/>
          <w:szCs w:val="22"/>
        </w:rPr>
      </w:pPr>
      <w:r w:rsidRPr="00AE6739">
        <w:rPr>
          <w:snapToGrid w:val="0"/>
        </w:rPr>
        <w:t>A.9.</w:t>
      </w:r>
      <w:r w:rsidRPr="00AE6739">
        <w:rPr>
          <w:snapToGrid w:val="0"/>
          <w:lang w:eastAsia="zh-CN"/>
        </w:rPr>
        <w:t>4</w:t>
      </w:r>
      <w:r w:rsidRPr="00AE6739">
        <w:rPr>
          <w:snapToGrid w:val="0"/>
        </w:rPr>
        <w:t>.</w:t>
      </w:r>
      <w:r w:rsidRPr="00AE6739">
        <w:rPr>
          <w:snapToGrid w:val="0"/>
          <w:lang w:eastAsia="zh-CN"/>
        </w:rPr>
        <w:t>3</w:t>
      </w:r>
      <w:r w:rsidRPr="00AE6739">
        <w:rPr>
          <w:snapToGrid w:val="0"/>
        </w:rPr>
        <w:t>.1</w:t>
      </w:r>
      <w:r>
        <w:rPr>
          <w:rFonts w:asciiTheme="minorHAnsi" w:eastAsiaTheme="minorEastAsia" w:hAnsiTheme="minorHAnsi" w:cstheme="minorBidi"/>
          <w:sz w:val="22"/>
          <w:szCs w:val="22"/>
        </w:rPr>
        <w:tab/>
      </w:r>
      <w:r w:rsidRPr="00AE6739">
        <w:rPr>
          <w:snapToGrid w:val="0"/>
        </w:rPr>
        <w:t>Test Purpose and Environment</w:t>
      </w:r>
      <w:r>
        <w:tab/>
        <w:t>2806</w:t>
      </w:r>
    </w:p>
    <w:p w14:paraId="516E29E2" w14:textId="77777777" w:rsidR="007059ED" w:rsidRDefault="007059ED">
      <w:pPr>
        <w:pStyle w:val="TOC4"/>
        <w:rPr>
          <w:rFonts w:asciiTheme="minorHAnsi" w:eastAsiaTheme="minorEastAsia" w:hAnsiTheme="minorHAnsi" w:cstheme="minorBidi"/>
          <w:sz w:val="22"/>
          <w:szCs w:val="22"/>
        </w:rPr>
      </w:pPr>
      <w:r w:rsidRPr="00AE6739">
        <w:rPr>
          <w:snapToGrid w:val="0"/>
        </w:rPr>
        <w:t>A.9.</w:t>
      </w:r>
      <w:r w:rsidRPr="00AE6739">
        <w:rPr>
          <w:snapToGrid w:val="0"/>
          <w:lang w:eastAsia="zh-CN"/>
        </w:rPr>
        <w:t>4</w:t>
      </w:r>
      <w:r w:rsidRPr="00AE6739">
        <w:rPr>
          <w:snapToGrid w:val="0"/>
        </w:rPr>
        <w:t>.</w:t>
      </w:r>
      <w:r w:rsidRPr="00AE6739">
        <w:rPr>
          <w:snapToGrid w:val="0"/>
          <w:lang w:eastAsia="zh-CN"/>
        </w:rPr>
        <w:t>3</w:t>
      </w:r>
      <w:r w:rsidRPr="00AE6739">
        <w:rPr>
          <w:snapToGrid w:val="0"/>
        </w:rPr>
        <w:t>.2</w:t>
      </w:r>
      <w:r>
        <w:rPr>
          <w:rFonts w:asciiTheme="minorHAnsi" w:eastAsiaTheme="minorEastAsia" w:hAnsiTheme="minorHAnsi" w:cstheme="minorBidi"/>
          <w:sz w:val="22"/>
          <w:szCs w:val="22"/>
        </w:rPr>
        <w:tab/>
      </w:r>
      <w:r w:rsidRPr="00AE6739">
        <w:rPr>
          <w:snapToGrid w:val="0"/>
        </w:rPr>
        <w:t>Parameters</w:t>
      </w:r>
      <w:r>
        <w:tab/>
        <w:t>2806</w:t>
      </w:r>
    </w:p>
    <w:p w14:paraId="0A49AEDA" w14:textId="77777777" w:rsidR="007059ED" w:rsidRDefault="007059ED">
      <w:pPr>
        <w:pStyle w:val="TOC4"/>
        <w:rPr>
          <w:rFonts w:asciiTheme="minorHAnsi" w:eastAsiaTheme="minorEastAsia" w:hAnsiTheme="minorHAnsi" w:cstheme="minorBidi"/>
          <w:sz w:val="22"/>
          <w:szCs w:val="22"/>
        </w:rPr>
      </w:pPr>
      <w:r w:rsidRPr="00AE6739">
        <w:rPr>
          <w:snapToGrid w:val="0"/>
        </w:rPr>
        <w:t>A.9.</w:t>
      </w:r>
      <w:r w:rsidRPr="00AE6739">
        <w:rPr>
          <w:snapToGrid w:val="0"/>
          <w:lang w:eastAsia="zh-CN"/>
        </w:rPr>
        <w:t>4</w:t>
      </w:r>
      <w:r w:rsidRPr="00AE6739">
        <w:rPr>
          <w:snapToGrid w:val="0"/>
        </w:rPr>
        <w:t>.</w:t>
      </w:r>
      <w:r w:rsidRPr="00AE6739">
        <w:rPr>
          <w:snapToGrid w:val="0"/>
          <w:lang w:eastAsia="zh-CN"/>
        </w:rPr>
        <w:t>3</w:t>
      </w:r>
      <w:r w:rsidRPr="00AE6739">
        <w:rPr>
          <w:snapToGrid w:val="0"/>
        </w:rPr>
        <w:t>.3</w:t>
      </w:r>
      <w:r>
        <w:rPr>
          <w:rFonts w:asciiTheme="minorHAnsi" w:eastAsiaTheme="minorEastAsia" w:hAnsiTheme="minorHAnsi" w:cstheme="minorBidi"/>
          <w:sz w:val="22"/>
          <w:szCs w:val="22"/>
        </w:rPr>
        <w:tab/>
      </w:r>
      <w:r w:rsidRPr="00AE6739">
        <w:rPr>
          <w:snapToGrid w:val="0"/>
        </w:rPr>
        <w:t>Test Requirements</w:t>
      </w:r>
      <w:r>
        <w:tab/>
        <w:t>2807</w:t>
      </w:r>
    </w:p>
    <w:p w14:paraId="47C59C50" w14:textId="77777777" w:rsidR="007059ED" w:rsidRDefault="007059ED">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2807</w:t>
      </w:r>
    </w:p>
    <w:p w14:paraId="030A8EF8" w14:textId="77777777" w:rsidR="007059ED" w:rsidRDefault="007059ED">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2807</w:t>
      </w:r>
    </w:p>
    <w:p w14:paraId="471B74C5" w14:textId="77777777" w:rsidR="007059ED" w:rsidRDefault="007059ED">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2807</w:t>
      </w:r>
    </w:p>
    <w:p w14:paraId="035B77A6" w14:textId="77777777" w:rsidR="007059ED" w:rsidRDefault="007059ED">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2807</w:t>
      </w:r>
    </w:p>
    <w:p w14:paraId="6709C9C2" w14:textId="77777777" w:rsidR="007059ED" w:rsidRDefault="007059ED">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2809</w:t>
      </w:r>
    </w:p>
    <w:p w14:paraId="7D8E08FD" w14:textId="77777777" w:rsidR="007059ED" w:rsidRDefault="007059ED">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2809</w:t>
      </w:r>
    </w:p>
    <w:p w14:paraId="4CFBD93B" w14:textId="77777777" w:rsidR="007059ED" w:rsidRDefault="007059ED">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2809</w:t>
      </w:r>
    </w:p>
    <w:p w14:paraId="74C98811" w14:textId="77777777" w:rsidR="007059ED" w:rsidRDefault="007059ED">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2809</w:t>
      </w:r>
    </w:p>
    <w:p w14:paraId="7275F9FF" w14:textId="77777777" w:rsidR="007059ED" w:rsidRDefault="007059ED">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2811</w:t>
      </w:r>
    </w:p>
    <w:p w14:paraId="3304955D" w14:textId="77777777" w:rsidR="007059ED" w:rsidRDefault="007059ED">
      <w:pPr>
        <w:pStyle w:val="TOC2"/>
        <w:rPr>
          <w:rFonts w:asciiTheme="minorHAnsi" w:eastAsiaTheme="minorEastAsia" w:hAnsiTheme="minorHAnsi" w:cstheme="minorBidi"/>
          <w:sz w:val="22"/>
          <w:szCs w:val="22"/>
        </w:rPr>
      </w:pPr>
      <w:r w:rsidRPr="00AE6739">
        <w:rPr>
          <w:lang w:val="it-IT"/>
        </w:rPr>
        <w:t>A.9.6</w:t>
      </w:r>
      <w:r>
        <w:rPr>
          <w:rFonts w:asciiTheme="minorHAnsi" w:eastAsiaTheme="minorEastAsia" w:hAnsiTheme="minorHAnsi" w:cstheme="minorBidi"/>
          <w:sz w:val="22"/>
          <w:szCs w:val="22"/>
        </w:rPr>
        <w:tab/>
      </w:r>
      <w:r w:rsidRPr="00AE6739">
        <w:rPr>
          <w:lang w:val="it-IT"/>
        </w:rPr>
        <w:t>GSM Carrier RSSI</w:t>
      </w:r>
      <w:r>
        <w:tab/>
        <w:t>2812</w:t>
      </w:r>
    </w:p>
    <w:p w14:paraId="51E2CFA6" w14:textId="77777777" w:rsidR="007059ED" w:rsidRDefault="007059ED">
      <w:pPr>
        <w:pStyle w:val="TOC3"/>
        <w:rPr>
          <w:rFonts w:asciiTheme="minorHAnsi" w:eastAsiaTheme="minorEastAsia" w:hAnsiTheme="minorHAnsi" w:cstheme="minorBidi"/>
          <w:sz w:val="22"/>
          <w:szCs w:val="22"/>
        </w:rPr>
      </w:pPr>
      <w:r w:rsidRPr="00AE6739">
        <w:rPr>
          <w:bCs/>
          <w:lang w:val="it-IT"/>
        </w:rPr>
        <w:t>A.9.6.1</w:t>
      </w:r>
      <w:r>
        <w:rPr>
          <w:rFonts w:asciiTheme="minorHAnsi" w:eastAsiaTheme="minorEastAsia" w:hAnsiTheme="minorHAnsi" w:cstheme="minorBidi"/>
          <w:sz w:val="22"/>
          <w:szCs w:val="22"/>
        </w:rPr>
        <w:tab/>
      </w:r>
      <w:r w:rsidRPr="00AE6739">
        <w:rPr>
          <w:bCs/>
          <w:lang w:val="it-IT"/>
        </w:rPr>
        <w:t>E-UTRAN FDD</w:t>
      </w:r>
      <w:r>
        <w:tab/>
        <w:t>2812</w:t>
      </w:r>
    </w:p>
    <w:p w14:paraId="0544FC5C" w14:textId="77777777" w:rsidR="007059ED" w:rsidRDefault="007059ED">
      <w:pPr>
        <w:pStyle w:val="TOC4"/>
        <w:rPr>
          <w:rFonts w:asciiTheme="minorHAnsi" w:eastAsiaTheme="minorEastAsia" w:hAnsiTheme="minorHAnsi" w:cstheme="minorBidi"/>
          <w:sz w:val="22"/>
          <w:szCs w:val="22"/>
        </w:rPr>
      </w:pPr>
      <w:r w:rsidRPr="00AE6739">
        <w:rPr>
          <w:bCs/>
        </w:rPr>
        <w:t>A.9.6.1.1</w:t>
      </w:r>
      <w:r>
        <w:rPr>
          <w:rFonts w:asciiTheme="minorHAnsi" w:eastAsiaTheme="minorEastAsia" w:hAnsiTheme="minorHAnsi" w:cstheme="minorBidi"/>
          <w:sz w:val="22"/>
          <w:szCs w:val="22"/>
        </w:rPr>
        <w:tab/>
      </w:r>
      <w:r w:rsidRPr="00AE6739">
        <w:rPr>
          <w:bCs/>
        </w:rPr>
        <w:t>Test Purpose and Environment</w:t>
      </w:r>
      <w:r>
        <w:tab/>
        <w:t>2812</w:t>
      </w:r>
    </w:p>
    <w:p w14:paraId="4291FBDC" w14:textId="77777777" w:rsidR="007059ED" w:rsidRDefault="007059ED">
      <w:pPr>
        <w:pStyle w:val="TOC4"/>
        <w:rPr>
          <w:rFonts w:asciiTheme="minorHAnsi" w:eastAsiaTheme="minorEastAsia" w:hAnsiTheme="minorHAnsi" w:cstheme="minorBidi"/>
          <w:sz w:val="22"/>
          <w:szCs w:val="22"/>
        </w:rPr>
      </w:pPr>
      <w:r w:rsidRPr="00AE6739">
        <w:rPr>
          <w:bCs/>
        </w:rPr>
        <w:t>A.9.6.1.2</w:t>
      </w:r>
      <w:r>
        <w:rPr>
          <w:rFonts w:asciiTheme="minorHAnsi" w:eastAsiaTheme="minorEastAsia" w:hAnsiTheme="minorHAnsi" w:cstheme="minorBidi"/>
          <w:sz w:val="22"/>
          <w:szCs w:val="22"/>
        </w:rPr>
        <w:tab/>
      </w:r>
      <w:r w:rsidRPr="00AE6739">
        <w:rPr>
          <w:bCs/>
        </w:rPr>
        <w:t>Test Requirements</w:t>
      </w:r>
      <w:r>
        <w:tab/>
        <w:t>2813</w:t>
      </w:r>
    </w:p>
    <w:p w14:paraId="757807BA" w14:textId="77777777" w:rsidR="007059ED" w:rsidRDefault="007059ED">
      <w:pPr>
        <w:pStyle w:val="TOC3"/>
        <w:rPr>
          <w:rFonts w:asciiTheme="minorHAnsi" w:eastAsiaTheme="minorEastAsia" w:hAnsiTheme="minorHAnsi" w:cstheme="minorBidi"/>
          <w:sz w:val="22"/>
          <w:szCs w:val="22"/>
        </w:rPr>
      </w:pPr>
      <w:r w:rsidRPr="00AE6739">
        <w:rPr>
          <w:bCs/>
        </w:rPr>
        <w:t>A.9.6.2</w:t>
      </w:r>
      <w:r>
        <w:rPr>
          <w:rFonts w:asciiTheme="minorHAnsi" w:eastAsiaTheme="minorEastAsia" w:hAnsiTheme="minorHAnsi" w:cstheme="minorBidi"/>
          <w:sz w:val="22"/>
          <w:szCs w:val="22"/>
        </w:rPr>
        <w:tab/>
      </w:r>
      <w:r w:rsidRPr="00AE6739">
        <w:rPr>
          <w:bCs/>
        </w:rPr>
        <w:t>E-UTRAN TDD</w:t>
      </w:r>
      <w:r>
        <w:tab/>
        <w:t>2813</w:t>
      </w:r>
    </w:p>
    <w:p w14:paraId="18CD5E7D" w14:textId="77777777" w:rsidR="007059ED" w:rsidRDefault="007059ED">
      <w:pPr>
        <w:pStyle w:val="TOC4"/>
        <w:rPr>
          <w:rFonts w:asciiTheme="minorHAnsi" w:eastAsiaTheme="minorEastAsia" w:hAnsiTheme="minorHAnsi" w:cstheme="minorBidi"/>
          <w:sz w:val="22"/>
          <w:szCs w:val="22"/>
        </w:rPr>
      </w:pPr>
      <w:r w:rsidRPr="00AE6739">
        <w:rPr>
          <w:bCs/>
        </w:rPr>
        <w:t>A.9.6.2.1</w:t>
      </w:r>
      <w:r>
        <w:rPr>
          <w:rFonts w:asciiTheme="minorHAnsi" w:eastAsiaTheme="minorEastAsia" w:hAnsiTheme="minorHAnsi" w:cstheme="minorBidi"/>
          <w:sz w:val="22"/>
          <w:szCs w:val="22"/>
        </w:rPr>
        <w:tab/>
      </w:r>
      <w:r w:rsidRPr="00AE6739">
        <w:rPr>
          <w:bCs/>
        </w:rPr>
        <w:t>Test Purpose and Environment</w:t>
      </w:r>
      <w:r>
        <w:tab/>
        <w:t>2813</w:t>
      </w:r>
    </w:p>
    <w:p w14:paraId="19AE94E3" w14:textId="77777777" w:rsidR="007059ED" w:rsidRDefault="007059ED">
      <w:pPr>
        <w:pStyle w:val="TOC4"/>
        <w:rPr>
          <w:rFonts w:asciiTheme="minorHAnsi" w:eastAsiaTheme="minorEastAsia" w:hAnsiTheme="minorHAnsi" w:cstheme="minorBidi"/>
          <w:sz w:val="22"/>
          <w:szCs w:val="22"/>
        </w:rPr>
      </w:pPr>
      <w:r w:rsidRPr="00AE6739">
        <w:rPr>
          <w:bCs/>
        </w:rPr>
        <w:t>A.9.6.2.2</w:t>
      </w:r>
      <w:r>
        <w:rPr>
          <w:rFonts w:asciiTheme="minorHAnsi" w:eastAsiaTheme="minorEastAsia" w:hAnsiTheme="minorHAnsi" w:cstheme="minorBidi"/>
          <w:sz w:val="22"/>
          <w:szCs w:val="22"/>
        </w:rPr>
        <w:tab/>
      </w:r>
      <w:r w:rsidRPr="00AE6739">
        <w:rPr>
          <w:bCs/>
        </w:rPr>
        <w:t>Test Requirements</w:t>
      </w:r>
      <w:r>
        <w:tab/>
        <w:t>2815</w:t>
      </w:r>
    </w:p>
    <w:p w14:paraId="59929A23" w14:textId="77777777" w:rsidR="007059ED" w:rsidRDefault="007059ED">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AE6739">
        <w:rPr>
          <w:b/>
        </w:rPr>
        <w:t>–</w:t>
      </w:r>
      <w:r w:rsidRPr="00AE6739">
        <w:rPr>
          <w:b/>
          <w:lang w:eastAsia="zh-CN"/>
        </w:rPr>
        <w:t xml:space="preserve"> </w:t>
      </w:r>
      <w:r>
        <w:rPr>
          <w:lang w:eastAsia="zh-CN"/>
        </w:rPr>
        <w:t>Tx Time Difference</w:t>
      </w:r>
      <w:r>
        <w:tab/>
        <w:t>2816</w:t>
      </w:r>
    </w:p>
    <w:p w14:paraId="68300A1A" w14:textId="77777777" w:rsidR="007059ED" w:rsidRDefault="007059ED">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AE6739">
        <w:rPr>
          <w:b/>
        </w:rPr>
        <w:t>–</w:t>
      </w:r>
      <w:r w:rsidRPr="00AE6739">
        <w:rPr>
          <w:b/>
          <w:lang w:eastAsia="zh-CN"/>
        </w:rPr>
        <w:t xml:space="preserve"> </w:t>
      </w:r>
      <w:r>
        <w:rPr>
          <w:lang w:eastAsia="zh-CN"/>
        </w:rPr>
        <w:t>Tx time difference</w:t>
      </w:r>
      <w:r>
        <w:t xml:space="preserve"> case</w:t>
      </w:r>
      <w:r>
        <w:tab/>
        <w:t>2816</w:t>
      </w:r>
    </w:p>
    <w:p w14:paraId="16007C09" w14:textId="77777777" w:rsidR="007059ED" w:rsidRDefault="007059ED">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2816</w:t>
      </w:r>
    </w:p>
    <w:p w14:paraId="2BA33106" w14:textId="77777777" w:rsidR="007059ED" w:rsidRDefault="007059ED">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2816</w:t>
      </w:r>
    </w:p>
    <w:p w14:paraId="2E9C7F29" w14:textId="77777777" w:rsidR="007059ED" w:rsidRDefault="007059ED">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2817</w:t>
      </w:r>
    </w:p>
    <w:p w14:paraId="44C7026A" w14:textId="77777777" w:rsidR="007059ED" w:rsidRDefault="007059ED">
      <w:pPr>
        <w:pStyle w:val="TOC3"/>
        <w:rPr>
          <w:rFonts w:asciiTheme="minorHAnsi" w:eastAsiaTheme="minorEastAsia" w:hAnsiTheme="minorHAnsi" w:cstheme="minorBidi"/>
          <w:sz w:val="22"/>
          <w:szCs w:val="22"/>
        </w:rPr>
      </w:pPr>
      <w:r>
        <w:rPr>
          <w:lang w:eastAsia="zh-CN"/>
        </w:rPr>
        <w:t>A.9.7.2</w:t>
      </w:r>
      <w:r>
        <w:rPr>
          <w:rFonts w:asciiTheme="minorHAnsi" w:eastAsiaTheme="minorEastAsia" w:hAnsiTheme="minorHAnsi" w:cstheme="minorBidi"/>
          <w:sz w:val="22"/>
          <w:szCs w:val="22"/>
        </w:rPr>
        <w:tab/>
      </w:r>
      <w:r>
        <w:rPr>
          <w:lang w:eastAsia="zh-CN"/>
        </w:rPr>
        <w:t xml:space="preserve">E-UTRA TDD UE Rx </w:t>
      </w:r>
      <w:r w:rsidRPr="00AE6739">
        <w:rPr>
          <w:b/>
        </w:rPr>
        <w:t>–</w:t>
      </w:r>
      <w:r w:rsidRPr="00AE6739">
        <w:rPr>
          <w:b/>
          <w:lang w:eastAsia="zh-CN"/>
        </w:rPr>
        <w:t xml:space="preserve"> </w:t>
      </w:r>
      <w:r>
        <w:rPr>
          <w:lang w:eastAsia="zh-CN"/>
        </w:rPr>
        <w:t>Tx time difference</w:t>
      </w:r>
      <w:r>
        <w:t xml:space="preserve"> case</w:t>
      </w:r>
      <w:r>
        <w:tab/>
        <w:t>2817</w:t>
      </w:r>
    </w:p>
    <w:p w14:paraId="21B47107" w14:textId="77777777" w:rsidR="007059ED" w:rsidRDefault="007059ED">
      <w:pPr>
        <w:pStyle w:val="TOC4"/>
        <w:rPr>
          <w:rFonts w:asciiTheme="minorHAnsi" w:eastAsiaTheme="minorEastAsia" w:hAnsiTheme="minorHAnsi" w:cstheme="minorBidi"/>
          <w:sz w:val="22"/>
          <w:szCs w:val="22"/>
        </w:rPr>
      </w:pPr>
      <w:r>
        <w:rPr>
          <w:lang w:eastAsia="zh-CN"/>
        </w:rPr>
        <w:t>A.9.7.2.1</w:t>
      </w:r>
      <w:r>
        <w:rPr>
          <w:rFonts w:asciiTheme="minorHAnsi" w:eastAsiaTheme="minorEastAsia" w:hAnsiTheme="minorHAnsi" w:cstheme="minorBidi"/>
          <w:sz w:val="22"/>
          <w:szCs w:val="22"/>
        </w:rPr>
        <w:tab/>
      </w:r>
      <w:r>
        <w:rPr>
          <w:lang w:eastAsia="zh-CN"/>
        </w:rPr>
        <w:t>Test Purpose and Environment</w:t>
      </w:r>
      <w:r>
        <w:tab/>
        <w:t>2817</w:t>
      </w:r>
    </w:p>
    <w:p w14:paraId="2260EF30" w14:textId="77777777" w:rsidR="007059ED" w:rsidRDefault="007059ED">
      <w:pPr>
        <w:pStyle w:val="TOC4"/>
        <w:rPr>
          <w:rFonts w:asciiTheme="minorHAnsi" w:eastAsiaTheme="minorEastAsia" w:hAnsiTheme="minorHAnsi" w:cstheme="minorBidi"/>
          <w:sz w:val="22"/>
          <w:szCs w:val="22"/>
        </w:rPr>
      </w:pPr>
      <w:r>
        <w:rPr>
          <w:lang w:eastAsia="zh-CN"/>
        </w:rPr>
        <w:t>A.9.7.2.2</w:t>
      </w:r>
      <w:r>
        <w:rPr>
          <w:rFonts w:asciiTheme="minorHAnsi" w:eastAsiaTheme="minorEastAsia" w:hAnsiTheme="minorHAnsi" w:cstheme="minorBidi"/>
          <w:sz w:val="22"/>
          <w:szCs w:val="22"/>
        </w:rPr>
        <w:tab/>
      </w:r>
      <w:r>
        <w:rPr>
          <w:lang w:eastAsia="zh-CN"/>
        </w:rPr>
        <w:t>Test parameters</w:t>
      </w:r>
      <w:r>
        <w:tab/>
        <w:t>2817</w:t>
      </w:r>
    </w:p>
    <w:p w14:paraId="7BC4CF83" w14:textId="77777777" w:rsidR="007059ED" w:rsidRDefault="007059ED">
      <w:pPr>
        <w:pStyle w:val="TOC4"/>
        <w:rPr>
          <w:rFonts w:asciiTheme="minorHAnsi" w:eastAsiaTheme="minorEastAsia" w:hAnsiTheme="minorHAnsi" w:cstheme="minorBidi"/>
          <w:sz w:val="22"/>
          <w:szCs w:val="22"/>
        </w:rPr>
      </w:pPr>
      <w:r>
        <w:rPr>
          <w:lang w:eastAsia="zh-CN"/>
        </w:rPr>
        <w:t>A.9.7.2.3</w:t>
      </w:r>
      <w:r>
        <w:rPr>
          <w:rFonts w:asciiTheme="minorHAnsi" w:eastAsiaTheme="minorEastAsia" w:hAnsiTheme="minorHAnsi" w:cstheme="minorBidi"/>
          <w:sz w:val="22"/>
          <w:szCs w:val="22"/>
        </w:rPr>
        <w:tab/>
      </w:r>
      <w:r>
        <w:rPr>
          <w:lang w:eastAsia="zh-CN"/>
        </w:rPr>
        <w:t>Test Requirements</w:t>
      </w:r>
      <w:r>
        <w:tab/>
        <w:t>2819</w:t>
      </w:r>
    </w:p>
    <w:p w14:paraId="4859D4F1" w14:textId="77777777" w:rsidR="007059ED" w:rsidRDefault="007059ED">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2819</w:t>
      </w:r>
    </w:p>
    <w:p w14:paraId="394B013C" w14:textId="77777777" w:rsidR="007059ED" w:rsidRDefault="007059ED">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2819</w:t>
      </w:r>
    </w:p>
    <w:p w14:paraId="0D7B32EA" w14:textId="77777777" w:rsidR="007059ED" w:rsidRDefault="007059ED">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2819</w:t>
      </w:r>
    </w:p>
    <w:p w14:paraId="4A5D05DC" w14:textId="77777777" w:rsidR="007059ED" w:rsidRDefault="007059ED">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2822</w:t>
      </w:r>
    </w:p>
    <w:p w14:paraId="6DB6B45E" w14:textId="77777777" w:rsidR="007059ED" w:rsidRDefault="007059ED">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2822</w:t>
      </w:r>
    </w:p>
    <w:p w14:paraId="15326620"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2822</w:t>
      </w:r>
    </w:p>
    <w:p w14:paraId="4984835C"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2822</w:t>
      </w:r>
    </w:p>
    <w:p w14:paraId="7BB040ED"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2825</w:t>
      </w:r>
    </w:p>
    <w:p w14:paraId="33B7C281" w14:textId="77777777" w:rsidR="007059ED" w:rsidRDefault="007059ED">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AE6739">
        <w:rPr>
          <w:b/>
        </w:rPr>
        <w:t>–</w:t>
      </w:r>
      <w:r>
        <w:rPr>
          <w:lang w:eastAsia="zh-CN"/>
        </w:rPr>
        <w:t>Tx time difference</w:t>
      </w:r>
      <w:r>
        <w:t xml:space="preserve"> under Time Domain Measurement Resource Restriction with CRS Assistance Information and Non-MBSFN ABS</w:t>
      </w:r>
      <w:r>
        <w:tab/>
        <w:t>2825</w:t>
      </w:r>
    </w:p>
    <w:p w14:paraId="2BAD92D3"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2825</w:t>
      </w:r>
    </w:p>
    <w:p w14:paraId="3CE678D3"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2825</w:t>
      </w:r>
    </w:p>
    <w:p w14:paraId="70B61E20"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2828</w:t>
      </w:r>
    </w:p>
    <w:p w14:paraId="15AEABE9" w14:textId="77777777" w:rsidR="007059ED" w:rsidRDefault="007059ED">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2828</w:t>
      </w:r>
    </w:p>
    <w:p w14:paraId="6905CDE7"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2828</w:t>
      </w:r>
    </w:p>
    <w:p w14:paraId="1EB902F8"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2828</w:t>
      </w:r>
    </w:p>
    <w:p w14:paraId="3AB394B9" w14:textId="77777777" w:rsidR="007059ED" w:rsidRDefault="007059ED">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2831</w:t>
      </w:r>
    </w:p>
    <w:p w14:paraId="165D52A1" w14:textId="77777777" w:rsidR="007059ED" w:rsidRDefault="007059ED">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2831</w:t>
      </w:r>
    </w:p>
    <w:p w14:paraId="1537A0AA" w14:textId="77777777" w:rsidR="007059ED" w:rsidRDefault="007059ED">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2831</w:t>
      </w:r>
    </w:p>
    <w:p w14:paraId="121B59C0" w14:textId="77777777" w:rsidR="007059ED" w:rsidRDefault="007059ED">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2831</w:t>
      </w:r>
    </w:p>
    <w:p w14:paraId="3E4ED2DF" w14:textId="77777777" w:rsidR="007059ED" w:rsidRDefault="007059ED">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2832</w:t>
      </w:r>
    </w:p>
    <w:p w14:paraId="70FC90B9" w14:textId="77777777" w:rsidR="007059ED" w:rsidRDefault="007059ED">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2833</w:t>
      </w:r>
    </w:p>
    <w:p w14:paraId="2448EFA3" w14:textId="77777777" w:rsidR="007059ED" w:rsidRDefault="007059ED">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2833</w:t>
      </w:r>
    </w:p>
    <w:p w14:paraId="1D1DFF62" w14:textId="77777777" w:rsidR="007059ED" w:rsidRDefault="007059ED">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2833</w:t>
      </w:r>
    </w:p>
    <w:p w14:paraId="22DB0ACD" w14:textId="77777777" w:rsidR="007059ED" w:rsidRDefault="007059ED">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2834</w:t>
      </w:r>
    </w:p>
    <w:p w14:paraId="483A16CA" w14:textId="77777777" w:rsidR="007059ED" w:rsidRDefault="007059ED">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2834</w:t>
      </w:r>
    </w:p>
    <w:p w14:paraId="778925B0" w14:textId="77777777" w:rsidR="007059ED" w:rsidRDefault="007059ED">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2834</w:t>
      </w:r>
    </w:p>
    <w:p w14:paraId="6377B6C3" w14:textId="77777777" w:rsidR="007059ED" w:rsidRDefault="007059ED">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2834</w:t>
      </w:r>
    </w:p>
    <w:p w14:paraId="02AB515A" w14:textId="77777777" w:rsidR="007059ED" w:rsidRDefault="007059ED">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2835</w:t>
      </w:r>
    </w:p>
    <w:p w14:paraId="015C9C80" w14:textId="77777777" w:rsidR="007059ED" w:rsidRDefault="007059ED">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2836</w:t>
      </w:r>
    </w:p>
    <w:p w14:paraId="58EC93D2" w14:textId="77777777" w:rsidR="007059ED" w:rsidRDefault="007059ED">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2836</w:t>
      </w:r>
    </w:p>
    <w:p w14:paraId="06EFCE68"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2836</w:t>
      </w:r>
    </w:p>
    <w:p w14:paraId="38CE1A76"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55DA00ED"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2838</w:t>
      </w:r>
    </w:p>
    <w:p w14:paraId="276258B2" w14:textId="77777777" w:rsidR="007059ED" w:rsidRDefault="007059ED">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2839</w:t>
      </w:r>
    </w:p>
    <w:p w14:paraId="02F15AEB"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2839</w:t>
      </w:r>
    </w:p>
    <w:p w14:paraId="003989F8"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2842</w:t>
      </w:r>
    </w:p>
    <w:p w14:paraId="3A6EA319"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2842</w:t>
      </w:r>
    </w:p>
    <w:p w14:paraId="4173C2CE"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3</w:t>
      </w:r>
      <w:r>
        <w:rPr>
          <w:rFonts w:asciiTheme="minorHAnsi" w:eastAsiaTheme="minorEastAsia" w:hAnsiTheme="minorHAnsi" w:cstheme="minorBidi"/>
          <w:sz w:val="22"/>
          <w:szCs w:val="22"/>
        </w:rPr>
        <w:tab/>
      </w:r>
      <w:r w:rsidRPr="00AE6739">
        <w:rPr>
          <w:lang w:val="en-US" w:eastAsia="zh-CN"/>
        </w:rPr>
        <w:t>E-UTRAN FDD-FDD RSTD inter frequency case</w:t>
      </w:r>
      <w:r>
        <w:tab/>
        <w:t>2843</w:t>
      </w:r>
    </w:p>
    <w:p w14:paraId="1105226B"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2843</w:t>
      </w:r>
    </w:p>
    <w:p w14:paraId="0D062496"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2845</w:t>
      </w:r>
    </w:p>
    <w:p w14:paraId="3FB64D6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2845</w:t>
      </w:r>
    </w:p>
    <w:p w14:paraId="4FC564FA"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4</w:t>
      </w:r>
      <w:r>
        <w:rPr>
          <w:rFonts w:asciiTheme="minorHAnsi" w:eastAsiaTheme="minorEastAsia" w:hAnsiTheme="minorHAnsi" w:cstheme="minorBidi"/>
          <w:sz w:val="22"/>
          <w:szCs w:val="22"/>
        </w:rPr>
        <w:tab/>
      </w:r>
      <w:r w:rsidRPr="00AE6739">
        <w:rPr>
          <w:lang w:val="en-US" w:eastAsia="zh-CN"/>
        </w:rPr>
        <w:t>E-UTRAN TDD-TDD RSTD inter frequency case</w:t>
      </w:r>
      <w:r>
        <w:tab/>
        <w:t>2846</w:t>
      </w:r>
    </w:p>
    <w:p w14:paraId="62BFB9DD"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2846</w:t>
      </w:r>
    </w:p>
    <w:p w14:paraId="704A3477"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69CBA99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2848</w:t>
      </w:r>
    </w:p>
    <w:p w14:paraId="45372449"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5</w:t>
      </w:r>
      <w:r>
        <w:rPr>
          <w:rFonts w:asciiTheme="minorHAnsi" w:eastAsiaTheme="minorEastAsia" w:hAnsiTheme="minorHAnsi" w:cstheme="minorBidi"/>
          <w:sz w:val="22"/>
          <w:szCs w:val="22"/>
        </w:rPr>
        <w:tab/>
      </w:r>
      <w:r w:rsidRPr="00AE6739">
        <w:rPr>
          <w:lang w:val="en-US" w:eastAsia="zh-CN"/>
        </w:rPr>
        <w:t>E-UTRAN FDD RSTD Measurement Accuracy in Carrier Aggregation</w:t>
      </w:r>
      <w:r>
        <w:tab/>
        <w:t>2849</w:t>
      </w:r>
    </w:p>
    <w:p w14:paraId="6F77D118"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2849</w:t>
      </w:r>
    </w:p>
    <w:p w14:paraId="629D77FC"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4E10D889"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6</w:t>
      </w:r>
      <w:r>
        <w:rPr>
          <w:rFonts w:asciiTheme="minorHAnsi" w:eastAsiaTheme="minorEastAsia" w:hAnsiTheme="minorHAnsi" w:cstheme="minorBidi"/>
          <w:sz w:val="22"/>
          <w:szCs w:val="22"/>
        </w:rPr>
        <w:tab/>
      </w:r>
      <w:r w:rsidRPr="00AE6739">
        <w:rPr>
          <w:lang w:val="en-US" w:eastAsia="zh-CN"/>
        </w:rPr>
        <w:t>E-UTRAN TDD RSTD Measurement Accuracy in Carrier Aggregation</w:t>
      </w:r>
      <w:r>
        <w:tab/>
        <w:t>2851</w:t>
      </w:r>
    </w:p>
    <w:p w14:paraId="774FDF60"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2851</w:t>
      </w:r>
    </w:p>
    <w:p w14:paraId="4E395D63"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09C06E05"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7</w:t>
      </w:r>
      <w:r>
        <w:rPr>
          <w:rFonts w:asciiTheme="minorHAnsi" w:eastAsiaTheme="minorEastAsia" w:hAnsiTheme="minorHAnsi" w:cstheme="minorBidi"/>
          <w:sz w:val="22"/>
          <w:szCs w:val="22"/>
        </w:rPr>
        <w:tab/>
      </w:r>
      <w:r w:rsidRPr="00AE6739">
        <w:rPr>
          <w:lang w:val="en-US" w:eastAsia="zh-CN"/>
        </w:rPr>
        <w:t>E-UTRAN FDD RSTD Measurement Accuracy in Carrier Aggregation for 20MHz bandwidth</w:t>
      </w:r>
      <w:r>
        <w:tab/>
        <w:t>2854</w:t>
      </w:r>
    </w:p>
    <w:p w14:paraId="36495B22"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2854</w:t>
      </w:r>
    </w:p>
    <w:p w14:paraId="3739EC5D"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442D6A6D"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8</w:t>
      </w:r>
      <w:r>
        <w:rPr>
          <w:rFonts w:asciiTheme="minorHAnsi" w:eastAsiaTheme="minorEastAsia" w:hAnsiTheme="minorHAnsi" w:cstheme="minorBidi"/>
          <w:sz w:val="22"/>
          <w:szCs w:val="22"/>
        </w:rPr>
        <w:tab/>
      </w:r>
      <w:r w:rsidRPr="00AE6739">
        <w:rPr>
          <w:lang w:val="en-US" w:eastAsia="zh-CN"/>
        </w:rPr>
        <w:t>E-UTRAN TDD RSTD Measurement Accuracy in Carrier Aggregation for 20MHz bandwidth</w:t>
      </w:r>
      <w:r>
        <w:tab/>
        <w:t>2855</w:t>
      </w:r>
    </w:p>
    <w:p w14:paraId="1D58ABB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2855</w:t>
      </w:r>
    </w:p>
    <w:p w14:paraId="6DC17130"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31201E1F"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9</w:t>
      </w:r>
      <w:r>
        <w:rPr>
          <w:rFonts w:asciiTheme="minorHAnsi" w:eastAsiaTheme="minorEastAsia" w:hAnsiTheme="minorHAnsi" w:cstheme="minorBidi"/>
          <w:sz w:val="22"/>
          <w:szCs w:val="22"/>
        </w:rPr>
        <w:tab/>
      </w:r>
      <w:r w:rsidRPr="00AE6739">
        <w:rPr>
          <w:lang w:val="en-US" w:eastAsia="zh-CN"/>
        </w:rPr>
        <w:t>E-UTRAN FDD RSTD Measurement Accuracy in Carrier Aggregation for 10MHz+5MHz</w:t>
      </w:r>
      <w:r>
        <w:tab/>
        <w:t>2856</w:t>
      </w:r>
    </w:p>
    <w:p w14:paraId="38306374"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2856</w:t>
      </w:r>
    </w:p>
    <w:p w14:paraId="33642AF7"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24D106B2" w14:textId="77777777" w:rsidR="007059ED" w:rsidRDefault="007059ED">
      <w:pPr>
        <w:pStyle w:val="TOC3"/>
        <w:rPr>
          <w:rFonts w:asciiTheme="minorHAnsi" w:eastAsiaTheme="minorEastAsia" w:hAnsiTheme="minorHAnsi" w:cstheme="minorBidi"/>
          <w:sz w:val="22"/>
          <w:szCs w:val="22"/>
        </w:rPr>
      </w:pPr>
      <w:r w:rsidRPr="00AE6739">
        <w:rPr>
          <w:lang w:val="en-US"/>
        </w:rPr>
        <w:t>A.9.</w:t>
      </w:r>
      <w:r w:rsidRPr="00AE6739">
        <w:rPr>
          <w:lang w:val="en-US" w:eastAsia="zh-CN"/>
        </w:rPr>
        <w:t>8</w:t>
      </w:r>
      <w:r w:rsidRPr="00AE6739">
        <w:rPr>
          <w:lang w:val="en-US"/>
        </w:rPr>
        <w:t>.</w:t>
      </w:r>
      <w:r w:rsidRPr="00AE6739">
        <w:rPr>
          <w:lang w:val="en-US" w:eastAsia="zh-CN"/>
        </w:rPr>
        <w:t>10</w:t>
      </w:r>
      <w:r>
        <w:rPr>
          <w:rFonts w:asciiTheme="minorHAnsi" w:eastAsiaTheme="minorEastAsia" w:hAnsiTheme="minorHAnsi" w:cstheme="minorBidi"/>
          <w:sz w:val="22"/>
          <w:szCs w:val="22"/>
        </w:rPr>
        <w:tab/>
      </w:r>
      <w:r w:rsidRPr="00AE6739">
        <w:rPr>
          <w:lang w:val="en-US" w:eastAsia="zh-CN"/>
        </w:rPr>
        <w:t>E-UTRAN TDD RSTD Measurement Accuracy in Carrier Aggregation for 10MHz+5MHz</w:t>
      </w:r>
      <w:r>
        <w:tab/>
        <w:t>2857</w:t>
      </w:r>
    </w:p>
    <w:p w14:paraId="01FAA0A7"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2857</w:t>
      </w:r>
    </w:p>
    <w:p w14:paraId="06F1CCC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054AE624" w14:textId="77777777" w:rsidR="007059ED" w:rsidRDefault="007059ED">
      <w:pPr>
        <w:pStyle w:val="TOC3"/>
        <w:rPr>
          <w:rFonts w:asciiTheme="minorHAnsi" w:eastAsiaTheme="minorEastAsia" w:hAnsiTheme="minorHAnsi" w:cstheme="minorBidi"/>
          <w:sz w:val="22"/>
          <w:szCs w:val="22"/>
        </w:rPr>
      </w:pPr>
      <w:r w:rsidRPr="00AE6739">
        <w:rPr>
          <w:lang w:val="en-US"/>
        </w:rPr>
        <w:t>A.9.8.11</w:t>
      </w:r>
      <w:r>
        <w:rPr>
          <w:rFonts w:asciiTheme="minorHAnsi" w:eastAsiaTheme="minorEastAsia" w:hAnsiTheme="minorHAnsi" w:cstheme="minorBidi"/>
          <w:sz w:val="22"/>
          <w:szCs w:val="22"/>
        </w:rPr>
        <w:tab/>
      </w:r>
      <w:r w:rsidRPr="00AE6739">
        <w:rPr>
          <w:lang w:val="en-US" w:eastAsia="zh-CN"/>
        </w:rPr>
        <w:t>E-UTRAN FDD RSTD Measurement Accuracy in Carrier Aggregation for 5 + 5MHz bandwidth</w:t>
      </w:r>
      <w:r>
        <w:tab/>
        <w:t>2858</w:t>
      </w:r>
    </w:p>
    <w:p w14:paraId="256B9B62" w14:textId="77777777" w:rsidR="007059ED" w:rsidRDefault="007059ED">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2858</w:t>
      </w:r>
    </w:p>
    <w:p w14:paraId="2C34BE8C" w14:textId="77777777" w:rsidR="007059ED" w:rsidRDefault="007059ED">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7E7EB96D" w14:textId="77777777" w:rsidR="007059ED" w:rsidRDefault="007059ED">
      <w:pPr>
        <w:pStyle w:val="TOC3"/>
        <w:rPr>
          <w:rFonts w:asciiTheme="minorHAnsi" w:eastAsiaTheme="minorEastAsia" w:hAnsiTheme="minorHAnsi" w:cstheme="minorBidi"/>
          <w:sz w:val="22"/>
          <w:szCs w:val="22"/>
        </w:rPr>
      </w:pPr>
      <w:r w:rsidRPr="00AE6739">
        <w:rPr>
          <w:lang w:val="en-US"/>
        </w:rPr>
        <w:t>A.9.8.12</w:t>
      </w:r>
      <w:r>
        <w:rPr>
          <w:rFonts w:asciiTheme="minorHAnsi" w:eastAsiaTheme="minorEastAsia" w:hAnsiTheme="minorHAnsi" w:cstheme="minorBidi"/>
          <w:sz w:val="22"/>
          <w:szCs w:val="22"/>
        </w:rPr>
        <w:tab/>
      </w:r>
      <w:r w:rsidRPr="00AE6739">
        <w:rPr>
          <w:lang w:val="en-US" w:eastAsia="zh-CN"/>
        </w:rPr>
        <w:t>E-UTRAN TDD RSTD Measurement Accuracy in Carrier Aggregation for 5+5MHz bandwidth</w:t>
      </w:r>
      <w:r>
        <w:tab/>
        <w:t>2859</w:t>
      </w:r>
    </w:p>
    <w:p w14:paraId="5E9C901E" w14:textId="77777777" w:rsidR="007059ED" w:rsidRDefault="007059ED">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2859</w:t>
      </w:r>
    </w:p>
    <w:p w14:paraId="3751C31D" w14:textId="77777777" w:rsidR="007059ED" w:rsidRDefault="007059ED">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56B6FECF" w14:textId="77777777" w:rsidR="007059ED" w:rsidRDefault="007059ED">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2860</w:t>
      </w:r>
    </w:p>
    <w:p w14:paraId="455A2BC8" w14:textId="77777777" w:rsidR="007059ED" w:rsidRDefault="007059ED">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2860</w:t>
      </w:r>
    </w:p>
    <w:p w14:paraId="2F4E76AB" w14:textId="77777777" w:rsidR="007059ED" w:rsidRDefault="007059ED">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2861</w:t>
      </w:r>
    </w:p>
    <w:p w14:paraId="702B3DE2" w14:textId="77777777" w:rsidR="007059ED" w:rsidRDefault="007059ED">
      <w:pPr>
        <w:pStyle w:val="TOC3"/>
        <w:rPr>
          <w:rFonts w:asciiTheme="minorHAnsi" w:eastAsiaTheme="minorEastAsia" w:hAnsiTheme="minorHAnsi" w:cstheme="minorBidi"/>
          <w:sz w:val="22"/>
          <w:szCs w:val="22"/>
        </w:rPr>
      </w:pPr>
      <w:r w:rsidRPr="00AE6739">
        <w:rPr>
          <w:lang w:val="en-US"/>
        </w:rPr>
        <w:t>A.9.8.14</w:t>
      </w:r>
      <w:r>
        <w:rPr>
          <w:rFonts w:asciiTheme="minorHAnsi" w:eastAsiaTheme="minorEastAsia" w:hAnsiTheme="minorHAnsi" w:cstheme="minorBidi"/>
          <w:sz w:val="22"/>
          <w:szCs w:val="22"/>
        </w:rPr>
        <w:tab/>
      </w:r>
      <w:r w:rsidRPr="00AE6739">
        <w:rPr>
          <w:lang w:val="en-US" w:eastAsia="zh-CN"/>
        </w:rPr>
        <w:t>E-UTRAN FDD RSTD Measurement Accuracy in 3DL Carrier Aggregation</w:t>
      </w:r>
      <w:r>
        <w:tab/>
        <w:t>2861</w:t>
      </w:r>
    </w:p>
    <w:p w14:paraId="45F1F70B" w14:textId="77777777" w:rsidR="007059ED" w:rsidRDefault="007059ED">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2861</w:t>
      </w:r>
    </w:p>
    <w:p w14:paraId="6E9F4938" w14:textId="77777777" w:rsidR="007059ED" w:rsidRDefault="007059ED">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6FC8DC95" w14:textId="77777777" w:rsidR="007059ED" w:rsidRDefault="007059ED">
      <w:pPr>
        <w:pStyle w:val="TOC3"/>
        <w:rPr>
          <w:rFonts w:asciiTheme="minorHAnsi" w:eastAsiaTheme="minorEastAsia" w:hAnsiTheme="minorHAnsi" w:cstheme="minorBidi"/>
          <w:sz w:val="22"/>
          <w:szCs w:val="22"/>
        </w:rPr>
      </w:pPr>
      <w:r w:rsidRPr="00AE6739">
        <w:rPr>
          <w:lang w:val="en-US"/>
        </w:rPr>
        <w:t>A.9.8.15</w:t>
      </w:r>
      <w:r>
        <w:rPr>
          <w:rFonts w:asciiTheme="minorHAnsi" w:eastAsiaTheme="minorEastAsia" w:hAnsiTheme="minorHAnsi" w:cstheme="minorBidi"/>
          <w:sz w:val="22"/>
          <w:szCs w:val="22"/>
        </w:rPr>
        <w:tab/>
      </w:r>
      <w:r w:rsidRPr="00AE6739">
        <w:rPr>
          <w:lang w:val="en-US" w:eastAsia="zh-CN"/>
        </w:rPr>
        <w:t>E-UTRAN TDD RSTD Measurement Accuracy in 3DL Carrier Aggregation</w:t>
      </w:r>
      <w:r>
        <w:tab/>
        <w:t>2868</w:t>
      </w:r>
    </w:p>
    <w:p w14:paraId="07C3280F" w14:textId="77777777" w:rsidR="007059ED" w:rsidRDefault="007059ED">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2868</w:t>
      </w:r>
    </w:p>
    <w:p w14:paraId="64E47886" w14:textId="77777777" w:rsidR="007059ED" w:rsidRDefault="007059ED">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2BF0ABE9" w14:textId="77777777" w:rsidR="007059ED" w:rsidRDefault="007059ED">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2874</w:t>
      </w:r>
    </w:p>
    <w:p w14:paraId="4AFFCD74" w14:textId="77777777" w:rsidR="007059ED" w:rsidRDefault="007059ED">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2874</w:t>
      </w:r>
    </w:p>
    <w:p w14:paraId="5279C3BD"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24571961" w14:textId="77777777" w:rsidR="007059ED" w:rsidRDefault="007059ED">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2877</w:t>
      </w:r>
    </w:p>
    <w:p w14:paraId="3C757169" w14:textId="77777777" w:rsidR="007059ED" w:rsidRDefault="007059ED">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2877</w:t>
      </w:r>
    </w:p>
    <w:p w14:paraId="008C9474"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2C27C84F" w14:textId="77777777" w:rsidR="007059ED" w:rsidRDefault="007059ED">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2880</w:t>
      </w:r>
    </w:p>
    <w:p w14:paraId="0D3C51F3" w14:textId="77777777" w:rsidR="007059ED" w:rsidRDefault="007059ED">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2880</w:t>
      </w:r>
    </w:p>
    <w:p w14:paraId="5E208EAF"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220EC8FF" w14:textId="77777777" w:rsidR="007059ED" w:rsidRDefault="007059ED">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2883</w:t>
      </w:r>
    </w:p>
    <w:p w14:paraId="2C41B2B5" w14:textId="77777777" w:rsidR="007059ED" w:rsidRDefault="007059ED">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2883</w:t>
      </w:r>
    </w:p>
    <w:p w14:paraId="6F719BF3" w14:textId="77777777" w:rsidR="007059ED" w:rsidRDefault="007059ED">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74789D14" w14:textId="77777777" w:rsidR="007059ED" w:rsidRDefault="007059ED">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2886</w:t>
      </w:r>
    </w:p>
    <w:p w14:paraId="522F065F" w14:textId="77777777" w:rsidR="007059ED" w:rsidRDefault="007059ED">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2886</w:t>
      </w:r>
    </w:p>
    <w:p w14:paraId="711438F5" w14:textId="77777777" w:rsidR="007059ED" w:rsidRDefault="007059ED">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2889</w:t>
      </w:r>
    </w:p>
    <w:p w14:paraId="2FDA1607" w14:textId="77777777" w:rsidR="007059ED" w:rsidRDefault="007059ED">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2889</w:t>
      </w:r>
    </w:p>
    <w:p w14:paraId="5C8BCA4E" w14:textId="77777777" w:rsidR="007059ED" w:rsidRDefault="007059ED">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2889</w:t>
      </w:r>
    </w:p>
    <w:p w14:paraId="79DD0247" w14:textId="77777777" w:rsidR="007059ED" w:rsidRDefault="007059ED">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2893</w:t>
      </w:r>
    </w:p>
    <w:p w14:paraId="2EAD45DF" w14:textId="77777777" w:rsidR="007059ED" w:rsidRDefault="007059ED">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2894</w:t>
      </w:r>
    </w:p>
    <w:p w14:paraId="485E3B07" w14:textId="77777777" w:rsidR="007059ED" w:rsidRDefault="007059ED">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2894</w:t>
      </w:r>
    </w:p>
    <w:p w14:paraId="620B4C2A" w14:textId="77777777" w:rsidR="007059ED" w:rsidRDefault="007059ED">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2897</w:t>
      </w:r>
    </w:p>
    <w:p w14:paraId="6675D22E" w14:textId="77777777" w:rsidR="007059ED" w:rsidRDefault="007059ED">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2898</w:t>
      </w:r>
    </w:p>
    <w:p w14:paraId="510D1044" w14:textId="77777777" w:rsidR="007059ED" w:rsidRDefault="007059ED">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2898</w:t>
      </w:r>
    </w:p>
    <w:p w14:paraId="7D35ED92" w14:textId="77777777" w:rsidR="007059ED" w:rsidRDefault="007059ED">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2901</w:t>
      </w:r>
    </w:p>
    <w:p w14:paraId="18E7F752" w14:textId="77777777" w:rsidR="007059ED" w:rsidRDefault="007059ED">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2901</w:t>
      </w:r>
    </w:p>
    <w:p w14:paraId="1607D33E" w14:textId="77777777" w:rsidR="007059ED" w:rsidRDefault="007059ED">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2901</w:t>
      </w:r>
    </w:p>
    <w:p w14:paraId="453FABD1" w14:textId="77777777" w:rsidR="007059ED" w:rsidRDefault="007059ED">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2905</w:t>
      </w:r>
    </w:p>
    <w:p w14:paraId="36AF56E7" w14:textId="77777777" w:rsidR="007059ED" w:rsidRDefault="007059ED">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2906</w:t>
      </w:r>
    </w:p>
    <w:p w14:paraId="7FA5BDEC" w14:textId="77777777" w:rsidR="007059ED" w:rsidRDefault="007059ED">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2906</w:t>
      </w:r>
    </w:p>
    <w:p w14:paraId="1473F70E" w14:textId="77777777" w:rsidR="007059ED" w:rsidRDefault="007059ED">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2909</w:t>
      </w:r>
    </w:p>
    <w:p w14:paraId="3FD9925A" w14:textId="77777777" w:rsidR="007059ED" w:rsidRDefault="007059ED">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2910</w:t>
      </w:r>
    </w:p>
    <w:p w14:paraId="18D05E5D" w14:textId="77777777" w:rsidR="007059ED" w:rsidRDefault="007059ED">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2910</w:t>
      </w:r>
    </w:p>
    <w:p w14:paraId="0CC0DD32" w14:textId="77777777" w:rsidR="007059ED" w:rsidRDefault="007059ED">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2912</w:t>
      </w:r>
    </w:p>
    <w:p w14:paraId="5DF27E9C" w14:textId="77777777" w:rsidR="007059ED" w:rsidRDefault="007059ED">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2912</w:t>
      </w:r>
    </w:p>
    <w:p w14:paraId="3AF01065" w14:textId="77777777" w:rsidR="007059ED" w:rsidRDefault="007059ED">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2912</w:t>
      </w:r>
    </w:p>
    <w:p w14:paraId="26B1D7D9" w14:textId="77777777" w:rsidR="007059ED" w:rsidRDefault="007059ED">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2915</w:t>
      </w:r>
    </w:p>
    <w:p w14:paraId="0FB25B8E" w14:textId="77777777" w:rsidR="007059ED" w:rsidRDefault="007059ED">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2915</w:t>
      </w:r>
    </w:p>
    <w:p w14:paraId="486F0125" w14:textId="77777777" w:rsidR="007059ED" w:rsidRDefault="007059ED">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2915</w:t>
      </w:r>
    </w:p>
    <w:p w14:paraId="658BC8DF" w14:textId="77777777" w:rsidR="007059ED" w:rsidRDefault="007059ED">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2918</w:t>
      </w:r>
    </w:p>
    <w:p w14:paraId="3EA60A73" w14:textId="77777777" w:rsidR="007059ED" w:rsidRDefault="007059ED">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2918</w:t>
      </w:r>
    </w:p>
    <w:p w14:paraId="02EBA5CA" w14:textId="77777777" w:rsidR="007059ED" w:rsidRDefault="007059ED">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2918</w:t>
      </w:r>
    </w:p>
    <w:p w14:paraId="2543D8DA" w14:textId="77777777" w:rsidR="007059ED" w:rsidRDefault="007059ED">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2922</w:t>
      </w:r>
    </w:p>
    <w:p w14:paraId="36E2EBF4" w14:textId="77777777" w:rsidR="007059ED" w:rsidRDefault="007059ED">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2923</w:t>
      </w:r>
    </w:p>
    <w:p w14:paraId="3A82C86E" w14:textId="77777777" w:rsidR="007059ED" w:rsidRDefault="007059ED">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2923</w:t>
      </w:r>
    </w:p>
    <w:p w14:paraId="4650072A" w14:textId="77777777" w:rsidR="007059ED" w:rsidRDefault="007059ED">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2926</w:t>
      </w:r>
    </w:p>
    <w:p w14:paraId="072FC2FC" w14:textId="77777777" w:rsidR="007059ED" w:rsidRDefault="007059ED">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2927</w:t>
      </w:r>
    </w:p>
    <w:p w14:paraId="4E57E02A" w14:textId="77777777" w:rsidR="007059ED" w:rsidRDefault="007059ED">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2927</w:t>
      </w:r>
    </w:p>
    <w:p w14:paraId="1C3F81F4" w14:textId="77777777" w:rsidR="007059ED" w:rsidRDefault="007059ED">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2931</w:t>
      </w:r>
    </w:p>
    <w:p w14:paraId="4B69272F" w14:textId="77777777" w:rsidR="007059ED" w:rsidRDefault="007059ED">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2931</w:t>
      </w:r>
    </w:p>
    <w:p w14:paraId="1C112319" w14:textId="77777777" w:rsidR="007059ED" w:rsidRDefault="007059ED">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2931</w:t>
      </w:r>
    </w:p>
    <w:p w14:paraId="587C3492" w14:textId="77777777" w:rsidR="007059ED" w:rsidRDefault="007059ED">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2934</w:t>
      </w:r>
    </w:p>
    <w:p w14:paraId="2FF9B19D" w14:textId="77777777" w:rsidR="007059ED" w:rsidRDefault="007059ED">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2934</w:t>
      </w:r>
    </w:p>
    <w:p w14:paraId="191F8F15" w14:textId="77777777" w:rsidR="007059ED" w:rsidRDefault="007059ED">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2934</w:t>
      </w:r>
    </w:p>
    <w:p w14:paraId="6AC0D133" w14:textId="77777777" w:rsidR="007059ED" w:rsidRDefault="007059ED">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2937</w:t>
      </w:r>
    </w:p>
    <w:p w14:paraId="022670B1" w14:textId="77777777" w:rsidR="007059ED" w:rsidRDefault="007059ED">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2937</w:t>
      </w:r>
    </w:p>
    <w:p w14:paraId="17BDDDA4" w14:textId="77777777" w:rsidR="007059ED" w:rsidRDefault="007059ED">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2937</w:t>
      </w:r>
    </w:p>
    <w:p w14:paraId="69EC9DEA" w14:textId="77777777" w:rsidR="007059ED" w:rsidRDefault="007059ED">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2940</w:t>
      </w:r>
    </w:p>
    <w:p w14:paraId="357319D6" w14:textId="77777777" w:rsidR="007059ED" w:rsidRDefault="007059ED">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2940</w:t>
      </w:r>
    </w:p>
    <w:p w14:paraId="1BB2FBF0" w14:textId="77777777" w:rsidR="007059ED" w:rsidRDefault="007059ED">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2940</w:t>
      </w:r>
    </w:p>
    <w:p w14:paraId="3C77EDD2" w14:textId="77777777" w:rsidR="007059ED" w:rsidRDefault="007059ED">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2943</w:t>
      </w:r>
    </w:p>
    <w:p w14:paraId="5FEB5DA4" w14:textId="77777777" w:rsidR="007059ED" w:rsidRDefault="007059ED">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2943</w:t>
      </w:r>
    </w:p>
    <w:p w14:paraId="637439F0" w14:textId="77777777" w:rsidR="007059ED" w:rsidRDefault="007059ED">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2943</w:t>
      </w:r>
    </w:p>
    <w:p w14:paraId="7CDF9276" w14:textId="77777777" w:rsidR="007059ED" w:rsidRDefault="007059ED">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2943</w:t>
      </w:r>
    </w:p>
    <w:p w14:paraId="2802B6C0" w14:textId="77777777" w:rsidR="007059ED" w:rsidRDefault="007059ED">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2943</w:t>
      </w:r>
    </w:p>
    <w:p w14:paraId="0B299D39" w14:textId="77777777" w:rsidR="007059ED" w:rsidRDefault="007059ED">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2946</w:t>
      </w:r>
    </w:p>
    <w:p w14:paraId="56815365" w14:textId="77777777" w:rsidR="007059ED" w:rsidRDefault="007059ED">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2946</w:t>
      </w:r>
    </w:p>
    <w:p w14:paraId="3A6932AB" w14:textId="77777777" w:rsidR="007059ED" w:rsidRDefault="007059ED">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2946</w:t>
      </w:r>
    </w:p>
    <w:p w14:paraId="70C98FF4" w14:textId="77777777" w:rsidR="007059ED" w:rsidRDefault="007059ED">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2946</w:t>
      </w:r>
    </w:p>
    <w:p w14:paraId="7FA46891" w14:textId="77777777" w:rsidR="007059ED" w:rsidRDefault="007059ED">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2948</w:t>
      </w:r>
    </w:p>
    <w:p w14:paraId="614C764A" w14:textId="77777777" w:rsidR="007059ED" w:rsidRDefault="007059ED">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2948</w:t>
      </w:r>
    </w:p>
    <w:p w14:paraId="4D62D936" w14:textId="77777777" w:rsidR="007059ED" w:rsidRDefault="007059ED">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2948</w:t>
      </w:r>
    </w:p>
    <w:p w14:paraId="6433CEC5" w14:textId="77777777" w:rsidR="007059ED" w:rsidRDefault="007059ED">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2948</w:t>
      </w:r>
    </w:p>
    <w:p w14:paraId="329059D2" w14:textId="77777777" w:rsidR="007059ED" w:rsidRDefault="007059ED">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2948</w:t>
      </w:r>
    </w:p>
    <w:p w14:paraId="66D2A999" w14:textId="77777777" w:rsidR="007059ED" w:rsidRDefault="007059ED">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AE6739">
        <w:rPr>
          <w:snapToGrid w:val="0"/>
        </w:rPr>
        <w:t>Test Requirements</w:t>
      </w:r>
      <w:r>
        <w:tab/>
        <w:t>2950</w:t>
      </w:r>
    </w:p>
    <w:p w14:paraId="3AC14A65" w14:textId="77777777" w:rsidR="007059ED" w:rsidRDefault="007059ED">
      <w:pPr>
        <w:pStyle w:val="TOC3"/>
        <w:rPr>
          <w:rFonts w:asciiTheme="minorHAnsi" w:eastAsiaTheme="minorEastAsia" w:hAnsiTheme="minorHAnsi" w:cstheme="minorBidi"/>
          <w:sz w:val="22"/>
          <w:szCs w:val="22"/>
        </w:rPr>
      </w:pPr>
      <w:r w:rsidRPr="00AE6739">
        <w:rPr>
          <w:lang w:val="fi-FI"/>
        </w:rPr>
        <w:t>A.9.10.2</w:t>
      </w:r>
      <w:r>
        <w:rPr>
          <w:rFonts w:asciiTheme="minorHAnsi" w:eastAsiaTheme="minorEastAsia" w:hAnsiTheme="minorHAnsi" w:cstheme="minorBidi"/>
          <w:sz w:val="22"/>
          <w:szCs w:val="22"/>
        </w:rPr>
        <w:tab/>
      </w:r>
      <w:r w:rsidRPr="00AE6739">
        <w:rPr>
          <w:lang w:val="fi-FI"/>
        </w:rPr>
        <w:t>Void</w:t>
      </w:r>
      <w:r>
        <w:tab/>
        <w:t>2950</w:t>
      </w:r>
    </w:p>
    <w:p w14:paraId="244FC92E" w14:textId="77777777" w:rsidR="007059ED" w:rsidRDefault="007059ED">
      <w:pPr>
        <w:pStyle w:val="TOC3"/>
        <w:rPr>
          <w:rFonts w:asciiTheme="minorHAnsi" w:eastAsiaTheme="minorEastAsia" w:hAnsiTheme="minorHAnsi" w:cstheme="minorBidi"/>
          <w:sz w:val="22"/>
          <w:szCs w:val="22"/>
        </w:rPr>
      </w:pPr>
      <w:r w:rsidRPr="00AE6739">
        <w:rPr>
          <w:lang w:val="fi-FI"/>
        </w:rPr>
        <w:t>A.9.10.3</w:t>
      </w:r>
      <w:r>
        <w:rPr>
          <w:rFonts w:asciiTheme="minorHAnsi" w:eastAsiaTheme="minorEastAsia" w:hAnsiTheme="minorHAnsi" w:cstheme="minorBidi"/>
          <w:sz w:val="22"/>
          <w:szCs w:val="22"/>
        </w:rPr>
        <w:tab/>
      </w:r>
      <w:r w:rsidRPr="00AE6739">
        <w:rPr>
          <w:lang w:val="fi-FI"/>
        </w:rPr>
        <w:t>Void</w:t>
      </w:r>
      <w:r>
        <w:tab/>
        <w:t>2950</w:t>
      </w:r>
    </w:p>
    <w:p w14:paraId="23E59DF0" w14:textId="77777777" w:rsidR="007059ED" w:rsidRDefault="007059ED">
      <w:pPr>
        <w:pStyle w:val="TOC3"/>
        <w:rPr>
          <w:rFonts w:asciiTheme="minorHAnsi" w:eastAsiaTheme="minorEastAsia" w:hAnsiTheme="minorHAnsi" w:cstheme="minorBidi"/>
          <w:sz w:val="22"/>
          <w:szCs w:val="22"/>
        </w:rPr>
      </w:pPr>
      <w:r w:rsidRPr="00AE6739">
        <w:rPr>
          <w:lang w:val="fi-FI"/>
        </w:rPr>
        <w:t>A.9.10.4</w:t>
      </w:r>
      <w:r>
        <w:rPr>
          <w:rFonts w:asciiTheme="minorHAnsi" w:eastAsiaTheme="minorEastAsia" w:hAnsiTheme="minorHAnsi" w:cstheme="minorBidi"/>
          <w:sz w:val="22"/>
          <w:szCs w:val="22"/>
        </w:rPr>
        <w:tab/>
      </w:r>
      <w:r w:rsidRPr="00AE6739">
        <w:rPr>
          <w:lang w:val="fi-FI"/>
        </w:rPr>
        <w:t>Void</w:t>
      </w:r>
      <w:r>
        <w:tab/>
        <w:t>2950</w:t>
      </w:r>
    </w:p>
    <w:p w14:paraId="3AE8CAD1" w14:textId="77777777" w:rsidR="007059ED" w:rsidRDefault="007059ED">
      <w:pPr>
        <w:pStyle w:val="TOC2"/>
        <w:rPr>
          <w:rFonts w:asciiTheme="minorHAnsi" w:eastAsiaTheme="minorEastAsia" w:hAnsiTheme="minorHAnsi" w:cstheme="minorBidi"/>
          <w:sz w:val="22"/>
          <w:szCs w:val="22"/>
        </w:rPr>
      </w:pPr>
      <w:r>
        <w:t>A.9.11 RSSI</w:t>
      </w:r>
      <w:r>
        <w:tab/>
        <w:t>2950</w:t>
      </w:r>
    </w:p>
    <w:p w14:paraId="0FB98A79" w14:textId="77777777" w:rsidR="007059ED" w:rsidRDefault="007059ED">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2950</w:t>
      </w:r>
    </w:p>
    <w:p w14:paraId="5C01EF90" w14:textId="77777777" w:rsidR="007059ED" w:rsidRDefault="007059ED">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2950</w:t>
      </w:r>
    </w:p>
    <w:p w14:paraId="51505C93" w14:textId="77777777" w:rsidR="007059ED" w:rsidRDefault="007059ED">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2950</w:t>
      </w:r>
    </w:p>
    <w:p w14:paraId="12FC5782" w14:textId="77777777" w:rsidR="007059ED" w:rsidRDefault="007059ED">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2953</w:t>
      </w:r>
    </w:p>
    <w:p w14:paraId="75B5E37A" w14:textId="77777777" w:rsidR="007059ED" w:rsidRDefault="007059ED">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2953</w:t>
      </w:r>
    </w:p>
    <w:p w14:paraId="5DE4A393" w14:textId="77777777" w:rsidR="007059ED" w:rsidRDefault="007059ED">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2953</w:t>
      </w:r>
    </w:p>
    <w:p w14:paraId="276419BE" w14:textId="77777777" w:rsidR="007059ED" w:rsidRDefault="007059ED">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2953</w:t>
      </w:r>
    </w:p>
    <w:p w14:paraId="463C519C" w14:textId="77777777" w:rsidR="007059ED" w:rsidRDefault="007059ED">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2956</w:t>
      </w:r>
    </w:p>
    <w:p w14:paraId="1313A15F" w14:textId="77777777" w:rsidR="007059ED" w:rsidRDefault="007059ED">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2956</w:t>
      </w:r>
    </w:p>
    <w:p w14:paraId="732268DD" w14:textId="77777777" w:rsidR="007059ED" w:rsidRDefault="007059ED">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2956</w:t>
      </w:r>
    </w:p>
    <w:p w14:paraId="0A1DDEB3" w14:textId="77777777" w:rsidR="007059ED" w:rsidRDefault="007059ED">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2956</w:t>
      </w:r>
    </w:p>
    <w:p w14:paraId="36F5289C" w14:textId="77777777" w:rsidR="007059ED" w:rsidRDefault="007059ED">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2959</w:t>
      </w:r>
    </w:p>
    <w:p w14:paraId="7623A942" w14:textId="77777777" w:rsidR="007059ED" w:rsidRDefault="007059ED">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2959</w:t>
      </w:r>
    </w:p>
    <w:p w14:paraId="512138D8" w14:textId="77777777" w:rsidR="007059ED" w:rsidRDefault="007059ED">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2959</w:t>
      </w:r>
    </w:p>
    <w:p w14:paraId="028E97A8" w14:textId="77777777" w:rsidR="007059ED" w:rsidRDefault="007059ED">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2959</w:t>
      </w:r>
    </w:p>
    <w:p w14:paraId="335CABB3" w14:textId="77777777" w:rsidR="007059ED" w:rsidRDefault="007059ED">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2962</w:t>
      </w:r>
    </w:p>
    <w:p w14:paraId="0533B731" w14:textId="77777777" w:rsidR="007059ED" w:rsidRDefault="007059ED">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2962</w:t>
      </w:r>
    </w:p>
    <w:p w14:paraId="2C079005" w14:textId="77777777" w:rsidR="007059ED" w:rsidRDefault="007059ED">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2962</w:t>
      </w:r>
    </w:p>
    <w:p w14:paraId="392CD2A7" w14:textId="77777777" w:rsidR="007059ED" w:rsidRDefault="007059ED">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2962</w:t>
      </w:r>
    </w:p>
    <w:p w14:paraId="079A2B69" w14:textId="77777777" w:rsidR="007059ED" w:rsidRDefault="007059ED">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2962</w:t>
      </w:r>
    </w:p>
    <w:p w14:paraId="40800D59" w14:textId="77777777" w:rsidR="007059ED" w:rsidRDefault="007059ED">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2965</w:t>
      </w:r>
    </w:p>
    <w:p w14:paraId="0B8CDDA3" w14:textId="77777777" w:rsidR="007059ED" w:rsidRDefault="007059ED">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2965</w:t>
      </w:r>
    </w:p>
    <w:p w14:paraId="361F6293" w14:textId="77777777" w:rsidR="007059ED" w:rsidRDefault="007059ED">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2965</w:t>
      </w:r>
    </w:p>
    <w:p w14:paraId="6D156942" w14:textId="77777777" w:rsidR="007059ED" w:rsidRDefault="007059ED">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2965</w:t>
      </w:r>
    </w:p>
    <w:p w14:paraId="6973EA3B" w14:textId="77777777" w:rsidR="007059ED" w:rsidRDefault="007059ED">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2968</w:t>
      </w:r>
    </w:p>
    <w:p w14:paraId="1EEDD0F2" w14:textId="77777777" w:rsidR="007059ED" w:rsidRDefault="007059ED">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2968</w:t>
      </w:r>
    </w:p>
    <w:p w14:paraId="2475A2E4" w14:textId="77777777" w:rsidR="007059ED" w:rsidRDefault="007059ED">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2968</w:t>
      </w:r>
    </w:p>
    <w:p w14:paraId="4FF6C989" w14:textId="77777777" w:rsidR="007059ED" w:rsidRDefault="007059ED">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2968</w:t>
      </w:r>
    </w:p>
    <w:p w14:paraId="499E7C43" w14:textId="77777777" w:rsidR="007059ED" w:rsidRDefault="007059ED">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2971</w:t>
      </w:r>
    </w:p>
    <w:p w14:paraId="6011FAF8" w14:textId="77777777" w:rsidR="007059ED" w:rsidRDefault="007059ED">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2971</w:t>
      </w:r>
    </w:p>
    <w:p w14:paraId="2CD5D3C3" w14:textId="77777777" w:rsidR="007059ED" w:rsidRDefault="007059ED">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2971</w:t>
      </w:r>
    </w:p>
    <w:p w14:paraId="2229A740" w14:textId="77777777" w:rsidR="007059ED" w:rsidRDefault="007059ED">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2971</w:t>
      </w:r>
    </w:p>
    <w:p w14:paraId="3301F9B3" w14:textId="77777777" w:rsidR="007059ED" w:rsidRDefault="007059ED">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2975</w:t>
      </w:r>
    </w:p>
    <w:p w14:paraId="6DD50B63" w14:textId="77777777" w:rsidR="007059ED" w:rsidRDefault="007059ED">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2976</w:t>
      </w:r>
    </w:p>
    <w:p w14:paraId="2122BA1F" w14:textId="77777777" w:rsidR="007059ED" w:rsidRDefault="007059ED">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2976</w:t>
      </w:r>
    </w:p>
    <w:p w14:paraId="4C4AF321" w14:textId="77777777" w:rsidR="007059ED" w:rsidRDefault="007059ED">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2976</w:t>
      </w:r>
    </w:p>
    <w:p w14:paraId="725E17D8" w14:textId="77777777" w:rsidR="007059ED" w:rsidRDefault="007059ED">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2982</w:t>
      </w:r>
    </w:p>
    <w:p w14:paraId="1EC5B806" w14:textId="77777777" w:rsidR="007059ED" w:rsidRDefault="007059ED">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2982</w:t>
      </w:r>
    </w:p>
    <w:p w14:paraId="22319014" w14:textId="77777777" w:rsidR="007059ED" w:rsidRDefault="007059ED">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2982</w:t>
      </w:r>
    </w:p>
    <w:p w14:paraId="62711732" w14:textId="77777777" w:rsidR="007059ED" w:rsidRDefault="007059ED">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2982</w:t>
      </w:r>
    </w:p>
    <w:p w14:paraId="2793C164" w14:textId="77777777" w:rsidR="007059ED" w:rsidRDefault="007059ED">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2986</w:t>
      </w:r>
    </w:p>
    <w:p w14:paraId="6A6EE634" w14:textId="77777777" w:rsidR="007059ED" w:rsidRDefault="007059ED">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2986</w:t>
      </w:r>
    </w:p>
    <w:p w14:paraId="3B8240AB" w14:textId="77777777" w:rsidR="007059ED" w:rsidRDefault="007059ED">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2986</w:t>
      </w:r>
    </w:p>
    <w:p w14:paraId="0EF7A98E" w14:textId="77777777" w:rsidR="007059ED" w:rsidRDefault="007059ED">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2986</w:t>
      </w:r>
    </w:p>
    <w:p w14:paraId="4E30605C" w14:textId="77777777" w:rsidR="007059ED" w:rsidRDefault="007059ED">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2987</w:t>
      </w:r>
    </w:p>
    <w:p w14:paraId="30ED96F8" w14:textId="77777777" w:rsidR="007059ED" w:rsidRDefault="007059ED">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2987</w:t>
      </w:r>
    </w:p>
    <w:p w14:paraId="25C57100" w14:textId="77777777" w:rsidR="007059ED" w:rsidRDefault="007059ED">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2988</w:t>
      </w:r>
    </w:p>
    <w:p w14:paraId="228CDCBA" w14:textId="77777777" w:rsidR="007059ED" w:rsidRDefault="007059ED">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2988</w:t>
      </w:r>
    </w:p>
    <w:p w14:paraId="10FC893D" w14:textId="77777777" w:rsidR="007059ED" w:rsidRDefault="007059ED">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2988</w:t>
      </w:r>
    </w:p>
    <w:p w14:paraId="4329AF71" w14:textId="77777777" w:rsidR="007059ED" w:rsidRDefault="007059ED">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2989</w:t>
      </w:r>
    </w:p>
    <w:p w14:paraId="313C6A6D" w14:textId="77777777" w:rsidR="007059ED" w:rsidRDefault="007059ED">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2989</w:t>
      </w:r>
    </w:p>
    <w:p w14:paraId="75CBB268" w14:textId="77777777" w:rsidR="007059ED" w:rsidRDefault="007059ED">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2989</w:t>
      </w:r>
    </w:p>
    <w:p w14:paraId="228845AE" w14:textId="77777777" w:rsidR="007059ED" w:rsidRDefault="007059ED">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2989</w:t>
      </w:r>
    </w:p>
    <w:p w14:paraId="60E5EE77" w14:textId="77777777" w:rsidR="007059ED" w:rsidRDefault="007059ED">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2990</w:t>
      </w:r>
    </w:p>
    <w:p w14:paraId="6FFA254B" w14:textId="77777777" w:rsidR="007059ED" w:rsidRDefault="007059ED">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2991</w:t>
      </w:r>
    </w:p>
    <w:p w14:paraId="6A7594D2" w14:textId="77777777" w:rsidR="007059ED" w:rsidRDefault="007059ED">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2991</w:t>
      </w:r>
    </w:p>
    <w:p w14:paraId="3BDB2FC1" w14:textId="77777777" w:rsidR="007059ED" w:rsidRDefault="007059ED">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2992</w:t>
      </w:r>
    </w:p>
    <w:p w14:paraId="62C3D56E" w14:textId="77777777" w:rsidR="007059ED" w:rsidRDefault="007059ED">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2992</w:t>
      </w:r>
    </w:p>
    <w:p w14:paraId="0DDFC065" w14:textId="77777777" w:rsidR="007059ED" w:rsidRDefault="007059ED">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2992</w:t>
      </w:r>
    </w:p>
    <w:p w14:paraId="5BE49797" w14:textId="77777777" w:rsidR="007059ED" w:rsidRDefault="007059ED">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2994</w:t>
      </w:r>
    </w:p>
    <w:p w14:paraId="6B985ED5" w14:textId="77777777" w:rsidR="007059ED" w:rsidRDefault="007059ED">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2995</w:t>
      </w:r>
    </w:p>
    <w:p w14:paraId="4F7B0F8F" w14:textId="77777777" w:rsidR="007059ED" w:rsidRDefault="007059ED">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2995</w:t>
      </w:r>
    </w:p>
    <w:p w14:paraId="3F10B64B" w14:textId="77777777" w:rsidR="007059ED" w:rsidRDefault="007059ED">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2997</w:t>
      </w:r>
    </w:p>
    <w:p w14:paraId="7F2E30D0" w14:textId="77777777" w:rsidR="007059ED" w:rsidRDefault="007059ED">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2997</w:t>
      </w:r>
    </w:p>
    <w:p w14:paraId="2A13860A" w14:textId="77777777" w:rsidR="007059ED" w:rsidRDefault="007059ED">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2997</w:t>
      </w:r>
    </w:p>
    <w:p w14:paraId="4A09E574" w14:textId="77777777" w:rsidR="007059ED" w:rsidRDefault="007059ED">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2997</w:t>
      </w:r>
    </w:p>
    <w:p w14:paraId="78B47957" w14:textId="77777777" w:rsidR="007059ED" w:rsidRDefault="007059ED">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2998</w:t>
      </w:r>
    </w:p>
    <w:p w14:paraId="3E9FF584" w14:textId="77777777" w:rsidR="007059ED" w:rsidRDefault="007059ED">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AE6739">
        <w:rPr>
          <w:lang w:val="en-US"/>
        </w:rPr>
        <w:t>Interruptions due to V2V sidelink communication</w:t>
      </w:r>
      <w:r>
        <w:tab/>
        <w:t>2998</w:t>
      </w:r>
    </w:p>
    <w:p w14:paraId="199AACFC" w14:textId="77777777" w:rsidR="007059ED" w:rsidRDefault="007059ED">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2998</w:t>
      </w:r>
    </w:p>
    <w:p w14:paraId="5DEB05D4" w14:textId="77777777" w:rsidR="007059ED" w:rsidRDefault="007059ED">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3000</w:t>
      </w:r>
    </w:p>
    <w:p w14:paraId="1C4B7E65" w14:textId="77777777" w:rsidR="007059ED" w:rsidRDefault="007059ED">
      <w:pPr>
        <w:pStyle w:val="TOC1"/>
        <w:rPr>
          <w:rFonts w:asciiTheme="minorHAnsi" w:eastAsiaTheme="minorEastAsia" w:hAnsiTheme="minorHAnsi" w:cstheme="minorBidi"/>
          <w:szCs w:val="22"/>
        </w:rPr>
      </w:pPr>
      <w:r>
        <w:t>A.12</w:t>
      </w:r>
      <w:r>
        <w:tab/>
        <w:t>3000</w:t>
      </w:r>
    </w:p>
    <w:p w14:paraId="173C9D25" w14:textId="77777777" w:rsidR="007059ED" w:rsidRDefault="007059ED">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3000</w:t>
      </w:r>
    </w:p>
    <w:p w14:paraId="0B654D9D" w14:textId="77777777" w:rsidR="007059ED" w:rsidRDefault="007059ED">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3000</w:t>
      </w:r>
    </w:p>
    <w:p w14:paraId="485F4A37" w14:textId="77777777" w:rsidR="007059ED" w:rsidRDefault="007059ED">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3000</w:t>
      </w:r>
    </w:p>
    <w:p w14:paraId="0AAEF314" w14:textId="77777777" w:rsidR="007059ED" w:rsidRDefault="007059ED">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3001</w:t>
      </w:r>
    </w:p>
    <w:p w14:paraId="74B00A99" w14:textId="77777777" w:rsidR="007059ED" w:rsidRDefault="007059ED">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3002</w:t>
      </w:r>
    </w:p>
    <w:p w14:paraId="20938299" w14:textId="77777777" w:rsidR="007059ED" w:rsidRDefault="007059ED">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3002</w:t>
      </w:r>
    </w:p>
    <w:p w14:paraId="5605FA87" w14:textId="77777777" w:rsidR="007059ED" w:rsidRDefault="007059ED">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3002</w:t>
      </w:r>
    </w:p>
    <w:p w14:paraId="3E68E9CE" w14:textId="77777777" w:rsidR="007059ED" w:rsidRDefault="007059ED">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3003</w:t>
      </w:r>
    </w:p>
    <w:p w14:paraId="59DE58BA" w14:textId="77777777" w:rsidR="007059ED" w:rsidRDefault="007059ED">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3003</w:t>
      </w:r>
    </w:p>
    <w:p w14:paraId="41FED00E" w14:textId="77777777" w:rsidR="007059ED" w:rsidRDefault="007059ED">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3003</w:t>
      </w:r>
    </w:p>
    <w:p w14:paraId="678085EC" w14:textId="77777777" w:rsidR="007059ED" w:rsidRDefault="007059ED">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3004</w:t>
      </w:r>
    </w:p>
    <w:p w14:paraId="489E8A99" w14:textId="77777777" w:rsidR="007059ED" w:rsidRDefault="007059ED">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3005</w:t>
      </w:r>
    </w:p>
    <w:p w14:paraId="0537DD96" w14:textId="77777777" w:rsidR="007059ED" w:rsidRDefault="007059ED">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3005</w:t>
      </w:r>
    </w:p>
    <w:p w14:paraId="4B3C7A57" w14:textId="77777777" w:rsidR="007059ED" w:rsidRDefault="007059ED">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3006</w:t>
      </w:r>
    </w:p>
    <w:p w14:paraId="6A2E33F2" w14:textId="77777777" w:rsidR="007059ED" w:rsidRDefault="007059ED">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3006</w:t>
      </w:r>
    </w:p>
    <w:p w14:paraId="098BAAAD" w14:textId="77777777" w:rsidR="007059ED" w:rsidRDefault="007059ED">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3006</w:t>
      </w:r>
    </w:p>
    <w:p w14:paraId="4E1F6791" w14:textId="77777777" w:rsidR="007059ED" w:rsidRDefault="007059ED">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3006</w:t>
      </w:r>
    </w:p>
    <w:p w14:paraId="25D512C6" w14:textId="77777777" w:rsidR="007059ED" w:rsidRDefault="007059ED">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3009</w:t>
      </w:r>
    </w:p>
    <w:p w14:paraId="7A3DFB63" w14:textId="77777777" w:rsidR="007059ED" w:rsidRDefault="007059ED">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3010</w:t>
      </w:r>
    </w:p>
    <w:p w14:paraId="36E1ED6A" w14:textId="77777777" w:rsidR="007059ED" w:rsidRDefault="007059ED">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3010</w:t>
      </w:r>
    </w:p>
    <w:p w14:paraId="145DDD71" w14:textId="77777777" w:rsidR="007059ED" w:rsidRDefault="007059ED">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3012</w:t>
      </w:r>
    </w:p>
    <w:p w14:paraId="7004FB09" w14:textId="77777777" w:rsidR="007059ED" w:rsidRDefault="007059ED">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3012</w:t>
      </w:r>
    </w:p>
    <w:p w14:paraId="0A1F70F3" w14:textId="77777777" w:rsidR="007059ED" w:rsidRDefault="007059ED">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3012</w:t>
      </w:r>
    </w:p>
    <w:p w14:paraId="733CC44F" w14:textId="77777777" w:rsidR="007059ED" w:rsidRDefault="007059ED">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3014</w:t>
      </w:r>
    </w:p>
    <w:p w14:paraId="7D440714" w14:textId="77777777" w:rsidR="007059ED" w:rsidRDefault="007059ED">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3014</w:t>
      </w:r>
    </w:p>
    <w:p w14:paraId="35D07830" w14:textId="77777777" w:rsidR="007059ED" w:rsidRDefault="007059ED">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3014</w:t>
      </w:r>
    </w:p>
    <w:p w14:paraId="199F8EE6" w14:textId="77777777" w:rsidR="007059ED" w:rsidRDefault="007059ED">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3016</w:t>
      </w:r>
    </w:p>
    <w:p w14:paraId="1939CFA5" w14:textId="77777777" w:rsidR="007059ED" w:rsidRDefault="007059ED">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3016</w:t>
      </w:r>
    </w:p>
    <w:p w14:paraId="59DFA85C" w14:textId="77777777" w:rsidR="007059ED" w:rsidRDefault="007059ED">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3016</w:t>
      </w:r>
    </w:p>
    <w:p w14:paraId="744AACD5" w14:textId="77777777" w:rsidR="007059ED" w:rsidRDefault="007059ED">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3016</w:t>
      </w:r>
    </w:p>
    <w:p w14:paraId="6FD5584B" w14:textId="77777777" w:rsidR="007059ED" w:rsidRDefault="007059ED">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3018</w:t>
      </w:r>
    </w:p>
    <w:p w14:paraId="66A92B42" w14:textId="77777777" w:rsidR="007059ED" w:rsidRDefault="007059ED">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3018</w:t>
      </w:r>
    </w:p>
    <w:p w14:paraId="02ED601E" w14:textId="77777777" w:rsidR="007059ED" w:rsidRDefault="007059ED">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3018</w:t>
      </w:r>
    </w:p>
    <w:p w14:paraId="678D09E8" w14:textId="77777777" w:rsidR="007059ED" w:rsidRDefault="007059ED">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3020</w:t>
      </w:r>
    </w:p>
    <w:p w14:paraId="28C1ED2A" w14:textId="77777777" w:rsidR="007059ED" w:rsidRDefault="007059ED">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3020</w:t>
      </w:r>
    </w:p>
    <w:p w14:paraId="32B4339C" w14:textId="77777777" w:rsidR="007059ED" w:rsidRDefault="007059ED">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3020</w:t>
      </w:r>
    </w:p>
    <w:p w14:paraId="462CA8DC" w14:textId="77777777" w:rsidR="007059ED" w:rsidRDefault="007059ED">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3023</w:t>
      </w:r>
    </w:p>
    <w:p w14:paraId="3A56DAD0" w14:textId="77777777" w:rsidR="007059ED" w:rsidRDefault="007059ED">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3024</w:t>
      </w:r>
    </w:p>
    <w:p w14:paraId="31151DB4" w14:textId="77777777" w:rsidR="007059ED" w:rsidRDefault="007059ED">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3024</w:t>
      </w:r>
    </w:p>
    <w:p w14:paraId="12214874" w14:textId="77777777" w:rsidR="007059ED" w:rsidRDefault="007059ED">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3024</w:t>
      </w:r>
    </w:p>
    <w:p w14:paraId="21E53740" w14:textId="77777777" w:rsidR="007059ED" w:rsidRDefault="007059ED">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3025</w:t>
      </w:r>
    </w:p>
    <w:p w14:paraId="7185530F" w14:textId="77777777" w:rsidR="007059ED" w:rsidRDefault="007059ED">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3025</w:t>
      </w:r>
    </w:p>
    <w:p w14:paraId="22D06B39" w14:textId="77777777" w:rsidR="007059ED" w:rsidRDefault="007059ED">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3025</w:t>
      </w:r>
    </w:p>
    <w:p w14:paraId="30AE3E74" w14:textId="77777777" w:rsidR="007059ED" w:rsidRDefault="007059ED">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3027</w:t>
      </w:r>
    </w:p>
    <w:p w14:paraId="279EAC54" w14:textId="77777777" w:rsidR="007059ED" w:rsidRDefault="007059ED">
      <w:pPr>
        <w:pStyle w:val="TOC8"/>
        <w:rPr>
          <w:rFonts w:asciiTheme="minorHAnsi" w:eastAsiaTheme="minorEastAsia" w:hAnsiTheme="minorHAnsi" w:cstheme="minorBidi"/>
          <w:b w:val="0"/>
          <w:szCs w:val="22"/>
        </w:rPr>
      </w:pPr>
      <w:r>
        <w:t>Annex B (normative): Conditions for RRM requirements applicability for operating bands</w:t>
      </w:r>
      <w:r>
        <w:tab/>
        <w:t>3028</w:t>
      </w:r>
    </w:p>
    <w:p w14:paraId="0D45D13C" w14:textId="77777777" w:rsidR="007059ED" w:rsidRDefault="007059ED">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3028</w:t>
      </w:r>
    </w:p>
    <w:p w14:paraId="4A789F8C" w14:textId="77777777" w:rsidR="007059ED" w:rsidRDefault="007059ED">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3028</w:t>
      </w:r>
    </w:p>
    <w:p w14:paraId="108D92E8" w14:textId="77777777" w:rsidR="007059ED" w:rsidRDefault="007059ED">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3028</w:t>
      </w:r>
    </w:p>
    <w:p w14:paraId="224987FA" w14:textId="77777777" w:rsidR="007059ED" w:rsidRDefault="007059ED">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3028</w:t>
      </w:r>
    </w:p>
    <w:p w14:paraId="79F25669" w14:textId="77777777" w:rsidR="007059ED" w:rsidRDefault="007059ED">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3030</w:t>
      </w:r>
    </w:p>
    <w:p w14:paraId="60E9FD1E" w14:textId="77777777" w:rsidR="007059ED" w:rsidRDefault="007059ED">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3031</w:t>
      </w:r>
    </w:p>
    <w:p w14:paraId="0BA05539" w14:textId="77777777" w:rsidR="007059ED" w:rsidRDefault="007059ED">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3031</w:t>
      </w:r>
    </w:p>
    <w:p w14:paraId="20F21FB6" w14:textId="77777777" w:rsidR="007059ED" w:rsidRDefault="007059ED">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3031</w:t>
      </w:r>
    </w:p>
    <w:p w14:paraId="03B73ED8" w14:textId="77777777" w:rsidR="007059ED" w:rsidRDefault="007059ED">
      <w:pPr>
        <w:pStyle w:val="TOC3"/>
        <w:rPr>
          <w:rFonts w:asciiTheme="minorHAnsi" w:eastAsiaTheme="minorEastAsia" w:hAnsiTheme="minorHAnsi" w:cstheme="minorBidi"/>
          <w:sz w:val="22"/>
          <w:szCs w:val="22"/>
        </w:rPr>
      </w:pPr>
      <w:r>
        <w:rPr>
          <w:lang w:eastAsia="zh-CN"/>
        </w:rP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3031</w:t>
      </w:r>
    </w:p>
    <w:p w14:paraId="27F2A103" w14:textId="77777777" w:rsidR="007059ED" w:rsidRDefault="007059ED">
      <w:pPr>
        <w:pStyle w:val="TOC3"/>
        <w:rPr>
          <w:rFonts w:asciiTheme="minorHAnsi" w:eastAsiaTheme="minorEastAsia" w:hAnsiTheme="minorHAnsi" w:cstheme="minorBidi"/>
          <w:sz w:val="22"/>
          <w:szCs w:val="22"/>
        </w:rPr>
      </w:pPr>
      <w:r>
        <w:rPr>
          <w:lang w:eastAsia="zh-CN"/>
        </w:rP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3033</w:t>
      </w:r>
    </w:p>
    <w:p w14:paraId="2217C0F1" w14:textId="77777777" w:rsidR="007059ED" w:rsidRDefault="007059ED">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3034</w:t>
      </w:r>
    </w:p>
    <w:p w14:paraId="045190A8" w14:textId="77777777" w:rsidR="007059ED" w:rsidRDefault="007059ED">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3034</w:t>
      </w:r>
    </w:p>
    <w:p w14:paraId="48272BDC" w14:textId="77777777" w:rsidR="007059ED" w:rsidRDefault="007059ED">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3034</w:t>
      </w:r>
    </w:p>
    <w:p w14:paraId="21CA84EB" w14:textId="77777777" w:rsidR="007059ED" w:rsidRDefault="007059ED">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3035</w:t>
      </w:r>
    </w:p>
    <w:p w14:paraId="7159F7B8" w14:textId="77777777" w:rsidR="007059ED" w:rsidRDefault="007059ED">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3035</w:t>
      </w:r>
    </w:p>
    <w:p w14:paraId="23815192" w14:textId="77777777" w:rsidR="007059ED" w:rsidRDefault="007059ED">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3036</w:t>
      </w:r>
    </w:p>
    <w:p w14:paraId="33230E1B" w14:textId="77777777" w:rsidR="007059ED" w:rsidRDefault="007059ED">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3036</w:t>
      </w:r>
    </w:p>
    <w:p w14:paraId="62E0E0E5" w14:textId="77777777" w:rsidR="007059ED" w:rsidRDefault="007059ED">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3036</w:t>
      </w:r>
    </w:p>
    <w:p w14:paraId="6820AF25" w14:textId="77777777" w:rsidR="007059ED" w:rsidRDefault="007059ED">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3037</w:t>
      </w:r>
    </w:p>
    <w:p w14:paraId="48EC053E" w14:textId="77777777" w:rsidR="007059ED" w:rsidRDefault="007059ED">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3037</w:t>
      </w:r>
    </w:p>
    <w:p w14:paraId="2191FD75" w14:textId="77777777" w:rsidR="007059ED" w:rsidRDefault="007059ED">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3038</w:t>
      </w:r>
    </w:p>
    <w:p w14:paraId="78B5347D" w14:textId="77777777" w:rsidR="007059ED" w:rsidRDefault="007059ED">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3038</w:t>
      </w:r>
    </w:p>
    <w:p w14:paraId="5AAB8815" w14:textId="77777777" w:rsidR="007059ED" w:rsidRDefault="007059ED">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3038</w:t>
      </w:r>
    </w:p>
    <w:p w14:paraId="01908465" w14:textId="77777777" w:rsidR="007059ED" w:rsidRDefault="007059ED">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3038</w:t>
      </w:r>
    </w:p>
    <w:p w14:paraId="2033C659" w14:textId="77777777" w:rsidR="007059ED" w:rsidRDefault="007059ED">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3039</w:t>
      </w:r>
    </w:p>
    <w:p w14:paraId="7D4D0BE3" w14:textId="77777777" w:rsidR="007059ED" w:rsidRDefault="007059ED">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3039</w:t>
      </w:r>
    </w:p>
    <w:p w14:paraId="0FCDFAB7" w14:textId="77777777" w:rsidR="007059ED" w:rsidRDefault="007059ED">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3039</w:t>
      </w:r>
    </w:p>
    <w:p w14:paraId="6C180848" w14:textId="77777777" w:rsidR="007059ED" w:rsidRDefault="007059ED">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3040</w:t>
      </w:r>
    </w:p>
    <w:p w14:paraId="7102AF22" w14:textId="77777777" w:rsidR="007059ED" w:rsidRDefault="007059ED">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3040</w:t>
      </w:r>
    </w:p>
    <w:p w14:paraId="0F05AAA8" w14:textId="77777777" w:rsidR="007059ED" w:rsidRDefault="007059ED">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3040</w:t>
      </w:r>
    </w:p>
    <w:p w14:paraId="6770B9E2" w14:textId="77777777" w:rsidR="007059ED" w:rsidRDefault="007059ED">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3041</w:t>
      </w:r>
    </w:p>
    <w:p w14:paraId="6A97FE8C" w14:textId="77777777" w:rsidR="007059ED" w:rsidRDefault="007059ED">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3041</w:t>
      </w:r>
    </w:p>
    <w:p w14:paraId="640D2CD4" w14:textId="77777777" w:rsidR="007059ED" w:rsidRDefault="007059ED">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3042</w:t>
      </w:r>
    </w:p>
    <w:p w14:paraId="687DB766" w14:textId="77777777" w:rsidR="007059ED" w:rsidRDefault="007059ED">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3043</w:t>
      </w:r>
    </w:p>
    <w:p w14:paraId="39F1C3F5" w14:textId="77777777" w:rsidR="007059ED" w:rsidRDefault="007059ED">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3044</w:t>
      </w:r>
    </w:p>
    <w:p w14:paraId="0AF76A2B" w14:textId="77777777" w:rsidR="007059ED" w:rsidRDefault="007059ED">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3045</w:t>
      </w:r>
    </w:p>
    <w:p w14:paraId="50B0B721" w14:textId="77777777" w:rsidR="007059ED" w:rsidRDefault="007059ED">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3046</w:t>
      </w:r>
    </w:p>
    <w:p w14:paraId="266E6014" w14:textId="77777777" w:rsidR="007059ED" w:rsidRDefault="007059ED">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3046</w:t>
      </w:r>
    </w:p>
    <w:p w14:paraId="7368B91A" w14:textId="77777777" w:rsidR="007059ED" w:rsidRDefault="007059ED">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3046</w:t>
      </w:r>
    </w:p>
    <w:p w14:paraId="1392127C" w14:textId="77777777" w:rsidR="007059ED" w:rsidRDefault="007059ED">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3046</w:t>
      </w:r>
    </w:p>
    <w:p w14:paraId="65DBD239" w14:textId="77777777" w:rsidR="007059ED" w:rsidRDefault="007059ED">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3047</w:t>
      </w:r>
    </w:p>
    <w:p w14:paraId="3D1CB0DF" w14:textId="77777777" w:rsidR="007059ED" w:rsidRDefault="007059ED">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3047</w:t>
      </w:r>
    </w:p>
    <w:p w14:paraId="10BA1E86" w14:textId="77777777" w:rsidR="007059ED" w:rsidRDefault="007059ED">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3049</w:t>
      </w:r>
    </w:p>
    <w:p w14:paraId="4F31C768" w14:textId="77777777" w:rsidR="007059ED" w:rsidRDefault="007059ED">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3049</w:t>
      </w:r>
    </w:p>
    <w:p w14:paraId="43BBBA9F" w14:textId="77777777" w:rsidR="007059ED" w:rsidRDefault="007059ED">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3049</w:t>
      </w:r>
    </w:p>
    <w:p w14:paraId="13F33770" w14:textId="77777777" w:rsidR="007059ED" w:rsidRDefault="007059ED">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3049</w:t>
      </w:r>
    </w:p>
    <w:p w14:paraId="74A276B6" w14:textId="77777777" w:rsidR="007059ED" w:rsidRDefault="007059ED">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3049</w:t>
      </w:r>
    </w:p>
    <w:p w14:paraId="17B118B5" w14:textId="77777777" w:rsidR="007059ED" w:rsidRDefault="007059ED">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3049</w:t>
      </w:r>
    </w:p>
    <w:p w14:paraId="000DA383" w14:textId="77777777" w:rsidR="007059ED" w:rsidRDefault="007059ED">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3049</w:t>
      </w:r>
    </w:p>
    <w:p w14:paraId="26467E35" w14:textId="77777777" w:rsidR="007059ED" w:rsidRDefault="007059ED">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3050</w:t>
      </w:r>
    </w:p>
    <w:p w14:paraId="796471C5" w14:textId="77777777" w:rsidR="007059ED" w:rsidRDefault="007059ED">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3050</w:t>
      </w:r>
    </w:p>
    <w:p w14:paraId="1D6D9B17" w14:textId="77777777" w:rsidR="007059ED" w:rsidRDefault="007059ED">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3050</w:t>
      </w:r>
    </w:p>
    <w:p w14:paraId="10E37309" w14:textId="77777777" w:rsidR="007059ED" w:rsidRDefault="007059ED">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3050</w:t>
      </w:r>
    </w:p>
    <w:p w14:paraId="00C0E429" w14:textId="77777777" w:rsidR="007059ED" w:rsidRDefault="007059ED">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3050</w:t>
      </w:r>
    </w:p>
    <w:p w14:paraId="02FD9BBE" w14:textId="77777777" w:rsidR="007059ED" w:rsidRDefault="007059ED">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3051</w:t>
      </w:r>
    </w:p>
    <w:p w14:paraId="564C66E5" w14:textId="77777777" w:rsidR="007059ED" w:rsidRDefault="007059ED">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3051</w:t>
      </w:r>
    </w:p>
    <w:p w14:paraId="4C143E3C" w14:textId="77777777" w:rsidR="007059ED" w:rsidRDefault="007059ED">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3051</w:t>
      </w:r>
    </w:p>
    <w:p w14:paraId="3FA469A0" w14:textId="77777777" w:rsidR="007059ED" w:rsidRDefault="007059ED">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3051</w:t>
      </w:r>
    </w:p>
    <w:p w14:paraId="2174F332"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1EA2975D"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5E95883A" w14:textId="77777777" w:rsidR="007059ED" w:rsidRDefault="007059ED">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3052</w:t>
      </w:r>
    </w:p>
    <w:p w14:paraId="2997F0D0"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3052</w:t>
      </w:r>
    </w:p>
    <w:p w14:paraId="44FE29F0"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3052</w:t>
      </w:r>
    </w:p>
    <w:p w14:paraId="659BB5E0" w14:textId="77777777" w:rsidR="007059ED" w:rsidRDefault="007059ED">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3053</w:t>
      </w:r>
    </w:p>
    <w:p w14:paraId="219D3C7A"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2825CF97"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4D99A155" w14:textId="77777777" w:rsidR="007059ED" w:rsidRDefault="007059ED">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3053</w:t>
      </w:r>
    </w:p>
    <w:p w14:paraId="19CF0CAD"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3053</w:t>
      </w:r>
    </w:p>
    <w:p w14:paraId="372617AC" w14:textId="77777777" w:rsidR="007059ED" w:rsidRDefault="007059ED">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3053</w:t>
      </w:r>
    </w:p>
    <w:p w14:paraId="4B66FE9F" w14:textId="77777777" w:rsidR="007059ED" w:rsidRDefault="007059ED">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3053</w:t>
      </w:r>
    </w:p>
    <w:p w14:paraId="4942EB22" w14:textId="77777777" w:rsidR="007059ED" w:rsidRDefault="007059ED">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3053</w:t>
      </w:r>
    </w:p>
    <w:p w14:paraId="27435B3C" w14:textId="77777777" w:rsidR="007059ED" w:rsidRDefault="007059ED">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3053</w:t>
      </w:r>
    </w:p>
    <w:p w14:paraId="5E0FC524" w14:textId="77777777" w:rsidR="007059ED" w:rsidRDefault="007059ED">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3054</w:t>
      </w:r>
    </w:p>
    <w:p w14:paraId="1E0AE6B3" w14:textId="77777777" w:rsidR="007059ED" w:rsidRDefault="007059ED">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234114BB" w14:textId="77777777" w:rsidR="007059ED" w:rsidRDefault="007059ED">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12C50A26" w14:textId="77777777" w:rsidR="007059ED" w:rsidRDefault="007059ED">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2C2320D5" w14:textId="77777777" w:rsidR="007059ED" w:rsidRDefault="007059ED">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3054</w:t>
      </w:r>
    </w:p>
    <w:p w14:paraId="5AAF5ABA" w14:textId="77777777" w:rsidR="007059ED" w:rsidRDefault="007059ED">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14387920" w14:textId="77777777" w:rsidR="007059ED" w:rsidRDefault="007059ED">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3055</w:t>
      </w:r>
    </w:p>
    <w:p w14:paraId="558B7526" w14:textId="77777777" w:rsidR="007059ED" w:rsidRDefault="007059ED">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621A194E" w14:textId="77777777" w:rsidR="007059ED" w:rsidRDefault="007059ED">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3055</w:t>
      </w:r>
    </w:p>
    <w:p w14:paraId="1E49B1C2" w14:textId="77777777" w:rsidR="007059ED" w:rsidRDefault="007059ED">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0C3532F3" w14:textId="77777777" w:rsidR="007059ED" w:rsidRDefault="007059ED">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6FF05516" w14:textId="77777777" w:rsidR="007059ED" w:rsidRDefault="007059ED">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71FD31C3" w14:textId="77777777" w:rsidR="007059ED" w:rsidRDefault="007059ED">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3056</w:t>
      </w:r>
    </w:p>
    <w:p w14:paraId="196B00F3" w14:textId="77777777" w:rsidR="007059ED" w:rsidRDefault="007059ED">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3056</w:t>
      </w:r>
    </w:p>
    <w:p w14:paraId="39102E8A" w14:textId="77777777" w:rsidR="007059ED" w:rsidRDefault="007059ED">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3056</w:t>
      </w:r>
    </w:p>
    <w:p w14:paraId="3CD629D1" w14:textId="77777777" w:rsidR="007059ED" w:rsidRDefault="007059ED">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3056</w:t>
      </w:r>
    </w:p>
    <w:p w14:paraId="7F0F0DEA" w14:textId="77777777" w:rsidR="007059ED" w:rsidRDefault="007059ED">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3056</w:t>
      </w:r>
    </w:p>
    <w:p w14:paraId="7F95C5C9" w14:textId="77777777" w:rsidR="007059ED" w:rsidRDefault="007059ED">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3056</w:t>
      </w:r>
    </w:p>
    <w:p w14:paraId="2FD1B2EC" w14:textId="77777777" w:rsidR="007059ED" w:rsidRDefault="007059ED">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3056</w:t>
      </w:r>
    </w:p>
    <w:p w14:paraId="1AC9C7CD" w14:textId="77777777" w:rsidR="007059ED" w:rsidRDefault="007059ED">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3057</w:t>
      </w:r>
    </w:p>
    <w:p w14:paraId="4A02C290" w14:textId="77777777" w:rsidR="007059ED" w:rsidRDefault="007059ED">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3057</w:t>
      </w:r>
    </w:p>
    <w:p w14:paraId="66EEE5E7" w14:textId="77777777" w:rsidR="007059ED" w:rsidRDefault="007059ED">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3057</w:t>
      </w:r>
    </w:p>
    <w:p w14:paraId="75F6B5B7" w14:textId="77777777" w:rsidR="007059ED" w:rsidRDefault="007059ED">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3057</w:t>
      </w:r>
    </w:p>
    <w:p w14:paraId="14A635C7" w14:textId="77777777" w:rsidR="007059ED" w:rsidRDefault="007059ED">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3057</w:t>
      </w:r>
    </w:p>
    <w:p w14:paraId="4769D65B" w14:textId="77777777" w:rsidR="007059ED" w:rsidRDefault="007059ED">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3058</w:t>
      </w:r>
    </w:p>
    <w:p w14:paraId="42512A57" w14:textId="77777777" w:rsidR="007059ED" w:rsidRDefault="007059ED">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3058</w:t>
      </w:r>
    </w:p>
    <w:p w14:paraId="3ED217CF" w14:textId="77777777" w:rsidR="007059ED" w:rsidRDefault="007059ED">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3058</w:t>
      </w:r>
    </w:p>
    <w:p w14:paraId="1CE82FA0" w14:textId="77777777" w:rsidR="007059ED" w:rsidRDefault="007059ED">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3058</w:t>
      </w:r>
    </w:p>
    <w:p w14:paraId="1277D549" w14:textId="77777777" w:rsidR="007059ED" w:rsidRDefault="007059ED">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3058</w:t>
      </w:r>
    </w:p>
    <w:p w14:paraId="1A3E01ED" w14:textId="77777777" w:rsidR="007059ED" w:rsidRDefault="007059ED">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3058</w:t>
      </w:r>
    </w:p>
    <w:p w14:paraId="57DCA19C" w14:textId="77777777" w:rsidR="007059ED" w:rsidRDefault="007059ED">
      <w:pPr>
        <w:pStyle w:val="TOC3"/>
        <w:rPr>
          <w:rFonts w:asciiTheme="minorHAnsi" w:eastAsiaTheme="minorEastAsia" w:hAnsiTheme="minorHAnsi" w:cstheme="minorBidi"/>
          <w:sz w:val="22"/>
          <w:szCs w:val="22"/>
        </w:rPr>
      </w:pPr>
      <w:r w:rsidRPr="00AE6739">
        <w:rPr>
          <w:rFonts w:eastAsia="MS Mincho"/>
        </w:rPr>
        <w:t>B.4.3.1</w:t>
      </w:r>
      <w:r>
        <w:rPr>
          <w:rFonts w:asciiTheme="minorHAnsi" w:eastAsiaTheme="minorEastAsia" w:hAnsiTheme="minorHAnsi" w:cstheme="minorBidi"/>
          <w:sz w:val="22"/>
          <w:szCs w:val="22"/>
        </w:rPr>
        <w:tab/>
      </w:r>
      <w:r w:rsidRPr="00AE6739">
        <w:rPr>
          <w:rFonts w:eastAsia="MS Mincho"/>
        </w:rPr>
        <w:t>Inter-band carrier aggregation</w:t>
      </w:r>
      <w:r>
        <w:tab/>
        <w:t>3058</w:t>
      </w:r>
    </w:p>
    <w:p w14:paraId="4630C692" w14:textId="77777777" w:rsidR="007059ED" w:rsidRDefault="007059ED">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3058</w:t>
      </w:r>
    </w:p>
    <w:p w14:paraId="583EB444" w14:textId="77777777" w:rsidR="007059ED" w:rsidRDefault="007059ED">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3059</w:t>
      </w:r>
    </w:p>
    <w:p w14:paraId="78967DC0" w14:textId="77777777" w:rsidR="007059ED" w:rsidRDefault="007059ED">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3059</w:t>
      </w:r>
    </w:p>
    <w:p w14:paraId="406321EA" w14:textId="77777777" w:rsidR="007059ED" w:rsidRDefault="007059ED">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3059</w:t>
      </w:r>
    </w:p>
    <w:p w14:paraId="3618EEE4" w14:textId="77777777" w:rsidR="007059ED" w:rsidRDefault="007059ED">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3059</w:t>
      </w:r>
    </w:p>
    <w:p w14:paraId="75917558" w14:textId="77777777" w:rsidR="007059ED" w:rsidRDefault="007059ED">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3060</w:t>
      </w:r>
    </w:p>
    <w:p w14:paraId="684FACF9" w14:textId="77777777" w:rsidR="007059ED" w:rsidRDefault="007059ED">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3060</w:t>
      </w:r>
    </w:p>
    <w:p w14:paraId="53ABBDF9" w14:textId="77777777" w:rsidR="007059ED" w:rsidRDefault="007059ED">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3061</w:t>
      </w:r>
    </w:p>
    <w:p w14:paraId="7EA3DA69" w14:textId="77777777" w:rsidR="007059ED" w:rsidRDefault="007059ED">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3061</w:t>
      </w:r>
    </w:p>
    <w:p w14:paraId="6EFEEFFE" w14:textId="77777777" w:rsidR="007059ED" w:rsidRDefault="007059ED">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3061</w:t>
      </w:r>
    </w:p>
    <w:p w14:paraId="4549DB3C" w14:textId="77777777" w:rsidR="007059ED" w:rsidRDefault="007059ED">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3061</w:t>
      </w:r>
    </w:p>
    <w:p w14:paraId="3D6C5F4B" w14:textId="77777777" w:rsidR="007059ED" w:rsidRDefault="007059ED">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3061</w:t>
      </w:r>
    </w:p>
    <w:p w14:paraId="01909991" w14:textId="77777777" w:rsidR="007059ED" w:rsidRDefault="007059ED">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3062</w:t>
      </w:r>
    </w:p>
    <w:p w14:paraId="235FF092" w14:textId="77777777" w:rsidR="007059ED" w:rsidRDefault="007059ED">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3062</w:t>
      </w:r>
    </w:p>
    <w:p w14:paraId="329CE0EA" w14:textId="77777777" w:rsidR="007059ED" w:rsidRDefault="007059ED">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3063</w:t>
      </w:r>
    </w:p>
    <w:p w14:paraId="476D481D" w14:textId="77777777" w:rsidR="007059ED" w:rsidRDefault="007059ED">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3063</w:t>
      </w:r>
    </w:p>
    <w:p w14:paraId="46744D39" w14:textId="77777777" w:rsidR="007059ED" w:rsidRDefault="007059ED">
      <w:pPr>
        <w:pStyle w:val="TOC8"/>
        <w:rPr>
          <w:rFonts w:asciiTheme="minorHAnsi" w:eastAsiaTheme="minorEastAsia" w:hAnsiTheme="minorHAnsi" w:cstheme="minorBidi"/>
          <w:b w:val="0"/>
          <w:szCs w:val="22"/>
        </w:rPr>
      </w:pPr>
      <w:r>
        <w:t>Annex C (informative): Change history:</w:t>
      </w:r>
      <w:r>
        <w:tab/>
        <w:t>3064</w:t>
      </w:r>
    </w:p>
    <w:p w14:paraId="7496C960" w14:textId="76C36D34" w:rsidR="004D51F6" w:rsidRPr="000E1ADA" w:rsidRDefault="007059ED" w:rsidP="005F6A6A">
      <w:pPr>
        <w:rPr>
          <w:rFonts w:cs="v4.2.0"/>
          <w:noProof/>
          <w:sz w:val="22"/>
          <w:szCs w:val="22"/>
          <w:lang w:val="en-US"/>
        </w:rPr>
      </w:pPr>
      <w:r>
        <w:rPr>
          <w:rFonts w:cs="v4.2.0"/>
          <w:noProof/>
          <w:color w:val="FF0000"/>
          <w:sz w:val="22"/>
        </w:rPr>
        <w:fldChar w:fldCharType="end"/>
      </w:r>
    </w:p>
    <w:p w14:paraId="57B870EB" w14:textId="15B2A22A"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61171">
        <w:rPr>
          <w:rFonts w:eastAsiaTheme="minorEastAsia"/>
          <w:noProof/>
        </w:rPr>
        <w:instrText>j</w:instrText>
      </w:r>
      <w:r w:rsidR="00A962A1" w:rsidRPr="000E1ADA">
        <w:rPr>
          <w:noProof/>
        </w:rPr>
        <w:instrText>0_s00-11.doc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61171">
        <w:rPr>
          <w:rFonts w:eastAsiaTheme="minorEastAsia"/>
          <w:noProof/>
        </w:rPr>
        <w:instrText>j</w:instrText>
      </w:r>
      <w:r w:rsidR="00A962A1" w:rsidRPr="000E1ADA">
        <w:rPr>
          <w:noProof/>
        </w:rPr>
        <w:instrText>0_sA.1-A.6.doc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61171">
        <w:rPr>
          <w:rFonts w:eastAsiaTheme="minorEastAsia"/>
          <w:noProof/>
        </w:rPr>
        <w:instrText>j</w:instrText>
      </w:r>
      <w:r w:rsidR="00A962A1" w:rsidRPr="000E1ADA">
        <w:rPr>
          <w:noProof/>
        </w:rPr>
        <w:instrText>0_sA.7-A.8.doc</w:instrText>
      </w:r>
      <w:r w:rsidR="00041E84">
        <w:rPr>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661171">
        <w:rPr>
          <w:rFonts w:eastAsiaTheme="minorEastAsia"/>
          <w:noProof/>
        </w:rPr>
        <w:instrText>j</w:instrText>
      </w:r>
      <w:r w:rsidR="00A962A1" w:rsidRPr="000E1ADA">
        <w:rPr>
          <w:noProof/>
        </w:rPr>
        <w:instrText>0_sA.9-XX.doc</w:instrText>
      </w:r>
      <w:r w:rsidR="00041E84">
        <w:rPr>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0198F" w14:textId="77777777" w:rsidR="00B360BE" w:rsidRDefault="00B360BE">
      <w:r>
        <w:separator/>
      </w:r>
    </w:p>
  </w:endnote>
  <w:endnote w:type="continuationSeparator" w:id="0">
    <w:p w14:paraId="129D2E0D" w14:textId="77777777" w:rsidR="00B360BE" w:rsidRDefault="00B36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A7C8B" w14:textId="77777777" w:rsidR="004A6C0E" w:rsidRPr="00FD21B3" w:rsidRDefault="004A6C0E"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815F8" w14:textId="77777777" w:rsidR="00B360BE" w:rsidRDefault="00B360BE">
      <w:r>
        <w:separator/>
      </w:r>
    </w:p>
  </w:footnote>
  <w:footnote w:type="continuationSeparator" w:id="0">
    <w:p w14:paraId="2925810C" w14:textId="77777777" w:rsidR="00B360BE" w:rsidRDefault="00B36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B78C" w14:textId="77777777" w:rsidR="004A6C0E" w:rsidRDefault="004A6C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E8C5" w14:textId="77777777" w:rsidR="004A6C0E" w:rsidRDefault="004A6C0E">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29247DF4" w:rsidR="004A6C0E" w:rsidRDefault="004A6C0E" w:rsidP="00C334F6">
    <w:pPr>
      <w:framePr w:wrap="auto" w:vAnchor="text" w:hAnchor="page" w:x="1162" w:y="51"/>
    </w:pPr>
    <w:r>
      <w:fldChar w:fldCharType="begin"/>
    </w:r>
    <w:r>
      <w:instrText xml:space="preserve"> styleref ZGSM </w:instrText>
    </w:r>
    <w:r>
      <w:fldChar w:fldCharType="separate"/>
    </w:r>
    <w:r w:rsidR="007059ED">
      <w:rPr>
        <w:noProof/>
      </w:rPr>
      <w:t>Release 15</w:t>
    </w:r>
    <w:r>
      <w:rPr>
        <w:noProof/>
      </w:rPr>
      <w:fldChar w:fldCharType="end"/>
    </w:r>
  </w:p>
  <w:p w14:paraId="17C04769" w14:textId="528D098E" w:rsidR="004A6C0E" w:rsidRDefault="004A6C0E">
    <w:pPr>
      <w:framePr w:wrap="auto" w:vAnchor="text" w:hAnchor="margin" w:xAlign="right" w:y="1"/>
    </w:pPr>
    <w:r>
      <w:fldChar w:fldCharType="begin"/>
    </w:r>
    <w:r>
      <w:instrText xml:space="preserve"> STYLEREF ZA </w:instrText>
    </w:r>
    <w:r>
      <w:fldChar w:fldCharType="separate"/>
    </w:r>
    <w:r w:rsidR="007059ED">
      <w:rPr>
        <w:noProof/>
      </w:rPr>
      <w:t>3GPP TS 36.133 V15.19.0 (2023-03)</w:t>
    </w:r>
    <w:r>
      <w:rPr>
        <w:noProof/>
      </w:rPr>
      <w:fldChar w:fldCharType="end"/>
    </w:r>
  </w:p>
  <w:p w14:paraId="468037FF" w14:textId="77777777" w:rsidR="004A6C0E" w:rsidRDefault="004A6C0E">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CB197" w14:textId="77777777" w:rsidR="004A6C0E" w:rsidRDefault="004A6C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16cid:durableId="1530221207">
    <w:abstractNumId w:val="1"/>
  </w:num>
  <w:num w:numId="2" w16cid:durableId="112692263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1E84"/>
    <w:rsid w:val="00043BD5"/>
    <w:rsid w:val="0004421D"/>
    <w:rsid w:val="0004494A"/>
    <w:rsid w:val="0005062C"/>
    <w:rsid w:val="0005157A"/>
    <w:rsid w:val="00051FA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360E"/>
    <w:rsid w:val="000E684F"/>
    <w:rsid w:val="000F0E3F"/>
    <w:rsid w:val="000F43CE"/>
    <w:rsid w:val="000F4816"/>
    <w:rsid w:val="000F4D46"/>
    <w:rsid w:val="000F5507"/>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3A3"/>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4EFD"/>
    <w:rsid w:val="001D51DA"/>
    <w:rsid w:val="001E031E"/>
    <w:rsid w:val="001E03AE"/>
    <w:rsid w:val="001E06C4"/>
    <w:rsid w:val="001E0C4C"/>
    <w:rsid w:val="001E1211"/>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08B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28DB"/>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4E9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3811"/>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7D7"/>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605F"/>
    <w:rsid w:val="00427ABD"/>
    <w:rsid w:val="00430D02"/>
    <w:rsid w:val="004316FE"/>
    <w:rsid w:val="00431DF8"/>
    <w:rsid w:val="00432921"/>
    <w:rsid w:val="0043481B"/>
    <w:rsid w:val="004350CD"/>
    <w:rsid w:val="00435322"/>
    <w:rsid w:val="00437919"/>
    <w:rsid w:val="00441347"/>
    <w:rsid w:val="004424CB"/>
    <w:rsid w:val="00445ADE"/>
    <w:rsid w:val="00445D53"/>
    <w:rsid w:val="0045004D"/>
    <w:rsid w:val="00450BA3"/>
    <w:rsid w:val="00451949"/>
    <w:rsid w:val="00451B67"/>
    <w:rsid w:val="00452961"/>
    <w:rsid w:val="00452BA9"/>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6C0E"/>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13E8"/>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141C"/>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A7E9A"/>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2AB"/>
    <w:rsid w:val="00647838"/>
    <w:rsid w:val="00647860"/>
    <w:rsid w:val="00647EC7"/>
    <w:rsid w:val="00652189"/>
    <w:rsid w:val="00652E63"/>
    <w:rsid w:val="00652F10"/>
    <w:rsid w:val="006533AD"/>
    <w:rsid w:val="00653DD1"/>
    <w:rsid w:val="006542B6"/>
    <w:rsid w:val="00654C79"/>
    <w:rsid w:val="00656257"/>
    <w:rsid w:val="00660046"/>
    <w:rsid w:val="00661171"/>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59ED"/>
    <w:rsid w:val="007068E6"/>
    <w:rsid w:val="007070A2"/>
    <w:rsid w:val="00707F1E"/>
    <w:rsid w:val="0071025E"/>
    <w:rsid w:val="00711884"/>
    <w:rsid w:val="00711F4C"/>
    <w:rsid w:val="0071646D"/>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17939"/>
    <w:rsid w:val="00820FDC"/>
    <w:rsid w:val="008228C6"/>
    <w:rsid w:val="008262AE"/>
    <w:rsid w:val="008300E7"/>
    <w:rsid w:val="008305AA"/>
    <w:rsid w:val="008337D1"/>
    <w:rsid w:val="00837DA3"/>
    <w:rsid w:val="0084270E"/>
    <w:rsid w:val="00843B5F"/>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58C5"/>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68A4"/>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1F4B"/>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43C3"/>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88F"/>
    <w:rsid w:val="00B31F29"/>
    <w:rsid w:val="00B320F4"/>
    <w:rsid w:val="00B33B52"/>
    <w:rsid w:val="00B360BE"/>
    <w:rsid w:val="00B366A4"/>
    <w:rsid w:val="00B408D8"/>
    <w:rsid w:val="00B40DF8"/>
    <w:rsid w:val="00B43109"/>
    <w:rsid w:val="00B43C49"/>
    <w:rsid w:val="00B44AAE"/>
    <w:rsid w:val="00B45968"/>
    <w:rsid w:val="00B45DE2"/>
    <w:rsid w:val="00B46CFB"/>
    <w:rsid w:val="00B4705D"/>
    <w:rsid w:val="00B51028"/>
    <w:rsid w:val="00B515E1"/>
    <w:rsid w:val="00B52F93"/>
    <w:rsid w:val="00B53BDD"/>
    <w:rsid w:val="00B56D46"/>
    <w:rsid w:val="00B57405"/>
    <w:rsid w:val="00B60100"/>
    <w:rsid w:val="00B6196D"/>
    <w:rsid w:val="00B62C38"/>
    <w:rsid w:val="00B64685"/>
    <w:rsid w:val="00B66A46"/>
    <w:rsid w:val="00B67A4D"/>
    <w:rsid w:val="00B734C5"/>
    <w:rsid w:val="00B73E71"/>
    <w:rsid w:val="00B73F20"/>
    <w:rsid w:val="00B75366"/>
    <w:rsid w:val="00B7594A"/>
    <w:rsid w:val="00B773D4"/>
    <w:rsid w:val="00B85FFC"/>
    <w:rsid w:val="00B87B05"/>
    <w:rsid w:val="00B908BC"/>
    <w:rsid w:val="00B94981"/>
    <w:rsid w:val="00B95F6A"/>
    <w:rsid w:val="00B963D2"/>
    <w:rsid w:val="00B9728E"/>
    <w:rsid w:val="00B97AF5"/>
    <w:rsid w:val="00BA18D5"/>
    <w:rsid w:val="00BA1979"/>
    <w:rsid w:val="00BA1E57"/>
    <w:rsid w:val="00BA225D"/>
    <w:rsid w:val="00BA2940"/>
    <w:rsid w:val="00BB1AFA"/>
    <w:rsid w:val="00BB38B0"/>
    <w:rsid w:val="00BB3DC1"/>
    <w:rsid w:val="00BB49B9"/>
    <w:rsid w:val="00BB55D6"/>
    <w:rsid w:val="00BB58D8"/>
    <w:rsid w:val="00BB6161"/>
    <w:rsid w:val="00BB64DE"/>
    <w:rsid w:val="00BB65B5"/>
    <w:rsid w:val="00BB7259"/>
    <w:rsid w:val="00BC2BC3"/>
    <w:rsid w:val="00BC32FA"/>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751"/>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2A3D"/>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438D"/>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332"/>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DF3952"/>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59EC"/>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3B22"/>
    <w:rsid w:val="00E97A74"/>
    <w:rsid w:val="00E97F72"/>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23"/>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C55FD"/>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6D60"/>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59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7059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7059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7059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059ED"/>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7059ED"/>
    <w:pPr>
      <w:ind w:left="1701" w:hanging="1701"/>
      <w:outlineLvl w:val="4"/>
    </w:pPr>
    <w:rPr>
      <w:sz w:val="22"/>
    </w:rPr>
  </w:style>
  <w:style w:type="paragraph" w:styleId="Heading6">
    <w:name w:val="heading 6"/>
    <w:aliases w:val="T1,Header 6"/>
    <w:basedOn w:val="H6"/>
    <w:next w:val="Normal"/>
    <w:link w:val="Heading6Char"/>
    <w:qFormat/>
    <w:rsid w:val="007059ED"/>
    <w:pPr>
      <w:outlineLvl w:val="5"/>
    </w:pPr>
  </w:style>
  <w:style w:type="paragraph" w:styleId="Heading7">
    <w:name w:val="heading 7"/>
    <w:basedOn w:val="H6"/>
    <w:next w:val="Normal"/>
    <w:link w:val="Heading7Char"/>
    <w:qFormat/>
    <w:rsid w:val="007059ED"/>
    <w:pPr>
      <w:outlineLvl w:val="6"/>
    </w:pPr>
  </w:style>
  <w:style w:type="paragraph" w:styleId="Heading8">
    <w:name w:val="heading 8"/>
    <w:basedOn w:val="Heading1"/>
    <w:next w:val="Normal"/>
    <w:link w:val="Heading8Char"/>
    <w:qFormat/>
    <w:rsid w:val="007059ED"/>
    <w:pPr>
      <w:ind w:left="0" w:firstLine="0"/>
      <w:outlineLvl w:val="7"/>
    </w:pPr>
  </w:style>
  <w:style w:type="paragraph" w:styleId="Heading9">
    <w:name w:val="heading 9"/>
    <w:aliases w:val="Figure Heading,FH"/>
    <w:basedOn w:val="Heading8"/>
    <w:next w:val="Normal"/>
    <w:link w:val="Heading9Char"/>
    <w:qFormat/>
    <w:rsid w:val="007059ED"/>
    <w:pPr>
      <w:outlineLvl w:val="8"/>
    </w:pPr>
  </w:style>
  <w:style w:type="character" w:default="1" w:styleId="DefaultParagraphFont">
    <w:name w:val="Default Paragraph Font"/>
    <w:semiHidden/>
    <w:rsid w:val="007059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59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7059ED"/>
    <w:pPr>
      <w:ind w:left="1985" w:hanging="1985"/>
      <w:outlineLvl w:val="9"/>
    </w:pPr>
    <w:rPr>
      <w:sz w:val="20"/>
    </w:rPr>
  </w:style>
  <w:style w:type="paragraph" w:customStyle="1" w:styleId="B1">
    <w:name w:val="B1"/>
    <w:basedOn w:val="List"/>
    <w:link w:val="B1Char"/>
    <w:rsid w:val="007059ED"/>
  </w:style>
  <w:style w:type="paragraph" w:styleId="List">
    <w:name w:val="List"/>
    <w:basedOn w:val="Normal"/>
    <w:rsid w:val="007059ED"/>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7059ED"/>
  </w:style>
  <w:style w:type="paragraph" w:customStyle="1" w:styleId="ZA">
    <w:name w:val="ZA"/>
    <w:rsid w:val="007059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059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059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059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059ED"/>
    <w:pPr>
      <w:framePr w:wrap="notBeside" w:y="16161"/>
    </w:pPr>
  </w:style>
  <w:style w:type="paragraph" w:customStyle="1" w:styleId="FP">
    <w:name w:val="FP"/>
    <w:basedOn w:val="Normal"/>
    <w:rsid w:val="007059ED"/>
    <w:pPr>
      <w:spacing w:after="0"/>
    </w:pPr>
  </w:style>
  <w:style w:type="paragraph" w:customStyle="1" w:styleId="TT">
    <w:name w:val="TT"/>
    <w:basedOn w:val="Heading1"/>
    <w:next w:val="Normal"/>
    <w:rsid w:val="007059ED"/>
    <w:pPr>
      <w:outlineLvl w:val="9"/>
    </w:pPr>
  </w:style>
  <w:style w:type="paragraph" w:styleId="TOC1">
    <w:name w:val="toc 1"/>
    <w:uiPriority w:val="39"/>
    <w:rsid w:val="007059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7059ED"/>
    <w:pPr>
      <w:keepNext w:val="0"/>
      <w:spacing w:before="0"/>
      <w:ind w:left="851" w:hanging="851"/>
    </w:pPr>
    <w:rPr>
      <w:sz w:val="20"/>
    </w:rPr>
  </w:style>
  <w:style w:type="paragraph" w:styleId="TOC3">
    <w:name w:val="toc 3"/>
    <w:basedOn w:val="TOC2"/>
    <w:uiPriority w:val="39"/>
    <w:rsid w:val="007059ED"/>
    <w:pPr>
      <w:ind w:left="1134" w:hanging="1134"/>
    </w:pPr>
  </w:style>
  <w:style w:type="paragraph" w:styleId="TOC4">
    <w:name w:val="toc 4"/>
    <w:basedOn w:val="TOC3"/>
    <w:uiPriority w:val="39"/>
    <w:rsid w:val="007059ED"/>
    <w:pPr>
      <w:ind w:left="1418" w:hanging="1418"/>
    </w:pPr>
  </w:style>
  <w:style w:type="paragraph" w:customStyle="1" w:styleId="B2">
    <w:name w:val="B2"/>
    <w:basedOn w:val="List2"/>
    <w:link w:val="B2Char"/>
    <w:rsid w:val="007059ED"/>
  </w:style>
  <w:style w:type="paragraph" w:styleId="List2">
    <w:name w:val="List 2"/>
    <w:basedOn w:val="List"/>
    <w:rsid w:val="007059ED"/>
    <w:pPr>
      <w:ind w:left="851"/>
    </w:pPr>
  </w:style>
  <w:style w:type="paragraph" w:customStyle="1" w:styleId="B3">
    <w:name w:val="B3"/>
    <w:basedOn w:val="List3"/>
    <w:link w:val="B3Char"/>
    <w:rsid w:val="007059ED"/>
  </w:style>
  <w:style w:type="paragraph" w:styleId="List3">
    <w:name w:val="List 3"/>
    <w:basedOn w:val="List2"/>
    <w:rsid w:val="007059ED"/>
    <w:pPr>
      <w:ind w:left="1135"/>
    </w:pPr>
  </w:style>
  <w:style w:type="paragraph" w:customStyle="1" w:styleId="NO">
    <w:name w:val="NO"/>
    <w:basedOn w:val="Normal"/>
    <w:link w:val="NOChar"/>
    <w:rsid w:val="007059ED"/>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7059ED"/>
    <w:pPr>
      <w:ind w:left="1418"/>
    </w:pPr>
  </w:style>
  <w:style w:type="paragraph" w:styleId="List5">
    <w:name w:val="List 5"/>
    <w:basedOn w:val="List4"/>
    <w:rsid w:val="007059ED"/>
    <w:pPr>
      <w:ind w:left="1702"/>
    </w:pPr>
  </w:style>
  <w:style w:type="paragraph" w:customStyle="1" w:styleId="EX">
    <w:name w:val="EX"/>
    <w:basedOn w:val="Normal"/>
    <w:rsid w:val="007059ED"/>
    <w:pPr>
      <w:keepLines/>
      <w:ind w:left="1702" w:hanging="1418"/>
    </w:pPr>
  </w:style>
  <w:style w:type="paragraph" w:customStyle="1" w:styleId="EW">
    <w:name w:val="EW"/>
    <w:basedOn w:val="EX"/>
    <w:rsid w:val="007059ED"/>
    <w:pPr>
      <w:spacing w:after="0"/>
    </w:pPr>
  </w:style>
  <w:style w:type="paragraph" w:customStyle="1" w:styleId="TAC">
    <w:name w:val="TAC"/>
    <w:basedOn w:val="TAL"/>
    <w:link w:val="TACChar"/>
    <w:rsid w:val="007059ED"/>
    <w:pPr>
      <w:jc w:val="center"/>
    </w:pPr>
  </w:style>
  <w:style w:type="paragraph" w:customStyle="1" w:styleId="TAL">
    <w:name w:val="TAL"/>
    <w:basedOn w:val="Normal"/>
    <w:link w:val="TALCar"/>
    <w:rsid w:val="007059ED"/>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7059ED"/>
    <w:rPr>
      <w:color w:val="FF0000"/>
    </w:rPr>
  </w:style>
  <w:style w:type="paragraph" w:customStyle="1" w:styleId="EQ">
    <w:name w:val="EQ"/>
    <w:basedOn w:val="Normal"/>
    <w:next w:val="Normal"/>
    <w:rsid w:val="007059ED"/>
    <w:pPr>
      <w:keepLines/>
      <w:tabs>
        <w:tab w:val="center" w:pos="4536"/>
        <w:tab w:val="right" w:pos="9072"/>
      </w:tabs>
    </w:pPr>
    <w:rPr>
      <w:noProof/>
    </w:rPr>
  </w:style>
  <w:style w:type="paragraph" w:customStyle="1" w:styleId="TF">
    <w:name w:val="TF"/>
    <w:basedOn w:val="TH"/>
    <w:link w:val="TFChar"/>
    <w:rsid w:val="007059ED"/>
    <w:pPr>
      <w:keepNext w:val="0"/>
      <w:spacing w:before="0" w:after="240"/>
    </w:pPr>
  </w:style>
  <w:style w:type="paragraph" w:customStyle="1" w:styleId="TH">
    <w:name w:val="TH"/>
    <w:basedOn w:val="Normal"/>
    <w:link w:val="THChar"/>
    <w:rsid w:val="007059ED"/>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7059ED"/>
    <w:pPr>
      <w:spacing w:before="180"/>
      <w:ind w:left="2693" w:hanging="2693"/>
    </w:pPr>
    <w:rPr>
      <w:b/>
    </w:rPr>
  </w:style>
  <w:style w:type="paragraph" w:styleId="TOC5">
    <w:name w:val="toc 5"/>
    <w:basedOn w:val="TOC4"/>
    <w:uiPriority w:val="39"/>
    <w:rsid w:val="007059ED"/>
    <w:pPr>
      <w:ind w:left="1701" w:hanging="1701"/>
    </w:pPr>
  </w:style>
  <w:style w:type="paragraph" w:customStyle="1" w:styleId="ZH">
    <w:name w:val="ZH"/>
    <w:rsid w:val="007059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7059ED"/>
    <w:pPr>
      <w:ind w:left="1418" w:hanging="1418"/>
    </w:pPr>
  </w:style>
  <w:style w:type="paragraph" w:customStyle="1" w:styleId="LD">
    <w:name w:val="LD"/>
    <w:rsid w:val="007059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059ED"/>
    <w:pPr>
      <w:spacing w:after="0"/>
    </w:pPr>
  </w:style>
  <w:style w:type="paragraph" w:styleId="TOC6">
    <w:name w:val="toc 6"/>
    <w:basedOn w:val="TOC5"/>
    <w:next w:val="Normal"/>
    <w:uiPriority w:val="39"/>
    <w:rsid w:val="007059ED"/>
    <w:pPr>
      <w:ind w:left="1985" w:hanging="1985"/>
    </w:pPr>
  </w:style>
  <w:style w:type="paragraph" w:styleId="TOC7">
    <w:name w:val="toc 7"/>
    <w:basedOn w:val="TOC6"/>
    <w:next w:val="Normal"/>
    <w:uiPriority w:val="39"/>
    <w:rsid w:val="007059ED"/>
    <w:pPr>
      <w:ind w:left="2268" w:hanging="2268"/>
    </w:pPr>
  </w:style>
  <w:style w:type="paragraph" w:customStyle="1" w:styleId="NF">
    <w:name w:val="NF"/>
    <w:basedOn w:val="NO"/>
    <w:rsid w:val="007059ED"/>
    <w:pPr>
      <w:keepNext/>
      <w:spacing w:after="0"/>
    </w:pPr>
    <w:rPr>
      <w:rFonts w:ascii="Arial" w:hAnsi="Arial"/>
      <w:sz w:val="18"/>
    </w:rPr>
  </w:style>
  <w:style w:type="paragraph" w:customStyle="1" w:styleId="PL">
    <w:name w:val="PL"/>
    <w:link w:val="PLChar"/>
    <w:rsid w:val="0070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059ED"/>
    <w:pPr>
      <w:jc w:val="right"/>
    </w:pPr>
  </w:style>
  <w:style w:type="paragraph" w:customStyle="1" w:styleId="ZD">
    <w:name w:val="ZD"/>
    <w:rsid w:val="007059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7059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7059ED"/>
  </w:style>
  <w:style w:type="paragraph" w:customStyle="1" w:styleId="B5">
    <w:name w:val="B5"/>
    <w:basedOn w:val="List5"/>
    <w:rsid w:val="007059ED"/>
  </w:style>
  <w:style w:type="paragraph" w:customStyle="1" w:styleId="ZTD">
    <w:name w:val="ZTD"/>
    <w:basedOn w:val="ZB"/>
    <w:rsid w:val="007059ED"/>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7059ED"/>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7059ED"/>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7059ED"/>
    <w:rPr>
      <w:b/>
      <w:position w:val="6"/>
      <w:sz w:val="16"/>
    </w:rPr>
  </w:style>
  <w:style w:type="paragraph" w:styleId="Footer">
    <w:name w:val="footer"/>
    <w:basedOn w:val="Header"/>
    <w:link w:val="FooterChar"/>
    <w:rsid w:val="007059ED"/>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59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7059ED"/>
  </w:style>
  <w:style w:type="paragraph" w:styleId="Index2">
    <w:name w:val="index 2"/>
    <w:basedOn w:val="Index1"/>
    <w:semiHidden/>
    <w:rsid w:val="007059ED"/>
    <w:pPr>
      <w:ind w:left="284"/>
    </w:pPr>
  </w:style>
  <w:style w:type="paragraph" w:styleId="Index1">
    <w:name w:val="index 1"/>
    <w:basedOn w:val="Normal"/>
    <w:semiHidden/>
    <w:rsid w:val="007059ED"/>
    <w:pPr>
      <w:keepLines/>
      <w:spacing w:after="0"/>
    </w:pPr>
  </w:style>
  <w:style w:type="paragraph" w:styleId="ListNumber2">
    <w:name w:val="List Number 2"/>
    <w:basedOn w:val="ListNumber"/>
    <w:rsid w:val="007059ED"/>
    <w:pPr>
      <w:ind w:left="851"/>
    </w:pPr>
  </w:style>
  <w:style w:type="paragraph" w:styleId="ListNumber">
    <w:name w:val="List Number"/>
    <w:basedOn w:val="List"/>
    <w:rsid w:val="007059ED"/>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059ED"/>
    <w:pPr>
      <w:keepLines/>
      <w:spacing w:after="0"/>
      <w:ind w:left="454" w:hanging="454"/>
    </w:pPr>
    <w:rPr>
      <w:sz w:val="16"/>
    </w:rPr>
  </w:style>
  <w:style w:type="paragraph" w:styleId="ListBullet2">
    <w:name w:val="List Bullet 2"/>
    <w:basedOn w:val="ListBullet"/>
    <w:rsid w:val="007059ED"/>
    <w:pPr>
      <w:ind w:left="851"/>
    </w:pPr>
  </w:style>
  <w:style w:type="paragraph" w:styleId="ListBullet3">
    <w:name w:val="List Bullet 3"/>
    <w:basedOn w:val="ListBullet2"/>
    <w:rsid w:val="007059ED"/>
    <w:pPr>
      <w:ind w:left="1135"/>
    </w:pPr>
  </w:style>
  <w:style w:type="paragraph" w:styleId="ListBullet4">
    <w:name w:val="List Bullet 4"/>
    <w:basedOn w:val="ListBullet3"/>
    <w:rsid w:val="007059ED"/>
    <w:pPr>
      <w:ind w:left="1418"/>
    </w:pPr>
  </w:style>
  <w:style w:type="paragraph" w:styleId="ListBullet5">
    <w:name w:val="List Bullet 5"/>
    <w:basedOn w:val="ListBullet4"/>
    <w:rsid w:val="007059ED"/>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29</TotalTime>
  <Pages>86</Pages>
  <Words>40237</Words>
  <Characters>229355</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14</cp:revision>
  <dcterms:created xsi:type="dcterms:W3CDTF">2021-09-30T15:37:00Z</dcterms:created>
  <dcterms:modified xsi:type="dcterms:W3CDTF">2023-04-05T14:47:00Z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