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2D8F9" w14:textId="4FF25674"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r w:rsidR="00FE6D60">
        <w:rPr>
          <w:rFonts w:cs="v5.0.0"/>
        </w:rPr>
        <w:t>15</w:t>
      </w:r>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w:t>
      </w:r>
      <w:r w:rsidR="000E360E" w:rsidRPr="000E1ADA">
        <w:rPr>
          <w:rFonts w:cs="v5.0.0"/>
          <w:sz w:val="32"/>
        </w:rPr>
        <w:t>20</w:t>
      </w:r>
      <w:r w:rsidR="000E360E">
        <w:rPr>
          <w:rFonts w:cs="v5.0.0"/>
          <w:sz w:val="32"/>
        </w:rPr>
        <w:t>21</w:t>
      </w:r>
      <w:r w:rsidRPr="000E1ADA">
        <w:rPr>
          <w:rFonts w:cs="v5.0.0"/>
          <w:sz w:val="32"/>
        </w:rPr>
        <w:t>-</w:t>
      </w:r>
      <w:r w:rsidR="00FE6D60">
        <w:rPr>
          <w:rFonts w:cs="v5.0.0"/>
          <w:sz w:val="32"/>
        </w:rPr>
        <w:t>09</w:t>
      </w:r>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1"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6E6D8773" w:rsidR="00E276D5" w:rsidRPr="000E1ADA" w:rsidRDefault="00C47250" w:rsidP="00E276D5">
      <w:pPr>
        <w:pStyle w:val="FP"/>
        <w:framePr w:h="3057" w:hRule="exact" w:wrap="notBeside" w:vAnchor="page" w:hAnchor="margin" w:y="12605"/>
        <w:jc w:val="center"/>
        <w:rPr>
          <w:noProof/>
          <w:sz w:val="18"/>
        </w:rPr>
      </w:pPr>
      <w:r w:rsidRPr="000E1ADA">
        <w:rPr>
          <w:noProof/>
          <w:sz w:val="18"/>
        </w:rPr>
        <w:t xml:space="preserve">© </w:t>
      </w:r>
      <w:r w:rsidR="000E360E" w:rsidRPr="000E1ADA">
        <w:rPr>
          <w:noProof/>
          <w:sz w:val="18"/>
        </w:rPr>
        <w:t>20</w:t>
      </w:r>
      <w:r w:rsidR="000E360E">
        <w:rPr>
          <w:noProof/>
          <w:sz w:val="18"/>
        </w:rPr>
        <w:t>21</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2" w:name="copyrightaddon"/>
      <w:bookmarkEnd w:id="2"/>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1"/>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216556C0" w14:textId="77777777" w:rsidR="001613A3" w:rsidRDefault="001613A3">
      <w:pPr>
        <w:pStyle w:val="TOC1"/>
        <w:rPr>
          <w:rFonts w:asciiTheme="minorHAnsi" w:eastAsiaTheme="minorEastAsia" w:hAnsiTheme="minorHAnsi" w:cstheme="minorBidi"/>
          <w:szCs w:val="22"/>
        </w:rPr>
      </w:pPr>
      <w:r>
        <w:rPr>
          <w:rFonts w:cs="v4.2.0"/>
          <w:color w:val="FF0000"/>
        </w:rPr>
        <w:fldChar w:fldCharType="begin"/>
      </w:r>
      <w:r>
        <w:rPr>
          <w:rFonts w:cs="v4.2.0"/>
          <w:color w:val="FF0000"/>
        </w:rPr>
        <w:instrText xml:space="preserve"> TOC \o "1-9" </w:instrText>
      </w:r>
      <w:r>
        <w:rPr>
          <w:rFonts w:cs="v4.2.0"/>
          <w:color w:val="FF0000"/>
        </w:rPr>
        <w:fldChar w:fldCharType="separate"/>
      </w:r>
      <w:r>
        <w:t>Foreword</w:t>
      </w:r>
      <w:r>
        <w:tab/>
        <w:t>87</w:t>
      </w:r>
    </w:p>
    <w:p w14:paraId="47BDD80B" w14:textId="77777777" w:rsidR="001613A3" w:rsidRDefault="001613A3">
      <w:pPr>
        <w:pStyle w:val="TOC1"/>
        <w:rPr>
          <w:rFonts w:asciiTheme="minorHAnsi" w:eastAsiaTheme="minorEastAsia" w:hAnsiTheme="minorHAnsi" w:cstheme="minorBidi"/>
          <w:szCs w:val="22"/>
        </w:rPr>
      </w:pPr>
      <w:r w:rsidRPr="00FE2B14">
        <w:rPr>
          <w:rFonts w:cs="v4.2.0"/>
        </w:rPr>
        <w:t>1</w:t>
      </w:r>
      <w:r>
        <w:rPr>
          <w:rFonts w:asciiTheme="minorHAnsi" w:eastAsiaTheme="minorEastAsia" w:hAnsiTheme="minorHAnsi" w:cstheme="minorBidi"/>
          <w:szCs w:val="22"/>
        </w:rPr>
        <w:tab/>
      </w:r>
      <w:r>
        <w:t>Scope</w:t>
      </w:r>
      <w:r>
        <w:tab/>
        <w:t>88</w:t>
      </w:r>
    </w:p>
    <w:p w14:paraId="59160519" w14:textId="77777777" w:rsidR="001613A3" w:rsidRDefault="001613A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88</w:t>
      </w:r>
    </w:p>
    <w:p w14:paraId="3CCE6786" w14:textId="77777777" w:rsidR="001613A3" w:rsidRDefault="001613A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90</w:t>
      </w:r>
    </w:p>
    <w:p w14:paraId="5566588B" w14:textId="77777777" w:rsidR="001613A3" w:rsidRDefault="001613A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90</w:t>
      </w:r>
    </w:p>
    <w:p w14:paraId="525FB6AB" w14:textId="77777777" w:rsidR="001613A3" w:rsidRDefault="001613A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92</w:t>
      </w:r>
    </w:p>
    <w:p w14:paraId="3CEFA6B9" w14:textId="77777777" w:rsidR="001613A3" w:rsidRDefault="001613A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93</w:t>
      </w:r>
    </w:p>
    <w:p w14:paraId="50DBD090" w14:textId="77777777" w:rsidR="001613A3" w:rsidRDefault="001613A3">
      <w:pPr>
        <w:pStyle w:val="TOC2"/>
        <w:rPr>
          <w:rFonts w:asciiTheme="minorHAnsi" w:eastAsiaTheme="minorEastAsia" w:hAnsiTheme="minorHAnsi" w:cstheme="minorBidi"/>
          <w:sz w:val="22"/>
          <w:szCs w:val="22"/>
        </w:rPr>
      </w:pPr>
      <w:r w:rsidRPr="00FE2B14">
        <w:rPr>
          <w:snapToGrid w:val="0"/>
        </w:rPr>
        <w:t>3.4</w:t>
      </w:r>
      <w:r>
        <w:rPr>
          <w:rFonts w:asciiTheme="minorHAnsi" w:eastAsiaTheme="minorEastAsia" w:hAnsiTheme="minorHAnsi" w:cstheme="minorBidi"/>
          <w:sz w:val="22"/>
          <w:szCs w:val="22"/>
        </w:rPr>
        <w:tab/>
      </w:r>
      <w:r w:rsidRPr="00FE2B14">
        <w:rPr>
          <w:snapToGrid w:val="0"/>
        </w:rPr>
        <w:t>Test tolerances</w:t>
      </w:r>
      <w:r>
        <w:tab/>
        <w:t>96</w:t>
      </w:r>
    </w:p>
    <w:p w14:paraId="1BDCF77C" w14:textId="77777777" w:rsidR="001613A3" w:rsidRDefault="001613A3">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96</w:t>
      </w:r>
    </w:p>
    <w:p w14:paraId="070F1B5B" w14:textId="77777777" w:rsidR="001613A3" w:rsidRDefault="001613A3">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96</w:t>
      </w:r>
    </w:p>
    <w:p w14:paraId="69991439" w14:textId="77777777" w:rsidR="001613A3" w:rsidRDefault="001613A3">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98</w:t>
      </w:r>
    </w:p>
    <w:p w14:paraId="30A9C851" w14:textId="77777777" w:rsidR="001613A3" w:rsidRDefault="001613A3">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98</w:t>
      </w:r>
    </w:p>
    <w:p w14:paraId="7C769DB2" w14:textId="77777777" w:rsidR="001613A3" w:rsidRDefault="001613A3">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105</w:t>
      </w:r>
    </w:p>
    <w:p w14:paraId="6D8CA06F" w14:textId="77777777" w:rsidR="001613A3" w:rsidRDefault="001613A3">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106</w:t>
      </w:r>
    </w:p>
    <w:p w14:paraId="46F3BC62" w14:textId="77777777" w:rsidR="001613A3" w:rsidRDefault="001613A3">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107</w:t>
      </w:r>
    </w:p>
    <w:p w14:paraId="0F8ED166" w14:textId="77777777" w:rsidR="001613A3" w:rsidRDefault="001613A3">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108</w:t>
      </w:r>
    </w:p>
    <w:p w14:paraId="7503E8B4" w14:textId="77777777" w:rsidR="001613A3" w:rsidRDefault="001613A3">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109</w:t>
      </w:r>
    </w:p>
    <w:p w14:paraId="32033980" w14:textId="77777777" w:rsidR="001613A3" w:rsidRDefault="001613A3">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110</w:t>
      </w:r>
    </w:p>
    <w:p w14:paraId="40C1C3EF" w14:textId="77777777" w:rsidR="001613A3" w:rsidRDefault="001613A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110</w:t>
      </w:r>
    </w:p>
    <w:p w14:paraId="648678E5" w14:textId="77777777" w:rsidR="001613A3" w:rsidRDefault="001613A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110</w:t>
      </w:r>
    </w:p>
    <w:p w14:paraId="15D8D790" w14:textId="77777777" w:rsidR="001613A3" w:rsidRDefault="001613A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110</w:t>
      </w:r>
    </w:p>
    <w:p w14:paraId="3AD27825" w14:textId="77777777" w:rsidR="001613A3" w:rsidRDefault="001613A3">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110</w:t>
      </w:r>
    </w:p>
    <w:p w14:paraId="3757EC33" w14:textId="77777777" w:rsidR="001613A3" w:rsidRDefault="001613A3">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110</w:t>
      </w:r>
    </w:p>
    <w:p w14:paraId="430D2251" w14:textId="77777777" w:rsidR="001613A3" w:rsidRDefault="001613A3">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111</w:t>
      </w:r>
    </w:p>
    <w:p w14:paraId="69EA4355" w14:textId="77777777" w:rsidR="001613A3" w:rsidRDefault="001613A3">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112</w:t>
      </w:r>
    </w:p>
    <w:p w14:paraId="5B25FFC6" w14:textId="77777777" w:rsidR="001613A3" w:rsidRDefault="001613A3">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112</w:t>
      </w:r>
    </w:p>
    <w:p w14:paraId="5BD23E59" w14:textId="77777777" w:rsidR="001613A3" w:rsidRDefault="001613A3">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114</w:t>
      </w:r>
    </w:p>
    <w:p w14:paraId="2BAEB9FE" w14:textId="77777777" w:rsidR="001613A3" w:rsidRDefault="001613A3">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116</w:t>
      </w:r>
    </w:p>
    <w:p w14:paraId="6922210F" w14:textId="77777777" w:rsidR="001613A3" w:rsidRDefault="001613A3">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117</w:t>
      </w:r>
    </w:p>
    <w:p w14:paraId="5D5B29D8" w14:textId="77777777" w:rsidR="001613A3" w:rsidRDefault="001613A3">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118</w:t>
      </w:r>
    </w:p>
    <w:p w14:paraId="0D6124CE" w14:textId="77777777" w:rsidR="001613A3" w:rsidRDefault="001613A3">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119</w:t>
      </w:r>
    </w:p>
    <w:p w14:paraId="62CDA470" w14:textId="77777777" w:rsidR="001613A3" w:rsidRDefault="001613A3">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120</w:t>
      </w:r>
    </w:p>
    <w:p w14:paraId="062A3FF9" w14:textId="77777777" w:rsidR="001613A3" w:rsidRDefault="001613A3">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121</w:t>
      </w:r>
    </w:p>
    <w:p w14:paraId="1DE4DA6C" w14:textId="77777777" w:rsidR="001613A3" w:rsidRDefault="001613A3">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122</w:t>
      </w:r>
    </w:p>
    <w:p w14:paraId="6F9C2617" w14:textId="77777777" w:rsidR="001613A3" w:rsidRDefault="001613A3">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123</w:t>
      </w:r>
    </w:p>
    <w:p w14:paraId="546E3DC9" w14:textId="77777777" w:rsidR="001613A3" w:rsidRDefault="001613A3">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124</w:t>
      </w:r>
    </w:p>
    <w:p w14:paraId="2445248F" w14:textId="77777777" w:rsidR="001613A3" w:rsidRDefault="001613A3">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124</w:t>
      </w:r>
    </w:p>
    <w:p w14:paraId="0B9841F1" w14:textId="77777777" w:rsidR="001613A3" w:rsidRDefault="001613A3">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124</w:t>
      </w:r>
    </w:p>
    <w:p w14:paraId="6B2672AB" w14:textId="77777777" w:rsidR="001613A3" w:rsidRDefault="001613A3">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125</w:t>
      </w:r>
    </w:p>
    <w:p w14:paraId="3D0A0C32" w14:textId="77777777" w:rsidR="001613A3" w:rsidRDefault="001613A3">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125</w:t>
      </w:r>
    </w:p>
    <w:p w14:paraId="4582C097" w14:textId="77777777" w:rsidR="001613A3" w:rsidRDefault="001613A3">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126</w:t>
      </w:r>
    </w:p>
    <w:p w14:paraId="4423464F" w14:textId="77777777" w:rsidR="001613A3" w:rsidRDefault="001613A3">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126</w:t>
      </w:r>
    </w:p>
    <w:p w14:paraId="184D1C4B" w14:textId="77777777" w:rsidR="001613A3" w:rsidRDefault="001613A3">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127</w:t>
      </w:r>
    </w:p>
    <w:p w14:paraId="614329AF" w14:textId="77777777" w:rsidR="001613A3" w:rsidRDefault="001613A3">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127</w:t>
      </w:r>
    </w:p>
    <w:p w14:paraId="68A30081" w14:textId="77777777" w:rsidR="001613A3" w:rsidRDefault="001613A3">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127</w:t>
      </w:r>
    </w:p>
    <w:p w14:paraId="50573E36" w14:textId="77777777" w:rsidR="001613A3" w:rsidRDefault="001613A3">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127</w:t>
      </w:r>
    </w:p>
    <w:p w14:paraId="3DFA864B" w14:textId="77777777" w:rsidR="001613A3" w:rsidRDefault="001613A3">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128</w:t>
      </w:r>
    </w:p>
    <w:p w14:paraId="4EFEBB92" w14:textId="77777777" w:rsidR="001613A3" w:rsidRDefault="001613A3">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128</w:t>
      </w:r>
    </w:p>
    <w:p w14:paraId="1D6E9F17" w14:textId="77777777" w:rsidR="001613A3" w:rsidRDefault="001613A3">
      <w:pPr>
        <w:pStyle w:val="TOC4"/>
        <w:rPr>
          <w:rFonts w:asciiTheme="minorHAnsi" w:eastAsiaTheme="minorEastAsia" w:hAnsiTheme="minorHAnsi" w:cstheme="minorBidi"/>
          <w:sz w:val="22"/>
          <w:szCs w:val="22"/>
        </w:rPr>
      </w:pPr>
      <w:r w:rsidRPr="00FE2B14">
        <w:rPr>
          <w:rFonts w:eastAsia="?? ??"/>
        </w:rPr>
        <w:t>4.3.2.1</w:t>
      </w:r>
      <w:r>
        <w:rPr>
          <w:rFonts w:asciiTheme="minorHAnsi" w:eastAsiaTheme="minorEastAsia" w:hAnsiTheme="minorHAnsi" w:cstheme="minorBidi"/>
          <w:sz w:val="22"/>
          <w:szCs w:val="22"/>
        </w:rPr>
        <w:tab/>
      </w:r>
      <w:r w:rsidRPr="00FE2B14">
        <w:rPr>
          <w:rFonts w:eastAsia="?? ??"/>
        </w:rPr>
        <w:t>Requirements</w:t>
      </w:r>
      <w:r>
        <w:tab/>
        <w:t>128</w:t>
      </w:r>
    </w:p>
    <w:p w14:paraId="37DA0109" w14:textId="77777777" w:rsidR="001613A3" w:rsidRDefault="001613A3">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128</w:t>
      </w:r>
    </w:p>
    <w:p w14:paraId="41667B47" w14:textId="77777777" w:rsidR="001613A3" w:rsidRDefault="001613A3">
      <w:pPr>
        <w:pStyle w:val="TOC4"/>
        <w:rPr>
          <w:rFonts w:asciiTheme="minorHAnsi" w:eastAsiaTheme="minorEastAsia" w:hAnsiTheme="minorHAnsi" w:cstheme="minorBidi"/>
          <w:sz w:val="22"/>
          <w:szCs w:val="22"/>
        </w:rPr>
      </w:pPr>
      <w:r w:rsidRPr="00FE2B14">
        <w:rPr>
          <w:rFonts w:eastAsia="?? ??"/>
        </w:rPr>
        <w:t>4.3.3.1</w:t>
      </w:r>
      <w:r>
        <w:rPr>
          <w:rFonts w:asciiTheme="minorHAnsi" w:eastAsiaTheme="minorEastAsia" w:hAnsiTheme="minorHAnsi" w:cstheme="minorBidi"/>
          <w:sz w:val="22"/>
          <w:szCs w:val="22"/>
        </w:rPr>
        <w:tab/>
      </w:r>
      <w:r>
        <w:t>Requirements</w:t>
      </w:r>
      <w:r>
        <w:tab/>
        <w:t>128</w:t>
      </w:r>
    </w:p>
    <w:p w14:paraId="139437CD" w14:textId="77777777" w:rsidR="001613A3" w:rsidRDefault="001613A3">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128</w:t>
      </w:r>
    </w:p>
    <w:p w14:paraId="382D6141" w14:textId="77777777" w:rsidR="001613A3" w:rsidRDefault="001613A3">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128</w:t>
      </w:r>
    </w:p>
    <w:p w14:paraId="3FF8D3C7" w14:textId="77777777" w:rsidR="001613A3" w:rsidRDefault="001613A3">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129</w:t>
      </w:r>
    </w:p>
    <w:p w14:paraId="47E158FA" w14:textId="77777777" w:rsidR="001613A3" w:rsidRDefault="001613A3">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FE2B14">
        <w:rPr>
          <w:i/>
        </w:rPr>
        <w:t>timeSinceFailure</w:t>
      </w:r>
      <w:r>
        <w:tab/>
        <w:t>129</w:t>
      </w:r>
    </w:p>
    <w:p w14:paraId="2B1F46F0" w14:textId="77777777" w:rsidR="001613A3" w:rsidRDefault="001613A3">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129</w:t>
      </w:r>
    </w:p>
    <w:p w14:paraId="69F1300A" w14:textId="77777777" w:rsidR="001613A3" w:rsidRDefault="001613A3">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129</w:t>
      </w:r>
    </w:p>
    <w:p w14:paraId="64CCDB14" w14:textId="77777777" w:rsidR="001613A3" w:rsidRDefault="001613A3">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129</w:t>
      </w:r>
    </w:p>
    <w:p w14:paraId="21FD7A3D" w14:textId="77777777" w:rsidR="001613A3" w:rsidRDefault="001613A3">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129</w:t>
      </w:r>
    </w:p>
    <w:p w14:paraId="14474630" w14:textId="77777777" w:rsidR="001613A3" w:rsidRDefault="001613A3">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130</w:t>
      </w:r>
    </w:p>
    <w:p w14:paraId="0D5C529E" w14:textId="77777777" w:rsidR="001613A3" w:rsidRDefault="001613A3">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130</w:t>
      </w:r>
    </w:p>
    <w:p w14:paraId="29DA2D33" w14:textId="77777777" w:rsidR="001613A3" w:rsidRDefault="001613A3">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130</w:t>
      </w:r>
    </w:p>
    <w:p w14:paraId="3204C10A" w14:textId="77777777" w:rsidR="001613A3" w:rsidRDefault="001613A3">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130</w:t>
      </w:r>
    </w:p>
    <w:p w14:paraId="7B6E695B" w14:textId="77777777" w:rsidR="001613A3" w:rsidRDefault="001613A3">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130</w:t>
      </w:r>
    </w:p>
    <w:p w14:paraId="55CCC843" w14:textId="77777777" w:rsidR="001613A3" w:rsidRDefault="001613A3">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130</w:t>
      </w:r>
    </w:p>
    <w:p w14:paraId="2C2B8417" w14:textId="77777777" w:rsidR="001613A3" w:rsidRDefault="001613A3">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130</w:t>
      </w:r>
    </w:p>
    <w:p w14:paraId="1C77205A" w14:textId="77777777" w:rsidR="001613A3" w:rsidRDefault="001613A3">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131</w:t>
      </w:r>
    </w:p>
    <w:p w14:paraId="2120E6CD" w14:textId="77777777" w:rsidR="001613A3" w:rsidRDefault="001613A3">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131</w:t>
      </w:r>
    </w:p>
    <w:p w14:paraId="0643129B" w14:textId="77777777" w:rsidR="001613A3" w:rsidRDefault="001613A3">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131</w:t>
      </w:r>
    </w:p>
    <w:p w14:paraId="562D6666" w14:textId="77777777" w:rsidR="001613A3" w:rsidRDefault="001613A3">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131</w:t>
      </w:r>
    </w:p>
    <w:p w14:paraId="26BE49B2" w14:textId="77777777" w:rsidR="001613A3" w:rsidRDefault="001613A3">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132</w:t>
      </w:r>
    </w:p>
    <w:p w14:paraId="6D1E080E" w14:textId="77777777" w:rsidR="001613A3" w:rsidRDefault="001613A3">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132</w:t>
      </w:r>
    </w:p>
    <w:p w14:paraId="3427EB7C" w14:textId="77777777" w:rsidR="001613A3" w:rsidRDefault="001613A3">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133</w:t>
      </w:r>
    </w:p>
    <w:p w14:paraId="7A81CB2F" w14:textId="77777777" w:rsidR="001613A3" w:rsidRDefault="001613A3">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134</w:t>
      </w:r>
    </w:p>
    <w:p w14:paraId="605CD3CA" w14:textId="77777777" w:rsidR="001613A3" w:rsidRDefault="001613A3">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135</w:t>
      </w:r>
    </w:p>
    <w:p w14:paraId="6435E730" w14:textId="77777777" w:rsidR="001613A3" w:rsidRDefault="001613A3">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136</w:t>
      </w:r>
    </w:p>
    <w:p w14:paraId="02F3117B" w14:textId="77777777" w:rsidR="001613A3" w:rsidRDefault="001613A3">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138</w:t>
      </w:r>
    </w:p>
    <w:p w14:paraId="41F24485" w14:textId="77777777" w:rsidR="001613A3" w:rsidRDefault="001613A3">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139</w:t>
      </w:r>
    </w:p>
    <w:p w14:paraId="063B7BF0" w14:textId="77777777" w:rsidR="001613A3" w:rsidRDefault="001613A3">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140</w:t>
      </w:r>
    </w:p>
    <w:p w14:paraId="330E5398" w14:textId="77777777" w:rsidR="001613A3" w:rsidRDefault="001613A3">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140</w:t>
      </w:r>
    </w:p>
    <w:p w14:paraId="47A9CAE8" w14:textId="77777777" w:rsidR="001613A3" w:rsidRDefault="001613A3">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140</w:t>
      </w:r>
    </w:p>
    <w:p w14:paraId="57D9F435" w14:textId="77777777" w:rsidR="001613A3" w:rsidRDefault="001613A3">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141</w:t>
      </w:r>
    </w:p>
    <w:p w14:paraId="5F7A6B7F" w14:textId="77777777" w:rsidR="001613A3" w:rsidRDefault="001613A3">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141</w:t>
      </w:r>
    </w:p>
    <w:p w14:paraId="767AC398" w14:textId="77777777" w:rsidR="001613A3" w:rsidRDefault="001613A3">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141</w:t>
      </w:r>
    </w:p>
    <w:p w14:paraId="5EAEA3F7" w14:textId="77777777" w:rsidR="001613A3" w:rsidRDefault="001613A3">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141</w:t>
      </w:r>
    </w:p>
    <w:p w14:paraId="6CD51D69" w14:textId="77777777" w:rsidR="001613A3" w:rsidRDefault="001613A3">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141</w:t>
      </w:r>
    </w:p>
    <w:p w14:paraId="46D62773" w14:textId="77777777" w:rsidR="001613A3" w:rsidRDefault="001613A3">
      <w:pPr>
        <w:pStyle w:val="TOC5"/>
        <w:rPr>
          <w:rFonts w:asciiTheme="minorHAnsi" w:eastAsiaTheme="minorEastAsia" w:hAnsiTheme="minorHAnsi" w:cstheme="minorBidi"/>
          <w:sz w:val="22"/>
          <w:szCs w:val="22"/>
        </w:rPr>
      </w:pPr>
      <w:r w:rsidRPr="00FE2B14">
        <w:rPr>
          <w:rFonts w:cs="Arial"/>
        </w:rPr>
        <w:t>4.7.2.1.1</w:t>
      </w:r>
      <w:r>
        <w:rPr>
          <w:rFonts w:asciiTheme="minorHAnsi" w:eastAsiaTheme="minorEastAsia" w:hAnsiTheme="minorHAnsi" w:cstheme="minorBidi"/>
          <w:sz w:val="22"/>
          <w:szCs w:val="22"/>
        </w:rPr>
        <w:tab/>
      </w:r>
      <w:r w:rsidRPr="00FE2B14">
        <w:rPr>
          <w:rFonts w:cs="Arial"/>
        </w:rPr>
        <w:t>Measurement and evaluation of serving cell for UE category M1 in normal coverage</w:t>
      </w:r>
      <w:r>
        <w:tab/>
        <w:t>141</w:t>
      </w:r>
    </w:p>
    <w:p w14:paraId="20B44C9B" w14:textId="77777777" w:rsidR="001613A3" w:rsidRDefault="001613A3">
      <w:pPr>
        <w:pStyle w:val="TOC5"/>
        <w:rPr>
          <w:rFonts w:asciiTheme="minorHAnsi" w:eastAsiaTheme="minorEastAsia" w:hAnsiTheme="minorHAnsi" w:cstheme="minorBidi"/>
          <w:sz w:val="22"/>
          <w:szCs w:val="22"/>
        </w:rPr>
      </w:pPr>
      <w:r w:rsidRPr="00FE2B14">
        <w:rPr>
          <w:rFonts w:cs="Arial"/>
        </w:rPr>
        <w:t>4.7.2.1.2</w:t>
      </w:r>
      <w:r>
        <w:rPr>
          <w:rFonts w:asciiTheme="minorHAnsi" w:eastAsiaTheme="minorEastAsia" w:hAnsiTheme="minorHAnsi" w:cstheme="minorBidi"/>
          <w:sz w:val="22"/>
          <w:szCs w:val="22"/>
        </w:rPr>
        <w:tab/>
      </w:r>
      <w:r w:rsidRPr="00FE2B14">
        <w:rPr>
          <w:rFonts w:cs="Arial"/>
        </w:rPr>
        <w:t>Measurements of intra-frequency cells for UE category M1 in normal coverage</w:t>
      </w:r>
      <w:r>
        <w:tab/>
        <w:t>142</w:t>
      </w:r>
    </w:p>
    <w:p w14:paraId="3FEBAA61" w14:textId="77777777" w:rsidR="001613A3" w:rsidRDefault="001613A3">
      <w:pPr>
        <w:pStyle w:val="TOC5"/>
        <w:rPr>
          <w:rFonts w:asciiTheme="minorHAnsi" w:eastAsiaTheme="minorEastAsia" w:hAnsiTheme="minorHAnsi" w:cstheme="minorBidi"/>
          <w:sz w:val="22"/>
          <w:szCs w:val="22"/>
        </w:rPr>
      </w:pPr>
      <w:r w:rsidRPr="00FE2B14">
        <w:rPr>
          <w:rFonts w:cs="Arial"/>
        </w:rPr>
        <w:t>4.7.2.1.3</w:t>
      </w:r>
      <w:r>
        <w:rPr>
          <w:rFonts w:asciiTheme="minorHAnsi" w:eastAsiaTheme="minorEastAsia" w:hAnsiTheme="minorHAnsi" w:cstheme="minorBidi"/>
          <w:sz w:val="22"/>
          <w:szCs w:val="22"/>
        </w:rPr>
        <w:tab/>
      </w:r>
      <w:r w:rsidRPr="00FE2B14">
        <w:rPr>
          <w:rFonts w:cs="Arial"/>
        </w:rPr>
        <w:t>Measurements of inter-frequency cells for UE category M1 in normal coverage</w:t>
      </w:r>
      <w:r>
        <w:tab/>
        <w:t>143</w:t>
      </w:r>
    </w:p>
    <w:p w14:paraId="4EF41D6F" w14:textId="77777777" w:rsidR="001613A3" w:rsidRDefault="001613A3">
      <w:pPr>
        <w:pStyle w:val="TOC5"/>
        <w:rPr>
          <w:rFonts w:asciiTheme="minorHAnsi" w:eastAsiaTheme="minorEastAsia" w:hAnsiTheme="minorHAnsi" w:cstheme="minorBidi"/>
          <w:sz w:val="22"/>
          <w:szCs w:val="22"/>
        </w:rPr>
      </w:pPr>
      <w:r w:rsidRPr="00FE2B14">
        <w:rPr>
          <w:rFonts w:cs="Arial"/>
        </w:rPr>
        <w:t>4.7.2.1.4</w:t>
      </w:r>
      <w:r>
        <w:rPr>
          <w:rFonts w:asciiTheme="minorHAnsi" w:eastAsiaTheme="minorEastAsia" w:hAnsiTheme="minorHAnsi" w:cstheme="minorBidi"/>
          <w:sz w:val="22"/>
          <w:szCs w:val="22"/>
        </w:rPr>
        <w:tab/>
      </w:r>
      <w:r w:rsidRPr="00FE2B14">
        <w:rPr>
          <w:rFonts w:cs="Arial"/>
        </w:rPr>
        <w:t>Maximum allowed layers for multiple monitoring for UE category M1 in normal coverage</w:t>
      </w:r>
      <w:r>
        <w:tab/>
        <w:t>145</w:t>
      </w:r>
    </w:p>
    <w:p w14:paraId="061A0F22" w14:textId="77777777" w:rsidR="001613A3" w:rsidRDefault="001613A3">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145</w:t>
      </w:r>
    </w:p>
    <w:p w14:paraId="30C33CBB" w14:textId="77777777" w:rsidR="001613A3" w:rsidRDefault="001613A3">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145</w:t>
      </w:r>
    </w:p>
    <w:p w14:paraId="4CFDA04F" w14:textId="77777777" w:rsidR="001613A3" w:rsidRDefault="001613A3">
      <w:pPr>
        <w:pStyle w:val="TOC5"/>
        <w:rPr>
          <w:rFonts w:asciiTheme="minorHAnsi" w:eastAsiaTheme="minorEastAsia" w:hAnsiTheme="minorHAnsi" w:cstheme="minorBidi"/>
          <w:sz w:val="22"/>
          <w:szCs w:val="22"/>
        </w:rPr>
      </w:pPr>
      <w:r w:rsidRPr="00FE2B14">
        <w:rPr>
          <w:rFonts w:cs="Arial"/>
        </w:rPr>
        <w:t>4.7.2.2.1</w:t>
      </w:r>
      <w:r>
        <w:rPr>
          <w:rFonts w:asciiTheme="minorHAnsi" w:eastAsiaTheme="minorEastAsia" w:hAnsiTheme="minorHAnsi" w:cstheme="minorBidi"/>
          <w:sz w:val="22"/>
          <w:szCs w:val="22"/>
        </w:rPr>
        <w:tab/>
      </w:r>
      <w:r w:rsidRPr="00FE2B14">
        <w:rPr>
          <w:rFonts w:cs="Arial"/>
        </w:rPr>
        <w:t>Measurement and evaluation of serving cell for UE category M1 in enhanced coverage</w:t>
      </w:r>
      <w:r>
        <w:tab/>
        <w:t>145</w:t>
      </w:r>
    </w:p>
    <w:p w14:paraId="38FBD064" w14:textId="77777777" w:rsidR="001613A3" w:rsidRDefault="001613A3">
      <w:pPr>
        <w:pStyle w:val="TOC5"/>
        <w:rPr>
          <w:rFonts w:asciiTheme="minorHAnsi" w:eastAsiaTheme="minorEastAsia" w:hAnsiTheme="minorHAnsi" w:cstheme="minorBidi"/>
          <w:sz w:val="22"/>
          <w:szCs w:val="22"/>
        </w:rPr>
      </w:pPr>
      <w:r w:rsidRPr="00FE2B14">
        <w:rPr>
          <w:rFonts w:cs="Arial"/>
        </w:rPr>
        <w:t>4.7.2.2.2</w:t>
      </w:r>
      <w:r>
        <w:rPr>
          <w:rFonts w:asciiTheme="minorHAnsi" w:eastAsiaTheme="minorEastAsia" w:hAnsiTheme="minorHAnsi" w:cstheme="minorBidi"/>
          <w:sz w:val="22"/>
          <w:szCs w:val="22"/>
        </w:rPr>
        <w:tab/>
      </w:r>
      <w:r w:rsidRPr="00FE2B14">
        <w:rPr>
          <w:rFonts w:cs="Arial"/>
        </w:rPr>
        <w:t>Measurements of intra-frequency cells for UE category M1 in enhanced coverage</w:t>
      </w:r>
      <w:r>
        <w:tab/>
        <w:t>146</w:t>
      </w:r>
    </w:p>
    <w:p w14:paraId="2F765011" w14:textId="77777777" w:rsidR="001613A3" w:rsidRDefault="001613A3">
      <w:pPr>
        <w:pStyle w:val="TOC5"/>
        <w:rPr>
          <w:rFonts w:asciiTheme="minorHAnsi" w:eastAsiaTheme="minorEastAsia" w:hAnsiTheme="minorHAnsi" w:cstheme="minorBidi"/>
          <w:sz w:val="22"/>
          <w:szCs w:val="22"/>
        </w:rPr>
      </w:pPr>
      <w:r w:rsidRPr="00FE2B14">
        <w:rPr>
          <w:rFonts w:cs="Arial"/>
        </w:rPr>
        <w:t>4.7.2.2.3</w:t>
      </w:r>
      <w:r>
        <w:rPr>
          <w:rFonts w:asciiTheme="minorHAnsi" w:eastAsiaTheme="minorEastAsia" w:hAnsiTheme="minorHAnsi" w:cstheme="minorBidi"/>
          <w:sz w:val="22"/>
          <w:szCs w:val="22"/>
        </w:rPr>
        <w:tab/>
      </w:r>
      <w:r w:rsidRPr="00FE2B14">
        <w:rPr>
          <w:rFonts w:cs="Arial"/>
        </w:rPr>
        <w:t>Measurements of inter-frequency cells for UE category M1 in enhanced coverage</w:t>
      </w:r>
      <w:r>
        <w:tab/>
        <w:t>148</w:t>
      </w:r>
    </w:p>
    <w:p w14:paraId="68EA5771" w14:textId="77777777" w:rsidR="001613A3" w:rsidRDefault="001613A3">
      <w:pPr>
        <w:pStyle w:val="TOC5"/>
        <w:rPr>
          <w:rFonts w:asciiTheme="minorHAnsi" w:eastAsiaTheme="minorEastAsia" w:hAnsiTheme="minorHAnsi" w:cstheme="minorBidi"/>
          <w:sz w:val="22"/>
          <w:szCs w:val="22"/>
        </w:rPr>
      </w:pPr>
      <w:r w:rsidRPr="00FE2B14">
        <w:rPr>
          <w:rFonts w:cs="Arial"/>
        </w:rPr>
        <w:t>4.7.2.2.4</w:t>
      </w:r>
      <w:r>
        <w:rPr>
          <w:rFonts w:asciiTheme="minorHAnsi" w:eastAsiaTheme="minorEastAsia" w:hAnsiTheme="minorHAnsi" w:cstheme="minorBidi"/>
          <w:sz w:val="22"/>
          <w:szCs w:val="22"/>
        </w:rPr>
        <w:tab/>
      </w:r>
      <w:r w:rsidRPr="00FE2B14">
        <w:rPr>
          <w:rFonts w:cs="Arial"/>
        </w:rPr>
        <w:t>Maximum allowed layers for multiple monitoring for UE category M1 in enhanced coverage</w:t>
      </w:r>
      <w:r>
        <w:tab/>
        <w:t>150</w:t>
      </w:r>
    </w:p>
    <w:p w14:paraId="01297DE5" w14:textId="77777777" w:rsidR="001613A3" w:rsidRDefault="001613A3">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150</w:t>
      </w:r>
    </w:p>
    <w:p w14:paraId="2FCF66A0" w14:textId="77777777" w:rsidR="001613A3" w:rsidRDefault="001613A3">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151</w:t>
      </w:r>
    </w:p>
    <w:p w14:paraId="42A0D6F3" w14:textId="77777777" w:rsidR="001613A3" w:rsidRDefault="001613A3">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151</w:t>
      </w:r>
    </w:p>
    <w:p w14:paraId="2F6310EB" w14:textId="77777777" w:rsidR="001613A3" w:rsidRDefault="001613A3">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151</w:t>
      </w:r>
    </w:p>
    <w:p w14:paraId="068CC112" w14:textId="77777777" w:rsidR="001613A3" w:rsidRDefault="001613A3">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153</w:t>
      </w:r>
    </w:p>
    <w:p w14:paraId="60D77DC5" w14:textId="77777777" w:rsidR="001613A3" w:rsidRDefault="001613A3">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153</w:t>
      </w:r>
    </w:p>
    <w:p w14:paraId="4600CB2D" w14:textId="77777777" w:rsidR="001613A3" w:rsidRDefault="001613A3">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154</w:t>
      </w:r>
    </w:p>
    <w:p w14:paraId="277F6AAB" w14:textId="77777777" w:rsidR="001613A3" w:rsidRDefault="001613A3">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155</w:t>
      </w:r>
    </w:p>
    <w:p w14:paraId="5E2BFC7C" w14:textId="77777777" w:rsidR="001613A3" w:rsidRDefault="001613A3">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156</w:t>
      </w:r>
    </w:p>
    <w:p w14:paraId="5881FD22" w14:textId="77777777" w:rsidR="001613A3" w:rsidRDefault="001613A3">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157</w:t>
      </w:r>
    </w:p>
    <w:p w14:paraId="0DD8E443" w14:textId="77777777" w:rsidR="001613A3" w:rsidRDefault="001613A3">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158</w:t>
      </w:r>
    </w:p>
    <w:p w14:paraId="54B988D3" w14:textId="77777777" w:rsidR="001613A3" w:rsidRDefault="001613A3">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159</w:t>
      </w:r>
    </w:p>
    <w:p w14:paraId="6CC2E01D" w14:textId="77777777" w:rsidR="001613A3" w:rsidRDefault="001613A3">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160</w:t>
      </w:r>
    </w:p>
    <w:p w14:paraId="0B1CB418" w14:textId="77777777" w:rsidR="001613A3" w:rsidRDefault="001613A3">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160</w:t>
      </w:r>
    </w:p>
    <w:p w14:paraId="6735C46C" w14:textId="77777777" w:rsidR="001613A3" w:rsidRDefault="001613A3">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161</w:t>
      </w:r>
    </w:p>
    <w:p w14:paraId="14BD5CEC" w14:textId="77777777" w:rsidR="001613A3" w:rsidRDefault="001613A3">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161</w:t>
      </w:r>
    </w:p>
    <w:p w14:paraId="3FA27C9C" w14:textId="77777777" w:rsidR="001613A3" w:rsidRDefault="001613A3">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162</w:t>
      </w:r>
    </w:p>
    <w:p w14:paraId="57935353" w14:textId="77777777" w:rsidR="001613A3" w:rsidRDefault="001613A3">
      <w:pPr>
        <w:pStyle w:val="TOC3"/>
        <w:rPr>
          <w:rFonts w:asciiTheme="minorHAnsi" w:eastAsiaTheme="minorEastAsia" w:hAnsiTheme="minorHAnsi" w:cstheme="minorBidi"/>
          <w:sz w:val="22"/>
          <w:szCs w:val="22"/>
        </w:rPr>
      </w:pPr>
      <w:r>
        <w:rPr>
          <w:lang w:eastAsia="zh-CN"/>
        </w:rP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163</w:t>
      </w:r>
    </w:p>
    <w:p w14:paraId="49F06B26" w14:textId="77777777" w:rsidR="001613A3" w:rsidRDefault="001613A3">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164</w:t>
      </w:r>
    </w:p>
    <w:p w14:paraId="274B5C09" w14:textId="77777777" w:rsidR="001613A3" w:rsidRDefault="001613A3">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165</w:t>
      </w:r>
    </w:p>
    <w:p w14:paraId="111686D6" w14:textId="77777777" w:rsidR="001613A3" w:rsidRDefault="001613A3">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165</w:t>
      </w:r>
    </w:p>
    <w:p w14:paraId="283F70BF" w14:textId="77777777" w:rsidR="001613A3" w:rsidRDefault="001613A3">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165</w:t>
      </w:r>
    </w:p>
    <w:p w14:paraId="24D52149" w14:textId="77777777" w:rsidR="001613A3" w:rsidRDefault="001613A3">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165</w:t>
      </w:r>
    </w:p>
    <w:p w14:paraId="1F6AB574" w14:textId="77777777" w:rsidR="001613A3" w:rsidRDefault="001613A3">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165</w:t>
      </w:r>
    </w:p>
    <w:p w14:paraId="5BBFE500" w14:textId="77777777" w:rsidR="001613A3" w:rsidRDefault="001613A3">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166</w:t>
      </w:r>
    </w:p>
    <w:p w14:paraId="6BC1243D" w14:textId="77777777" w:rsidR="001613A3" w:rsidRDefault="001613A3">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166</w:t>
      </w:r>
    </w:p>
    <w:p w14:paraId="6B981FEF" w14:textId="77777777" w:rsidR="001613A3" w:rsidRDefault="001613A3">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166</w:t>
      </w:r>
    </w:p>
    <w:p w14:paraId="460E03B1" w14:textId="77777777" w:rsidR="001613A3" w:rsidRDefault="001613A3">
      <w:pPr>
        <w:pStyle w:val="TOC3"/>
        <w:rPr>
          <w:rFonts w:asciiTheme="minorHAnsi" w:eastAsiaTheme="minorEastAsia" w:hAnsiTheme="minorHAnsi" w:cstheme="minorBidi"/>
          <w:sz w:val="22"/>
          <w:szCs w:val="22"/>
        </w:rPr>
      </w:pPr>
      <w:r w:rsidRPr="00FE2B14">
        <w:rPr>
          <w:lang w:val="en-US"/>
        </w:rPr>
        <w:t>4A.1.1</w:t>
      </w:r>
      <w:r>
        <w:rPr>
          <w:rFonts w:asciiTheme="minorHAnsi" w:eastAsiaTheme="minorEastAsia" w:hAnsiTheme="minorHAnsi" w:cstheme="minorBidi"/>
          <w:sz w:val="22"/>
          <w:szCs w:val="22"/>
        </w:rPr>
        <w:tab/>
      </w:r>
      <w:r w:rsidRPr="00FE2B14">
        <w:rPr>
          <w:lang w:val="en-US"/>
        </w:rPr>
        <w:t>Introduction</w:t>
      </w:r>
      <w:r>
        <w:tab/>
        <w:t>166</w:t>
      </w:r>
    </w:p>
    <w:p w14:paraId="22B07E7C" w14:textId="77777777" w:rsidR="001613A3" w:rsidRDefault="001613A3">
      <w:pPr>
        <w:pStyle w:val="TOC3"/>
        <w:rPr>
          <w:rFonts w:asciiTheme="minorHAnsi" w:eastAsiaTheme="minorEastAsia" w:hAnsiTheme="minorHAnsi" w:cstheme="minorBidi"/>
          <w:sz w:val="22"/>
          <w:szCs w:val="22"/>
        </w:rPr>
      </w:pPr>
      <w:r w:rsidRPr="00FE2B14">
        <w:rPr>
          <w:lang w:val="en-US"/>
        </w:rPr>
        <w:t>4A.1.2</w:t>
      </w:r>
      <w:r>
        <w:rPr>
          <w:rFonts w:asciiTheme="minorHAnsi" w:eastAsiaTheme="minorEastAsia" w:hAnsiTheme="minorHAnsi" w:cstheme="minorBidi"/>
          <w:sz w:val="22"/>
          <w:szCs w:val="22"/>
        </w:rPr>
        <w:tab/>
      </w:r>
      <w:r w:rsidRPr="00FE2B14">
        <w:rPr>
          <w:lang w:val="en-US"/>
        </w:rPr>
        <w:t>Requirements</w:t>
      </w:r>
      <w:r>
        <w:tab/>
        <w:t>166</w:t>
      </w:r>
    </w:p>
    <w:p w14:paraId="67F12513" w14:textId="77777777" w:rsidR="001613A3" w:rsidRDefault="001613A3">
      <w:pPr>
        <w:pStyle w:val="TOC4"/>
        <w:rPr>
          <w:rFonts w:asciiTheme="minorHAnsi" w:eastAsiaTheme="minorEastAsia" w:hAnsiTheme="minorHAnsi" w:cstheme="minorBidi"/>
          <w:sz w:val="22"/>
          <w:szCs w:val="22"/>
        </w:rPr>
      </w:pPr>
      <w:r w:rsidRPr="00FE2B14">
        <w:rPr>
          <w:lang w:val="en-US" w:eastAsia="zh-CN"/>
        </w:rPr>
        <w:t>4A.1.2.1</w:t>
      </w:r>
      <w:r>
        <w:rPr>
          <w:rFonts w:asciiTheme="minorHAnsi" w:eastAsiaTheme="minorEastAsia" w:hAnsiTheme="minorHAnsi" w:cstheme="minorBidi"/>
          <w:sz w:val="22"/>
          <w:szCs w:val="22"/>
        </w:rPr>
        <w:tab/>
      </w:r>
      <w:r w:rsidRPr="00FE2B14">
        <w:rPr>
          <w:lang w:val="en-US" w:eastAsia="zh-CN"/>
        </w:rPr>
        <w:t>UE measurement capability</w:t>
      </w:r>
      <w:r>
        <w:tab/>
        <w:t>166</w:t>
      </w:r>
    </w:p>
    <w:p w14:paraId="2928356D" w14:textId="77777777" w:rsidR="001613A3" w:rsidRDefault="001613A3">
      <w:pPr>
        <w:pStyle w:val="TOC4"/>
        <w:rPr>
          <w:rFonts w:asciiTheme="minorHAnsi" w:eastAsiaTheme="minorEastAsia" w:hAnsiTheme="minorHAnsi" w:cstheme="minorBidi"/>
          <w:sz w:val="22"/>
          <w:szCs w:val="22"/>
        </w:rPr>
      </w:pPr>
      <w:r w:rsidRPr="00FE2B14">
        <w:rPr>
          <w:lang w:val="en-US" w:eastAsia="zh-CN"/>
        </w:rPr>
        <w:t>4A.1.2.2</w:t>
      </w:r>
      <w:r>
        <w:rPr>
          <w:rFonts w:asciiTheme="minorHAnsi" w:eastAsiaTheme="minorEastAsia" w:hAnsiTheme="minorHAnsi" w:cstheme="minorBidi"/>
          <w:sz w:val="22"/>
          <w:szCs w:val="22"/>
        </w:rPr>
        <w:tab/>
      </w:r>
      <w:r w:rsidRPr="00FE2B14">
        <w:rPr>
          <w:lang w:val="en-US" w:eastAsia="zh-CN"/>
        </w:rPr>
        <w:t>Measurement and evaluation of serving cell</w:t>
      </w:r>
      <w:r>
        <w:tab/>
        <w:t>166</w:t>
      </w:r>
    </w:p>
    <w:p w14:paraId="0696632E" w14:textId="77777777" w:rsidR="001613A3" w:rsidRDefault="001613A3">
      <w:pPr>
        <w:pStyle w:val="TOC4"/>
        <w:rPr>
          <w:rFonts w:asciiTheme="minorHAnsi" w:eastAsiaTheme="minorEastAsia" w:hAnsiTheme="minorHAnsi" w:cstheme="minorBidi"/>
          <w:sz w:val="22"/>
          <w:szCs w:val="22"/>
        </w:rPr>
      </w:pPr>
      <w:r w:rsidRPr="00FE2B14">
        <w:rPr>
          <w:lang w:val="en-US" w:eastAsia="zh-CN"/>
        </w:rPr>
        <w:t>4A.1.2.3</w:t>
      </w:r>
      <w:r>
        <w:rPr>
          <w:rFonts w:asciiTheme="minorHAnsi" w:eastAsiaTheme="minorEastAsia" w:hAnsiTheme="minorHAnsi" w:cstheme="minorBidi"/>
          <w:sz w:val="22"/>
          <w:szCs w:val="22"/>
        </w:rPr>
        <w:tab/>
      </w:r>
      <w:r w:rsidRPr="00FE2B14">
        <w:rPr>
          <w:lang w:val="en-US" w:eastAsia="zh-CN"/>
        </w:rPr>
        <w:t>Measurements of intra-frequency E-UTRAN cells</w:t>
      </w:r>
      <w:r>
        <w:tab/>
        <w:t>166</w:t>
      </w:r>
    </w:p>
    <w:p w14:paraId="52678140" w14:textId="77777777" w:rsidR="001613A3" w:rsidRDefault="001613A3">
      <w:pPr>
        <w:pStyle w:val="TOC4"/>
        <w:rPr>
          <w:rFonts w:asciiTheme="minorHAnsi" w:eastAsiaTheme="minorEastAsia" w:hAnsiTheme="minorHAnsi" w:cstheme="minorBidi"/>
          <w:sz w:val="22"/>
          <w:szCs w:val="22"/>
        </w:rPr>
      </w:pPr>
      <w:r w:rsidRPr="00FE2B14">
        <w:rPr>
          <w:lang w:val="en-US" w:eastAsia="zh-CN"/>
        </w:rPr>
        <w:t>4A.1.2.4</w:t>
      </w:r>
      <w:r>
        <w:rPr>
          <w:rFonts w:asciiTheme="minorHAnsi" w:eastAsiaTheme="minorEastAsia" w:hAnsiTheme="minorHAnsi" w:cstheme="minorBidi"/>
          <w:sz w:val="22"/>
          <w:szCs w:val="22"/>
        </w:rPr>
        <w:tab/>
      </w:r>
      <w:r w:rsidRPr="00FE2B14">
        <w:rPr>
          <w:lang w:val="en-US" w:eastAsia="zh-CN"/>
        </w:rPr>
        <w:t>Measurements of inter-frequency E-UTRAN cells</w:t>
      </w:r>
      <w:r>
        <w:tab/>
        <w:t>166</w:t>
      </w:r>
    </w:p>
    <w:p w14:paraId="67D64E29" w14:textId="77777777" w:rsidR="001613A3" w:rsidRDefault="001613A3">
      <w:pPr>
        <w:pStyle w:val="TOC4"/>
        <w:rPr>
          <w:rFonts w:asciiTheme="minorHAnsi" w:eastAsiaTheme="minorEastAsia" w:hAnsiTheme="minorHAnsi" w:cstheme="minorBidi"/>
          <w:sz w:val="22"/>
          <w:szCs w:val="22"/>
        </w:rPr>
      </w:pPr>
      <w:r>
        <w:rPr>
          <w:lang w:eastAsia="zh-CN"/>
        </w:rPr>
        <w:t>4A.1.2.5</w:t>
      </w:r>
      <w:r>
        <w:rPr>
          <w:rFonts w:asciiTheme="minorHAnsi" w:eastAsiaTheme="minorEastAsia" w:hAnsiTheme="minorHAnsi" w:cstheme="minorBidi"/>
          <w:sz w:val="22"/>
          <w:szCs w:val="22"/>
        </w:rPr>
        <w:tab/>
      </w:r>
      <w:r>
        <w:rPr>
          <w:lang w:eastAsia="zh-CN"/>
        </w:rPr>
        <w:t>Evaluation of cell re-selection criteria</w:t>
      </w:r>
      <w:r>
        <w:tab/>
        <w:t>166</w:t>
      </w:r>
    </w:p>
    <w:p w14:paraId="238179E6" w14:textId="77777777" w:rsidR="001613A3" w:rsidRDefault="001613A3">
      <w:pPr>
        <w:pStyle w:val="TOC4"/>
        <w:rPr>
          <w:rFonts w:asciiTheme="minorHAnsi" w:eastAsiaTheme="minorEastAsia" w:hAnsiTheme="minorHAnsi" w:cstheme="minorBidi"/>
          <w:sz w:val="22"/>
          <w:szCs w:val="22"/>
        </w:rPr>
      </w:pPr>
      <w:r>
        <w:rPr>
          <w:lang w:eastAsia="zh-CN"/>
        </w:rPr>
        <w:t>4A.1.2.6</w:t>
      </w:r>
      <w:r>
        <w:rPr>
          <w:rFonts w:asciiTheme="minorHAnsi" w:eastAsiaTheme="minorEastAsia" w:hAnsiTheme="minorHAnsi" w:cstheme="minorBidi"/>
          <w:sz w:val="22"/>
          <w:szCs w:val="22"/>
        </w:rPr>
        <w:tab/>
      </w:r>
      <w:r>
        <w:rPr>
          <w:lang w:eastAsia="zh-CN"/>
        </w:rPr>
        <w:t>Maximum interruption in paging reception</w:t>
      </w:r>
      <w:r>
        <w:tab/>
        <w:t>166</w:t>
      </w:r>
    </w:p>
    <w:p w14:paraId="392E41D3" w14:textId="77777777" w:rsidR="001613A3" w:rsidRDefault="001613A3">
      <w:pPr>
        <w:pStyle w:val="TOC4"/>
        <w:rPr>
          <w:rFonts w:asciiTheme="minorHAnsi" w:eastAsiaTheme="minorEastAsia" w:hAnsiTheme="minorHAnsi" w:cstheme="minorBidi"/>
          <w:sz w:val="22"/>
          <w:szCs w:val="22"/>
        </w:rPr>
      </w:pPr>
      <w:r>
        <w:rPr>
          <w:lang w:eastAsia="zh-CN"/>
        </w:rPr>
        <w:t>4A.1.2.7</w:t>
      </w:r>
      <w:r>
        <w:rPr>
          <w:rFonts w:asciiTheme="minorHAnsi" w:eastAsiaTheme="minorEastAsia" w:hAnsiTheme="minorHAnsi" w:cstheme="minorBidi"/>
          <w:sz w:val="22"/>
          <w:szCs w:val="22"/>
        </w:rPr>
        <w:tab/>
      </w:r>
      <w:r>
        <w:rPr>
          <w:lang w:eastAsia="zh-CN"/>
        </w:rPr>
        <w:t>Measurements of inter-RAT NR cells</w:t>
      </w:r>
      <w:r>
        <w:tab/>
        <w:t>166</w:t>
      </w:r>
    </w:p>
    <w:p w14:paraId="3EA00A41" w14:textId="77777777" w:rsidR="001613A3" w:rsidRDefault="001613A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167</w:t>
      </w:r>
    </w:p>
    <w:p w14:paraId="1CB627D9" w14:textId="77777777" w:rsidR="001613A3" w:rsidRDefault="001613A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167</w:t>
      </w:r>
    </w:p>
    <w:p w14:paraId="13236735" w14:textId="77777777" w:rsidR="001613A3" w:rsidRDefault="001613A3">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167</w:t>
      </w:r>
    </w:p>
    <w:p w14:paraId="503B18A5" w14:textId="77777777" w:rsidR="001613A3" w:rsidRDefault="001613A3">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167</w:t>
      </w:r>
    </w:p>
    <w:p w14:paraId="062D5B38" w14:textId="77777777" w:rsidR="001613A3" w:rsidRDefault="001613A3">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167</w:t>
      </w:r>
    </w:p>
    <w:p w14:paraId="15112EB1" w14:textId="77777777" w:rsidR="001613A3" w:rsidRDefault="001613A3">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167</w:t>
      </w:r>
    </w:p>
    <w:p w14:paraId="4F38EA62" w14:textId="77777777" w:rsidR="001613A3" w:rsidRDefault="001613A3">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168</w:t>
      </w:r>
    </w:p>
    <w:p w14:paraId="55848046" w14:textId="77777777" w:rsidR="001613A3" w:rsidRDefault="001613A3">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169</w:t>
      </w:r>
    </w:p>
    <w:p w14:paraId="5739F2FE" w14:textId="77777777" w:rsidR="001613A3" w:rsidRDefault="001613A3">
      <w:pPr>
        <w:pStyle w:val="TOC5"/>
        <w:rPr>
          <w:rFonts w:asciiTheme="minorHAnsi" w:eastAsiaTheme="minorEastAsia" w:hAnsiTheme="minorHAnsi" w:cstheme="minorBidi"/>
          <w:sz w:val="22"/>
          <w:szCs w:val="22"/>
        </w:rPr>
      </w:pPr>
      <w:r w:rsidRPr="00FE2B14">
        <w:rPr>
          <w:lang w:val="sv-SE"/>
        </w:rPr>
        <w:t>5.1.2.2.1</w:t>
      </w:r>
      <w:r>
        <w:rPr>
          <w:rFonts w:asciiTheme="minorHAnsi" w:eastAsiaTheme="minorEastAsia" w:hAnsiTheme="minorHAnsi" w:cstheme="minorBidi"/>
          <w:sz w:val="22"/>
          <w:szCs w:val="22"/>
        </w:rPr>
        <w:tab/>
      </w:r>
      <w:r w:rsidRPr="00FE2B14">
        <w:rPr>
          <w:lang w:val="sv-SE"/>
        </w:rPr>
        <w:t>(Void)</w:t>
      </w:r>
      <w:r>
        <w:tab/>
        <w:t>169</w:t>
      </w:r>
    </w:p>
    <w:p w14:paraId="652BD3E3" w14:textId="77777777" w:rsidR="001613A3" w:rsidRDefault="001613A3">
      <w:pPr>
        <w:pStyle w:val="TOC5"/>
        <w:rPr>
          <w:rFonts w:asciiTheme="minorHAnsi" w:eastAsiaTheme="minorEastAsia" w:hAnsiTheme="minorHAnsi" w:cstheme="minorBidi"/>
          <w:sz w:val="22"/>
          <w:szCs w:val="22"/>
        </w:rPr>
      </w:pPr>
      <w:r w:rsidRPr="00FE2B14">
        <w:rPr>
          <w:lang w:val="sv-SE"/>
        </w:rPr>
        <w:t>5.1.2.2.2</w:t>
      </w:r>
      <w:r>
        <w:rPr>
          <w:rFonts w:asciiTheme="minorHAnsi" w:eastAsiaTheme="minorEastAsia" w:hAnsiTheme="minorHAnsi" w:cstheme="minorBidi"/>
          <w:sz w:val="22"/>
          <w:szCs w:val="22"/>
        </w:rPr>
        <w:tab/>
      </w:r>
      <w:r w:rsidRPr="00FE2B14">
        <w:rPr>
          <w:lang w:val="sv-SE"/>
        </w:rPr>
        <w:t>(Void)</w:t>
      </w:r>
      <w:r>
        <w:tab/>
        <w:t>169</w:t>
      </w:r>
    </w:p>
    <w:p w14:paraId="5D6C8E98" w14:textId="77777777" w:rsidR="001613A3" w:rsidRDefault="001613A3">
      <w:pPr>
        <w:pStyle w:val="TOC4"/>
        <w:rPr>
          <w:rFonts w:asciiTheme="minorHAnsi" w:eastAsiaTheme="minorEastAsia" w:hAnsiTheme="minorHAnsi" w:cstheme="minorBidi"/>
          <w:sz w:val="22"/>
          <w:szCs w:val="22"/>
        </w:rPr>
      </w:pPr>
      <w:r w:rsidRPr="00FE2B14">
        <w:rPr>
          <w:lang w:val="sv-SE"/>
        </w:rPr>
        <w:t>5.1.2.3</w:t>
      </w:r>
      <w:r>
        <w:rPr>
          <w:rFonts w:asciiTheme="minorHAnsi" w:eastAsiaTheme="minorEastAsia" w:hAnsiTheme="minorHAnsi" w:cstheme="minorBidi"/>
          <w:sz w:val="22"/>
          <w:szCs w:val="22"/>
        </w:rPr>
        <w:tab/>
      </w:r>
      <w:r w:rsidRPr="00FE2B14">
        <w:rPr>
          <w:lang w:val="sv-SE"/>
        </w:rPr>
        <w:t>E-UTRAN TDD – FDD</w:t>
      </w:r>
      <w:r>
        <w:tab/>
        <w:t>169</w:t>
      </w:r>
    </w:p>
    <w:p w14:paraId="28A742F9" w14:textId="77777777" w:rsidR="001613A3" w:rsidRDefault="001613A3">
      <w:pPr>
        <w:pStyle w:val="TOC5"/>
        <w:rPr>
          <w:rFonts w:asciiTheme="minorHAnsi" w:eastAsiaTheme="minorEastAsia" w:hAnsiTheme="minorHAnsi" w:cstheme="minorBidi"/>
          <w:sz w:val="22"/>
          <w:szCs w:val="22"/>
        </w:rPr>
      </w:pPr>
      <w:r w:rsidRPr="00FE2B14">
        <w:rPr>
          <w:lang w:val="sv-SE"/>
        </w:rPr>
        <w:t>5.1.2.3.1</w:t>
      </w:r>
      <w:r>
        <w:rPr>
          <w:rFonts w:asciiTheme="minorHAnsi" w:eastAsiaTheme="minorEastAsia" w:hAnsiTheme="minorHAnsi" w:cstheme="minorBidi"/>
          <w:sz w:val="22"/>
          <w:szCs w:val="22"/>
        </w:rPr>
        <w:tab/>
      </w:r>
      <w:r w:rsidRPr="00FE2B14">
        <w:rPr>
          <w:lang w:val="sv-SE"/>
        </w:rPr>
        <w:t>(Void)</w:t>
      </w:r>
      <w:r>
        <w:tab/>
        <w:t>169</w:t>
      </w:r>
    </w:p>
    <w:p w14:paraId="33C1178F" w14:textId="77777777" w:rsidR="001613A3" w:rsidRDefault="001613A3">
      <w:pPr>
        <w:pStyle w:val="TOC5"/>
        <w:rPr>
          <w:rFonts w:asciiTheme="minorHAnsi" w:eastAsiaTheme="minorEastAsia" w:hAnsiTheme="minorHAnsi" w:cstheme="minorBidi"/>
          <w:sz w:val="22"/>
          <w:szCs w:val="22"/>
        </w:rPr>
      </w:pPr>
      <w:r w:rsidRPr="00FE2B14">
        <w:rPr>
          <w:lang w:val="sv-SE"/>
        </w:rPr>
        <w:t>5.1.2.3.2</w:t>
      </w:r>
      <w:r>
        <w:rPr>
          <w:rFonts w:asciiTheme="minorHAnsi" w:eastAsiaTheme="minorEastAsia" w:hAnsiTheme="minorHAnsi" w:cstheme="minorBidi"/>
          <w:sz w:val="22"/>
          <w:szCs w:val="22"/>
        </w:rPr>
        <w:tab/>
      </w:r>
      <w:r w:rsidRPr="00FE2B14">
        <w:rPr>
          <w:lang w:val="sv-SE"/>
        </w:rPr>
        <w:t>(Void)</w:t>
      </w:r>
      <w:r>
        <w:tab/>
        <w:t>169</w:t>
      </w:r>
    </w:p>
    <w:p w14:paraId="11B19F45" w14:textId="77777777" w:rsidR="001613A3" w:rsidRDefault="001613A3">
      <w:pPr>
        <w:pStyle w:val="TOC4"/>
        <w:rPr>
          <w:rFonts w:asciiTheme="minorHAnsi" w:eastAsiaTheme="minorEastAsia" w:hAnsiTheme="minorHAnsi" w:cstheme="minorBidi"/>
          <w:sz w:val="22"/>
          <w:szCs w:val="22"/>
        </w:rPr>
      </w:pPr>
      <w:r w:rsidRPr="00FE2B14">
        <w:rPr>
          <w:lang w:val="sv-SE"/>
        </w:rPr>
        <w:t>5.1.2.4</w:t>
      </w:r>
      <w:r>
        <w:rPr>
          <w:rFonts w:asciiTheme="minorHAnsi" w:eastAsiaTheme="minorEastAsia" w:hAnsiTheme="minorHAnsi" w:cstheme="minorBidi"/>
          <w:sz w:val="22"/>
          <w:szCs w:val="22"/>
        </w:rPr>
        <w:tab/>
      </w:r>
      <w:r w:rsidRPr="00FE2B14">
        <w:rPr>
          <w:lang w:val="sv-SE"/>
        </w:rPr>
        <w:t>E-UTRAN TDD – TDD</w:t>
      </w:r>
      <w:r>
        <w:tab/>
        <w:t>169</w:t>
      </w:r>
    </w:p>
    <w:p w14:paraId="6637D722" w14:textId="77777777" w:rsidR="001613A3" w:rsidRDefault="001613A3">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169</w:t>
      </w:r>
    </w:p>
    <w:p w14:paraId="07450E9E" w14:textId="77777777" w:rsidR="001613A3" w:rsidRDefault="001613A3">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170</w:t>
      </w:r>
    </w:p>
    <w:p w14:paraId="7F4E8003" w14:textId="77777777" w:rsidR="001613A3" w:rsidRDefault="001613A3">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171</w:t>
      </w:r>
    </w:p>
    <w:p w14:paraId="0191F146" w14:textId="77777777" w:rsidR="001613A3" w:rsidRDefault="001613A3">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171</w:t>
      </w:r>
    </w:p>
    <w:p w14:paraId="56E1B969" w14:textId="77777777" w:rsidR="001613A3" w:rsidRDefault="001613A3">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172</w:t>
      </w:r>
    </w:p>
    <w:p w14:paraId="2C92C6B7" w14:textId="77777777" w:rsidR="001613A3" w:rsidRDefault="001613A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173</w:t>
      </w:r>
    </w:p>
    <w:p w14:paraId="15DE2A0F" w14:textId="77777777" w:rsidR="001613A3" w:rsidRDefault="001613A3">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173</w:t>
      </w:r>
    </w:p>
    <w:p w14:paraId="0700312F" w14:textId="77777777" w:rsidR="001613A3" w:rsidRDefault="001613A3">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173</w:t>
      </w:r>
    </w:p>
    <w:p w14:paraId="2D6B803D" w14:textId="77777777" w:rsidR="001613A3" w:rsidRDefault="001613A3">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173</w:t>
      </w:r>
    </w:p>
    <w:p w14:paraId="1023656D" w14:textId="77777777" w:rsidR="001613A3" w:rsidRDefault="001613A3">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173</w:t>
      </w:r>
    </w:p>
    <w:p w14:paraId="38F6C217" w14:textId="77777777" w:rsidR="001613A3" w:rsidRDefault="001613A3">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173</w:t>
      </w:r>
    </w:p>
    <w:p w14:paraId="6D80CEBC" w14:textId="77777777" w:rsidR="001613A3" w:rsidRDefault="001613A3">
      <w:pPr>
        <w:pStyle w:val="TOC3"/>
        <w:rPr>
          <w:rFonts w:asciiTheme="minorHAnsi" w:eastAsiaTheme="minorEastAsia" w:hAnsiTheme="minorHAnsi" w:cstheme="minorBidi"/>
          <w:sz w:val="22"/>
          <w:szCs w:val="22"/>
        </w:rPr>
      </w:pPr>
      <w:r w:rsidRPr="00FE2B14">
        <w:rPr>
          <w:lang w:val="sv-SE"/>
        </w:rPr>
        <w:t>5.3.2</w:t>
      </w:r>
      <w:r>
        <w:rPr>
          <w:rFonts w:asciiTheme="minorHAnsi" w:eastAsiaTheme="minorEastAsia" w:hAnsiTheme="minorHAnsi" w:cstheme="minorBidi"/>
          <w:sz w:val="22"/>
          <w:szCs w:val="22"/>
        </w:rPr>
        <w:tab/>
      </w:r>
      <w:r w:rsidRPr="00FE2B14">
        <w:rPr>
          <w:lang w:val="sv-SE"/>
        </w:rPr>
        <w:t>E-UTRAN - UTRAN TDD Handover</w:t>
      </w:r>
      <w:r>
        <w:tab/>
        <w:t>174</w:t>
      </w:r>
    </w:p>
    <w:p w14:paraId="0187EF19" w14:textId="77777777" w:rsidR="001613A3" w:rsidRDefault="001613A3">
      <w:pPr>
        <w:pStyle w:val="TOC4"/>
        <w:rPr>
          <w:rFonts w:asciiTheme="minorHAnsi" w:eastAsiaTheme="minorEastAsia" w:hAnsiTheme="minorHAnsi" w:cstheme="minorBidi"/>
          <w:sz w:val="22"/>
          <w:szCs w:val="22"/>
        </w:rPr>
      </w:pPr>
      <w:r w:rsidRPr="00FE2B14">
        <w:rPr>
          <w:lang w:val="sv-SE"/>
        </w:rPr>
        <w:t>5.3.2.1</w:t>
      </w:r>
      <w:r>
        <w:rPr>
          <w:rFonts w:asciiTheme="minorHAnsi" w:eastAsiaTheme="minorEastAsia" w:hAnsiTheme="minorHAnsi" w:cstheme="minorBidi"/>
          <w:sz w:val="22"/>
          <w:szCs w:val="22"/>
        </w:rPr>
        <w:tab/>
      </w:r>
      <w:r w:rsidRPr="00FE2B14">
        <w:rPr>
          <w:lang w:val="sv-SE"/>
        </w:rPr>
        <w:t>Introduction</w:t>
      </w:r>
      <w:r>
        <w:tab/>
        <w:t>174</w:t>
      </w:r>
    </w:p>
    <w:p w14:paraId="56EC3BAB" w14:textId="77777777" w:rsidR="001613A3" w:rsidRDefault="001613A3">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174</w:t>
      </w:r>
    </w:p>
    <w:p w14:paraId="3FB9E1B2" w14:textId="77777777" w:rsidR="001613A3" w:rsidRDefault="001613A3">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174</w:t>
      </w:r>
    </w:p>
    <w:p w14:paraId="59142F0C" w14:textId="77777777" w:rsidR="001613A3" w:rsidRDefault="001613A3">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174</w:t>
      </w:r>
    </w:p>
    <w:p w14:paraId="765DC0D7" w14:textId="77777777" w:rsidR="001613A3" w:rsidRDefault="001613A3">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175</w:t>
      </w:r>
    </w:p>
    <w:p w14:paraId="05BBDE03" w14:textId="77777777" w:rsidR="001613A3" w:rsidRDefault="001613A3">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175</w:t>
      </w:r>
    </w:p>
    <w:p w14:paraId="1340CDC4" w14:textId="77777777" w:rsidR="001613A3" w:rsidRDefault="001613A3">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175</w:t>
      </w:r>
    </w:p>
    <w:p w14:paraId="3822A647" w14:textId="77777777" w:rsidR="001613A3" w:rsidRDefault="001613A3">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175</w:t>
      </w:r>
    </w:p>
    <w:p w14:paraId="2451D5F9" w14:textId="77777777" w:rsidR="001613A3" w:rsidRDefault="001613A3">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175</w:t>
      </w:r>
    </w:p>
    <w:p w14:paraId="728A85AC" w14:textId="77777777" w:rsidR="001613A3" w:rsidRDefault="001613A3">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175</w:t>
      </w:r>
    </w:p>
    <w:p w14:paraId="47371DFB" w14:textId="77777777" w:rsidR="001613A3" w:rsidRDefault="001613A3">
      <w:pPr>
        <w:pStyle w:val="TOC4"/>
        <w:rPr>
          <w:rFonts w:asciiTheme="minorHAnsi" w:eastAsiaTheme="minorEastAsia" w:hAnsiTheme="minorHAnsi" w:cstheme="minorBidi"/>
          <w:sz w:val="22"/>
          <w:szCs w:val="22"/>
        </w:rPr>
      </w:pPr>
      <w:r w:rsidRPr="00FE2B14">
        <w:rPr>
          <w:lang w:val="en-US" w:eastAsia="zh-CN"/>
        </w:rPr>
        <w:t>5.3.4.1</w:t>
      </w:r>
      <w:r>
        <w:rPr>
          <w:rFonts w:asciiTheme="minorHAnsi" w:eastAsiaTheme="minorEastAsia" w:hAnsiTheme="minorHAnsi" w:cstheme="minorBidi"/>
          <w:sz w:val="22"/>
          <w:szCs w:val="22"/>
        </w:rPr>
        <w:tab/>
      </w:r>
      <w:r w:rsidRPr="00FE2B14">
        <w:rPr>
          <w:lang w:val="en-US" w:eastAsia="zh-CN"/>
        </w:rPr>
        <w:t>Introduction</w:t>
      </w:r>
      <w:r>
        <w:tab/>
        <w:t>175</w:t>
      </w:r>
    </w:p>
    <w:p w14:paraId="288601D3" w14:textId="77777777" w:rsidR="001613A3" w:rsidRDefault="001613A3">
      <w:pPr>
        <w:pStyle w:val="TOC4"/>
        <w:rPr>
          <w:rFonts w:asciiTheme="minorHAnsi" w:eastAsiaTheme="minorEastAsia" w:hAnsiTheme="minorHAnsi" w:cstheme="minorBidi"/>
          <w:sz w:val="22"/>
          <w:szCs w:val="22"/>
        </w:rPr>
      </w:pPr>
      <w:r w:rsidRPr="00FE2B14">
        <w:rPr>
          <w:lang w:val="en-US" w:eastAsia="zh-CN"/>
        </w:rPr>
        <w:t>5.3.4.2</w:t>
      </w:r>
      <w:r>
        <w:rPr>
          <w:rFonts w:asciiTheme="minorHAnsi" w:eastAsiaTheme="minorEastAsia" w:hAnsiTheme="minorHAnsi" w:cstheme="minorBidi"/>
          <w:sz w:val="22"/>
          <w:szCs w:val="22"/>
        </w:rPr>
        <w:tab/>
      </w:r>
      <w:r w:rsidRPr="00FE2B14">
        <w:rPr>
          <w:lang w:val="en-US" w:eastAsia="zh-CN"/>
        </w:rPr>
        <w:t>Handover delay</w:t>
      </w:r>
      <w:r>
        <w:tab/>
        <w:t>176</w:t>
      </w:r>
    </w:p>
    <w:p w14:paraId="3800B4C0" w14:textId="77777777" w:rsidR="001613A3" w:rsidRDefault="001613A3">
      <w:pPr>
        <w:pStyle w:val="TOC4"/>
        <w:rPr>
          <w:rFonts w:asciiTheme="minorHAnsi" w:eastAsiaTheme="minorEastAsia" w:hAnsiTheme="minorHAnsi" w:cstheme="minorBidi"/>
          <w:sz w:val="22"/>
          <w:szCs w:val="22"/>
        </w:rPr>
      </w:pPr>
      <w:r w:rsidRPr="00FE2B14">
        <w:rPr>
          <w:lang w:val="en-US" w:eastAsia="zh-CN"/>
        </w:rPr>
        <w:t>5.3.4.3</w:t>
      </w:r>
      <w:r>
        <w:rPr>
          <w:rFonts w:asciiTheme="minorHAnsi" w:eastAsiaTheme="minorEastAsia" w:hAnsiTheme="minorHAnsi" w:cstheme="minorBidi"/>
          <w:sz w:val="22"/>
          <w:szCs w:val="22"/>
        </w:rPr>
        <w:tab/>
      </w:r>
      <w:r w:rsidRPr="00FE2B14">
        <w:rPr>
          <w:lang w:val="en-US" w:eastAsia="zh-CN"/>
        </w:rPr>
        <w:t>Interruption time</w:t>
      </w:r>
      <w:r>
        <w:tab/>
        <w:t>176</w:t>
      </w:r>
    </w:p>
    <w:p w14:paraId="0E22ECF7" w14:textId="77777777" w:rsidR="001613A3" w:rsidRDefault="001613A3">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176</w:t>
      </w:r>
    </w:p>
    <w:p w14:paraId="6CE97095" w14:textId="77777777" w:rsidR="001613A3" w:rsidRDefault="001613A3">
      <w:pPr>
        <w:pStyle w:val="TOC4"/>
        <w:rPr>
          <w:rFonts w:asciiTheme="minorHAnsi" w:eastAsiaTheme="minorEastAsia" w:hAnsiTheme="minorHAnsi" w:cstheme="minorBidi"/>
          <w:sz w:val="22"/>
          <w:szCs w:val="22"/>
        </w:rPr>
      </w:pPr>
      <w:r w:rsidRPr="00FE2B14">
        <w:rPr>
          <w:lang w:val="en-US" w:eastAsia="zh-CN"/>
        </w:rPr>
        <w:lastRenderedPageBreak/>
        <w:t>5.3.5.1</w:t>
      </w:r>
      <w:r>
        <w:rPr>
          <w:rFonts w:asciiTheme="minorHAnsi" w:eastAsiaTheme="minorEastAsia" w:hAnsiTheme="minorHAnsi" w:cstheme="minorBidi"/>
          <w:sz w:val="22"/>
          <w:szCs w:val="22"/>
        </w:rPr>
        <w:tab/>
      </w:r>
      <w:r w:rsidRPr="00FE2B14">
        <w:rPr>
          <w:lang w:val="en-US" w:eastAsia="zh-CN"/>
        </w:rPr>
        <w:t>Introduction</w:t>
      </w:r>
      <w:r>
        <w:tab/>
        <w:t>176</w:t>
      </w:r>
    </w:p>
    <w:p w14:paraId="5290EE74" w14:textId="77777777" w:rsidR="001613A3" w:rsidRDefault="001613A3">
      <w:pPr>
        <w:pStyle w:val="TOC4"/>
        <w:rPr>
          <w:rFonts w:asciiTheme="minorHAnsi" w:eastAsiaTheme="minorEastAsia" w:hAnsiTheme="minorHAnsi" w:cstheme="minorBidi"/>
          <w:sz w:val="22"/>
          <w:szCs w:val="22"/>
        </w:rPr>
      </w:pPr>
      <w:r w:rsidRPr="00FE2B14">
        <w:rPr>
          <w:lang w:val="en-US" w:eastAsia="zh-CN"/>
        </w:rPr>
        <w:t>5.3.5.2</w:t>
      </w:r>
      <w:r>
        <w:rPr>
          <w:rFonts w:asciiTheme="minorHAnsi" w:eastAsiaTheme="minorEastAsia" w:hAnsiTheme="minorHAnsi" w:cstheme="minorBidi"/>
          <w:sz w:val="22"/>
          <w:szCs w:val="22"/>
        </w:rPr>
        <w:tab/>
      </w:r>
      <w:r w:rsidRPr="00FE2B14">
        <w:rPr>
          <w:lang w:val="en-US" w:eastAsia="zh-CN"/>
        </w:rPr>
        <w:t>Handover delay</w:t>
      </w:r>
      <w:r>
        <w:tab/>
        <w:t>176</w:t>
      </w:r>
    </w:p>
    <w:p w14:paraId="1D18A864" w14:textId="77777777" w:rsidR="001613A3" w:rsidRDefault="001613A3">
      <w:pPr>
        <w:pStyle w:val="TOC4"/>
        <w:rPr>
          <w:rFonts w:asciiTheme="minorHAnsi" w:eastAsiaTheme="minorEastAsia" w:hAnsiTheme="minorHAnsi" w:cstheme="minorBidi"/>
          <w:sz w:val="22"/>
          <w:szCs w:val="22"/>
        </w:rPr>
      </w:pPr>
      <w:r w:rsidRPr="00FE2B14">
        <w:rPr>
          <w:lang w:val="en-US" w:eastAsia="zh-CN"/>
        </w:rPr>
        <w:t>5.3.5.3</w:t>
      </w:r>
      <w:r>
        <w:rPr>
          <w:rFonts w:asciiTheme="minorHAnsi" w:eastAsiaTheme="minorEastAsia" w:hAnsiTheme="minorHAnsi" w:cstheme="minorBidi"/>
          <w:sz w:val="22"/>
          <w:szCs w:val="22"/>
        </w:rPr>
        <w:tab/>
      </w:r>
      <w:r w:rsidRPr="00FE2B14">
        <w:rPr>
          <w:lang w:val="en-US" w:eastAsia="zh-CN"/>
        </w:rPr>
        <w:t>Interruption time</w:t>
      </w:r>
      <w:r>
        <w:tab/>
        <w:t>177</w:t>
      </w:r>
    </w:p>
    <w:p w14:paraId="5600CC68" w14:textId="77777777" w:rsidR="001613A3" w:rsidRDefault="001613A3">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177</w:t>
      </w:r>
    </w:p>
    <w:p w14:paraId="77AEA7F1" w14:textId="77777777" w:rsidR="001613A3" w:rsidRDefault="001613A3">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177</w:t>
      </w:r>
    </w:p>
    <w:p w14:paraId="026DB38D" w14:textId="77777777" w:rsidR="001613A3" w:rsidRDefault="001613A3">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177</w:t>
      </w:r>
    </w:p>
    <w:p w14:paraId="458DEA62" w14:textId="77777777" w:rsidR="001613A3" w:rsidRDefault="001613A3">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178</w:t>
      </w:r>
    </w:p>
    <w:p w14:paraId="70659A5A" w14:textId="77777777" w:rsidR="001613A3" w:rsidRDefault="001613A3">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178</w:t>
      </w:r>
    </w:p>
    <w:p w14:paraId="04DF5CFE" w14:textId="77777777" w:rsidR="001613A3" w:rsidRDefault="001613A3">
      <w:pPr>
        <w:pStyle w:val="TOC3"/>
        <w:rPr>
          <w:rFonts w:asciiTheme="minorHAnsi" w:eastAsiaTheme="minorEastAsia" w:hAnsiTheme="minorHAnsi" w:cstheme="minorBidi"/>
          <w:sz w:val="22"/>
          <w:szCs w:val="22"/>
        </w:rPr>
      </w:pPr>
      <w:r w:rsidRPr="00FE2B14">
        <w:rPr>
          <w:lang w:val="sv-SE"/>
        </w:rPr>
        <w:t>5.4.2</w:t>
      </w:r>
      <w:r>
        <w:rPr>
          <w:rFonts w:asciiTheme="minorHAnsi" w:eastAsiaTheme="minorEastAsia" w:hAnsiTheme="minorHAnsi" w:cstheme="minorBidi"/>
          <w:sz w:val="22"/>
          <w:szCs w:val="22"/>
        </w:rPr>
        <w:tab/>
      </w:r>
      <w:r w:rsidRPr="00FE2B14">
        <w:rPr>
          <w:lang w:val="sv-SE"/>
        </w:rPr>
        <w:t>E-UTRAN – cdma2000 1X Handover</w:t>
      </w:r>
      <w:r>
        <w:tab/>
        <w:t>178</w:t>
      </w:r>
    </w:p>
    <w:p w14:paraId="07FF3E24" w14:textId="77777777" w:rsidR="001613A3" w:rsidRDefault="001613A3">
      <w:pPr>
        <w:pStyle w:val="TOC5"/>
        <w:rPr>
          <w:rFonts w:asciiTheme="minorHAnsi" w:eastAsiaTheme="minorEastAsia" w:hAnsiTheme="minorHAnsi" w:cstheme="minorBidi"/>
          <w:sz w:val="22"/>
          <w:szCs w:val="22"/>
        </w:rPr>
      </w:pPr>
      <w:r w:rsidRPr="00FE2B14">
        <w:rPr>
          <w:lang w:val="sv-SE"/>
        </w:rPr>
        <w:t>5.4.2.1</w:t>
      </w:r>
      <w:r>
        <w:rPr>
          <w:rFonts w:asciiTheme="minorHAnsi" w:eastAsiaTheme="minorEastAsia" w:hAnsiTheme="minorHAnsi" w:cstheme="minorBidi"/>
          <w:sz w:val="22"/>
          <w:szCs w:val="22"/>
        </w:rPr>
        <w:tab/>
      </w:r>
      <w:r w:rsidRPr="00FE2B14">
        <w:rPr>
          <w:lang w:val="sv-SE"/>
        </w:rPr>
        <w:t>Introduction</w:t>
      </w:r>
      <w:r>
        <w:tab/>
        <w:t>178</w:t>
      </w:r>
    </w:p>
    <w:p w14:paraId="65FF9197" w14:textId="77777777" w:rsidR="001613A3" w:rsidRDefault="001613A3">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178</w:t>
      </w:r>
    </w:p>
    <w:p w14:paraId="188135A2" w14:textId="77777777" w:rsidR="001613A3" w:rsidRDefault="001613A3">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178</w:t>
      </w:r>
    </w:p>
    <w:p w14:paraId="2FF35148" w14:textId="77777777" w:rsidR="001613A3" w:rsidRDefault="001613A3">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179</w:t>
      </w:r>
    </w:p>
    <w:p w14:paraId="2482114C" w14:textId="77777777" w:rsidR="001613A3" w:rsidRDefault="001613A3">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179</w:t>
      </w:r>
    </w:p>
    <w:p w14:paraId="2CDE57CB" w14:textId="77777777" w:rsidR="001613A3" w:rsidRDefault="001613A3">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179</w:t>
      </w:r>
    </w:p>
    <w:p w14:paraId="68DACFA6" w14:textId="77777777" w:rsidR="001613A3" w:rsidRDefault="001613A3">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179</w:t>
      </w:r>
    </w:p>
    <w:p w14:paraId="2D5D0965" w14:textId="77777777" w:rsidR="001613A3" w:rsidRDefault="001613A3">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179</w:t>
      </w:r>
    </w:p>
    <w:p w14:paraId="653E255B" w14:textId="77777777" w:rsidR="001613A3" w:rsidRDefault="001613A3">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179</w:t>
      </w:r>
    </w:p>
    <w:p w14:paraId="1C2C00B5" w14:textId="77777777" w:rsidR="001613A3" w:rsidRDefault="001613A3">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180</w:t>
      </w:r>
    </w:p>
    <w:p w14:paraId="5F23E1C4" w14:textId="77777777" w:rsidR="001613A3" w:rsidRDefault="001613A3">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180</w:t>
      </w:r>
    </w:p>
    <w:p w14:paraId="7E98F703" w14:textId="77777777" w:rsidR="001613A3" w:rsidRDefault="001613A3">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180</w:t>
      </w:r>
    </w:p>
    <w:p w14:paraId="4D4933FC" w14:textId="77777777" w:rsidR="001613A3" w:rsidRDefault="001613A3">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180</w:t>
      </w:r>
    </w:p>
    <w:p w14:paraId="0C5C3B2B" w14:textId="77777777" w:rsidR="001613A3" w:rsidRDefault="001613A3">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180</w:t>
      </w:r>
    </w:p>
    <w:p w14:paraId="49569452" w14:textId="77777777" w:rsidR="001613A3" w:rsidRDefault="001613A3">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180</w:t>
      </w:r>
    </w:p>
    <w:p w14:paraId="1984F45E" w14:textId="77777777" w:rsidR="001613A3" w:rsidRDefault="001613A3">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180</w:t>
      </w:r>
    </w:p>
    <w:p w14:paraId="1C9F872D" w14:textId="77777777" w:rsidR="001613A3" w:rsidRDefault="001613A3">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181</w:t>
      </w:r>
    </w:p>
    <w:p w14:paraId="2F1198B3" w14:textId="77777777" w:rsidR="001613A3" w:rsidRDefault="001613A3">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181</w:t>
      </w:r>
    </w:p>
    <w:p w14:paraId="511BCC37" w14:textId="77777777" w:rsidR="001613A3" w:rsidRDefault="001613A3">
      <w:pPr>
        <w:pStyle w:val="TOC4"/>
        <w:rPr>
          <w:rFonts w:asciiTheme="minorHAnsi" w:eastAsiaTheme="minorEastAsia" w:hAnsiTheme="minorHAnsi" w:cstheme="minorBidi"/>
          <w:sz w:val="22"/>
          <w:szCs w:val="22"/>
        </w:rPr>
      </w:pPr>
      <w:r w:rsidRPr="00FE2B14">
        <w:rPr>
          <w:lang w:val="en-US" w:eastAsia="sv-SE"/>
        </w:rPr>
        <w:t>5.5.3.3</w:t>
      </w:r>
      <w:r>
        <w:rPr>
          <w:rFonts w:asciiTheme="minorHAnsi" w:eastAsiaTheme="minorEastAsia" w:hAnsiTheme="minorHAnsi" w:cstheme="minorBidi"/>
          <w:sz w:val="22"/>
          <w:szCs w:val="22"/>
        </w:rPr>
        <w:tab/>
      </w:r>
      <w:r w:rsidRPr="00FE2B14">
        <w:rPr>
          <w:lang w:val="en-US" w:eastAsia="sv-SE"/>
        </w:rPr>
        <w:t xml:space="preserve">E-UTRAN TDD – TDD </w:t>
      </w:r>
      <w:r>
        <w:rPr>
          <w:lang w:eastAsia="sv-SE"/>
        </w:rPr>
        <w:t>for Cat-M1 TDD UEs</w:t>
      </w:r>
      <w:r>
        <w:tab/>
        <w:t>181</w:t>
      </w:r>
    </w:p>
    <w:p w14:paraId="327634DF" w14:textId="77777777" w:rsidR="001613A3" w:rsidRDefault="001613A3">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181</w:t>
      </w:r>
    </w:p>
    <w:p w14:paraId="7BD70F26" w14:textId="77777777" w:rsidR="001613A3" w:rsidRDefault="001613A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181</w:t>
      </w:r>
    </w:p>
    <w:p w14:paraId="046D113B" w14:textId="77777777" w:rsidR="001613A3" w:rsidRDefault="001613A3">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181</w:t>
      </w:r>
    </w:p>
    <w:p w14:paraId="673AB19D" w14:textId="77777777" w:rsidR="001613A3" w:rsidRDefault="001613A3">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182</w:t>
      </w:r>
    </w:p>
    <w:p w14:paraId="51BCC22E" w14:textId="77777777" w:rsidR="001613A3" w:rsidRDefault="001613A3">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182</w:t>
      </w:r>
    </w:p>
    <w:p w14:paraId="51723900" w14:textId="77777777" w:rsidR="001613A3" w:rsidRDefault="001613A3">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182</w:t>
      </w:r>
    </w:p>
    <w:p w14:paraId="26018A1F" w14:textId="77777777" w:rsidR="001613A3" w:rsidRDefault="001613A3">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182</w:t>
      </w:r>
    </w:p>
    <w:p w14:paraId="241C87ED" w14:textId="77777777" w:rsidR="001613A3" w:rsidRDefault="001613A3">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182</w:t>
      </w:r>
    </w:p>
    <w:p w14:paraId="75975F91" w14:textId="77777777" w:rsidR="001613A3" w:rsidRDefault="001613A3">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182</w:t>
      </w:r>
    </w:p>
    <w:p w14:paraId="4B3A4106" w14:textId="77777777" w:rsidR="001613A3" w:rsidRDefault="001613A3">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183</w:t>
      </w:r>
    </w:p>
    <w:p w14:paraId="14DD6D0E" w14:textId="77777777" w:rsidR="001613A3" w:rsidRDefault="001613A3">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183</w:t>
      </w:r>
    </w:p>
    <w:p w14:paraId="0DAD7ED1"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183</w:t>
      </w:r>
    </w:p>
    <w:p w14:paraId="53E6CB67"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183</w:t>
      </w:r>
    </w:p>
    <w:p w14:paraId="58160017"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183</w:t>
      </w:r>
    </w:p>
    <w:p w14:paraId="5F0E4BBE"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183</w:t>
      </w:r>
    </w:p>
    <w:p w14:paraId="427CAC9D"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183</w:t>
      </w:r>
    </w:p>
    <w:p w14:paraId="43F6CECA" w14:textId="77777777" w:rsidR="001613A3" w:rsidRDefault="001613A3">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183</w:t>
      </w:r>
    </w:p>
    <w:p w14:paraId="6E67E75C" w14:textId="77777777" w:rsidR="001613A3" w:rsidRDefault="001613A3">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183</w:t>
      </w:r>
    </w:p>
    <w:p w14:paraId="2323954E"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183</w:t>
      </w:r>
    </w:p>
    <w:p w14:paraId="2723A5EF" w14:textId="77777777" w:rsidR="001613A3" w:rsidRDefault="001613A3">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184</w:t>
      </w:r>
    </w:p>
    <w:p w14:paraId="1DA17813" w14:textId="77777777" w:rsidR="001613A3" w:rsidRDefault="001613A3">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184</w:t>
      </w:r>
    </w:p>
    <w:p w14:paraId="568837DC" w14:textId="77777777" w:rsidR="001613A3" w:rsidRDefault="001613A3">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184</w:t>
      </w:r>
    </w:p>
    <w:p w14:paraId="42D3CD49" w14:textId="77777777" w:rsidR="001613A3" w:rsidRDefault="001613A3">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184</w:t>
      </w:r>
    </w:p>
    <w:p w14:paraId="5277459B" w14:textId="77777777" w:rsidR="001613A3" w:rsidRDefault="001613A3">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184</w:t>
      </w:r>
    </w:p>
    <w:p w14:paraId="44B62E37" w14:textId="77777777" w:rsidR="001613A3" w:rsidRDefault="001613A3">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184</w:t>
      </w:r>
    </w:p>
    <w:p w14:paraId="1C17C4D5" w14:textId="77777777" w:rsidR="001613A3" w:rsidRDefault="001613A3">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185</w:t>
      </w:r>
    </w:p>
    <w:p w14:paraId="56E6D27B" w14:textId="77777777" w:rsidR="001613A3" w:rsidRDefault="001613A3">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185</w:t>
      </w:r>
    </w:p>
    <w:p w14:paraId="70258DE0" w14:textId="77777777" w:rsidR="001613A3" w:rsidRDefault="001613A3">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186</w:t>
      </w:r>
    </w:p>
    <w:p w14:paraId="6BC0B85E" w14:textId="77777777" w:rsidR="001613A3" w:rsidRDefault="001613A3">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186</w:t>
      </w:r>
    </w:p>
    <w:p w14:paraId="5B6DE0DD" w14:textId="77777777" w:rsidR="001613A3" w:rsidRDefault="001613A3">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186</w:t>
      </w:r>
    </w:p>
    <w:p w14:paraId="21585BB9" w14:textId="77777777" w:rsidR="001613A3" w:rsidRDefault="001613A3">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186</w:t>
      </w:r>
    </w:p>
    <w:p w14:paraId="55C38F17" w14:textId="77777777" w:rsidR="001613A3" w:rsidRDefault="001613A3">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186</w:t>
      </w:r>
    </w:p>
    <w:p w14:paraId="4A5538C0" w14:textId="77777777" w:rsidR="001613A3" w:rsidRDefault="001613A3">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187</w:t>
      </w:r>
    </w:p>
    <w:p w14:paraId="426EFDF5" w14:textId="77777777" w:rsidR="001613A3" w:rsidRDefault="001613A3">
      <w:pPr>
        <w:pStyle w:val="TOC4"/>
        <w:rPr>
          <w:rFonts w:asciiTheme="minorHAnsi" w:eastAsiaTheme="minorEastAsia" w:hAnsiTheme="minorHAnsi" w:cstheme="minorBidi"/>
          <w:sz w:val="22"/>
          <w:szCs w:val="22"/>
        </w:rPr>
      </w:pPr>
      <w:r>
        <w:lastRenderedPageBreak/>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187</w:t>
      </w:r>
    </w:p>
    <w:p w14:paraId="37118289" w14:textId="77777777" w:rsidR="001613A3" w:rsidRDefault="001613A3">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187</w:t>
      </w:r>
    </w:p>
    <w:p w14:paraId="35C99624" w14:textId="77777777" w:rsidR="001613A3" w:rsidRDefault="001613A3">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188</w:t>
      </w:r>
    </w:p>
    <w:p w14:paraId="1191AACA" w14:textId="77777777" w:rsidR="001613A3" w:rsidRDefault="001613A3">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188</w:t>
      </w:r>
    </w:p>
    <w:p w14:paraId="1C51B458" w14:textId="77777777" w:rsidR="001613A3" w:rsidRDefault="001613A3">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188</w:t>
      </w:r>
    </w:p>
    <w:p w14:paraId="058046D9" w14:textId="77777777" w:rsidR="001613A3" w:rsidRDefault="001613A3">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188</w:t>
      </w:r>
    </w:p>
    <w:p w14:paraId="252AB31F" w14:textId="77777777" w:rsidR="001613A3" w:rsidRDefault="001613A3">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188</w:t>
      </w:r>
    </w:p>
    <w:p w14:paraId="72268041" w14:textId="77777777" w:rsidR="001613A3" w:rsidRDefault="001613A3">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188</w:t>
      </w:r>
    </w:p>
    <w:p w14:paraId="4A132F34" w14:textId="77777777" w:rsidR="001613A3" w:rsidRDefault="001613A3">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188</w:t>
      </w:r>
    </w:p>
    <w:p w14:paraId="5D06C5D1" w14:textId="77777777" w:rsidR="001613A3" w:rsidRDefault="001613A3">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189</w:t>
      </w:r>
    </w:p>
    <w:p w14:paraId="67DFBA4A" w14:textId="77777777" w:rsidR="001613A3" w:rsidRDefault="001613A3">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189</w:t>
      </w:r>
    </w:p>
    <w:p w14:paraId="0CFAA125" w14:textId="77777777" w:rsidR="001613A3" w:rsidRDefault="001613A3">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189</w:t>
      </w:r>
    </w:p>
    <w:p w14:paraId="0604D060" w14:textId="77777777" w:rsidR="001613A3" w:rsidRDefault="001613A3">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189</w:t>
      </w:r>
    </w:p>
    <w:p w14:paraId="01BAB4BE" w14:textId="77777777" w:rsidR="001613A3" w:rsidRDefault="001613A3">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189</w:t>
      </w:r>
    </w:p>
    <w:p w14:paraId="72B48389" w14:textId="77777777" w:rsidR="001613A3" w:rsidRDefault="001613A3">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190</w:t>
      </w:r>
    </w:p>
    <w:p w14:paraId="1227068D" w14:textId="77777777" w:rsidR="001613A3" w:rsidRDefault="001613A3">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190</w:t>
      </w:r>
    </w:p>
    <w:p w14:paraId="7E33094A" w14:textId="77777777" w:rsidR="001613A3" w:rsidRDefault="001613A3">
      <w:pPr>
        <w:pStyle w:val="TOC4"/>
        <w:rPr>
          <w:rFonts w:asciiTheme="minorHAnsi" w:eastAsiaTheme="minorEastAsia" w:hAnsiTheme="minorHAnsi" w:cstheme="minorBidi"/>
          <w:sz w:val="22"/>
          <w:szCs w:val="22"/>
        </w:rPr>
      </w:pPr>
      <w:r w:rsidRPr="00FE2B14">
        <w:rPr>
          <w:lang w:val="en-US"/>
        </w:rPr>
        <w:t>6.7.2.2</w:t>
      </w:r>
      <w:r>
        <w:rPr>
          <w:rFonts w:asciiTheme="minorHAnsi" w:eastAsiaTheme="minorEastAsia" w:hAnsiTheme="minorHAnsi" w:cstheme="minorBidi"/>
          <w:sz w:val="22"/>
          <w:szCs w:val="22"/>
        </w:rPr>
        <w:tab/>
      </w:r>
      <w:r w:rsidRPr="00FE2B14">
        <w:rPr>
          <w:lang w:val="en-US"/>
        </w:rPr>
        <w:t>UE Re-establishment delay requirement for CEModeB</w:t>
      </w:r>
      <w:r>
        <w:tab/>
        <w:t>190</w:t>
      </w:r>
    </w:p>
    <w:p w14:paraId="06F85353" w14:textId="77777777" w:rsidR="001613A3" w:rsidRDefault="001613A3">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191</w:t>
      </w:r>
    </w:p>
    <w:p w14:paraId="7FA138F1" w14:textId="77777777" w:rsidR="001613A3" w:rsidRDefault="001613A3">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191</w:t>
      </w:r>
    </w:p>
    <w:p w14:paraId="671272AE" w14:textId="77777777" w:rsidR="001613A3" w:rsidRDefault="001613A3">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191</w:t>
      </w:r>
    </w:p>
    <w:p w14:paraId="49C6643D" w14:textId="77777777" w:rsidR="001613A3" w:rsidRDefault="001613A3">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191</w:t>
      </w:r>
    </w:p>
    <w:p w14:paraId="5B0048A2" w14:textId="77777777" w:rsidR="001613A3" w:rsidRDefault="001613A3">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192</w:t>
      </w:r>
    </w:p>
    <w:p w14:paraId="34EF4BD7" w14:textId="77777777" w:rsidR="001613A3" w:rsidRDefault="001613A3">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192</w:t>
      </w:r>
    </w:p>
    <w:p w14:paraId="5B3D3A8A" w14:textId="77777777" w:rsidR="001613A3" w:rsidRDefault="001613A3">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192</w:t>
      </w:r>
    </w:p>
    <w:p w14:paraId="56FBAC41" w14:textId="77777777" w:rsidR="001613A3" w:rsidRDefault="001613A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192</w:t>
      </w:r>
    </w:p>
    <w:p w14:paraId="100C1794" w14:textId="77777777" w:rsidR="001613A3" w:rsidRDefault="001613A3">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192</w:t>
      </w:r>
    </w:p>
    <w:p w14:paraId="3AF133B3" w14:textId="77777777" w:rsidR="001613A3" w:rsidRDefault="001613A3">
      <w:pPr>
        <w:pStyle w:val="TOC3"/>
        <w:rPr>
          <w:rFonts w:asciiTheme="minorHAnsi" w:eastAsiaTheme="minorEastAsia" w:hAnsiTheme="minorHAnsi" w:cstheme="minorBidi"/>
          <w:sz w:val="22"/>
          <w:szCs w:val="22"/>
        </w:rPr>
      </w:pPr>
      <w:r w:rsidRPr="00FE2B14">
        <w:rPr>
          <w:rFonts w:cs="v4.2.0"/>
        </w:rPr>
        <w:t>7.1.1</w:t>
      </w:r>
      <w:r>
        <w:rPr>
          <w:rFonts w:asciiTheme="minorHAnsi" w:eastAsiaTheme="minorEastAsia" w:hAnsiTheme="minorHAnsi" w:cstheme="minorBidi"/>
          <w:sz w:val="22"/>
          <w:szCs w:val="22"/>
        </w:rPr>
        <w:tab/>
      </w:r>
      <w:r w:rsidRPr="00FE2B14">
        <w:rPr>
          <w:rFonts w:cs="v4.2.0"/>
        </w:rPr>
        <w:t>Introduction</w:t>
      </w:r>
      <w:r>
        <w:tab/>
        <w:t>192</w:t>
      </w:r>
    </w:p>
    <w:p w14:paraId="525936F0" w14:textId="77777777" w:rsidR="001613A3" w:rsidRDefault="001613A3">
      <w:pPr>
        <w:pStyle w:val="TOC3"/>
        <w:rPr>
          <w:rFonts w:asciiTheme="minorHAnsi" w:eastAsiaTheme="minorEastAsia" w:hAnsiTheme="minorHAnsi" w:cstheme="minorBidi"/>
          <w:sz w:val="22"/>
          <w:szCs w:val="22"/>
        </w:rPr>
      </w:pPr>
      <w:r w:rsidRPr="00FE2B14">
        <w:rPr>
          <w:rFonts w:cs="v4.2.0"/>
        </w:rPr>
        <w:t>7.1.2</w:t>
      </w:r>
      <w:r>
        <w:rPr>
          <w:rFonts w:asciiTheme="minorHAnsi" w:eastAsiaTheme="minorEastAsia" w:hAnsiTheme="minorHAnsi" w:cstheme="minorBidi"/>
          <w:sz w:val="22"/>
          <w:szCs w:val="22"/>
        </w:rPr>
        <w:tab/>
      </w:r>
      <w:r w:rsidRPr="00FE2B14">
        <w:rPr>
          <w:rFonts w:cs="v4.2.0"/>
        </w:rPr>
        <w:t>Requirements</w:t>
      </w:r>
      <w:r>
        <w:tab/>
        <w:t>193</w:t>
      </w:r>
    </w:p>
    <w:p w14:paraId="439D7805" w14:textId="77777777" w:rsidR="001613A3" w:rsidRDefault="001613A3">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194</w:t>
      </w:r>
    </w:p>
    <w:p w14:paraId="0B1221B3" w14:textId="77777777" w:rsidR="001613A3" w:rsidRDefault="001613A3">
      <w:pPr>
        <w:pStyle w:val="TOC3"/>
        <w:rPr>
          <w:rFonts w:asciiTheme="minorHAnsi" w:eastAsiaTheme="minorEastAsia" w:hAnsiTheme="minorHAnsi" w:cstheme="minorBidi"/>
          <w:sz w:val="22"/>
          <w:szCs w:val="22"/>
        </w:rPr>
      </w:pPr>
      <w:r w:rsidRPr="00FE2B14">
        <w:rPr>
          <w:rFonts w:cs="v3.7.0"/>
        </w:rPr>
        <w:t>7.2.1</w:t>
      </w:r>
      <w:r>
        <w:rPr>
          <w:rFonts w:asciiTheme="minorHAnsi" w:eastAsiaTheme="minorEastAsia" w:hAnsiTheme="minorHAnsi" w:cstheme="minorBidi"/>
          <w:sz w:val="22"/>
          <w:szCs w:val="22"/>
        </w:rPr>
        <w:tab/>
      </w:r>
      <w:r w:rsidRPr="00FE2B14">
        <w:rPr>
          <w:rFonts w:cs="v3.7.0"/>
        </w:rPr>
        <w:t>Introduction</w:t>
      </w:r>
      <w:r>
        <w:tab/>
        <w:t>194</w:t>
      </w:r>
    </w:p>
    <w:p w14:paraId="51A38740" w14:textId="77777777" w:rsidR="001613A3" w:rsidRDefault="001613A3">
      <w:pPr>
        <w:pStyle w:val="TOC3"/>
        <w:rPr>
          <w:rFonts w:asciiTheme="minorHAnsi" w:eastAsiaTheme="minorEastAsia" w:hAnsiTheme="minorHAnsi" w:cstheme="minorBidi"/>
          <w:sz w:val="22"/>
          <w:szCs w:val="22"/>
        </w:rPr>
      </w:pPr>
      <w:r w:rsidRPr="00FE2B14">
        <w:rPr>
          <w:rFonts w:cs="v3.7.0"/>
        </w:rPr>
        <w:t>7.2.2</w:t>
      </w:r>
      <w:r>
        <w:rPr>
          <w:rFonts w:asciiTheme="minorHAnsi" w:eastAsiaTheme="minorEastAsia" w:hAnsiTheme="minorHAnsi" w:cstheme="minorBidi"/>
          <w:sz w:val="22"/>
          <w:szCs w:val="22"/>
        </w:rPr>
        <w:tab/>
      </w:r>
      <w:r w:rsidRPr="00FE2B14">
        <w:rPr>
          <w:rFonts w:cs="v3.7.0"/>
        </w:rPr>
        <w:t>Requirements</w:t>
      </w:r>
      <w:r>
        <w:tab/>
        <w:t>194</w:t>
      </w:r>
    </w:p>
    <w:p w14:paraId="09887713" w14:textId="77777777" w:rsidR="001613A3" w:rsidRDefault="001613A3">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194</w:t>
      </w:r>
    </w:p>
    <w:p w14:paraId="534CB8B1" w14:textId="77777777" w:rsidR="001613A3" w:rsidRDefault="001613A3">
      <w:pPr>
        <w:pStyle w:val="TOC3"/>
        <w:rPr>
          <w:rFonts w:asciiTheme="minorHAnsi" w:eastAsiaTheme="minorEastAsia" w:hAnsiTheme="minorHAnsi" w:cstheme="minorBidi"/>
          <w:sz w:val="22"/>
          <w:szCs w:val="22"/>
        </w:rPr>
      </w:pPr>
      <w:r w:rsidRPr="00FE2B14">
        <w:rPr>
          <w:rFonts w:cs="v3.7.0"/>
        </w:rPr>
        <w:t>7.3.1</w:t>
      </w:r>
      <w:r>
        <w:rPr>
          <w:rFonts w:asciiTheme="minorHAnsi" w:eastAsiaTheme="minorEastAsia" w:hAnsiTheme="minorHAnsi" w:cstheme="minorBidi"/>
          <w:sz w:val="22"/>
          <w:szCs w:val="22"/>
        </w:rPr>
        <w:tab/>
      </w:r>
      <w:r w:rsidRPr="00FE2B14">
        <w:rPr>
          <w:rFonts w:cs="v3.7.0"/>
        </w:rPr>
        <w:t>Introduction</w:t>
      </w:r>
      <w:r>
        <w:tab/>
        <w:t>194</w:t>
      </w:r>
    </w:p>
    <w:p w14:paraId="41563F42" w14:textId="77777777" w:rsidR="001613A3" w:rsidRDefault="001613A3">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194</w:t>
      </w:r>
    </w:p>
    <w:p w14:paraId="24C5A277" w14:textId="77777777" w:rsidR="001613A3" w:rsidRDefault="001613A3">
      <w:pPr>
        <w:pStyle w:val="TOC4"/>
        <w:rPr>
          <w:rFonts w:asciiTheme="minorHAnsi" w:eastAsiaTheme="minorEastAsia" w:hAnsiTheme="minorHAnsi" w:cstheme="minorBidi"/>
          <w:sz w:val="22"/>
          <w:szCs w:val="22"/>
        </w:rPr>
      </w:pPr>
      <w:r w:rsidRPr="00FE2B14">
        <w:rPr>
          <w:rFonts w:eastAsia="?? ??"/>
        </w:rPr>
        <w:t>7.3.2.1</w:t>
      </w:r>
      <w:r>
        <w:rPr>
          <w:rFonts w:asciiTheme="minorHAnsi" w:eastAsiaTheme="minorEastAsia" w:hAnsiTheme="minorHAnsi" w:cstheme="minorBidi"/>
          <w:sz w:val="22"/>
          <w:szCs w:val="22"/>
        </w:rPr>
        <w:tab/>
      </w:r>
      <w:r w:rsidRPr="00FE2B14">
        <w:rPr>
          <w:rFonts w:eastAsia="?? ??"/>
        </w:rPr>
        <w:t>Timing Advance adjustment delay</w:t>
      </w:r>
      <w:r>
        <w:tab/>
        <w:t>194</w:t>
      </w:r>
    </w:p>
    <w:p w14:paraId="4CF680C1" w14:textId="77777777" w:rsidR="001613A3" w:rsidRDefault="001613A3">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195</w:t>
      </w:r>
    </w:p>
    <w:p w14:paraId="27B63791" w14:textId="77777777" w:rsidR="001613A3" w:rsidRDefault="001613A3">
      <w:pPr>
        <w:pStyle w:val="TOC2"/>
        <w:rPr>
          <w:rFonts w:asciiTheme="minorHAnsi" w:eastAsiaTheme="minorEastAsia" w:hAnsiTheme="minorHAnsi" w:cstheme="minorBidi"/>
          <w:sz w:val="22"/>
          <w:szCs w:val="22"/>
        </w:rPr>
      </w:pPr>
      <w:r w:rsidRPr="00FE2B14">
        <w:rPr>
          <w:rFonts w:cs="v4.2.0"/>
        </w:rPr>
        <w:t>7.</w:t>
      </w:r>
      <w:r w:rsidRPr="00FE2B14">
        <w:rPr>
          <w:rFonts w:cs="v4.2.0"/>
          <w:lang w:eastAsia="zh-CN"/>
        </w:rPr>
        <w:t>4</w:t>
      </w:r>
      <w:r>
        <w:rPr>
          <w:rFonts w:asciiTheme="minorHAnsi" w:eastAsiaTheme="minorEastAsia" w:hAnsiTheme="minorHAnsi" w:cstheme="minorBidi"/>
          <w:sz w:val="22"/>
          <w:szCs w:val="22"/>
        </w:rPr>
        <w:tab/>
      </w:r>
      <w:r w:rsidRPr="00FE2B14">
        <w:rPr>
          <w:rFonts w:cs="v4.2.0"/>
        </w:rPr>
        <w:t xml:space="preserve">Cell </w:t>
      </w:r>
      <w:r w:rsidRPr="00FE2B14">
        <w:rPr>
          <w:rFonts w:cs="v4.2.0"/>
          <w:lang w:eastAsia="zh-CN"/>
        </w:rPr>
        <w:t xml:space="preserve">phase </w:t>
      </w:r>
      <w:r w:rsidRPr="00FE2B14">
        <w:rPr>
          <w:rFonts w:cs="v4.2.0"/>
        </w:rPr>
        <w:t>synchronization accuracy</w:t>
      </w:r>
      <w:r w:rsidRPr="00FE2B14">
        <w:rPr>
          <w:rFonts w:cs="v4.2.0"/>
          <w:lang w:eastAsia="zh-CN"/>
        </w:rPr>
        <w:t xml:space="preserve"> (TDD)</w:t>
      </w:r>
      <w:r>
        <w:tab/>
        <w:t>195</w:t>
      </w:r>
    </w:p>
    <w:p w14:paraId="147E8C25" w14:textId="77777777" w:rsidR="001613A3" w:rsidRDefault="001613A3">
      <w:pPr>
        <w:pStyle w:val="TOC3"/>
        <w:rPr>
          <w:rFonts w:asciiTheme="minorHAnsi" w:eastAsiaTheme="minorEastAsia" w:hAnsiTheme="minorHAnsi" w:cstheme="minorBidi"/>
          <w:sz w:val="22"/>
          <w:szCs w:val="22"/>
        </w:rPr>
      </w:pPr>
      <w:r w:rsidRPr="00FE2B14">
        <w:rPr>
          <w:rFonts w:cs="v4.2.0"/>
        </w:rPr>
        <w:t>7.</w:t>
      </w:r>
      <w:r w:rsidRPr="00FE2B14">
        <w:rPr>
          <w:rFonts w:cs="v4.2.0"/>
          <w:lang w:eastAsia="zh-CN"/>
        </w:rPr>
        <w:t>4</w:t>
      </w:r>
      <w:r w:rsidRPr="00FE2B14">
        <w:rPr>
          <w:rFonts w:cs="v4.2.0"/>
        </w:rPr>
        <w:t>.1</w:t>
      </w:r>
      <w:r>
        <w:rPr>
          <w:rFonts w:asciiTheme="minorHAnsi" w:eastAsiaTheme="minorEastAsia" w:hAnsiTheme="minorHAnsi" w:cstheme="minorBidi"/>
          <w:sz w:val="22"/>
          <w:szCs w:val="22"/>
        </w:rPr>
        <w:tab/>
      </w:r>
      <w:r w:rsidRPr="00FE2B14">
        <w:rPr>
          <w:rFonts w:cs="v4.2.0"/>
        </w:rPr>
        <w:t>Definition</w:t>
      </w:r>
      <w:r>
        <w:tab/>
        <w:t>195</w:t>
      </w:r>
    </w:p>
    <w:p w14:paraId="55D33272" w14:textId="77777777" w:rsidR="001613A3" w:rsidRDefault="001613A3">
      <w:pPr>
        <w:pStyle w:val="TOC3"/>
        <w:rPr>
          <w:rFonts w:asciiTheme="minorHAnsi" w:eastAsiaTheme="minorEastAsia" w:hAnsiTheme="minorHAnsi" w:cstheme="minorBidi"/>
          <w:sz w:val="22"/>
          <w:szCs w:val="22"/>
        </w:rPr>
      </w:pPr>
      <w:r w:rsidRPr="00FE2B14">
        <w:rPr>
          <w:rFonts w:cs="v4.2.0"/>
        </w:rPr>
        <w:t>7.</w:t>
      </w:r>
      <w:r w:rsidRPr="00FE2B14">
        <w:rPr>
          <w:rFonts w:cs="v4.2.0"/>
          <w:lang w:eastAsia="zh-CN"/>
        </w:rPr>
        <w:t>4</w:t>
      </w:r>
      <w:r w:rsidRPr="00FE2B14">
        <w:rPr>
          <w:rFonts w:cs="v4.2.0"/>
        </w:rPr>
        <w:t>.2</w:t>
      </w:r>
      <w:r>
        <w:rPr>
          <w:rFonts w:asciiTheme="minorHAnsi" w:eastAsiaTheme="minorEastAsia" w:hAnsiTheme="minorHAnsi" w:cstheme="minorBidi"/>
          <w:sz w:val="22"/>
          <w:szCs w:val="22"/>
        </w:rPr>
        <w:tab/>
      </w:r>
      <w:r w:rsidRPr="00FE2B14">
        <w:rPr>
          <w:rFonts w:cs="v4.2.0"/>
        </w:rPr>
        <w:t>Minimum requirements</w:t>
      </w:r>
      <w:r>
        <w:tab/>
        <w:t>195</w:t>
      </w:r>
    </w:p>
    <w:p w14:paraId="22431270" w14:textId="77777777" w:rsidR="001613A3" w:rsidRDefault="001613A3">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196</w:t>
      </w:r>
    </w:p>
    <w:p w14:paraId="0227100F" w14:textId="77777777" w:rsidR="001613A3" w:rsidRDefault="001613A3">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196</w:t>
      </w:r>
    </w:p>
    <w:p w14:paraId="2F9FB9DC" w14:textId="77777777" w:rsidR="001613A3" w:rsidRDefault="001613A3">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196</w:t>
      </w:r>
    </w:p>
    <w:p w14:paraId="1DA9FF6C" w14:textId="77777777" w:rsidR="001613A3" w:rsidRDefault="001613A3">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196</w:t>
      </w:r>
    </w:p>
    <w:p w14:paraId="1DB89C31" w14:textId="77777777" w:rsidR="001613A3" w:rsidRDefault="001613A3">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196</w:t>
      </w:r>
    </w:p>
    <w:p w14:paraId="4E4CC1FE" w14:textId="77777777" w:rsidR="001613A3" w:rsidRDefault="001613A3">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196</w:t>
      </w:r>
    </w:p>
    <w:p w14:paraId="71BAFDF8" w14:textId="77777777" w:rsidR="001613A3" w:rsidRDefault="001613A3">
      <w:pPr>
        <w:pStyle w:val="TOC3"/>
        <w:rPr>
          <w:rFonts w:asciiTheme="minorHAnsi" w:eastAsiaTheme="minorEastAsia" w:hAnsiTheme="minorHAnsi" w:cstheme="minorBidi"/>
          <w:sz w:val="22"/>
          <w:szCs w:val="22"/>
        </w:rPr>
      </w:pPr>
      <w:r w:rsidRPr="00FE2B14">
        <w:rPr>
          <w:rFonts w:cs="v3.7.0"/>
        </w:rPr>
        <w:t>7.6.1</w:t>
      </w:r>
      <w:r>
        <w:rPr>
          <w:rFonts w:asciiTheme="minorHAnsi" w:eastAsiaTheme="minorEastAsia" w:hAnsiTheme="minorHAnsi" w:cstheme="minorBidi"/>
          <w:sz w:val="22"/>
          <w:szCs w:val="22"/>
        </w:rPr>
        <w:tab/>
      </w:r>
      <w:r w:rsidRPr="00FE2B14">
        <w:rPr>
          <w:rFonts w:cs="v3.7.0"/>
        </w:rPr>
        <w:t>Introduction</w:t>
      </w:r>
      <w:r>
        <w:tab/>
        <w:t>196</w:t>
      </w:r>
    </w:p>
    <w:p w14:paraId="2DAE04FC" w14:textId="77777777" w:rsidR="001613A3" w:rsidRDefault="001613A3">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198</w:t>
      </w:r>
    </w:p>
    <w:p w14:paraId="080214FC" w14:textId="77777777" w:rsidR="001613A3" w:rsidRDefault="001613A3">
      <w:pPr>
        <w:pStyle w:val="TOC4"/>
        <w:rPr>
          <w:rFonts w:asciiTheme="minorHAnsi" w:eastAsiaTheme="minorEastAsia" w:hAnsiTheme="minorHAnsi" w:cstheme="minorBidi"/>
          <w:sz w:val="22"/>
          <w:szCs w:val="22"/>
        </w:rPr>
      </w:pPr>
      <w:r w:rsidRPr="00FE2B14">
        <w:rPr>
          <w:rFonts w:eastAsia="?? ??"/>
        </w:rPr>
        <w:t>7.6.2.1</w:t>
      </w:r>
      <w:r>
        <w:rPr>
          <w:rFonts w:asciiTheme="minorHAnsi" w:eastAsiaTheme="minorEastAsia" w:hAnsiTheme="minorHAnsi" w:cstheme="minorBidi"/>
          <w:sz w:val="22"/>
          <w:szCs w:val="22"/>
        </w:rPr>
        <w:tab/>
      </w:r>
      <w:r>
        <w:t>Minimum requirement when no DRX is used</w:t>
      </w:r>
      <w:r>
        <w:tab/>
        <w:t>198</w:t>
      </w:r>
    </w:p>
    <w:p w14:paraId="52EBCE6E" w14:textId="77777777" w:rsidR="001613A3" w:rsidRDefault="001613A3">
      <w:pPr>
        <w:pStyle w:val="TOC4"/>
        <w:rPr>
          <w:rFonts w:asciiTheme="minorHAnsi" w:eastAsiaTheme="minorEastAsia" w:hAnsiTheme="minorHAnsi" w:cstheme="minorBidi"/>
          <w:sz w:val="22"/>
          <w:szCs w:val="22"/>
        </w:rPr>
      </w:pPr>
      <w:r w:rsidRPr="00FE2B14">
        <w:rPr>
          <w:rFonts w:eastAsia="?? ??"/>
        </w:rPr>
        <w:t>7.6.2.2</w:t>
      </w:r>
      <w:r>
        <w:rPr>
          <w:rFonts w:asciiTheme="minorHAnsi" w:eastAsiaTheme="minorEastAsia" w:hAnsiTheme="minorHAnsi" w:cstheme="minorBidi"/>
          <w:sz w:val="22"/>
          <w:szCs w:val="22"/>
        </w:rPr>
        <w:tab/>
      </w:r>
      <w:r>
        <w:t>Minimum requirement when DRX is used</w:t>
      </w:r>
      <w:r>
        <w:tab/>
        <w:t>198</w:t>
      </w:r>
    </w:p>
    <w:p w14:paraId="3B5B255B" w14:textId="77777777" w:rsidR="001613A3" w:rsidRDefault="001613A3">
      <w:pPr>
        <w:pStyle w:val="TOC4"/>
        <w:rPr>
          <w:rFonts w:asciiTheme="minorHAnsi" w:eastAsiaTheme="minorEastAsia" w:hAnsiTheme="minorHAnsi" w:cstheme="minorBidi"/>
          <w:sz w:val="22"/>
          <w:szCs w:val="22"/>
        </w:rPr>
      </w:pPr>
      <w:r w:rsidRPr="00FE2B14">
        <w:rPr>
          <w:rFonts w:eastAsia="?? ??"/>
        </w:rPr>
        <w:t>7.6.2.3</w:t>
      </w:r>
      <w:r>
        <w:rPr>
          <w:rFonts w:asciiTheme="minorHAnsi" w:eastAsiaTheme="minorEastAsia" w:hAnsiTheme="minorHAnsi" w:cstheme="minorBidi"/>
          <w:sz w:val="22"/>
          <w:szCs w:val="22"/>
        </w:rPr>
        <w:tab/>
      </w:r>
      <w:r>
        <w:t>Minimum requirement at transitions</w:t>
      </w:r>
      <w:r>
        <w:tab/>
        <w:t>200</w:t>
      </w:r>
    </w:p>
    <w:p w14:paraId="32B4F445" w14:textId="77777777" w:rsidR="001613A3" w:rsidRDefault="001613A3">
      <w:pPr>
        <w:pStyle w:val="TOC4"/>
        <w:rPr>
          <w:rFonts w:asciiTheme="minorHAnsi" w:eastAsiaTheme="minorEastAsia" w:hAnsiTheme="minorHAnsi" w:cstheme="minorBidi"/>
          <w:sz w:val="22"/>
          <w:szCs w:val="22"/>
        </w:rPr>
      </w:pPr>
      <w:r w:rsidRPr="00FE2B14">
        <w:rPr>
          <w:rFonts w:eastAsia="?? ??"/>
        </w:rPr>
        <w:t>7.6.2.4</w:t>
      </w:r>
      <w:r>
        <w:rPr>
          <w:rFonts w:asciiTheme="minorHAnsi" w:eastAsiaTheme="minorEastAsia" w:hAnsiTheme="minorHAnsi" w:cstheme="minorBidi"/>
          <w:sz w:val="22"/>
          <w:szCs w:val="22"/>
        </w:rPr>
        <w:tab/>
      </w:r>
      <w:r>
        <w:t>Minimum requirement during SI Acquisition with autonomous gaps</w:t>
      </w:r>
      <w:r>
        <w:tab/>
        <w:t>200</w:t>
      </w:r>
    </w:p>
    <w:p w14:paraId="630BB73B" w14:textId="77777777" w:rsidR="001613A3" w:rsidRDefault="001613A3">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200</w:t>
      </w:r>
    </w:p>
    <w:p w14:paraId="53814D2A" w14:textId="77777777" w:rsidR="001613A3" w:rsidRDefault="001613A3">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200</w:t>
      </w:r>
    </w:p>
    <w:p w14:paraId="227A3254" w14:textId="77777777" w:rsidR="001613A3" w:rsidRDefault="001613A3">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200</w:t>
      </w:r>
    </w:p>
    <w:p w14:paraId="44E993D6" w14:textId="77777777" w:rsidR="001613A3" w:rsidRDefault="001613A3">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200</w:t>
      </w:r>
    </w:p>
    <w:p w14:paraId="4FD951FB" w14:textId="77777777" w:rsidR="001613A3" w:rsidRDefault="001613A3">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202</w:t>
      </w:r>
    </w:p>
    <w:p w14:paraId="5F2AF0D5" w14:textId="77777777" w:rsidR="001613A3" w:rsidRDefault="001613A3">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203</w:t>
      </w:r>
    </w:p>
    <w:p w14:paraId="0D6615BD" w14:textId="77777777" w:rsidR="001613A3" w:rsidRDefault="001613A3">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204</w:t>
      </w:r>
    </w:p>
    <w:p w14:paraId="205CBEE4" w14:textId="77777777" w:rsidR="001613A3" w:rsidRDefault="001613A3">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205</w:t>
      </w:r>
    </w:p>
    <w:p w14:paraId="2113F265" w14:textId="77777777" w:rsidR="001613A3" w:rsidRDefault="001613A3">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206</w:t>
      </w:r>
    </w:p>
    <w:p w14:paraId="1546BDB3" w14:textId="77777777" w:rsidR="001613A3" w:rsidRDefault="001613A3">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206</w:t>
      </w:r>
    </w:p>
    <w:p w14:paraId="55E8278F" w14:textId="77777777" w:rsidR="001613A3" w:rsidRDefault="001613A3">
      <w:pPr>
        <w:pStyle w:val="TOC3"/>
        <w:rPr>
          <w:rFonts w:asciiTheme="minorHAnsi" w:eastAsiaTheme="minorEastAsia" w:hAnsiTheme="minorHAnsi" w:cstheme="minorBidi"/>
          <w:sz w:val="22"/>
          <w:szCs w:val="22"/>
        </w:rPr>
      </w:pPr>
      <w:r>
        <w:lastRenderedPageBreak/>
        <w:t>7.7.9</w:t>
      </w:r>
      <w:r>
        <w:rPr>
          <w:rFonts w:asciiTheme="minorHAnsi" w:eastAsiaTheme="minorEastAsia" w:hAnsiTheme="minorHAnsi" w:cstheme="minorBidi"/>
          <w:sz w:val="22"/>
          <w:szCs w:val="22"/>
        </w:rPr>
        <w:tab/>
      </w:r>
      <w:r>
        <w:t>SCell Deactivation Delay Requirement for Activated PUCCH SCell with Multiple SCells</w:t>
      </w:r>
      <w:r>
        <w:tab/>
        <w:t>207</w:t>
      </w:r>
    </w:p>
    <w:p w14:paraId="4642873E" w14:textId="77777777" w:rsidR="001613A3" w:rsidRDefault="001613A3">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207</w:t>
      </w:r>
    </w:p>
    <w:p w14:paraId="014B3DC1" w14:textId="77777777" w:rsidR="001613A3" w:rsidRDefault="001613A3">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208</w:t>
      </w:r>
    </w:p>
    <w:p w14:paraId="3E8CBBA0" w14:textId="77777777" w:rsidR="001613A3" w:rsidRDefault="001613A3">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209</w:t>
      </w:r>
    </w:p>
    <w:p w14:paraId="3806D0E7" w14:textId="77777777" w:rsidR="001613A3" w:rsidRDefault="001613A3">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210</w:t>
      </w:r>
    </w:p>
    <w:p w14:paraId="788902CF" w14:textId="77777777" w:rsidR="001613A3" w:rsidRDefault="001613A3">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210</w:t>
      </w:r>
    </w:p>
    <w:p w14:paraId="3B3DB7AF" w14:textId="77777777" w:rsidR="001613A3" w:rsidRDefault="001613A3">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212</w:t>
      </w:r>
    </w:p>
    <w:p w14:paraId="49BC9169" w14:textId="77777777" w:rsidR="001613A3" w:rsidRDefault="001613A3">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212</w:t>
      </w:r>
    </w:p>
    <w:p w14:paraId="62234501" w14:textId="77777777" w:rsidR="001613A3" w:rsidRDefault="001613A3">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214</w:t>
      </w:r>
    </w:p>
    <w:p w14:paraId="7E1B2BB9" w14:textId="77777777" w:rsidR="001613A3" w:rsidRDefault="001613A3">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214</w:t>
      </w:r>
    </w:p>
    <w:p w14:paraId="73695BC7" w14:textId="77777777" w:rsidR="001613A3" w:rsidRDefault="001613A3">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216</w:t>
      </w:r>
    </w:p>
    <w:p w14:paraId="2BF2E000" w14:textId="77777777" w:rsidR="001613A3" w:rsidRDefault="001613A3">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218</w:t>
      </w:r>
    </w:p>
    <w:p w14:paraId="1F881979" w14:textId="77777777" w:rsidR="001613A3" w:rsidRDefault="001613A3">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218</w:t>
      </w:r>
    </w:p>
    <w:p w14:paraId="4345F6A5" w14:textId="77777777" w:rsidR="001613A3" w:rsidRDefault="001613A3">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218</w:t>
      </w:r>
    </w:p>
    <w:p w14:paraId="6E1400EA" w14:textId="77777777" w:rsidR="001613A3" w:rsidRDefault="001613A3">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218</w:t>
      </w:r>
    </w:p>
    <w:p w14:paraId="1073FD35" w14:textId="77777777" w:rsidR="001613A3" w:rsidRDefault="001613A3">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218</w:t>
      </w:r>
    </w:p>
    <w:p w14:paraId="4CC598D2" w14:textId="77777777" w:rsidR="001613A3" w:rsidRDefault="001613A3">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218</w:t>
      </w:r>
    </w:p>
    <w:p w14:paraId="53847D77" w14:textId="77777777" w:rsidR="001613A3" w:rsidRDefault="001613A3">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218</w:t>
      </w:r>
    </w:p>
    <w:p w14:paraId="1CCE1B85" w14:textId="77777777" w:rsidR="001613A3" w:rsidRDefault="001613A3">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219</w:t>
      </w:r>
    </w:p>
    <w:p w14:paraId="2A027643" w14:textId="77777777" w:rsidR="001613A3" w:rsidRDefault="001613A3">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219</w:t>
      </w:r>
    </w:p>
    <w:p w14:paraId="3B7FC3FA" w14:textId="77777777" w:rsidR="001613A3" w:rsidRDefault="001613A3">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219</w:t>
      </w:r>
    </w:p>
    <w:p w14:paraId="2F8E2D48" w14:textId="77777777" w:rsidR="001613A3" w:rsidRDefault="001613A3">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219</w:t>
      </w:r>
    </w:p>
    <w:p w14:paraId="7C6BE65D" w14:textId="77777777" w:rsidR="001613A3" w:rsidRDefault="001613A3">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220</w:t>
      </w:r>
    </w:p>
    <w:p w14:paraId="52717B5D" w14:textId="77777777" w:rsidR="001613A3" w:rsidRDefault="001613A3">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221</w:t>
      </w:r>
    </w:p>
    <w:p w14:paraId="6696891B" w14:textId="77777777" w:rsidR="001613A3" w:rsidRDefault="001613A3">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221</w:t>
      </w:r>
    </w:p>
    <w:p w14:paraId="3816C759" w14:textId="77777777" w:rsidR="001613A3" w:rsidRDefault="001613A3">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221</w:t>
      </w:r>
    </w:p>
    <w:p w14:paraId="5CEA6271" w14:textId="77777777" w:rsidR="001613A3" w:rsidRDefault="001613A3">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FE2B14">
        <w:rPr>
          <w:rFonts w:ascii="Times" w:eastAsia="MS Mincho" w:hAnsi="Times"/>
        </w:rPr>
        <w:t>SRS carrier based switching</w:t>
      </w:r>
      <w:r>
        <w:tab/>
        <w:t>222</w:t>
      </w:r>
    </w:p>
    <w:p w14:paraId="26CF8356" w14:textId="77777777" w:rsidR="001613A3" w:rsidRDefault="001613A3">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and deactivation of dormant SCell for intra-band CA</w:t>
      </w:r>
      <w:r>
        <w:tab/>
        <w:t>222</w:t>
      </w:r>
    </w:p>
    <w:p w14:paraId="01EE3E82" w14:textId="77777777" w:rsidR="001613A3" w:rsidRDefault="001613A3">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and deactivation of dormant SCell for inter-band CA</w:t>
      </w:r>
      <w:r>
        <w:tab/>
        <w:t>223</w:t>
      </w:r>
    </w:p>
    <w:p w14:paraId="2BE0A08C" w14:textId="77777777" w:rsidR="001613A3" w:rsidRDefault="001613A3">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and deactivation of multiple dormant SCells</w:t>
      </w:r>
      <w:r>
        <w:tab/>
        <w:t>223</w:t>
      </w:r>
    </w:p>
    <w:p w14:paraId="637BF1DA" w14:textId="77777777" w:rsidR="001613A3" w:rsidRDefault="001613A3">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223</w:t>
      </w:r>
    </w:p>
    <w:p w14:paraId="24FA249E" w14:textId="77777777" w:rsidR="001613A3" w:rsidRDefault="001613A3">
      <w:pPr>
        <w:pStyle w:val="TOC4"/>
        <w:rPr>
          <w:rFonts w:asciiTheme="minorHAnsi" w:eastAsiaTheme="minorEastAsia" w:hAnsiTheme="minorHAnsi" w:cstheme="minorBidi"/>
          <w:sz w:val="22"/>
          <w:szCs w:val="22"/>
        </w:rPr>
      </w:pPr>
      <w:r>
        <w:t>7.8.2.18</w:t>
      </w:r>
      <w:r>
        <w:rPr>
          <w:rFonts w:asciiTheme="minorHAnsi" w:eastAsiaTheme="minorEastAsia" w:hAnsiTheme="minorHAnsi" w:cstheme="minorBidi"/>
          <w:sz w:val="22"/>
          <w:szCs w:val="22"/>
        </w:rPr>
        <w:tab/>
      </w:r>
      <w:r>
        <w:t>Interruptions during RRM measurement on dormant SCell for intra-band CA</w:t>
      </w:r>
      <w:r>
        <w:tab/>
        <w:t>223</w:t>
      </w:r>
    </w:p>
    <w:p w14:paraId="2B5B94DF" w14:textId="77777777" w:rsidR="001613A3" w:rsidRDefault="001613A3">
      <w:pPr>
        <w:pStyle w:val="TOC4"/>
        <w:rPr>
          <w:rFonts w:asciiTheme="minorHAnsi" w:eastAsiaTheme="minorEastAsia" w:hAnsiTheme="minorHAnsi" w:cstheme="minorBidi"/>
          <w:sz w:val="22"/>
          <w:szCs w:val="22"/>
        </w:rPr>
      </w:pPr>
      <w:r>
        <w:t>7.8.2.19</w:t>
      </w:r>
      <w:r>
        <w:rPr>
          <w:rFonts w:asciiTheme="minorHAnsi" w:eastAsiaTheme="minorEastAsia" w:hAnsiTheme="minorHAnsi" w:cstheme="minorBidi"/>
          <w:sz w:val="22"/>
          <w:szCs w:val="22"/>
        </w:rPr>
        <w:tab/>
      </w:r>
      <w:r>
        <w:t>Interruptions during RRM measurement on dormant SCell for inter-band CA</w:t>
      </w:r>
      <w:r>
        <w:tab/>
        <w:t>224</w:t>
      </w:r>
    </w:p>
    <w:p w14:paraId="736AEFD2" w14:textId="77777777" w:rsidR="001613A3" w:rsidRDefault="001613A3">
      <w:pPr>
        <w:pStyle w:val="TOC4"/>
        <w:rPr>
          <w:rFonts w:asciiTheme="minorHAnsi" w:eastAsiaTheme="minorEastAsia" w:hAnsiTheme="minorHAnsi" w:cstheme="minorBidi"/>
          <w:sz w:val="22"/>
          <w:szCs w:val="22"/>
        </w:rPr>
      </w:pPr>
      <w:r>
        <w:t>7.8.2.20</w:t>
      </w:r>
      <w:r>
        <w:rPr>
          <w:rFonts w:asciiTheme="minorHAnsi" w:eastAsiaTheme="minorEastAsia" w:hAnsiTheme="minorHAnsi" w:cstheme="minorBidi"/>
          <w:sz w:val="22"/>
          <w:szCs w:val="22"/>
        </w:rPr>
        <w:tab/>
      </w:r>
      <w:r>
        <w:t>Interruptions at SCell hibernation</w:t>
      </w:r>
      <w:r>
        <w:tab/>
        <w:t>224</w:t>
      </w:r>
    </w:p>
    <w:p w14:paraId="687F500F" w14:textId="77777777" w:rsidR="001613A3" w:rsidRDefault="001613A3">
      <w:pPr>
        <w:pStyle w:val="TOC4"/>
        <w:rPr>
          <w:rFonts w:asciiTheme="minorHAnsi" w:eastAsiaTheme="minorEastAsia" w:hAnsiTheme="minorHAnsi" w:cstheme="minorBidi"/>
          <w:sz w:val="22"/>
          <w:szCs w:val="22"/>
        </w:rPr>
      </w:pPr>
      <w:r>
        <w:t>7.8.2.21</w:t>
      </w:r>
      <w:r>
        <w:rPr>
          <w:rFonts w:asciiTheme="minorHAnsi" w:eastAsiaTheme="minorEastAsia" w:hAnsiTheme="minorHAnsi" w:cstheme="minorBidi"/>
          <w:sz w:val="22"/>
          <w:szCs w:val="22"/>
        </w:rPr>
        <w:tab/>
      </w:r>
      <w:r>
        <w:t>Interruptions at direct SCell activation and hibernation</w:t>
      </w:r>
      <w:r>
        <w:tab/>
        <w:t>224</w:t>
      </w:r>
    </w:p>
    <w:p w14:paraId="772F4A8E" w14:textId="77777777" w:rsidR="001613A3" w:rsidRDefault="001613A3">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225</w:t>
      </w:r>
    </w:p>
    <w:p w14:paraId="6C4C1422" w14:textId="77777777" w:rsidR="001613A3" w:rsidRDefault="001613A3">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225</w:t>
      </w:r>
    </w:p>
    <w:p w14:paraId="3DAD4195" w14:textId="77777777" w:rsidR="001613A3" w:rsidRDefault="001613A3">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225</w:t>
      </w:r>
    </w:p>
    <w:p w14:paraId="3AB9B3E4" w14:textId="77777777" w:rsidR="001613A3" w:rsidRDefault="001613A3">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225</w:t>
      </w:r>
    </w:p>
    <w:p w14:paraId="0137059A" w14:textId="77777777" w:rsidR="001613A3" w:rsidRDefault="001613A3">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226</w:t>
      </w:r>
    </w:p>
    <w:p w14:paraId="36DE9B45" w14:textId="77777777" w:rsidR="001613A3" w:rsidRDefault="001613A3">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226</w:t>
      </w:r>
    </w:p>
    <w:p w14:paraId="14F773FF" w14:textId="77777777" w:rsidR="001613A3" w:rsidRDefault="001613A3">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226</w:t>
      </w:r>
    </w:p>
    <w:p w14:paraId="7429B8FA" w14:textId="77777777" w:rsidR="001613A3" w:rsidRDefault="001613A3">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226</w:t>
      </w:r>
    </w:p>
    <w:p w14:paraId="7FAA49A0" w14:textId="77777777" w:rsidR="001613A3" w:rsidRDefault="001613A3">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226</w:t>
      </w:r>
    </w:p>
    <w:p w14:paraId="42D7743D" w14:textId="77777777" w:rsidR="001613A3" w:rsidRDefault="001613A3">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226</w:t>
      </w:r>
    </w:p>
    <w:p w14:paraId="5E931E67" w14:textId="77777777" w:rsidR="001613A3" w:rsidRDefault="001613A3">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227</w:t>
      </w:r>
    </w:p>
    <w:p w14:paraId="4D0231E1" w14:textId="77777777" w:rsidR="001613A3" w:rsidRDefault="001613A3">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227</w:t>
      </w:r>
    </w:p>
    <w:p w14:paraId="6840641F" w14:textId="77777777" w:rsidR="001613A3" w:rsidRDefault="001613A3">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227</w:t>
      </w:r>
    </w:p>
    <w:p w14:paraId="094DDBDF" w14:textId="77777777" w:rsidR="001613A3" w:rsidRDefault="001613A3">
      <w:pPr>
        <w:pStyle w:val="TOC3"/>
        <w:rPr>
          <w:rFonts w:asciiTheme="minorHAnsi" w:eastAsiaTheme="minorEastAsia" w:hAnsiTheme="minorHAnsi" w:cstheme="minorBidi"/>
          <w:sz w:val="22"/>
          <w:szCs w:val="22"/>
        </w:rPr>
      </w:pPr>
      <w:r w:rsidRPr="00FE2B14">
        <w:rPr>
          <w:rFonts w:cs="v3.7.0"/>
        </w:rPr>
        <w:t>7.11.1</w:t>
      </w:r>
      <w:r>
        <w:rPr>
          <w:rFonts w:asciiTheme="minorHAnsi" w:eastAsiaTheme="minorEastAsia" w:hAnsiTheme="minorHAnsi" w:cstheme="minorBidi"/>
          <w:sz w:val="22"/>
          <w:szCs w:val="22"/>
        </w:rPr>
        <w:tab/>
      </w:r>
      <w:r w:rsidRPr="00FE2B14">
        <w:rPr>
          <w:rFonts w:cs="v3.7.0"/>
        </w:rPr>
        <w:t>Introduction</w:t>
      </w:r>
      <w:r>
        <w:tab/>
        <w:t>227</w:t>
      </w:r>
    </w:p>
    <w:p w14:paraId="0AF8AEFD" w14:textId="77777777" w:rsidR="001613A3" w:rsidRDefault="001613A3">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229</w:t>
      </w:r>
    </w:p>
    <w:p w14:paraId="015DE380" w14:textId="77777777" w:rsidR="001613A3" w:rsidRDefault="001613A3">
      <w:pPr>
        <w:pStyle w:val="TOC4"/>
        <w:rPr>
          <w:rFonts w:asciiTheme="minorHAnsi" w:eastAsiaTheme="minorEastAsia" w:hAnsiTheme="minorHAnsi" w:cstheme="minorBidi"/>
          <w:sz w:val="22"/>
          <w:szCs w:val="22"/>
        </w:rPr>
      </w:pPr>
      <w:r w:rsidRPr="00FE2B14">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229</w:t>
      </w:r>
    </w:p>
    <w:p w14:paraId="09ED52D6" w14:textId="77777777" w:rsidR="001613A3" w:rsidRDefault="001613A3">
      <w:pPr>
        <w:pStyle w:val="TOC4"/>
        <w:rPr>
          <w:rFonts w:asciiTheme="minorHAnsi" w:eastAsiaTheme="minorEastAsia" w:hAnsiTheme="minorHAnsi" w:cstheme="minorBidi"/>
          <w:sz w:val="22"/>
          <w:szCs w:val="22"/>
        </w:rPr>
      </w:pPr>
      <w:r w:rsidRPr="00FE2B14">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229</w:t>
      </w:r>
    </w:p>
    <w:p w14:paraId="708F8B18" w14:textId="77777777" w:rsidR="001613A3" w:rsidRDefault="001613A3">
      <w:pPr>
        <w:pStyle w:val="TOC4"/>
        <w:rPr>
          <w:rFonts w:asciiTheme="minorHAnsi" w:eastAsiaTheme="minorEastAsia" w:hAnsiTheme="minorHAnsi" w:cstheme="minorBidi"/>
          <w:sz w:val="22"/>
          <w:szCs w:val="22"/>
        </w:rPr>
      </w:pPr>
      <w:r w:rsidRPr="00FE2B14">
        <w:rPr>
          <w:rFonts w:eastAsia="?? ??"/>
        </w:rPr>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230</w:t>
      </w:r>
    </w:p>
    <w:p w14:paraId="4DD81BA1" w14:textId="77777777" w:rsidR="001613A3" w:rsidRDefault="001613A3">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230</w:t>
      </w:r>
    </w:p>
    <w:p w14:paraId="76A8D41D" w14:textId="77777777" w:rsidR="001613A3" w:rsidRDefault="001613A3">
      <w:pPr>
        <w:pStyle w:val="TOC4"/>
        <w:rPr>
          <w:rFonts w:asciiTheme="minorHAnsi" w:eastAsiaTheme="minorEastAsia" w:hAnsiTheme="minorHAnsi" w:cstheme="minorBidi"/>
          <w:sz w:val="22"/>
          <w:szCs w:val="22"/>
        </w:rPr>
      </w:pPr>
      <w:r w:rsidRPr="00FE2B14">
        <w:rPr>
          <w:rFonts w:eastAsia="?? ??"/>
        </w:rPr>
        <w:t>7.11.</w:t>
      </w:r>
      <w:r>
        <w:rPr>
          <w:lang w:eastAsia="zh-CN"/>
        </w:rPr>
        <w:t>3</w:t>
      </w:r>
      <w:r w:rsidRPr="00FE2B14">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230</w:t>
      </w:r>
    </w:p>
    <w:p w14:paraId="45DE5A91" w14:textId="77777777" w:rsidR="001613A3" w:rsidRDefault="001613A3">
      <w:pPr>
        <w:pStyle w:val="TOC4"/>
        <w:rPr>
          <w:rFonts w:asciiTheme="minorHAnsi" w:eastAsiaTheme="minorEastAsia" w:hAnsiTheme="minorHAnsi" w:cstheme="minorBidi"/>
          <w:sz w:val="22"/>
          <w:szCs w:val="22"/>
        </w:rPr>
      </w:pPr>
      <w:r w:rsidRPr="00FE2B14">
        <w:rPr>
          <w:rFonts w:eastAsia="?? ??"/>
        </w:rPr>
        <w:t>7.11.</w:t>
      </w:r>
      <w:r>
        <w:rPr>
          <w:lang w:eastAsia="zh-CN"/>
        </w:rPr>
        <w:t>3</w:t>
      </w:r>
      <w:r w:rsidRPr="00FE2B14">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230</w:t>
      </w:r>
    </w:p>
    <w:p w14:paraId="7E45343B" w14:textId="77777777" w:rsidR="001613A3" w:rsidRDefault="001613A3">
      <w:pPr>
        <w:pStyle w:val="TOC4"/>
        <w:rPr>
          <w:rFonts w:asciiTheme="minorHAnsi" w:eastAsiaTheme="minorEastAsia" w:hAnsiTheme="minorHAnsi" w:cstheme="minorBidi"/>
          <w:sz w:val="22"/>
          <w:szCs w:val="22"/>
        </w:rPr>
      </w:pPr>
      <w:r w:rsidRPr="00FE2B14">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231</w:t>
      </w:r>
    </w:p>
    <w:p w14:paraId="3FF1A72E" w14:textId="77777777" w:rsidR="001613A3" w:rsidRDefault="001613A3">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231</w:t>
      </w:r>
    </w:p>
    <w:p w14:paraId="34A77158" w14:textId="77777777" w:rsidR="001613A3" w:rsidRDefault="001613A3">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231</w:t>
      </w:r>
    </w:p>
    <w:p w14:paraId="16B40A73" w14:textId="77777777" w:rsidR="001613A3" w:rsidRDefault="001613A3">
      <w:pPr>
        <w:pStyle w:val="TOC3"/>
        <w:rPr>
          <w:rFonts w:asciiTheme="minorHAnsi" w:eastAsiaTheme="minorEastAsia" w:hAnsiTheme="minorHAnsi" w:cstheme="minorBidi"/>
          <w:sz w:val="22"/>
          <w:szCs w:val="22"/>
        </w:rPr>
      </w:pPr>
      <w:r>
        <w:lastRenderedPageBreak/>
        <w:t>7.12.2</w:t>
      </w:r>
      <w:r>
        <w:rPr>
          <w:rFonts w:asciiTheme="minorHAnsi" w:eastAsiaTheme="minorEastAsia" w:hAnsiTheme="minorHAnsi" w:cstheme="minorBidi"/>
          <w:sz w:val="22"/>
          <w:szCs w:val="22"/>
        </w:rPr>
        <w:tab/>
      </w:r>
      <w:r>
        <w:t>Requirements</w:t>
      </w:r>
      <w:r>
        <w:tab/>
        <w:t>231</w:t>
      </w:r>
    </w:p>
    <w:p w14:paraId="14018A36" w14:textId="77777777" w:rsidR="001613A3" w:rsidRDefault="001613A3">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231</w:t>
      </w:r>
    </w:p>
    <w:p w14:paraId="1A200872" w14:textId="77777777" w:rsidR="001613A3" w:rsidRDefault="001613A3">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232</w:t>
      </w:r>
    </w:p>
    <w:p w14:paraId="59F0B42F" w14:textId="77777777" w:rsidR="001613A3" w:rsidRDefault="001613A3">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232</w:t>
      </w:r>
    </w:p>
    <w:p w14:paraId="023D66D0" w14:textId="77777777" w:rsidR="001613A3" w:rsidRDefault="001613A3">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232</w:t>
      </w:r>
    </w:p>
    <w:p w14:paraId="089DF715" w14:textId="77777777" w:rsidR="001613A3" w:rsidRDefault="001613A3">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232</w:t>
      </w:r>
    </w:p>
    <w:p w14:paraId="2F1C98FB" w14:textId="77777777" w:rsidR="001613A3" w:rsidRDefault="001613A3">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233</w:t>
      </w:r>
    </w:p>
    <w:p w14:paraId="77259011" w14:textId="77777777" w:rsidR="001613A3" w:rsidRDefault="001613A3">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233</w:t>
      </w:r>
    </w:p>
    <w:p w14:paraId="7714C449" w14:textId="77777777" w:rsidR="001613A3" w:rsidRDefault="001613A3">
      <w:pPr>
        <w:pStyle w:val="TOC2"/>
        <w:rPr>
          <w:rFonts w:asciiTheme="minorHAnsi" w:eastAsiaTheme="minorEastAsia" w:hAnsiTheme="minorHAnsi" w:cstheme="minorBidi"/>
          <w:sz w:val="22"/>
          <w:szCs w:val="22"/>
        </w:rPr>
      </w:pPr>
      <w:r w:rsidRPr="00FE2B14">
        <w:rPr>
          <w:rFonts w:cs="v4.2.0"/>
        </w:rPr>
        <w:t>7.13</w:t>
      </w:r>
      <w:r>
        <w:rPr>
          <w:rFonts w:asciiTheme="minorHAnsi" w:eastAsiaTheme="minorEastAsia" w:hAnsiTheme="minorHAnsi" w:cstheme="minorBidi"/>
          <w:sz w:val="22"/>
          <w:szCs w:val="22"/>
        </w:rPr>
        <w:tab/>
      </w:r>
      <w:r w:rsidRPr="00FE2B14">
        <w:rPr>
          <w:rFonts w:cs="v4.2.0"/>
        </w:rPr>
        <w:t xml:space="preserve">Cell </w:t>
      </w:r>
      <w:r w:rsidRPr="00FE2B14">
        <w:rPr>
          <w:rFonts w:cs="v4.2.0"/>
          <w:lang w:eastAsia="zh-CN"/>
        </w:rPr>
        <w:t xml:space="preserve">phase </w:t>
      </w:r>
      <w:r w:rsidRPr="00FE2B14">
        <w:rPr>
          <w:rFonts w:cs="v4.2.0"/>
        </w:rPr>
        <w:t>synchronization accuracy</w:t>
      </w:r>
      <w:r w:rsidRPr="00FE2B14">
        <w:rPr>
          <w:rFonts w:cs="v4.2.0"/>
          <w:lang w:eastAsia="zh-CN"/>
        </w:rPr>
        <w:t xml:space="preserve"> (</w:t>
      </w:r>
      <w:r w:rsidRPr="00FE2B14">
        <w:rPr>
          <w:rFonts w:cs="v4.2.0"/>
        </w:rPr>
        <w:t>Synchronized mode of dual connectivity</w:t>
      </w:r>
      <w:r w:rsidRPr="00FE2B14">
        <w:rPr>
          <w:rFonts w:cs="v4.2.0"/>
          <w:lang w:eastAsia="zh-CN"/>
        </w:rPr>
        <w:t>)</w:t>
      </w:r>
      <w:r>
        <w:tab/>
        <w:t>234</w:t>
      </w:r>
    </w:p>
    <w:p w14:paraId="72BB2086" w14:textId="77777777" w:rsidR="001613A3" w:rsidRDefault="001613A3">
      <w:pPr>
        <w:pStyle w:val="TOC3"/>
        <w:rPr>
          <w:rFonts w:asciiTheme="minorHAnsi" w:eastAsiaTheme="minorEastAsia" w:hAnsiTheme="minorHAnsi" w:cstheme="minorBidi"/>
          <w:sz w:val="22"/>
          <w:szCs w:val="22"/>
        </w:rPr>
      </w:pPr>
      <w:r w:rsidRPr="00FE2B14">
        <w:rPr>
          <w:rFonts w:cs="v4.2.0"/>
        </w:rPr>
        <w:t>7.13.1</w:t>
      </w:r>
      <w:r>
        <w:rPr>
          <w:rFonts w:asciiTheme="minorHAnsi" w:eastAsiaTheme="minorEastAsia" w:hAnsiTheme="minorHAnsi" w:cstheme="minorBidi"/>
          <w:sz w:val="22"/>
          <w:szCs w:val="22"/>
        </w:rPr>
        <w:tab/>
      </w:r>
      <w:r w:rsidRPr="00FE2B14">
        <w:rPr>
          <w:rFonts w:cs="v4.2.0"/>
        </w:rPr>
        <w:t>Definition</w:t>
      </w:r>
      <w:r>
        <w:tab/>
        <w:t>234</w:t>
      </w:r>
    </w:p>
    <w:p w14:paraId="0FDBA633" w14:textId="77777777" w:rsidR="001613A3" w:rsidRDefault="001613A3">
      <w:pPr>
        <w:pStyle w:val="TOC3"/>
        <w:rPr>
          <w:rFonts w:asciiTheme="minorHAnsi" w:eastAsiaTheme="minorEastAsia" w:hAnsiTheme="minorHAnsi" w:cstheme="minorBidi"/>
          <w:sz w:val="22"/>
          <w:szCs w:val="22"/>
        </w:rPr>
      </w:pPr>
      <w:r w:rsidRPr="00FE2B14">
        <w:rPr>
          <w:rFonts w:cs="v4.2.0"/>
        </w:rPr>
        <w:t>7.13.2</w:t>
      </w:r>
      <w:r>
        <w:rPr>
          <w:rFonts w:asciiTheme="minorHAnsi" w:eastAsiaTheme="minorEastAsia" w:hAnsiTheme="minorHAnsi" w:cstheme="minorBidi"/>
          <w:sz w:val="22"/>
          <w:szCs w:val="22"/>
        </w:rPr>
        <w:tab/>
      </w:r>
      <w:r w:rsidRPr="00FE2B14">
        <w:rPr>
          <w:rFonts w:cs="v4.2.0"/>
        </w:rPr>
        <w:t>Minimum requirements</w:t>
      </w:r>
      <w:r>
        <w:tab/>
        <w:t>234</w:t>
      </w:r>
    </w:p>
    <w:p w14:paraId="7883AD31" w14:textId="77777777" w:rsidR="001613A3" w:rsidRDefault="001613A3">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234</w:t>
      </w:r>
    </w:p>
    <w:p w14:paraId="6E98399E" w14:textId="77777777" w:rsidR="001613A3" w:rsidRDefault="001613A3">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234</w:t>
      </w:r>
    </w:p>
    <w:p w14:paraId="60E75650" w14:textId="77777777" w:rsidR="001613A3" w:rsidRDefault="001613A3">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234</w:t>
      </w:r>
    </w:p>
    <w:p w14:paraId="25E714E7" w14:textId="77777777" w:rsidR="001613A3" w:rsidRDefault="001613A3">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235</w:t>
      </w:r>
    </w:p>
    <w:p w14:paraId="2D19B397" w14:textId="77777777" w:rsidR="001613A3" w:rsidRDefault="001613A3">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235</w:t>
      </w:r>
    </w:p>
    <w:p w14:paraId="4E0B813F" w14:textId="77777777" w:rsidR="001613A3" w:rsidRDefault="001613A3">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235</w:t>
      </w:r>
    </w:p>
    <w:p w14:paraId="2A6A1C1D" w14:textId="77777777" w:rsidR="001613A3" w:rsidRDefault="001613A3">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235</w:t>
      </w:r>
    </w:p>
    <w:p w14:paraId="43C5504A" w14:textId="77777777" w:rsidR="001613A3" w:rsidRDefault="001613A3">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236</w:t>
      </w:r>
    </w:p>
    <w:p w14:paraId="03A5F2DD" w14:textId="77777777" w:rsidR="001613A3" w:rsidRDefault="001613A3">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236</w:t>
      </w:r>
    </w:p>
    <w:p w14:paraId="1062C2CF" w14:textId="77777777" w:rsidR="001613A3" w:rsidRDefault="001613A3">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236</w:t>
      </w:r>
    </w:p>
    <w:p w14:paraId="37D82D5B" w14:textId="77777777" w:rsidR="001613A3" w:rsidRDefault="001613A3">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236</w:t>
      </w:r>
    </w:p>
    <w:p w14:paraId="7B50D1B3" w14:textId="77777777" w:rsidR="001613A3" w:rsidRDefault="001613A3">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236</w:t>
      </w:r>
    </w:p>
    <w:p w14:paraId="6689B177" w14:textId="77777777" w:rsidR="001613A3" w:rsidRDefault="001613A3">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236</w:t>
      </w:r>
    </w:p>
    <w:p w14:paraId="4B6A22BB" w14:textId="77777777" w:rsidR="001613A3" w:rsidRDefault="001613A3">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236</w:t>
      </w:r>
    </w:p>
    <w:p w14:paraId="41C34D7B" w14:textId="77777777" w:rsidR="001613A3" w:rsidRDefault="001613A3">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237</w:t>
      </w:r>
    </w:p>
    <w:p w14:paraId="7C803096" w14:textId="77777777" w:rsidR="001613A3" w:rsidRDefault="001613A3">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237</w:t>
      </w:r>
    </w:p>
    <w:p w14:paraId="5CD4E094" w14:textId="77777777" w:rsidR="001613A3" w:rsidRDefault="001613A3">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237</w:t>
      </w:r>
    </w:p>
    <w:p w14:paraId="6DB871CB" w14:textId="77777777" w:rsidR="001613A3" w:rsidRDefault="001613A3">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237</w:t>
      </w:r>
    </w:p>
    <w:p w14:paraId="57F26564" w14:textId="77777777" w:rsidR="001613A3" w:rsidRDefault="001613A3">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238</w:t>
      </w:r>
    </w:p>
    <w:p w14:paraId="092895DB" w14:textId="77777777" w:rsidR="001613A3" w:rsidRDefault="001613A3">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238</w:t>
      </w:r>
    </w:p>
    <w:p w14:paraId="7509B4F1" w14:textId="77777777" w:rsidR="001613A3" w:rsidRDefault="001613A3">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238</w:t>
      </w:r>
    </w:p>
    <w:p w14:paraId="106F7F35" w14:textId="77777777" w:rsidR="001613A3" w:rsidRDefault="001613A3">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238</w:t>
      </w:r>
    </w:p>
    <w:p w14:paraId="206FDF42" w14:textId="77777777" w:rsidR="001613A3" w:rsidRDefault="001613A3">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239</w:t>
      </w:r>
    </w:p>
    <w:p w14:paraId="7ED4B9FE" w14:textId="77777777" w:rsidR="001613A3" w:rsidRDefault="001613A3">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239</w:t>
      </w:r>
    </w:p>
    <w:p w14:paraId="41F04F5E" w14:textId="77777777" w:rsidR="001613A3" w:rsidRDefault="001613A3">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240</w:t>
      </w:r>
    </w:p>
    <w:p w14:paraId="3B2199FF" w14:textId="77777777" w:rsidR="001613A3" w:rsidRDefault="001613A3">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240</w:t>
      </w:r>
    </w:p>
    <w:p w14:paraId="131DA51B" w14:textId="77777777" w:rsidR="001613A3" w:rsidRDefault="001613A3">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240</w:t>
      </w:r>
    </w:p>
    <w:p w14:paraId="7353ABA3" w14:textId="77777777" w:rsidR="001613A3" w:rsidRDefault="001613A3">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240</w:t>
      </w:r>
    </w:p>
    <w:p w14:paraId="6BEC7A35" w14:textId="77777777" w:rsidR="001613A3" w:rsidRDefault="001613A3">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240</w:t>
      </w:r>
    </w:p>
    <w:p w14:paraId="6A1935F8" w14:textId="77777777" w:rsidR="001613A3" w:rsidRDefault="001613A3">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240</w:t>
      </w:r>
    </w:p>
    <w:p w14:paraId="64384887" w14:textId="77777777" w:rsidR="001613A3" w:rsidRDefault="001613A3">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240</w:t>
      </w:r>
    </w:p>
    <w:p w14:paraId="5E435049" w14:textId="77777777" w:rsidR="001613A3" w:rsidRDefault="001613A3">
      <w:pPr>
        <w:pStyle w:val="TOC3"/>
        <w:rPr>
          <w:rFonts w:asciiTheme="minorHAnsi" w:eastAsiaTheme="minorEastAsia" w:hAnsiTheme="minorHAnsi" w:cstheme="minorBidi"/>
          <w:sz w:val="22"/>
          <w:szCs w:val="22"/>
        </w:rPr>
      </w:pPr>
      <w:r w:rsidRPr="00FE2B14">
        <w:rPr>
          <w:rFonts w:cs="v3.7.0"/>
        </w:rPr>
        <w:t>7.19.1</w:t>
      </w:r>
      <w:r>
        <w:rPr>
          <w:rFonts w:asciiTheme="minorHAnsi" w:eastAsiaTheme="minorEastAsia" w:hAnsiTheme="minorHAnsi" w:cstheme="minorBidi"/>
          <w:sz w:val="22"/>
          <w:szCs w:val="22"/>
        </w:rPr>
        <w:tab/>
      </w:r>
      <w:r w:rsidRPr="00FE2B14">
        <w:rPr>
          <w:rFonts w:cs="v3.7.0"/>
        </w:rPr>
        <w:t>Introduction</w:t>
      </w:r>
      <w:r>
        <w:tab/>
        <w:t>240</w:t>
      </w:r>
    </w:p>
    <w:p w14:paraId="576BFA47" w14:textId="77777777" w:rsidR="001613A3" w:rsidRDefault="001613A3">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241</w:t>
      </w:r>
    </w:p>
    <w:p w14:paraId="646D5600" w14:textId="77777777" w:rsidR="001613A3" w:rsidRDefault="001613A3">
      <w:pPr>
        <w:pStyle w:val="TOC4"/>
        <w:rPr>
          <w:rFonts w:asciiTheme="minorHAnsi" w:eastAsiaTheme="minorEastAsia" w:hAnsiTheme="minorHAnsi" w:cstheme="minorBidi"/>
          <w:sz w:val="22"/>
          <w:szCs w:val="22"/>
        </w:rPr>
      </w:pPr>
      <w:r w:rsidRPr="00FE2B14">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242</w:t>
      </w:r>
    </w:p>
    <w:p w14:paraId="51892088" w14:textId="77777777" w:rsidR="001613A3" w:rsidRDefault="001613A3">
      <w:pPr>
        <w:pStyle w:val="TOC4"/>
        <w:rPr>
          <w:rFonts w:asciiTheme="minorHAnsi" w:eastAsiaTheme="minorEastAsia" w:hAnsiTheme="minorHAnsi" w:cstheme="minorBidi"/>
          <w:sz w:val="22"/>
          <w:szCs w:val="22"/>
        </w:rPr>
      </w:pPr>
      <w:r w:rsidRPr="00FE2B14">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243</w:t>
      </w:r>
    </w:p>
    <w:p w14:paraId="14B1D5C7" w14:textId="77777777" w:rsidR="001613A3" w:rsidRDefault="001613A3">
      <w:pPr>
        <w:pStyle w:val="TOC4"/>
        <w:rPr>
          <w:rFonts w:asciiTheme="minorHAnsi" w:eastAsiaTheme="minorEastAsia" w:hAnsiTheme="minorHAnsi" w:cstheme="minorBidi"/>
          <w:sz w:val="22"/>
          <w:szCs w:val="22"/>
        </w:rPr>
      </w:pPr>
      <w:r w:rsidRPr="00FE2B14">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244</w:t>
      </w:r>
    </w:p>
    <w:p w14:paraId="0562FB01" w14:textId="77777777" w:rsidR="001613A3" w:rsidRDefault="001613A3">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244</w:t>
      </w:r>
    </w:p>
    <w:p w14:paraId="41440252" w14:textId="77777777" w:rsidR="001613A3" w:rsidRDefault="001613A3">
      <w:pPr>
        <w:pStyle w:val="TOC4"/>
        <w:rPr>
          <w:rFonts w:asciiTheme="minorHAnsi" w:eastAsiaTheme="minorEastAsia" w:hAnsiTheme="minorHAnsi" w:cstheme="minorBidi"/>
          <w:sz w:val="22"/>
          <w:szCs w:val="22"/>
        </w:rPr>
      </w:pPr>
      <w:r w:rsidRPr="00FE2B14">
        <w:rPr>
          <w:rFonts w:eastAsia="?? ??"/>
        </w:rPr>
        <w:t>7.19.</w:t>
      </w:r>
      <w:r>
        <w:rPr>
          <w:lang w:eastAsia="zh-CN"/>
        </w:rPr>
        <w:t>3</w:t>
      </w:r>
      <w:r w:rsidRPr="00FE2B14">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244</w:t>
      </w:r>
    </w:p>
    <w:p w14:paraId="6919DD07" w14:textId="77777777" w:rsidR="001613A3" w:rsidRDefault="001613A3">
      <w:pPr>
        <w:pStyle w:val="TOC4"/>
        <w:rPr>
          <w:rFonts w:asciiTheme="minorHAnsi" w:eastAsiaTheme="minorEastAsia" w:hAnsiTheme="minorHAnsi" w:cstheme="minorBidi"/>
          <w:sz w:val="22"/>
          <w:szCs w:val="22"/>
        </w:rPr>
      </w:pPr>
      <w:r w:rsidRPr="00FE2B14">
        <w:rPr>
          <w:rFonts w:eastAsia="?? ??"/>
        </w:rPr>
        <w:t>7.19.</w:t>
      </w:r>
      <w:r>
        <w:rPr>
          <w:lang w:eastAsia="zh-CN"/>
        </w:rPr>
        <w:t>3</w:t>
      </w:r>
      <w:r w:rsidRPr="00FE2B14">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244</w:t>
      </w:r>
    </w:p>
    <w:p w14:paraId="20413C32" w14:textId="77777777" w:rsidR="001613A3" w:rsidRDefault="001613A3">
      <w:pPr>
        <w:pStyle w:val="TOC4"/>
        <w:rPr>
          <w:rFonts w:asciiTheme="minorHAnsi" w:eastAsiaTheme="minorEastAsia" w:hAnsiTheme="minorHAnsi" w:cstheme="minorBidi"/>
          <w:sz w:val="22"/>
          <w:szCs w:val="22"/>
        </w:rPr>
      </w:pPr>
      <w:r w:rsidRPr="00FE2B14">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246</w:t>
      </w:r>
    </w:p>
    <w:p w14:paraId="01AF1E2A" w14:textId="77777777" w:rsidR="001613A3" w:rsidRDefault="001613A3">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246</w:t>
      </w:r>
    </w:p>
    <w:p w14:paraId="3624D620" w14:textId="77777777" w:rsidR="001613A3" w:rsidRDefault="001613A3">
      <w:pPr>
        <w:pStyle w:val="TOC4"/>
        <w:rPr>
          <w:rFonts w:asciiTheme="minorHAnsi" w:eastAsiaTheme="minorEastAsia" w:hAnsiTheme="minorHAnsi" w:cstheme="minorBidi"/>
          <w:sz w:val="22"/>
          <w:szCs w:val="22"/>
        </w:rPr>
      </w:pPr>
      <w:r w:rsidRPr="00FE2B14">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247</w:t>
      </w:r>
    </w:p>
    <w:p w14:paraId="3E374B31" w14:textId="77777777" w:rsidR="001613A3" w:rsidRDefault="001613A3">
      <w:pPr>
        <w:pStyle w:val="TOC4"/>
        <w:rPr>
          <w:rFonts w:asciiTheme="minorHAnsi" w:eastAsiaTheme="minorEastAsia" w:hAnsiTheme="minorHAnsi" w:cstheme="minorBidi"/>
          <w:sz w:val="22"/>
          <w:szCs w:val="22"/>
        </w:rPr>
      </w:pPr>
      <w:r w:rsidRPr="00FE2B14">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248</w:t>
      </w:r>
    </w:p>
    <w:p w14:paraId="6A4C5ECE" w14:textId="77777777" w:rsidR="001613A3" w:rsidRDefault="001613A3">
      <w:pPr>
        <w:pStyle w:val="TOC4"/>
        <w:rPr>
          <w:rFonts w:asciiTheme="minorHAnsi" w:eastAsiaTheme="minorEastAsia" w:hAnsiTheme="minorHAnsi" w:cstheme="minorBidi"/>
          <w:sz w:val="22"/>
          <w:szCs w:val="22"/>
        </w:rPr>
      </w:pPr>
      <w:r w:rsidRPr="00FE2B14">
        <w:rPr>
          <w:rFonts w:eastAsia="?? ??"/>
        </w:rPr>
        <w:t>7.19.4.3</w:t>
      </w:r>
      <w:r>
        <w:rPr>
          <w:rFonts w:asciiTheme="minorHAnsi" w:eastAsiaTheme="minorEastAsia" w:hAnsiTheme="minorHAnsi" w:cstheme="minorBidi"/>
          <w:sz w:val="22"/>
          <w:szCs w:val="22"/>
        </w:rPr>
        <w:tab/>
      </w:r>
      <w:r>
        <w:rPr>
          <w:lang w:eastAsia="zh-CN"/>
        </w:rPr>
        <w:t>Minimum requirement at transitions</w:t>
      </w:r>
      <w:r>
        <w:tab/>
        <w:t>249</w:t>
      </w:r>
    </w:p>
    <w:p w14:paraId="0EDDF408" w14:textId="77777777" w:rsidR="001613A3" w:rsidRDefault="001613A3">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249</w:t>
      </w:r>
    </w:p>
    <w:p w14:paraId="73E79FA9" w14:textId="77777777" w:rsidR="001613A3" w:rsidRDefault="001613A3">
      <w:pPr>
        <w:pStyle w:val="TOC4"/>
        <w:rPr>
          <w:rFonts w:asciiTheme="minorHAnsi" w:eastAsiaTheme="minorEastAsia" w:hAnsiTheme="minorHAnsi" w:cstheme="minorBidi"/>
          <w:sz w:val="22"/>
          <w:szCs w:val="22"/>
        </w:rPr>
      </w:pPr>
      <w:r w:rsidRPr="00FE2B14">
        <w:rPr>
          <w:rFonts w:eastAsia="?? ??"/>
        </w:rPr>
        <w:t>7.19.</w:t>
      </w:r>
      <w:r>
        <w:rPr>
          <w:lang w:eastAsia="zh-CN"/>
        </w:rPr>
        <w:t>5</w:t>
      </w:r>
      <w:r w:rsidRPr="00FE2B14">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249</w:t>
      </w:r>
    </w:p>
    <w:p w14:paraId="17E4FE8C" w14:textId="77777777" w:rsidR="001613A3" w:rsidRDefault="001613A3">
      <w:pPr>
        <w:pStyle w:val="TOC4"/>
        <w:rPr>
          <w:rFonts w:asciiTheme="minorHAnsi" w:eastAsiaTheme="minorEastAsia" w:hAnsiTheme="minorHAnsi" w:cstheme="minorBidi"/>
          <w:sz w:val="22"/>
          <w:szCs w:val="22"/>
        </w:rPr>
      </w:pPr>
      <w:r w:rsidRPr="00FE2B14">
        <w:rPr>
          <w:rFonts w:eastAsia="?? ??"/>
        </w:rPr>
        <w:t>7.19.</w:t>
      </w:r>
      <w:r>
        <w:rPr>
          <w:lang w:eastAsia="zh-CN"/>
        </w:rPr>
        <w:t>5</w:t>
      </w:r>
      <w:r w:rsidRPr="00FE2B14">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249</w:t>
      </w:r>
    </w:p>
    <w:p w14:paraId="470606EB" w14:textId="77777777" w:rsidR="001613A3" w:rsidRDefault="001613A3">
      <w:pPr>
        <w:pStyle w:val="TOC4"/>
        <w:rPr>
          <w:rFonts w:asciiTheme="minorHAnsi" w:eastAsiaTheme="minorEastAsia" w:hAnsiTheme="minorHAnsi" w:cstheme="minorBidi"/>
          <w:sz w:val="22"/>
          <w:szCs w:val="22"/>
        </w:rPr>
      </w:pPr>
      <w:r w:rsidRPr="00FE2B14">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251</w:t>
      </w:r>
    </w:p>
    <w:p w14:paraId="4D4438D7" w14:textId="77777777" w:rsidR="001613A3" w:rsidRDefault="001613A3">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251</w:t>
      </w:r>
    </w:p>
    <w:p w14:paraId="4D457748" w14:textId="77777777" w:rsidR="001613A3" w:rsidRDefault="001613A3">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251</w:t>
      </w:r>
    </w:p>
    <w:p w14:paraId="7CFDE390" w14:textId="77777777" w:rsidR="001613A3" w:rsidRDefault="001613A3">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251</w:t>
      </w:r>
    </w:p>
    <w:p w14:paraId="3310066C" w14:textId="77777777" w:rsidR="001613A3" w:rsidRDefault="001613A3">
      <w:pPr>
        <w:pStyle w:val="TOC2"/>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 xml:space="preserve"> UE timer accuracy for NB-IoT</w:t>
      </w:r>
      <w:r>
        <w:tab/>
        <w:t>252</w:t>
      </w:r>
    </w:p>
    <w:p w14:paraId="08D3217F" w14:textId="77777777" w:rsidR="001613A3" w:rsidRDefault="001613A3">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252</w:t>
      </w:r>
    </w:p>
    <w:p w14:paraId="26B8CAD2" w14:textId="77777777" w:rsidR="001613A3" w:rsidRDefault="001613A3">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252</w:t>
      </w:r>
    </w:p>
    <w:p w14:paraId="1A49B149" w14:textId="77777777" w:rsidR="001613A3" w:rsidRDefault="001613A3">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252</w:t>
      </w:r>
    </w:p>
    <w:p w14:paraId="1822EC94" w14:textId="77777777" w:rsidR="001613A3" w:rsidRDefault="001613A3">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252</w:t>
      </w:r>
    </w:p>
    <w:p w14:paraId="0EDA9FF1" w14:textId="77777777" w:rsidR="001613A3" w:rsidRDefault="001613A3">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252</w:t>
      </w:r>
    </w:p>
    <w:p w14:paraId="7436A089" w14:textId="77777777" w:rsidR="001613A3" w:rsidRDefault="001613A3">
      <w:pPr>
        <w:pStyle w:val="TOC4"/>
        <w:rPr>
          <w:rFonts w:asciiTheme="minorHAnsi" w:eastAsiaTheme="minorEastAsia" w:hAnsiTheme="minorHAnsi" w:cstheme="minorBidi"/>
          <w:sz w:val="22"/>
          <w:szCs w:val="22"/>
        </w:rPr>
      </w:pPr>
      <w:r w:rsidRPr="00FE2B14">
        <w:rPr>
          <w:rFonts w:eastAsia="?? ??"/>
          <w:lang w:eastAsia="zh-CN"/>
        </w:rPr>
        <w:t>7.22.2.1</w:t>
      </w:r>
      <w:r>
        <w:rPr>
          <w:rFonts w:asciiTheme="minorHAnsi" w:eastAsiaTheme="minorEastAsia" w:hAnsiTheme="minorHAnsi" w:cstheme="minorBidi"/>
          <w:sz w:val="22"/>
          <w:szCs w:val="22"/>
        </w:rPr>
        <w:tab/>
      </w:r>
      <w:r w:rsidRPr="00FE2B14">
        <w:rPr>
          <w:rFonts w:eastAsia="?? ??"/>
          <w:lang w:eastAsia="zh-CN"/>
        </w:rPr>
        <w:t>Timing Advance adjustment delay</w:t>
      </w:r>
      <w:r>
        <w:tab/>
        <w:t>252</w:t>
      </w:r>
    </w:p>
    <w:p w14:paraId="6EB9AC9D" w14:textId="77777777" w:rsidR="001613A3" w:rsidRDefault="001613A3">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252</w:t>
      </w:r>
    </w:p>
    <w:p w14:paraId="6420052F" w14:textId="77777777" w:rsidR="001613A3" w:rsidRDefault="001613A3">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252</w:t>
      </w:r>
    </w:p>
    <w:p w14:paraId="3B73C98C" w14:textId="77777777" w:rsidR="001613A3" w:rsidRDefault="001613A3">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252</w:t>
      </w:r>
    </w:p>
    <w:p w14:paraId="6407C1CB" w14:textId="77777777" w:rsidR="001613A3" w:rsidRDefault="001613A3">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252</w:t>
      </w:r>
    </w:p>
    <w:p w14:paraId="18A282F5" w14:textId="77777777" w:rsidR="001613A3" w:rsidRDefault="001613A3">
      <w:pPr>
        <w:pStyle w:val="TOC4"/>
        <w:rPr>
          <w:rFonts w:asciiTheme="minorHAnsi" w:eastAsiaTheme="minorEastAsia" w:hAnsiTheme="minorHAnsi" w:cstheme="minorBidi"/>
          <w:sz w:val="22"/>
          <w:szCs w:val="22"/>
        </w:rPr>
      </w:pPr>
      <w:r w:rsidRPr="00FE2B14">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253</w:t>
      </w:r>
    </w:p>
    <w:p w14:paraId="2D86AE4C" w14:textId="77777777" w:rsidR="001613A3" w:rsidRDefault="001613A3">
      <w:pPr>
        <w:pStyle w:val="TOC4"/>
        <w:rPr>
          <w:rFonts w:asciiTheme="minorHAnsi" w:eastAsiaTheme="minorEastAsia" w:hAnsiTheme="minorHAnsi" w:cstheme="minorBidi"/>
          <w:sz w:val="22"/>
          <w:szCs w:val="22"/>
        </w:rPr>
      </w:pPr>
      <w:r w:rsidRPr="00FE2B14">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253</w:t>
      </w:r>
    </w:p>
    <w:p w14:paraId="22D9636A" w14:textId="77777777" w:rsidR="001613A3" w:rsidRDefault="001613A3">
      <w:pPr>
        <w:pStyle w:val="TOC4"/>
        <w:rPr>
          <w:rFonts w:asciiTheme="minorHAnsi" w:eastAsiaTheme="minorEastAsia" w:hAnsiTheme="minorHAnsi" w:cstheme="minorBidi"/>
          <w:sz w:val="22"/>
          <w:szCs w:val="22"/>
        </w:rPr>
      </w:pPr>
      <w:r w:rsidRPr="00FE2B14">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254</w:t>
      </w:r>
    </w:p>
    <w:p w14:paraId="08C7B021" w14:textId="77777777" w:rsidR="001613A3" w:rsidRDefault="001613A3">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254</w:t>
      </w:r>
    </w:p>
    <w:p w14:paraId="6FBC9490" w14:textId="77777777" w:rsidR="001613A3" w:rsidRDefault="001613A3">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254</w:t>
      </w:r>
    </w:p>
    <w:p w14:paraId="309C4975" w14:textId="77777777" w:rsidR="001613A3" w:rsidRDefault="001613A3">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254</w:t>
      </w:r>
    </w:p>
    <w:p w14:paraId="76BACBC4" w14:textId="77777777" w:rsidR="001613A3" w:rsidRDefault="001613A3">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255</w:t>
      </w:r>
    </w:p>
    <w:p w14:paraId="77281C3B" w14:textId="77777777" w:rsidR="001613A3" w:rsidRDefault="001613A3">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255</w:t>
      </w:r>
    </w:p>
    <w:p w14:paraId="58CFF15A" w14:textId="77777777" w:rsidR="001613A3" w:rsidRDefault="001613A3">
      <w:pPr>
        <w:pStyle w:val="TOC3"/>
        <w:rPr>
          <w:rFonts w:asciiTheme="minorHAnsi" w:eastAsiaTheme="minorEastAsia" w:hAnsiTheme="minorHAnsi" w:cstheme="minorBidi"/>
          <w:sz w:val="22"/>
          <w:szCs w:val="22"/>
        </w:rPr>
      </w:pPr>
      <w:r w:rsidRPr="00FE2B14">
        <w:rPr>
          <w:rFonts w:cs="v4.2.0"/>
        </w:rPr>
        <w:t>7.</w:t>
      </w:r>
      <w:r w:rsidRPr="00FE2B14">
        <w:rPr>
          <w:rFonts w:cs="v4.2.0"/>
          <w:lang w:eastAsia="zh-CN"/>
        </w:rPr>
        <w:t>25</w:t>
      </w:r>
      <w:r w:rsidRPr="00FE2B14">
        <w:rPr>
          <w:rFonts w:cs="v4.2.0"/>
        </w:rPr>
        <w:t>.2</w:t>
      </w:r>
      <w:r>
        <w:rPr>
          <w:rFonts w:asciiTheme="minorHAnsi" w:eastAsiaTheme="minorEastAsia" w:hAnsiTheme="minorHAnsi" w:cstheme="minorBidi"/>
          <w:sz w:val="22"/>
          <w:szCs w:val="22"/>
        </w:rPr>
        <w:tab/>
      </w:r>
      <w:r w:rsidRPr="00FE2B14">
        <w:rPr>
          <w:rFonts w:cs="v4.2.0"/>
        </w:rPr>
        <w:t>Minimum requirements</w:t>
      </w:r>
      <w:r>
        <w:tab/>
        <w:t>255</w:t>
      </w:r>
    </w:p>
    <w:p w14:paraId="3C6AF585" w14:textId="77777777" w:rsidR="001613A3" w:rsidRDefault="001613A3">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256</w:t>
      </w:r>
    </w:p>
    <w:p w14:paraId="6E59B167" w14:textId="77777777" w:rsidR="001613A3" w:rsidRDefault="001613A3">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256</w:t>
      </w:r>
    </w:p>
    <w:p w14:paraId="01F79E34" w14:textId="77777777" w:rsidR="001613A3" w:rsidRDefault="001613A3">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256</w:t>
      </w:r>
    </w:p>
    <w:p w14:paraId="137CE605" w14:textId="77777777" w:rsidR="001613A3" w:rsidRDefault="001613A3">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256</w:t>
      </w:r>
    </w:p>
    <w:p w14:paraId="3990F8FA" w14:textId="77777777" w:rsidR="001613A3" w:rsidRDefault="001613A3">
      <w:pPr>
        <w:pStyle w:val="TOC3"/>
        <w:rPr>
          <w:rFonts w:asciiTheme="minorHAnsi" w:eastAsiaTheme="minorEastAsia" w:hAnsiTheme="minorHAnsi" w:cstheme="minorBidi"/>
          <w:sz w:val="22"/>
          <w:szCs w:val="22"/>
        </w:rPr>
      </w:pPr>
      <w:r w:rsidRPr="00FE2B14">
        <w:rPr>
          <w:rFonts w:cs="v3.7.0"/>
        </w:rPr>
        <w:t>7.</w:t>
      </w:r>
      <w:r w:rsidRPr="00FE2B14">
        <w:rPr>
          <w:rFonts w:cs="v3.7.0"/>
          <w:lang w:eastAsia="zh-CN"/>
        </w:rPr>
        <w:t>27</w:t>
      </w:r>
      <w:r w:rsidRPr="00FE2B14">
        <w:rPr>
          <w:rFonts w:cs="v3.7.0"/>
        </w:rPr>
        <w:t>.1</w:t>
      </w:r>
      <w:r>
        <w:rPr>
          <w:rFonts w:asciiTheme="minorHAnsi" w:eastAsiaTheme="minorEastAsia" w:hAnsiTheme="minorHAnsi" w:cstheme="minorBidi"/>
          <w:sz w:val="22"/>
          <w:szCs w:val="22"/>
        </w:rPr>
        <w:tab/>
      </w:r>
      <w:r w:rsidRPr="00FE2B14">
        <w:rPr>
          <w:rFonts w:cs="v3.7.0"/>
        </w:rPr>
        <w:t>Introduction</w:t>
      </w:r>
      <w:r>
        <w:tab/>
        <w:t>256</w:t>
      </w:r>
    </w:p>
    <w:p w14:paraId="09AC7148" w14:textId="77777777" w:rsidR="001613A3" w:rsidRDefault="001613A3">
      <w:pPr>
        <w:pStyle w:val="TOC3"/>
        <w:rPr>
          <w:rFonts w:asciiTheme="minorHAnsi" w:eastAsiaTheme="minorEastAsia" w:hAnsiTheme="minorHAnsi" w:cstheme="minorBidi"/>
          <w:sz w:val="22"/>
          <w:szCs w:val="22"/>
        </w:rPr>
      </w:pPr>
      <w:r w:rsidRPr="00FE2B14">
        <w:rPr>
          <w:rFonts w:cs="v3.7.0"/>
        </w:rPr>
        <w:t>7.</w:t>
      </w:r>
      <w:r w:rsidRPr="00FE2B14">
        <w:rPr>
          <w:rFonts w:cs="v3.7.0"/>
          <w:lang w:eastAsia="zh-CN"/>
        </w:rPr>
        <w:t>27</w:t>
      </w:r>
      <w:r w:rsidRPr="00FE2B14">
        <w:rPr>
          <w:rFonts w:cs="v3.7.0"/>
        </w:rPr>
        <w:t>.2</w:t>
      </w:r>
      <w:r>
        <w:rPr>
          <w:rFonts w:asciiTheme="minorHAnsi" w:eastAsiaTheme="minorEastAsia" w:hAnsiTheme="minorHAnsi" w:cstheme="minorBidi"/>
          <w:sz w:val="22"/>
          <w:szCs w:val="22"/>
        </w:rPr>
        <w:tab/>
      </w:r>
      <w:r w:rsidRPr="00FE2B14">
        <w:rPr>
          <w:rFonts w:cs="v3.7.0"/>
        </w:rPr>
        <w:t>Requirements</w:t>
      </w:r>
      <w:r>
        <w:tab/>
        <w:t>256</w:t>
      </w:r>
    </w:p>
    <w:p w14:paraId="37827E32" w14:textId="77777777" w:rsidR="001613A3" w:rsidRDefault="001613A3">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256</w:t>
      </w:r>
    </w:p>
    <w:p w14:paraId="24300FFE" w14:textId="77777777" w:rsidR="001613A3" w:rsidRDefault="001613A3">
      <w:pPr>
        <w:pStyle w:val="TOC3"/>
        <w:rPr>
          <w:rFonts w:asciiTheme="minorHAnsi" w:eastAsiaTheme="minorEastAsia" w:hAnsiTheme="minorHAnsi" w:cstheme="minorBidi"/>
          <w:sz w:val="22"/>
          <w:szCs w:val="22"/>
        </w:rPr>
      </w:pPr>
      <w:r w:rsidRPr="00FE2B14">
        <w:rPr>
          <w:rFonts w:cs="v3.7.0"/>
        </w:rPr>
        <w:t>7.28.1</w:t>
      </w:r>
      <w:r>
        <w:rPr>
          <w:rFonts w:asciiTheme="minorHAnsi" w:eastAsiaTheme="minorEastAsia" w:hAnsiTheme="minorHAnsi" w:cstheme="minorBidi"/>
          <w:sz w:val="22"/>
          <w:szCs w:val="22"/>
        </w:rPr>
        <w:tab/>
      </w:r>
      <w:r w:rsidRPr="00FE2B14">
        <w:rPr>
          <w:rFonts w:cs="v3.7.0"/>
        </w:rPr>
        <w:t>Introduction</w:t>
      </w:r>
      <w:r>
        <w:tab/>
        <w:t>256</w:t>
      </w:r>
    </w:p>
    <w:p w14:paraId="62E25638" w14:textId="77777777" w:rsidR="001613A3" w:rsidRDefault="001613A3">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256</w:t>
      </w:r>
    </w:p>
    <w:p w14:paraId="20127F1B" w14:textId="77777777" w:rsidR="001613A3" w:rsidRDefault="001613A3">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256</w:t>
      </w:r>
    </w:p>
    <w:p w14:paraId="00A303B5" w14:textId="77777777" w:rsidR="001613A3" w:rsidRDefault="001613A3">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256</w:t>
      </w:r>
    </w:p>
    <w:p w14:paraId="08D1E284" w14:textId="77777777" w:rsidR="001613A3" w:rsidRDefault="001613A3">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257</w:t>
      </w:r>
    </w:p>
    <w:p w14:paraId="76EB986D" w14:textId="77777777" w:rsidR="001613A3" w:rsidRDefault="001613A3">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257</w:t>
      </w:r>
    </w:p>
    <w:p w14:paraId="474374F6" w14:textId="77777777" w:rsidR="001613A3" w:rsidRDefault="001613A3">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257</w:t>
      </w:r>
    </w:p>
    <w:p w14:paraId="01EADE0F" w14:textId="77777777" w:rsidR="001613A3" w:rsidRDefault="001613A3">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257</w:t>
      </w:r>
    </w:p>
    <w:p w14:paraId="2A558D03" w14:textId="77777777" w:rsidR="001613A3" w:rsidRDefault="001613A3">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257</w:t>
      </w:r>
    </w:p>
    <w:p w14:paraId="2F0F8256" w14:textId="77777777" w:rsidR="001613A3" w:rsidRDefault="001613A3">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257</w:t>
      </w:r>
    </w:p>
    <w:p w14:paraId="0107EA59" w14:textId="77777777" w:rsidR="001613A3" w:rsidRDefault="001613A3">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257</w:t>
      </w:r>
    </w:p>
    <w:p w14:paraId="27B6084A" w14:textId="77777777" w:rsidR="001613A3" w:rsidRDefault="001613A3">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258</w:t>
      </w:r>
    </w:p>
    <w:p w14:paraId="0D68BBF4" w14:textId="77777777" w:rsidR="001613A3" w:rsidRDefault="001613A3">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258</w:t>
      </w:r>
    </w:p>
    <w:p w14:paraId="05FF400C" w14:textId="77777777" w:rsidR="001613A3" w:rsidRDefault="001613A3">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258</w:t>
      </w:r>
    </w:p>
    <w:p w14:paraId="2C48B143" w14:textId="77777777" w:rsidR="001613A3" w:rsidRDefault="001613A3">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259</w:t>
      </w:r>
    </w:p>
    <w:p w14:paraId="7BC52F91" w14:textId="77777777" w:rsidR="001613A3" w:rsidRDefault="001613A3">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259</w:t>
      </w:r>
    </w:p>
    <w:p w14:paraId="56BEB62A" w14:textId="77777777" w:rsidR="001613A3" w:rsidRDefault="001613A3">
      <w:pPr>
        <w:pStyle w:val="TOC4"/>
        <w:rPr>
          <w:rFonts w:asciiTheme="minorHAnsi" w:eastAsiaTheme="minorEastAsia" w:hAnsiTheme="minorHAnsi" w:cstheme="minorBidi"/>
          <w:sz w:val="22"/>
          <w:szCs w:val="22"/>
        </w:rPr>
      </w:pPr>
      <w:r>
        <w:rPr>
          <w:lang w:eastAsia="zh-CN"/>
        </w:rPr>
        <w:t>7.32</w:t>
      </w:r>
      <w:r>
        <w:t>.2.2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259</w:t>
      </w:r>
    </w:p>
    <w:p w14:paraId="6D5F3B74" w14:textId="77777777" w:rsidR="001613A3" w:rsidRDefault="001613A3">
      <w:pPr>
        <w:pStyle w:val="TOC4"/>
        <w:rPr>
          <w:rFonts w:asciiTheme="minorHAnsi" w:eastAsiaTheme="minorEastAsia" w:hAnsiTheme="minorHAnsi" w:cstheme="minorBidi"/>
          <w:sz w:val="22"/>
          <w:szCs w:val="22"/>
        </w:rPr>
      </w:pPr>
      <w:r>
        <w:rPr>
          <w:lang w:eastAsia="zh-CN"/>
        </w:rPr>
        <w:t>7.32.2.3</w:t>
      </w:r>
      <w:r>
        <w:rPr>
          <w:rFonts w:asciiTheme="minorHAnsi" w:eastAsiaTheme="minorEastAsia" w:hAnsiTheme="minorHAnsi" w:cstheme="minorBidi"/>
          <w:sz w:val="22"/>
          <w:szCs w:val="22"/>
        </w:rPr>
        <w:tab/>
      </w:r>
      <w:r>
        <w:rPr>
          <w:lang w:eastAsia="zh-CN"/>
        </w:rPr>
        <w:t>Interruptions at transitions from non-DRX to DRX</w:t>
      </w:r>
      <w:r>
        <w:tab/>
        <w:t>259</w:t>
      </w:r>
    </w:p>
    <w:p w14:paraId="7978B4F1" w14:textId="77777777" w:rsidR="001613A3" w:rsidRDefault="001613A3">
      <w:pPr>
        <w:pStyle w:val="TOC4"/>
        <w:rPr>
          <w:rFonts w:asciiTheme="minorHAnsi" w:eastAsiaTheme="minorEastAsia" w:hAnsiTheme="minorHAnsi" w:cstheme="minorBidi"/>
          <w:sz w:val="22"/>
          <w:szCs w:val="22"/>
        </w:rPr>
      </w:pPr>
      <w:r>
        <w:rPr>
          <w:lang w:eastAsia="zh-CN"/>
        </w:rPr>
        <w:t>7.32.2.4</w:t>
      </w:r>
      <w:r>
        <w:rPr>
          <w:rFonts w:asciiTheme="minorHAnsi" w:eastAsiaTheme="minorEastAsia" w:hAnsiTheme="minorHAnsi" w:cstheme="minorBidi"/>
          <w:sz w:val="22"/>
          <w:szCs w:val="22"/>
        </w:rPr>
        <w:tab/>
      </w:r>
      <w:r>
        <w:rPr>
          <w:lang w:eastAsia="zh-CN"/>
        </w:rPr>
        <w:t>Interruptions at SCell addition/release</w:t>
      </w:r>
      <w:r>
        <w:tab/>
        <w:t>259</w:t>
      </w:r>
    </w:p>
    <w:p w14:paraId="26C27FA8" w14:textId="77777777" w:rsidR="001613A3" w:rsidRDefault="001613A3">
      <w:pPr>
        <w:pStyle w:val="TOC4"/>
        <w:rPr>
          <w:rFonts w:asciiTheme="minorHAnsi" w:eastAsiaTheme="minorEastAsia" w:hAnsiTheme="minorHAnsi" w:cstheme="minorBidi"/>
          <w:sz w:val="22"/>
          <w:szCs w:val="22"/>
        </w:rPr>
      </w:pPr>
      <w:r>
        <w:rPr>
          <w:lang w:eastAsia="zh-CN"/>
        </w:rPr>
        <w:t>7.32.2.5</w:t>
      </w:r>
      <w:r>
        <w:rPr>
          <w:rFonts w:asciiTheme="minorHAnsi" w:eastAsiaTheme="minorEastAsia" w:hAnsiTheme="minorHAnsi" w:cstheme="minorBidi"/>
          <w:sz w:val="22"/>
          <w:szCs w:val="22"/>
        </w:rPr>
        <w:tab/>
      </w:r>
      <w:r>
        <w:rPr>
          <w:lang w:eastAsia="zh-CN"/>
        </w:rPr>
        <w:t>Interruptions at SCell activation/deactivation</w:t>
      </w:r>
      <w:r>
        <w:tab/>
        <w:t>259</w:t>
      </w:r>
    </w:p>
    <w:p w14:paraId="0EA81E7C" w14:textId="77777777" w:rsidR="001613A3" w:rsidRDefault="001613A3">
      <w:pPr>
        <w:pStyle w:val="TOC4"/>
        <w:rPr>
          <w:rFonts w:asciiTheme="minorHAnsi" w:eastAsiaTheme="minorEastAsia" w:hAnsiTheme="minorHAnsi" w:cstheme="minorBidi"/>
          <w:sz w:val="22"/>
          <w:szCs w:val="22"/>
        </w:rPr>
      </w:pPr>
      <w:r>
        <w:rPr>
          <w:lang w:eastAsia="zh-CN"/>
        </w:rPr>
        <w:t>7.32.2.6</w:t>
      </w:r>
      <w:r>
        <w:rPr>
          <w:rFonts w:asciiTheme="minorHAnsi" w:eastAsiaTheme="minorEastAsia" w:hAnsiTheme="minorHAnsi" w:cstheme="minorBidi"/>
          <w:sz w:val="22"/>
          <w:szCs w:val="22"/>
        </w:rPr>
        <w:tab/>
      </w:r>
      <w:r>
        <w:rPr>
          <w:lang w:eastAsia="zh-CN"/>
        </w:rPr>
        <w:t>Interruptions during measurements on SCC</w:t>
      </w:r>
      <w:r>
        <w:tab/>
        <w:t>260</w:t>
      </w:r>
    </w:p>
    <w:p w14:paraId="62A63557" w14:textId="77777777" w:rsidR="001613A3" w:rsidRDefault="001613A3">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260</w:t>
      </w:r>
    </w:p>
    <w:p w14:paraId="1D593096" w14:textId="77777777" w:rsidR="001613A3" w:rsidRDefault="001613A3">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260</w:t>
      </w:r>
    </w:p>
    <w:p w14:paraId="01A9A624" w14:textId="77777777" w:rsidR="001613A3" w:rsidRDefault="001613A3">
      <w:pPr>
        <w:pStyle w:val="TOC4"/>
        <w:rPr>
          <w:rFonts w:asciiTheme="minorHAnsi" w:eastAsiaTheme="minorEastAsia" w:hAnsiTheme="minorHAnsi" w:cstheme="minorBidi"/>
          <w:sz w:val="22"/>
          <w:szCs w:val="22"/>
        </w:rPr>
      </w:pPr>
      <w:r>
        <w:rPr>
          <w:lang w:eastAsia="zh-CN"/>
        </w:rPr>
        <w:t>7.32.2.7</w:t>
      </w:r>
      <w:r>
        <w:rPr>
          <w:rFonts w:asciiTheme="minorHAnsi" w:eastAsiaTheme="minorEastAsia" w:hAnsiTheme="minorHAnsi" w:cstheme="minorBidi"/>
          <w:sz w:val="22"/>
          <w:szCs w:val="22"/>
        </w:rPr>
        <w:tab/>
      </w:r>
      <w:r>
        <w:rPr>
          <w:lang w:eastAsia="zh-CN"/>
        </w:rPr>
        <w:t>Interruptions at active BWP switching</w:t>
      </w:r>
      <w:r>
        <w:tab/>
        <w:t>260</w:t>
      </w:r>
    </w:p>
    <w:p w14:paraId="645756AB" w14:textId="77777777" w:rsidR="001613A3" w:rsidRDefault="001613A3">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FE2B14">
        <w:rPr>
          <w:i/>
        </w:rPr>
        <w:t xml:space="preserve"> </w:t>
      </w:r>
      <w:r>
        <w:t>sTTI and 1ms-TTI with 3 subframe HARQ processing</w:t>
      </w:r>
      <w:r>
        <w:tab/>
        <w:t>261</w:t>
      </w:r>
    </w:p>
    <w:p w14:paraId="05A4C2AE" w14:textId="77777777" w:rsidR="001613A3" w:rsidRDefault="001613A3">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261</w:t>
      </w:r>
    </w:p>
    <w:p w14:paraId="1CCD4303" w14:textId="77777777" w:rsidR="001613A3" w:rsidRDefault="001613A3">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261</w:t>
      </w:r>
    </w:p>
    <w:p w14:paraId="09908D9B" w14:textId="77777777" w:rsidR="001613A3" w:rsidRDefault="001613A3">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261</w:t>
      </w:r>
    </w:p>
    <w:p w14:paraId="099519AD" w14:textId="77777777" w:rsidR="001613A3" w:rsidRDefault="001613A3">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261</w:t>
      </w:r>
    </w:p>
    <w:p w14:paraId="3806B553" w14:textId="77777777" w:rsidR="001613A3" w:rsidRDefault="001613A3">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261</w:t>
      </w:r>
    </w:p>
    <w:p w14:paraId="746702D2" w14:textId="77777777" w:rsidR="001613A3" w:rsidRDefault="001613A3">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261</w:t>
      </w:r>
    </w:p>
    <w:p w14:paraId="2EE4320B" w14:textId="77777777" w:rsidR="001613A3" w:rsidRDefault="001613A3">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262</w:t>
      </w:r>
    </w:p>
    <w:p w14:paraId="03609E4D" w14:textId="77777777" w:rsidR="001613A3" w:rsidRDefault="001613A3">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262</w:t>
      </w:r>
    </w:p>
    <w:p w14:paraId="2CA59C55" w14:textId="77777777" w:rsidR="001613A3" w:rsidRDefault="001613A3">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262</w:t>
      </w:r>
    </w:p>
    <w:p w14:paraId="686B30BC" w14:textId="77777777" w:rsidR="001613A3" w:rsidRDefault="001613A3">
      <w:pPr>
        <w:pStyle w:val="TOC4"/>
        <w:rPr>
          <w:rFonts w:asciiTheme="minorHAnsi" w:eastAsiaTheme="minorEastAsia" w:hAnsiTheme="minorHAnsi" w:cstheme="minorBidi"/>
          <w:sz w:val="22"/>
          <w:szCs w:val="22"/>
        </w:rPr>
      </w:pPr>
      <w:r>
        <w:rPr>
          <w:lang w:eastAsia="zh-CN"/>
        </w:rPr>
        <w:lastRenderedPageBreak/>
        <w:t>7.36</w:t>
      </w:r>
      <w:r>
        <w:t>.2.1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262</w:t>
      </w:r>
    </w:p>
    <w:p w14:paraId="73397D8D" w14:textId="77777777" w:rsidR="001613A3" w:rsidRDefault="001613A3">
      <w:pPr>
        <w:pStyle w:val="TOC4"/>
        <w:rPr>
          <w:rFonts w:asciiTheme="minorHAnsi" w:eastAsiaTheme="minorEastAsia" w:hAnsiTheme="minorHAnsi" w:cstheme="minorBidi"/>
          <w:sz w:val="22"/>
          <w:szCs w:val="22"/>
        </w:rPr>
      </w:pPr>
      <w:r>
        <w:rPr>
          <w:lang w:eastAsia="zh-CN"/>
        </w:rPr>
        <w:t>7.36.2.2</w:t>
      </w:r>
      <w:r>
        <w:rPr>
          <w:rFonts w:asciiTheme="minorHAnsi" w:eastAsiaTheme="minorEastAsia" w:hAnsiTheme="minorHAnsi" w:cstheme="minorBidi"/>
          <w:sz w:val="22"/>
          <w:szCs w:val="22"/>
        </w:rPr>
        <w:tab/>
      </w:r>
      <w:r>
        <w:rPr>
          <w:lang w:eastAsia="zh-CN"/>
        </w:rPr>
        <w:t>Interruptions at transitions from non-DRX to DRX</w:t>
      </w:r>
      <w:r>
        <w:tab/>
        <w:t>262</w:t>
      </w:r>
    </w:p>
    <w:p w14:paraId="7F928194" w14:textId="77777777" w:rsidR="001613A3" w:rsidRDefault="001613A3">
      <w:pPr>
        <w:pStyle w:val="TOC4"/>
        <w:rPr>
          <w:rFonts w:asciiTheme="minorHAnsi" w:eastAsiaTheme="minorEastAsia" w:hAnsiTheme="minorHAnsi" w:cstheme="minorBidi"/>
          <w:sz w:val="22"/>
          <w:szCs w:val="22"/>
        </w:rPr>
      </w:pPr>
      <w:r>
        <w:rPr>
          <w:lang w:eastAsia="zh-CN"/>
        </w:rPr>
        <w:t>7.36.2.3</w:t>
      </w:r>
      <w:r>
        <w:rPr>
          <w:rFonts w:asciiTheme="minorHAnsi" w:eastAsiaTheme="minorEastAsia" w:hAnsiTheme="minorHAnsi" w:cstheme="minorBidi"/>
          <w:sz w:val="22"/>
          <w:szCs w:val="22"/>
        </w:rPr>
        <w:tab/>
      </w:r>
      <w:r>
        <w:rPr>
          <w:lang w:eastAsia="zh-CN"/>
        </w:rPr>
        <w:t>Interruptions at SCell addition/release</w:t>
      </w:r>
      <w:r>
        <w:tab/>
        <w:t>262</w:t>
      </w:r>
    </w:p>
    <w:p w14:paraId="3282189B" w14:textId="77777777" w:rsidR="001613A3" w:rsidRDefault="001613A3">
      <w:pPr>
        <w:pStyle w:val="TOC4"/>
        <w:rPr>
          <w:rFonts w:asciiTheme="minorHAnsi" w:eastAsiaTheme="minorEastAsia" w:hAnsiTheme="minorHAnsi" w:cstheme="minorBidi"/>
          <w:sz w:val="22"/>
          <w:szCs w:val="22"/>
        </w:rPr>
      </w:pPr>
      <w:r>
        <w:rPr>
          <w:lang w:eastAsia="zh-CN"/>
        </w:rPr>
        <w:t>7.36.2.4</w:t>
      </w:r>
      <w:r>
        <w:rPr>
          <w:rFonts w:asciiTheme="minorHAnsi" w:eastAsiaTheme="minorEastAsia" w:hAnsiTheme="minorHAnsi" w:cstheme="minorBidi"/>
          <w:sz w:val="22"/>
          <w:szCs w:val="22"/>
        </w:rPr>
        <w:tab/>
      </w:r>
      <w:r>
        <w:rPr>
          <w:lang w:eastAsia="zh-CN"/>
        </w:rPr>
        <w:t>Interruptions at SCell activation/deactivation</w:t>
      </w:r>
      <w:r>
        <w:tab/>
        <w:t>263</w:t>
      </w:r>
    </w:p>
    <w:p w14:paraId="43F6C64E" w14:textId="77777777" w:rsidR="001613A3" w:rsidRDefault="001613A3">
      <w:pPr>
        <w:pStyle w:val="TOC4"/>
        <w:rPr>
          <w:rFonts w:asciiTheme="minorHAnsi" w:eastAsiaTheme="minorEastAsia" w:hAnsiTheme="minorHAnsi" w:cstheme="minorBidi"/>
          <w:sz w:val="22"/>
          <w:szCs w:val="22"/>
        </w:rPr>
      </w:pPr>
      <w:r>
        <w:rPr>
          <w:lang w:eastAsia="zh-CN"/>
        </w:rPr>
        <w:t>7.36.2.5</w:t>
      </w:r>
      <w:r>
        <w:rPr>
          <w:rFonts w:asciiTheme="minorHAnsi" w:eastAsiaTheme="minorEastAsia" w:hAnsiTheme="minorHAnsi" w:cstheme="minorBidi"/>
          <w:sz w:val="22"/>
          <w:szCs w:val="22"/>
        </w:rPr>
        <w:tab/>
      </w:r>
      <w:r>
        <w:rPr>
          <w:lang w:eastAsia="zh-CN"/>
        </w:rPr>
        <w:t>Interruptions during measurements on SCC</w:t>
      </w:r>
      <w:r>
        <w:tab/>
        <w:t>263</w:t>
      </w:r>
    </w:p>
    <w:p w14:paraId="6D226990" w14:textId="77777777" w:rsidR="001613A3" w:rsidRDefault="001613A3">
      <w:pPr>
        <w:pStyle w:val="TOC5"/>
        <w:rPr>
          <w:rFonts w:asciiTheme="minorHAnsi" w:eastAsiaTheme="minorEastAsia" w:hAnsiTheme="minorHAnsi" w:cstheme="minorBidi"/>
          <w:sz w:val="22"/>
          <w:szCs w:val="22"/>
        </w:rPr>
      </w:pPr>
      <w:r>
        <w:t>7.36.2.5.1</w:t>
      </w:r>
      <w:r>
        <w:rPr>
          <w:rFonts w:asciiTheme="minorHAnsi" w:eastAsiaTheme="minorEastAsia" w:hAnsiTheme="minorHAnsi" w:cstheme="minorBidi"/>
          <w:sz w:val="22"/>
          <w:szCs w:val="22"/>
        </w:rPr>
        <w:tab/>
      </w:r>
      <w:r>
        <w:t>Interruptions during measurements on deactivated NR SCC</w:t>
      </w:r>
      <w:r>
        <w:tab/>
        <w:t>263</w:t>
      </w:r>
    </w:p>
    <w:p w14:paraId="5C38A13D" w14:textId="77777777" w:rsidR="001613A3" w:rsidRDefault="001613A3">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263</w:t>
      </w:r>
    </w:p>
    <w:p w14:paraId="038E789B" w14:textId="77777777" w:rsidR="001613A3" w:rsidRDefault="001613A3">
      <w:pPr>
        <w:pStyle w:val="TOC4"/>
        <w:rPr>
          <w:rFonts w:asciiTheme="minorHAnsi" w:eastAsiaTheme="minorEastAsia" w:hAnsiTheme="minorHAnsi" w:cstheme="minorBidi"/>
          <w:sz w:val="22"/>
          <w:szCs w:val="22"/>
        </w:rPr>
      </w:pPr>
      <w:r>
        <w:rPr>
          <w:lang w:eastAsia="zh-CN"/>
        </w:rPr>
        <w:t>7.36.2.6</w:t>
      </w:r>
      <w:r>
        <w:rPr>
          <w:rFonts w:asciiTheme="minorHAnsi" w:eastAsiaTheme="minorEastAsia" w:hAnsiTheme="minorHAnsi" w:cstheme="minorBidi"/>
          <w:sz w:val="22"/>
          <w:szCs w:val="22"/>
        </w:rPr>
        <w:tab/>
      </w:r>
      <w:r>
        <w:rPr>
          <w:lang w:eastAsia="zh-CN"/>
        </w:rPr>
        <w:t>Interruptions at active BWP switching</w:t>
      </w:r>
      <w:r>
        <w:tab/>
        <w:t>263</w:t>
      </w:r>
    </w:p>
    <w:p w14:paraId="0BB584D0" w14:textId="77777777" w:rsidR="001613A3" w:rsidRDefault="001613A3">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264</w:t>
      </w:r>
    </w:p>
    <w:p w14:paraId="4DB4E35F" w14:textId="77777777" w:rsidR="001613A3" w:rsidRDefault="001613A3">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264</w:t>
      </w:r>
    </w:p>
    <w:p w14:paraId="2F839C1D" w14:textId="77777777" w:rsidR="001613A3" w:rsidRDefault="001613A3">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264</w:t>
      </w:r>
    </w:p>
    <w:p w14:paraId="6708CDE3" w14:textId="77777777" w:rsidR="001613A3" w:rsidRDefault="001613A3">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264</w:t>
      </w:r>
    </w:p>
    <w:p w14:paraId="57CF76FF" w14:textId="77777777" w:rsidR="001613A3" w:rsidRDefault="001613A3">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264</w:t>
      </w:r>
    </w:p>
    <w:p w14:paraId="4D15064D" w14:textId="77777777" w:rsidR="001613A3" w:rsidRDefault="001613A3">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271</w:t>
      </w:r>
    </w:p>
    <w:p w14:paraId="3A9FA6DE" w14:textId="77777777" w:rsidR="001613A3" w:rsidRDefault="001613A3">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272</w:t>
      </w:r>
    </w:p>
    <w:p w14:paraId="19D165E5" w14:textId="77777777" w:rsidR="001613A3" w:rsidRDefault="001613A3">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273</w:t>
      </w:r>
    </w:p>
    <w:p w14:paraId="113ED477" w14:textId="77777777" w:rsidR="001613A3" w:rsidRDefault="001613A3">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275</w:t>
      </w:r>
    </w:p>
    <w:p w14:paraId="32699DA4" w14:textId="77777777" w:rsidR="001613A3" w:rsidRDefault="001613A3">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275</w:t>
      </w:r>
    </w:p>
    <w:p w14:paraId="18D17033" w14:textId="77777777" w:rsidR="001613A3" w:rsidRDefault="001613A3">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277</w:t>
      </w:r>
    </w:p>
    <w:p w14:paraId="35CA2347" w14:textId="77777777" w:rsidR="001613A3" w:rsidRDefault="001613A3">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277</w:t>
      </w:r>
    </w:p>
    <w:p w14:paraId="26B830F6" w14:textId="77777777" w:rsidR="001613A3" w:rsidRDefault="001613A3">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281</w:t>
      </w:r>
    </w:p>
    <w:p w14:paraId="033B22DD" w14:textId="77777777" w:rsidR="001613A3" w:rsidRDefault="001613A3">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285</w:t>
      </w:r>
    </w:p>
    <w:p w14:paraId="0EB5356E" w14:textId="77777777" w:rsidR="001613A3" w:rsidRDefault="001613A3">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286</w:t>
      </w:r>
    </w:p>
    <w:p w14:paraId="58CF78D4" w14:textId="77777777" w:rsidR="001613A3" w:rsidRDefault="001613A3">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287</w:t>
      </w:r>
    </w:p>
    <w:p w14:paraId="2A5B52E1" w14:textId="77777777" w:rsidR="001613A3" w:rsidRDefault="001613A3">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287</w:t>
      </w:r>
    </w:p>
    <w:p w14:paraId="0C8750DE" w14:textId="77777777" w:rsidR="001613A3" w:rsidRDefault="001613A3">
      <w:pPr>
        <w:pStyle w:val="TOC5"/>
        <w:rPr>
          <w:rFonts w:asciiTheme="minorHAnsi" w:eastAsiaTheme="minorEastAsia" w:hAnsiTheme="minorHAnsi" w:cstheme="minorBidi"/>
          <w:sz w:val="22"/>
          <w:szCs w:val="22"/>
        </w:rPr>
      </w:pPr>
      <w:r w:rsidRPr="00FE2B14">
        <w:rPr>
          <w:rFonts w:cs="v4.2.0"/>
        </w:rPr>
        <w:t>8.1.2.3.1</w:t>
      </w:r>
      <w:r>
        <w:rPr>
          <w:rFonts w:asciiTheme="minorHAnsi" w:eastAsiaTheme="minorEastAsia" w:hAnsiTheme="minorHAnsi" w:cstheme="minorBidi"/>
          <w:sz w:val="22"/>
          <w:szCs w:val="22"/>
        </w:rPr>
        <w:tab/>
      </w:r>
      <w:r>
        <w:t>E-UTRAN FDD – FDD inter frequency measurements</w:t>
      </w:r>
      <w:r>
        <w:tab/>
        <w:t>288</w:t>
      </w:r>
    </w:p>
    <w:p w14:paraId="3E3600EE" w14:textId="77777777" w:rsidR="001613A3" w:rsidRDefault="001613A3">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293</w:t>
      </w:r>
    </w:p>
    <w:p w14:paraId="38CE91B6" w14:textId="77777777" w:rsidR="001613A3" w:rsidRDefault="001613A3">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300</w:t>
      </w:r>
    </w:p>
    <w:p w14:paraId="67B8D87E" w14:textId="77777777" w:rsidR="001613A3" w:rsidRDefault="001613A3">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300</w:t>
      </w:r>
    </w:p>
    <w:p w14:paraId="395650C3" w14:textId="77777777" w:rsidR="001613A3" w:rsidRDefault="001613A3">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300</w:t>
      </w:r>
    </w:p>
    <w:p w14:paraId="3F650D66" w14:textId="77777777" w:rsidR="001613A3" w:rsidRDefault="001613A3">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301</w:t>
      </w:r>
    </w:p>
    <w:p w14:paraId="22BFE39D" w14:textId="77777777" w:rsidR="001613A3" w:rsidRDefault="001613A3">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303</w:t>
      </w:r>
    </w:p>
    <w:p w14:paraId="368BC48B" w14:textId="77777777" w:rsidR="001613A3" w:rsidRDefault="001613A3">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304</w:t>
      </w:r>
    </w:p>
    <w:p w14:paraId="2AFFDF6A" w14:textId="77777777" w:rsidR="001613A3" w:rsidRDefault="001613A3">
      <w:pPr>
        <w:pStyle w:val="TOC5"/>
        <w:rPr>
          <w:rFonts w:asciiTheme="minorHAnsi" w:eastAsiaTheme="minorEastAsia" w:hAnsiTheme="minorHAnsi" w:cstheme="minorBidi"/>
          <w:sz w:val="22"/>
          <w:szCs w:val="22"/>
        </w:rPr>
      </w:pPr>
      <w:r w:rsidRPr="00FE2B14">
        <w:rPr>
          <w:rFonts w:cs="v4.2.0"/>
        </w:rPr>
        <w:t>8.1.2.3.9</w:t>
      </w:r>
      <w:r>
        <w:rPr>
          <w:rFonts w:asciiTheme="minorHAnsi" w:eastAsiaTheme="minorEastAsia" w:hAnsiTheme="minorHAnsi" w:cstheme="minorBidi"/>
          <w:sz w:val="22"/>
          <w:szCs w:val="22"/>
        </w:rPr>
        <w:tab/>
      </w:r>
      <w:r>
        <w:t>E-UTRAN FDD – FDD inter frequency measurements with FeMBMS/Unicast mixed cells</w:t>
      </w:r>
      <w:r>
        <w:tab/>
        <w:t>305</w:t>
      </w:r>
    </w:p>
    <w:p w14:paraId="352AB3F5" w14:textId="77777777" w:rsidR="001613A3" w:rsidRDefault="001613A3">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312</w:t>
      </w:r>
    </w:p>
    <w:p w14:paraId="42469EA9" w14:textId="77777777" w:rsidR="001613A3" w:rsidRDefault="001613A3">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312</w:t>
      </w:r>
    </w:p>
    <w:p w14:paraId="2A419F60" w14:textId="77777777" w:rsidR="001613A3" w:rsidRDefault="001613A3">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312</w:t>
      </w:r>
    </w:p>
    <w:p w14:paraId="328BE185" w14:textId="77777777" w:rsidR="001613A3" w:rsidRDefault="001613A3">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317</w:t>
      </w:r>
    </w:p>
    <w:p w14:paraId="3B577545" w14:textId="77777777" w:rsidR="001613A3" w:rsidRDefault="001613A3">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317</w:t>
      </w:r>
    </w:p>
    <w:p w14:paraId="253ABC9F" w14:textId="77777777" w:rsidR="001613A3" w:rsidRDefault="001613A3">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321</w:t>
      </w:r>
    </w:p>
    <w:p w14:paraId="5962F075" w14:textId="77777777" w:rsidR="001613A3" w:rsidRDefault="001613A3">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321</w:t>
      </w:r>
    </w:p>
    <w:p w14:paraId="43AFAA65" w14:textId="77777777" w:rsidR="001613A3" w:rsidRDefault="001613A3">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326</w:t>
      </w:r>
    </w:p>
    <w:p w14:paraId="4528C221" w14:textId="77777777" w:rsidR="001613A3" w:rsidRDefault="001613A3">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326</w:t>
      </w:r>
    </w:p>
    <w:p w14:paraId="47AC32DF" w14:textId="77777777" w:rsidR="001613A3" w:rsidRDefault="001613A3">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328</w:t>
      </w:r>
    </w:p>
    <w:p w14:paraId="34286868" w14:textId="77777777" w:rsidR="001613A3" w:rsidRDefault="001613A3">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328</w:t>
      </w:r>
    </w:p>
    <w:p w14:paraId="0D3A3DFE" w14:textId="77777777" w:rsidR="001613A3" w:rsidRDefault="001613A3">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328</w:t>
      </w:r>
    </w:p>
    <w:p w14:paraId="0E68F572" w14:textId="77777777" w:rsidR="001613A3" w:rsidRDefault="001613A3">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329</w:t>
      </w:r>
    </w:p>
    <w:p w14:paraId="6B9CC46B" w14:textId="77777777" w:rsidR="001613A3" w:rsidRDefault="001613A3">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329</w:t>
      </w:r>
    </w:p>
    <w:p w14:paraId="78282AF0" w14:textId="77777777" w:rsidR="001613A3" w:rsidRDefault="001613A3">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329</w:t>
      </w:r>
    </w:p>
    <w:p w14:paraId="380432F2" w14:textId="77777777" w:rsidR="001613A3" w:rsidRDefault="001613A3">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329</w:t>
      </w:r>
    </w:p>
    <w:p w14:paraId="14234E33" w14:textId="77777777" w:rsidR="001613A3" w:rsidRDefault="001613A3">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331</w:t>
      </w:r>
    </w:p>
    <w:p w14:paraId="297BBDAA" w14:textId="77777777" w:rsidR="001613A3" w:rsidRDefault="001613A3">
      <w:pPr>
        <w:pStyle w:val="TOC5"/>
        <w:rPr>
          <w:rFonts w:asciiTheme="minorHAnsi" w:eastAsiaTheme="minorEastAsia" w:hAnsiTheme="minorHAnsi" w:cstheme="minorBidi"/>
          <w:sz w:val="22"/>
          <w:szCs w:val="22"/>
        </w:rPr>
      </w:pPr>
      <w:r w:rsidRPr="00FE2B14">
        <w:rPr>
          <w:lang w:val="en-US"/>
        </w:rPr>
        <w:t>8.1.2.4.</w:t>
      </w:r>
      <w:r w:rsidRPr="00FE2B14">
        <w:rPr>
          <w:lang w:val="en-US" w:eastAsia="zh-CN"/>
        </w:rPr>
        <w:t>15</w:t>
      </w:r>
      <w:r>
        <w:rPr>
          <w:rFonts w:asciiTheme="minorHAnsi" w:eastAsiaTheme="minorEastAsia" w:hAnsiTheme="minorHAnsi" w:cstheme="minorBidi"/>
          <w:sz w:val="22"/>
          <w:szCs w:val="22"/>
        </w:rPr>
        <w:tab/>
      </w:r>
      <w:r w:rsidRPr="00FE2B14">
        <w:rPr>
          <w:lang w:val="en-US"/>
        </w:rPr>
        <w:t xml:space="preserve">E-UTRAN </w:t>
      </w:r>
      <w:r w:rsidRPr="00FE2B14">
        <w:rPr>
          <w:lang w:val="en-US" w:eastAsia="zh-CN"/>
        </w:rPr>
        <w:t>F</w:t>
      </w:r>
      <w:r w:rsidRPr="00FE2B14">
        <w:rPr>
          <w:lang w:val="en-US"/>
        </w:rPr>
        <w:t>DD – cdma2000 1xRTT measurements</w:t>
      </w:r>
      <w:r w:rsidRPr="00FE2B14">
        <w:rPr>
          <w:lang w:val="en-US" w:eastAsia="zh-CN"/>
        </w:rPr>
        <w:t xml:space="preserve"> for SON ANR</w:t>
      </w:r>
      <w:r>
        <w:tab/>
        <w:t>331</w:t>
      </w:r>
    </w:p>
    <w:p w14:paraId="0B27F302" w14:textId="77777777" w:rsidR="001613A3" w:rsidRDefault="001613A3">
      <w:pPr>
        <w:pStyle w:val="TOC5"/>
        <w:rPr>
          <w:rFonts w:asciiTheme="minorHAnsi" w:eastAsiaTheme="minorEastAsia" w:hAnsiTheme="minorHAnsi" w:cstheme="minorBidi"/>
          <w:sz w:val="22"/>
          <w:szCs w:val="22"/>
        </w:rPr>
      </w:pPr>
      <w:r w:rsidRPr="00FE2B14">
        <w:rPr>
          <w:lang w:val="en-US"/>
        </w:rPr>
        <w:t>8.1.2.4.</w:t>
      </w:r>
      <w:r w:rsidRPr="00FE2B14">
        <w:rPr>
          <w:lang w:val="en-US" w:eastAsia="zh-CN"/>
        </w:rPr>
        <w:t>16</w:t>
      </w:r>
      <w:r>
        <w:rPr>
          <w:rFonts w:asciiTheme="minorHAnsi" w:eastAsiaTheme="minorEastAsia" w:hAnsiTheme="minorHAnsi" w:cstheme="minorBidi"/>
          <w:sz w:val="22"/>
          <w:szCs w:val="22"/>
        </w:rPr>
        <w:tab/>
      </w:r>
      <w:r w:rsidRPr="00FE2B14">
        <w:rPr>
          <w:lang w:val="en-US"/>
        </w:rPr>
        <w:t xml:space="preserve">E-UTRAN </w:t>
      </w:r>
      <w:r w:rsidRPr="00FE2B14">
        <w:rPr>
          <w:lang w:val="en-US" w:eastAsia="zh-CN"/>
        </w:rPr>
        <w:t>T</w:t>
      </w:r>
      <w:r w:rsidRPr="00FE2B14">
        <w:rPr>
          <w:lang w:val="en-US"/>
        </w:rPr>
        <w:t>DD – cdma2000 1xRTT measurements</w:t>
      </w:r>
      <w:r w:rsidRPr="00FE2B14">
        <w:rPr>
          <w:lang w:val="en-US" w:eastAsia="zh-CN"/>
        </w:rPr>
        <w:t xml:space="preserve"> for SON ANR</w:t>
      </w:r>
      <w:r>
        <w:tab/>
        <w:t>331</w:t>
      </w:r>
    </w:p>
    <w:p w14:paraId="16A25BCF" w14:textId="77777777" w:rsidR="001613A3" w:rsidRDefault="001613A3">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331</w:t>
      </w:r>
    </w:p>
    <w:p w14:paraId="6DA8E3FF" w14:textId="77777777" w:rsidR="001613A3" w:rsidRDefault="001613A3">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332</w:t>
      </w:r>
    </w:p>
    <w:p w14:paraId="033F98A3" w14:textId="77777777" w:rsidR="001613A3" w:rsidRDefault="001613A3">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332</w:t>
      </w:r>
    </w:p>
    <w:p w14:paraId="39CF6761" w14:textId="77777777" w:rsidR="001613A3" w:rsidRDefault="001613A3">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334</w:t>
      </w:r>
    </w:p>
    <w:p w14:paraId="64BDB6A0" w14:textId="77777777" w:rsidR="001613A3" w:rsidRDefault="001613A3">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334</w:t>
      </w:r>
    </w:p>
    <w:p w14:paraId="5D14066B" w14:textId="77777777" w:rsidR="001613A3" w:rsidRDefault="001613A3">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338</w:t>
      </w:r>
    </w:p>
    <w:p w14:paraId="64471F18" w14:textId="77777777" w:rsidR="001613A3" w:rsidRDefault="001613A3">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338</w:t>
      </w:r>
    </w:p>
    <w:p w14:paraId="1780CEF6" w14:textId="77777777" w:rsidR="001613A3" w:rsidRDefault="001613A3">
      <w:pPr>
        <w:pStyle w:val="TOC5"/>
        <w:rPr>
          <w:rFonts w:asciiTheme="minorHAnsi" w:eastAsiaTheme="minorEastAsia" w:hAnsiTheme="minorHAnsi" w:cstheme="minorBidi"/>
          <w:sz w:val="22"/>
          <w:szCs w:val="22"/>
        </w:rPr>
      </w:pPr>
      <w:r>
        <w:lastRenderedPageBreak/>
        <w:t>8.1.2.4.24</w:t>
      </w:r>
      <w:r>
        <w:rPr>
          <w:rFonts w:asciiTheme="minorHAnsi" w:eastAsiaTheme="minorEastAsia" w:hAnsiTheme="minorHAnsi" w:cstheme="minorBidi"/>
          <w:sz w:val="22"/>
          <w:szCs w:val="22"/>
        </w:rPr>
        <w:tab/>
      </w:r>
      <w:r>
        <w:t>Void</w:t>
      </w:r>
      <w:r>
        <w:tab/>
        <w:t>338</w:t>
      </w:r>
    </w:p>
    <w:p w14:paraId="439074C8" w14:textId="77777777" w:rsidR="001613A3" w:rsidRDefault="001613A3">
      <w:pPr>
        <w:pStyle w:val="TOC5"/>
        <w:rPr>
          <w:rFonts w:asciiTheme="minorHAnsi" w:eastAsiaTheme="minorEastAsia" w:hAnsiTheme="minorHAnsi" w:cstheme="minorBidi"/>
          <w:sz w:val="22"/>
          <w:szCs w:val="22"/>
        </w:rPr>
      </w:pPr>
      <w:r w:rsidRPr="00FE2B14">
        <w:rPr>
          <w:lang w:val="en-US"/>
        </w:rPr>
        <w:t>8.1.2.4.25</w:t>
      </w:r>
      <w:r>
        <w:rPr>
          <w:rFonts w:asciiTheme="minorHAnsi" w:eastAsiaTheme="minorEastAsia" w:hAnsiTheme="minorHAnsi" w:cstheme="minorBidi"/>
          <w:sz w:val="22"/>
          <w:szCs w:val="22"/>
        </w:rPr>
        <w:tab/>
      </w:r>
      <w:r w:rsidRPr="00FE2B14">
        <w:rPr>
          <w:lang w:val="en-US"/>
        </w:rPr>
        <w:t>E-UTRAN FDD – NR SFTD Measurements</w:t>
      </w:r>
      <w:r>
        <w:tab/>
        <w:t>338</w:t>
      </w:r>
    </w:p>
    <w:p w14:paraId="17DCE617" w14:textId="77777777" w:rsidR="001613A3" w:rsidRDefault="001613A3">
      <w:pPr>
        <w:pStyle w:val="TOC5"/>
        <w:rPr>
          <w:rFonts w:asciiTheme="minorHAnsi" w:eastAsiaTheme="minorEastAsia" w:hAnsiTheme="minorHAnsi" w:cstheme="minorBidi"/>
          <w:sz w:val="22"/>
          <w:szCs w:val="22"/>
        </w:rPr>
      </w:pPr>
      <w:r w:rsidRPr="00FE2B14">
        <w:rPr>
          <w:lang w:val="en-US"/>
        </w:rPr>
        <w:t>8.1.2.4.26</w:t>
      </w:r>
      <w:r>
        <w:rPr>
          <w:rFonts w:asciiTheme="minorHAnsi" w:eastAsiaTheme="minorEastAsia" w:hAnsiTheme="minorHAnsi" w:cstheme="minorBidi"/>
          <w:sz w:val="22"/>
          <w:szCs w:val="22"/>
        </w:rPr>
        <w:tab/>
      </w:r>
      <w:r w:rsidRPr="00FE2B14">
        <w:rPr>
          <w:lang w:val="en-US"/>
        </w:rPr>
        <w:t>E-UTRAN TDD – NR SFTD Measurements</w:t>
      </w:r>
      <w:r>
        <w:tab/>
        <w:t>339</w:t>
      </w:r>
    </w:p>
    <w:p w14:paraId="1073B422" w14:textId="77777777" w:rsidR="001613A3" w:rsidRDefault="001613A3">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339</w:t>
      </w:r>
    </w:p>
    <w:p w14:paraId="41D24389"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339</w:t>
      </w:r>
    </w:p>
    <w:p w14:paraId="3A75A7AD"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341</w:t>
      </w:r>
    </w:p>
    <w:p w14:paraId="4EAE6792"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343</w:t>
      </w:r>
    </w:p>
    <w:p w14:paraId="13C83012"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345</w:t>
      </w:r>
    </w:p>
    <w:p w14:paraId="01E8E8D3" w14:textId="77777777" w:rsidR="001613A3" w:rsidRDefault="001613A3">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Void</w:t>
      </w:r>
      <w:r>
        <w:tab/>
        <w:t>346</w:t>
      </w:r>
    </w:p>
    <w:p w14:paraId="5F38A8AA" w14:textId="77777777" w:rsidR="001613A3" w:rsidRDefault="001613A3">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Void</w:t>
      </w:r>
      <w:r>
        <w:tab/>
        <w:t>346</w:t>
      </w:r>
    </w:p>
    <w:p w14:paraId="1BAB5C93" w14:textId="77777777" w:rsidR="001613A3" w:rsidRDefault="001613A3">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Void</w:t>
      </w:r>
      <w:r>
        <w:tab/>
        <w:t>346</w:t>
      </w:r>
    </w:p>
    <w:p w14:paraId="180B4394" w14:textId="77777777" w:rsidR="001613A3" w:rsidRDefault="001613A3">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Void</w:t>
      </w:r>
      <w:r>
        <w:tab/>
        <w:t>346</w:t>
      </w:r>
    </w:p>
    <w:p w14:paraId="032C45E2" w14:textId="77777777" w:rsidR="001613A3" w:rsidRDefault="001613A3">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346</w:t>
      </w:r>
    </w:p>
    <w:p w14:paraId="54819CA8" w14:textId="77777777" w:rsidR="001613A3" w:rsidRDefault="001613A3">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347</w:t>
      </w:r>
    </w:p>
    <w:p w14:paraId="0B63C3A9" w14:textId="77777777" w:rsidR="001613A3" w:rsidRDefault="001613A3">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348</w:t>
      </w:r>
    </w:p>
    <w:p w14:paraId="0D55E0B9" w14:textId="77777777" w:rsidR="001613A3" w:rsidRDefault="001613A3">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350</w:t>
      </w:r>
    </w:p>
    <w:p w14:paraId="329AC0C5" w14:textId="77777777" w:rsidR="001613A3" w:rsidRDefault="001613A3">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352</w:t>
      </w:r>
    </w:p>
    <w:p w14:paraId="75E21BCE" w14:textId="77777777" w:rsidR="001613A3" w:rsidRDefault="001613A3">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354</w:t>
      </w:r>
    </w:p>
    <w:p w14:paraId="7E51B0A8" w14:textId="77777777" w:rsidR="001613A3" w:rsidRDefault="001613A3">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355</w:t>
      </w:r>
    </w:p>
    <w:p w14:paraId="1EF322EE" w14:textId="77777777" w:rsidR="001613A3" w:rsidRDefault="001613A3">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357</w:t>
      </w:r>
    </w:p>
    <w:p w14:paraId="708FCEB6" w14:textId="77777777" w:rsidR="001613A3" w:rsidRDefault="001613A3">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359</w:t>
      </w:r>
    </w:p>
    <w:p w14:paraId="57FA1C8B" w14:textId="77777777" w:rsidR="001613A3" w:rsidRDefault="001613A3">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361</w:t>
      </w:r>
    </w:p>
    <w:p w14:paraId="3125E739"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361</w:t>
      </w:r>
    </w:p>
    <w:p w14:paraId="162450AC"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362</w:t>
      </w:r>
    </w:p>
    <w:p w14:paraId="0A379D98"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363</w:t>
      </w:r>
    </w:p>
    <w:p w14:paraId="12A59229"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364</w:t>
      </w:r>
    </w:p>
    <w:p w14:paraId="74E4DC60" w14:textId="77777777" w:rsidR="001613A3" w:rsidRDefault="001613A3">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364</w:t>
      </w:r>
    </w:p>
    <w:p w14:paraId="0AE73289" w14:textId="77777777" w:rsidR="001613A3" w:rsidRDefault="001613A3">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365</w:t>
      </w:r>
    </w:p>
    <w:p w14:paraId="628A555C" w14:textId="77777777" w:rsidR="001613A3" w:rsidRDefault="001613A3">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367</w:t>
      </w:r>
    </w:p>
    <w:p w14:paraId="6FF98EF9" w14:textId="77777777" w:rsidR="001613A3" w:rsidRDefault="001613A3">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370</w:t>
      </w:r>
    </w:p>
    <w:p w14:paraId="53EEDD84" w14:textId="77777777" w:rsidR="001613A3" w:rsidRDefault="001613A3">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374</w:t>
      </w:r>
    </w:p>
    <w:p w14:paraId="0DB502EC" w14:textId="77777777" w:rsidR="001613A3" w:rsidRDefault="001613A3">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377</w:t>
      </w:r>
    </w:p>
    <w:p w14:paraId="743DD5C6"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377</w:t>
      </w:r>
    </w:p>
    <w:p w14:paraId="033EF60F" w14:textId="77777777" w:rsidR="001613A3" w:rsidRDefault="001613A3">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378</w:t>
      </w:r>
    </w:p>
    <w:p w14:paraId="21724AEF"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378</w:t>
      </w:r>
    </w:p>
    <w:p w14:paraId="38B1701E" w14:textId="77777777" w:rsidR="001613A3" w:rsidRDefault="001613A3">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379</w:t>
      </w:r>
    </w:p>
    <w:p w14:paraId="0A270FB6" w14:textId="77777777" w:rsidR="001613A3" w:rsidRDefault="001613A3">
      <w:pPr>
        <w:pStyle w:val="TOC4"/>
        <w:rPr>
          <w:rFonts w:asciiTheme="minorHAnsi" w:eastAsiaTheme="minorEastAsia" w:hAnsiTheme="minorHAnsi" w:cstheme="minorBidi"/>
          <w:sz w:val="22"/>
          <w:szCs w:val="22"/>
        </w:rPr>
      </w:pPr>
      <w:r w:rsidRPr="00FE2B14">
        <w:rPr>
          <w:rFonts w:cs="v4.2.0"/>
          <w:lang w:eastAsia="sv-SE"/>
        </w:rPr>
        <w:t>8.1.2.10</w:t>
      </w:r>
      <w:r>
        <w:rPr>
          <w:rFonts w:asciiTheme="minorHAnsi" w:eastAsiaTheme="minorEastAsia" w:hAnsiTheme="minorHAnsi" w:cstheme="minorBidi"/>
          <w:sz w:val="22"/>
          <w:szCs w:val="22"/>
        </w:rPr>
        <w:tab/>
      </w:r>
      <w:r>
        <w:rPr>
          <w:lang w:eastAsia="sv-SE"/>
        </w:rPr>
        <w:t>Void</w:t>
      </w:r>
      <w:r>
        <w:tab/>
        <w:t>379</w:t>
      </w:r>
    </w:p>
    <w:p w14:paraId="1792604F" w14:textId="77777777" w:rsidR="001613A3" w:rsidRDefault="001613A3">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379</w:t>
      </w:r>
    </w:p>
    <w:p w14:paraId="65856A19" w14:textId="77777777" w:rsidR="001613A3" w:rsidRDefault="001613A3">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379</w:t>
      </w:r>
    </w:p>
    <w:p w14:paraId="4A443226" w14:textId="77777777" w:rsidR="001613A3" w:rsidRDefault="001613A3">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379</w:t>
      </w:r>
    </w:p>
    <w:p w14:paraId="3544B951" w14:textId="77777777" w:rsidR="001613A3" w:rsidRDefault="001613A3">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384</w:t>
      </w:r>
    </w:p>
    <w:p w14:paraId="28862647" w14:textId="77777777" w:rsidR="001613A3" w:rsidRDefault="001613A3">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384</w:t>
      </w:r>
    </w:p>
    <w:p w14:paraId="3D774111" w14:textId="77777777" w:rsidR="001613A3" w:rsidRDefault="001613A3">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384</w:t>
      </w:r>
    </w:p>
    <w:p w14:paraId="230809C3" w14:textId="77777777" w:rsidR="001613A3" w:rsidRDefault="001613A3">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384</w:t>
      </w:r>
    </w:p>
    <w:p w14:paraId="066B367D" w14:textId="77777777" w:rsidR="001613A3" w:rsidRDefault="001613A3">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384</w:t>
      </w:r>
    </w:p>
    <w:p w14:paraId="5A16192C" w14:textId="77777777" w:rsidR="001613A3" w:rsidRDefault="001613A3">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385</w:t>
      </w:r>
    </w:p>
    <w:p w14:paraId="1CD09CEE" w14:textId="77777777" w:rsidR="001613A3" w:rsidRDefault="001613A3">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385</w:t>
      </w:r>
    </w:p>
    <w:p w14:paraId="0A21182D" w14:textId="77777777" w:rsidR="001613A3" w:rsidRDefault="001613A3">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386</w:t>
      </w:r>
    </w:p>
    <w:p w14:paraId="32A9354A" w14:textId="77777777" w:rsidR="001613A3" w:rsidRDefault="001613A3">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387</w:t>
      </w:r>
    </w:p>
    <w:p w14:paraId="206E218A" w14:textId="77777777" w:rsidR="001613A3" w:rsidRDefault="001613A3">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388</w:t>
      </w:r>
    </w:p>
    <w:p w14:paraId="3C0973D0" w14:textId="77777777" w:rsidR="001613A3" w:rsidRDefault="001613A3">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388</w:t>
      </w:r>
    </w:p>
    <w:p w14:paraId="51ACD3BE" w14:textId="77777777" w:rsidR="001613A3" w:rsidRDefault="001613A3">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388</w:t>
      </w:r>
    </w:p>
    <w:p w14:paraId="6E44106A" w14:textId="77777777" w:rsidR="001613A3" w:rsidRDefault="001613A3">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388</w:t>
      </w:r>
    </w:p>
    <w:p w14:paraId="44369E08" w14:textId="77777777" w:rsidR="001613A3" w:rsidRDefault="001613A3">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389</w:t>
      </w:r>
    </w:p>
    <w:p w14:paraId="7E59658E" w14:textId="77777777" w:rsidR="001613A3" w:rsidRDefault="001613A3">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390</w:t>
      </w:r>
    </w:p>
    <w:p w14:paraId="4699F1D2" w14:textId="77777777" w:rsidR="001613A3" w:rsidRDefault="001613A3">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391</w:t>
      </w:r>
    </w:p>
    <w:p w14:paraId="1ADEDB3C" w14:textId="77777777" w:rsidR="001613A3" w:rsidRDefault="001613A3">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392</w:t>
      </w:r>
    </w:p>
    <w:p w14:paraId="728D4D62" w14:textId="77777777" w:rsidR="001613A3" w:rsidRDefault="001613A3">
      <w:pPr>
        <w:pStyle w:val="TOC3"/>
        <w:rPr>
          <w:rFonts w:asciiTheme="minorHAnsi" w:eastAsiaTheme="minorEastAsia" w:hAnsiTheme="minorHAnsi" w:cstheme="minorBidi"/>
          <w:sz w:val="22"/>
          <w:szCs w:val="22"/>
        </w:rPr>
      </w:pPr>
      <w:r>
        <w:lastRenderedPageBreak/>
        <w:t>8.5.1</w:t>
      </w:r>
      <w:r>
        <w:rPr>
          <w:rFonts w:asciiTheme="minorHAnsi" w:eastAsiaTheme="minorEastAsia" w:hAnsiTheme="minorHAnsi" w:cstheme="minorBidi"/>
          <w:sz w:val="22"/>
          <w:szCs w:val="22"/>
        </w:rPr>
        <w:tab/>
      </w:r>
      <w:r>
        <w:t>Introduction</w:t>
      </w:r>
      <w:r>
        <w:tab/>
        <w:t>392</w:t>
      </w:r>
    </w:p>
    <w:p w14:paraId="31DE9878" w14:textId="77777777" w:rsidR="001613A3" w:rsidRDefault="001613A3">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392</w:t>
      </w:r>
    </w:p>
    <w:p w14:paraId="438C14C7" w14:textId="77777777" w:rsidR="001613A3" w:rsidRDefault="001613A3">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392</w:t>
      </w:r>
    </w:p>
    <w:p w14:paraId="7005E052" w14:textId="77777777" w:rsidR="001613A3" w:rsidRDefault="001613A3">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392</w:t>
      </w:r>
    </w:p>
    <w:p w14:paraId="2C7B9550" w14:textId="77777777" w:rsidR="001613A3" w:rsidRDefault="001613A3">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395</w:t>
      </w:r>
    </w:p>
    <w:p w14:paraId="1C1BEAB7" w14:textId="77777777" w:rsidR="001613A3" w:rsidRDefault="001613A3">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397</w:t>
      </w:r>
    </w:p>
    <w:p w14:paraId="76084159" w14:textId="77777777" w:rsidR="001613A3" w:rsidRDefault="001613A3">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401</w:t>
      </w:r>
    </w:p>
    <w:p w14:paraId="35BFEF7D" w14:textId="77777777" w:rsidR="001613A3" w:rsidRDefault="001613A3">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401</w:t>
      </w:r>
    </w:p>
    <w:p w14:paraId="1F536781" w14:textId="77777777" w:rsidR="001613A3" w:rsidRDefault="001613A3">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402</w:t>
      </w:r>
    </w:p>
    <w:p w14:paraId="5DB67237" w14:textId="77777777" w:rsidR="001613A3" w:rsidRDefault="001613A3">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403</w:t>
      </w:r>
    </w:p>
    <w:p w14:paraId="3B488438" w14:textId="77777777" w:rsidR="001613A3" w:rsidRDefault="001613A3">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403</w:t>
      </w:r>
    </w:p>
    <w:p w14:paraId="680522D2" w14:textId="77777777" w:rsidR="001613A3" w:rsidRDefault="001613A3">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403</w:t>
      </w:r>
    </w:p>
    <w:p w14:paraId="2815C142" w14:textId="77777777" w:rsidR="001613A3" w:rsidRDefault="001613A3">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403</w:t>
      </w:r>
    </w:p>
    <w:p w14:paraId="65A3DB30" w14:textId="77777777" w:rsidR="001613A3" w:rsidRDefault="001613A3">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403</w:t>
      </w:r>
    </w:p>
    <w:p w14:paraId="5A1CB4F3" w14:textId="77777777" w:rsidR="001613A3" w:rsidRDefault="001613A3">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406</w:t>
      </w:r>
    </w:p>
    <w:p w14:paraId="1A56B96D" w14:textId="77777777" w:rsidR="001613A3" w:rsidRDefault="001613A3">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408</w:t>
      </w:r>
    </w:p>
    <w:p w14:paraId="0C145AB3" w14:textId="77777777" w:rsidR="001613A3" w:rsidRDefault="001613A3">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409</w:t>
      </w:r>
    </w:p>
    <w:p w14:paraId="03E83F2D" w14:textId="77777777" w:rsidR="001613A3" w:rsidRDefault="001613A3">
      <w:pPr>
        <w:pStyle w:val="TOC5"/>
        <w:rPr>
          <w:rFonts w:asciiTheme="minorHAnsi" w:eastAsiaTheme="minorEastAsia" w:hAnsiTheme="minorHAnsi" w:cstheme="minorBidi"/>
          <w:sz w:val="22"/>
          <w:szCs w:val="22"/>
        </w:rPr>
      </w:pPr>
      <w:r w:rsidRPr="00FE2B14">
        <w:rPr>
          <w:rFonts w:cs="v4.2.0"/>
        </w:rPr>
        <w:t>8.6.2.</w:t>
      </w:r>
      <w:r w:rsidRPr="00FE2B14">
        <w:rPr>
          <w:rFonts w:cs="v4.2.0"/>
          <w:lang w:eastAsia="zh-CN"/>
        </w:rPr>
        <w:t>2</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411</w:t>
      </w:r>
    </w:p>
    <w:p w14:paraId="7FCC5306" w14:textId="77777777" w:rsidR="001613A3" w:rsidRDefault="001613A3">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414</w:t>
      </w:r>
    </w:p>
    <w:p w14:paraId="5C99F76D" w14:textId="77777777" w:rsidR="001613A3" w:rsidRDefault="001613A3">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414</w:t>
      </w:r>
    </w:p>
    <w:p w14:paraId="19B60052" w14:textId="77777777" w:rsidR="001613A3" w:rsidRDefault="001613A3">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414</w:t>
      </w:r>
    </w:p>
    <w:p w14:paraId="7636F698" w14:textId="77777777" w:rsidR="001613A3" w:rsidRDefault="001613A3">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414</w:t>
      </w:r>
    </w:p>
    <w:p w14:paraId="359F16E3" w14:textId="77777777" w:rsidR="001613A3" w:rsidRDefault="001613A3">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414</w:t>
      </w:r>
    </w:p>
    <w:p w14:paraId="333DCB12" w14:textId="77777777" w:rsidR="001613A3" w:rsidRDefault="001613A3">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417</w:t>
      </w:r>
    </w:p>
    <w:p w14:paraId="64A44BC0" w14:textId="77777777" w:rsidR="001613A3" w:rsidRDefault="001613A3">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419</w:t>
      </w:r>
    </w:p>
    <w:p w14:paraId="0DFAF944" w14:textId="77777777" w:rsidR="001613A3" w:rsidRDefault="001613A3">
      <w:pPr>
        <w:pStyle w:val="TOC5"/>
        <w:rPr>
          <w:rFonts w:asciiTheme="minorHAnsi" w:eastAsiaTheme="minorEastAsia" w:hAnsiTheme="minorHAnsi" w:cstheme="minorBidi"/>
          <w:sz w:val="22"/>
          <w:szCs w:val="22"/>
        </w:rPr>
      </w:pPr>
      <w:r w:rsidRPr="00FE2B14">
        <w:rPr>
          <w:rFonts w:cs="v4.2.0"/>
        </w:rPr>
        <w:t>8.6.3.</w:t>
      </w:r>
      <w:r w:rsidRPr="00FE2B14">
        <w:rPr>
          <w:rFonts w:cs="v4.2.0"/>
          <w:lang w:eastAsia="zh-CN"/>
        </w:rPr>
        <w:t>2</w:t>
      </w:r>
      <w:r w:rsidRPr="00FE2B14">
        <w:rPr>
          <w:rFonts w:cs="v4.2.0"/>
        </w:rPr>
        <w:t>.1</w:t>
      </w:r>
      <w:r>
        <w:rPr>
          <w:rFonts w:asciiTheme="minorHAnsi" w:eastAsiaTheme="minorEastAsia" w:hAnsiTheme="minorHAnsi" w:cstheme="minorBidi"/>
          <w:sz w:val="22"/>
          <w:szCs w:val="22"/>
        </w:rPr>
        <w:tab/>
      </w:r>
      <w:r>
        <w:t>E-UTRAN FDD – FDD inter frequency measurements</w:t>
      </w:r>
      <w:r>
        <w:tab/>
        <w:t>419</w:t>
      </w:r>
    </w:p>
    <w:p w14:paraId="70396A7C" w14:textId="77777777" w:rsidR="001613A3" w:rsidRDefault="001613A3">
      <w:pPr>
        <w:pStyle w:val="TOC5"/>
        <w:rPr>
          <w:rFonts w:asciiTheme="minorHAnsi" w:eastAsiaTheme="minorEastAsia" w:hAnsiTheme="minorHAnsi" w:cstheme="minorBidi"/>
          <w:sz w:val="22"/>
          <w:szCs w:val="22"/>
        </w:rPr>
      </w:pPr>
      <w:r w:rsidRPr="00FE2B14">
        <w:rPr>
          <w:rFonts w:cs="v4.2.0"/>
        </w:rPr>
        <w:t>8.6.3.</w:t>
      </w:r>
      <w:r w:rsidRPr="00FE2B14">
        <w:rPr>
          <w:rFonts w:cs="v4.2.0"/>
          <w:lang w:eastAsia="zh-CN"/>
        </w:rPr>
        <w:t>2</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422</w:t>
      </w:r>
    </w:p>
    <w:p w14:paraId="65B70D82" w14:textId="77777777" w:rsidR="001613A3" w:rsidRDefault="001613A3">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425</w:t>
      </w:r>
    </w:p>
    <w:p w14:paraId="3A8E14CF" w14:textId="77777777" w:rsidR="001613A3" w:rsidRDefault="001613A3">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425</w:t>
      </w:r>
    </w:p>
    <w:p w14:paraId="77C12835" w14:textId="77777777" w:rsidR="001613A3" w:rsidRDefault="001613A3">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425</w:t>
      </w:r>
    </w:p>
    <w:p w14:paraId="48305F62" w14:textId="77777777" w:rsidR="001613A3" w:rsidRDefault="001613A3">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425</w:t>
      </w:r>
    </w:p>
    <w:p w14:paraId="02C7FC43" w14:textId="77777777" w:rsidR="001613A3" w:rsidRDefault="001613A3">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425</w:t>
      </w:r>
    </w:p>
    <w:p w14:paraId="4D2538A8" w14:textId="77777777" w:rsidR="001613A3" w:rsidRDefault="001613A3">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425</w:t>
      </w:r>
    </w:p>
    <w:p w14:paraId="27FB6638" w14:textId="77777777" w:rsidR="001613A3" w:rsidRDefault="001613A3">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425</w:t>
      </w:r>
    </w:p>
    <w:p w14:paraId="728D2D03" w14:textId="77777777" w:rsidR="001613A3" w:rsidRDefault="001613A3">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425</w:t>
      </w:r>
    </w:p>
    <w:p w14:paraId="2D04AE8C" w14:textId="77777777" w:rsidR="001613A3" w:rsidRDefault="001613A3">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426</w:t>
      </w:r>
    </w:p>
    <w:p w14:paraId="27A8FE69" w14:textId="77777777" w:rsidR="001613A3" w:rsidRDefault="001613A3">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426</w:t>
      </w:r>
    </w:p>
    <w:p w14:paraId="1934DBE9" w14:textId="77777777" w:rsidR="001613A3" w:rsidRDefault="001613A3">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427</w:t>
      </w:r>
    </w:p>
    <w:p w14:paraId="1BE5445A" w14:textId="77777777" w:rsidR="001613A3" w:rsidRDefault="001613A3">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429</w:t>
      </w:r>
    </w:p>
    <w:p w14:paraId="457BE7D8" w14:textId="77777777" w:rsidR="001613A3" w:rsidRDefault="001613A3">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429</w:t>
      </w:r>
    </w:p>
    <w:p w14:paraId="3D7A1752" w14:textId="77777777" w:rsidR="001613A3" w:rsidRDefault="001613A3">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429</w:t>
      </w:r>
    </w:p>
    <w:p w14:paraId="0FDD7411" w14:textId="77777777" w:rsidR="001613A3" w:rsidRDefault="001613A3">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429</w:t>
      </w:r>
    </w:p>
    <w:p w14:paraId="3DBA6A65" w14:textId="77777777" w:rsidR="001613A3" w:rsidRDefault="001613A3">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429</w:t>
      </w:r>
    </w:p>
    <w:p w14:paraId="339083B4" w14:textId="77777777" w:rsidR="001613A3" w:rsidRDefault="001613A3">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429</w:t>
      </w:r>
    </w:p>
    <w:p w14:paraId="4A195028" w14:textId="77777777" w:rsidR="001613A3" w:rsidRDefault="001613A3">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430</w:t>
      </w:r>
    </w:p>
    <w:p w14:paraId="4824D81C" w14:textId="77777777" w:rsidR="001613A3" w:rsidRDefault="001613A3">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432</w:t>
      </w:r>
    </w:p>
    <w:p w14:paraId="4883923F" w14:textId="77777777" w:rsidR="001613A3" w:rsidRDefault="001613A3">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432</w:t>
      </w:r>
    </w:p>
    <w:p w14:paraId="7A8E6030" w14:textId="77777777" w:rsidR="001613A3" w:rsidRDefault="001613A3">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432</w:t>
      </w:r>
    </w:p>
    <w:p w14:paraId="430D0175" w14:textId="77777777" w:rsidR="001613A3" w:rsidRDefault="001613A3">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432</w:t>
      </w:r>
    </w:p>
    <w:p w14:paraId="64FDAE42" w14:textId="77777777" w:rsidR="001613A3" w:rsidRDefault="001613A3">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432</w:t>
      </w:r>
    </w:p>
    <w:p w14:paraId="73130220" w14:textId="77777777" w:rsidR="001613A3" w:rsidRDefault="001613A3">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433</w:t>
      </w:r>
    </w:p>
    <w:p w14:paraId="3B4571E6" w14:textId="77777777" w:rsidR="001613A3" w:rsidRDefault="001613A3">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433</w:t>
      </w:r>
    </w:p>
    <w:p w14:paraId="722F4A29" w14:textId="77777777" w:rsidR="001613A3" w:rsidRDefault="001613A3">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434</w:t>
      </w:r>
    </w:p>
    <w:p w14:paraId="1B3CFD49" w14:textId="77777777" w:rsidR="001613A3" w:rsidRDefault="001613A3">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434</w:t>
      </w:r>
    </w:p>
    <w:p w14:paraId="0DCD8CB3" w14:textId="77777777" w:rsidR="001613A3" w:rsidRDefault="001613A3">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434</w:t>
      </w:r>
    </w:p>
    <w:p w14:paraId="219B64D4" w14:textId="77777777" w:rsidR="001613A3" w:rsidRDefault="001613A3">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435</w:t>
      </w:r>
    </w:p>
    <w:p w14:paraId="6177DC86" w14:textId="77777777" w:rsidR="001613A3" w:rsidRDefault="001613A3">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435</w:t>
      </w:r>
    </w:p>
    <w:p w14:paraId="4E53F3C5" w14:textId="77777777" w:rsidR="001613A3" w:rsidRDefault="001613A3">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435</w:t>
      </w:r>
    </w:p>
    <w:p w14:paraId="05BBA669" w14:textId="77777777" w:rsidR="001613A3" w:rsidRDefault="001613A3">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435</w:t>
      </w:r>
    </w:p>
    <w:p w14:paraId="0AEBB575" w14:textId="77777777" w:rsidR="001613A3" w:rsidRDefault="001613A3">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435</w:t>
      </w:r>
    </w:p>
    <w:p w14:paraId="0F9CFC89" w14:textId="77777777" w:rsidR="001613A3" w:rsidRDefault="001613A3">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436</w:t>
      </w:r>
    </w:p>
    <w:p w14:paraId="1490BBA2" w14:textId="77777777" w:rsidR="001613A3" w:rsidRDefault="001613A3">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436</w:t>
      </w:r>
    </w:p>
    <w:p w14:paraId="0F7B019B" w14:textId="77777777" w:rsidR="001613A3" w:rsidRDefault="001613A3">
      <w:pPr>
        <w:pStyle w:val="TOC3"/>
        <w:rPr>
          <w:rFonts w:asciiTheme="minorHAnsi" w:eastAsiaTheme="minorEastAsia" w:hAnsiTheme="minorHAnsi" w:cstheme="minorBidi"/>
          <w:sz w:val="22"/>
          <w:szCs w:val="22"/>
        </w:rPr>
      </w:pPr>
      <w:r>
        <w:lastRenderedPageBreak/>
        <w:t>8.9.1</w:t>
      </w:r>
      <w:r>
        <w:rPr>
          <w:rFonts w:asciiTheme="minorHAnsi" w:eastAsiaTheme="minorEastAsia" w:hAnsiTheme="minorHAnsi" w:cstheme="minorBidi"/>
          <w:sz w:val="22"/>
          <w:szCs w:val="22"/>
        </w:rPr>
        <w:tab/>
      </w:r>
      <w:r>
        <w:t>Introduction</w:t>
      </w:r>
      <w:r>
        <w:tab/>
        <w:t>436</w:t>
      </w:r>
    </w:p>
    <w:p w14:paraId="7CF96348" w14:textId="77777777" w:rsidR="001613A3" w:rsidRDefault="001613A3">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436</w:t>
      </w:r>
    </w:p>
    <w:p w14:paraId="0662C868" w14:textId="77777777" w:rsidR="001613A3" w:rsidRDefault="001613A3">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436</w:t>
      </w:r>
    </w:p>
    <w:p w14:paraId="16AEEC04" w14:textId="77777777" w:rsidR="001613A3" w:rsidRDefault="001613A3">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437</w:t>
      </w:r>
    </w:p>
    <w:p w14:paraId="4FA10BB3" w14:textId="77777777" w:rsidR="001613A3" w:rsidRDefault="001613A3">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437</w:t>
      </w:r>
    </w:p>
    <w:p w14:paraId="704ABF58" w14:textId="77777777" w:rsidR="001613A3" w:rsidRDefault="001613A3">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437</w:t>
      </w:r>
    </w:p>
    <w:p w14:paraId="7E9B93B1" w14:textId="77777777" w:rsidR="001613A3" w:rsidRDefault="001613A3">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437</w:t>
      </w:r>
    </w:p>
    <w:p w14:paraId="317DEFE7" w14:textId="77777777" w:rsidR="001613A3" w:rsidRDefault="001613A3">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437</w:t>
      </w:r>
    </w:p>
    <w:p w14:paraId="47693B79" w14:textId="77777777" w:rsidR="001613A3" w:rsidRDefault="001613A3">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437</w:t>
      </w:r>
    </w:p>
    <w:p w14:paraId="2B1B6088" w14:textId="77777777" w:rsidR="001613A3" w:rsidRDefault="001613A3">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438</w:t>
      </w:r>
    </w:p>
    <w:p w14:paraId="5453177F" w14:textId="77777777" w:rsidR="001613A3" w:rsidRDefault="001613A3">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438</w:t>
      </w:r>
    </w:p>
    <w:p w14:paraId="12B95807" w14:textId="77777777" w:rsidR="001613A3" w:rsidRDefault="001613A3">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438</w:t>
      </w:r>
    </w:p>
    <w:p w14:paraId="6B72C5CE" w14:textId="77777777" w:rsidR="001613A3" w:rsidRDefault="001613A3">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438</w:t>
      </w:r>
    </w:p>
    <w:p w14:paraId="2D1B51B2" w14:textId="77777777" w:rsidR="001613A3" w:rsidRDefault="001613A3">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439</w:t>
      </w:r>
    </w:p>
    <w:p w14:paraId="0C19D5D6" w14:textId="77777777" w:rsidR="001613A3" w:rsidRDefault="001613A3">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439</w:t>
      </w:r>
    </w:p>
    <w:p w14:paraId="562D20BF" w14:textId="77777777" w:rsidR="001613A3" w:rsidRDefault="001613A3">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440</w:t>
      </w:r>
    </w:p>
    <w:p w14:paraId="1C4E2D75" w14:textId="77777777" w:rsidR="001613A3" w:rsidRDefault="001613A3">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441</w:t>
      </w:r>
    </w:p>
    <w:p w14:paraId="7E32B4D2" w14:textId="77777777" w:rsidR="001613A3" w:rsidRDefault="001613A3">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443</w:t>
      </w:r>
    </w:p>
    <w:p w14:paraId="7A4FDBE4" w14:textId="77777777" w:rsidR="001613A3" w:rsidRDefault="001613A3">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444</w:t>
      </w:r>
    </w:p>
    <w:p w14:paraId="64B3A08E" w14:textId="77777777" w:rsidR="001613A3" w:rsidRDefault="001613A3">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444</w:t>
      </w:r>
    </w:p>
    <w:p w14:paraId="5A23429F" w14:textId="77777777" w:rsidR="001613A3" w:rsidRDefault="001613A3">
      <w:pPr>
        <w:pStyle w:val="TOC5"/>
        <w:rPr>
          <w:rFonts w:asciiTheme="minorHAnsi" w:eastAsiaTheme="minorEastAsia" w:hAnsiTheme="minorHAnsi" w:cstheme="minorBidi"/>
          <w:sz w:val="22"/>
          <w:szCs w:val="22"/>
        </w:rPr>
      </w:pPr>
      <w:r w:rsidRPr="00FE2B14">
        <w:rPr>
          <w:rFonts w:cs="v4.2.0"/>
        </w:rPr>
        <w:t>8.11.2.</w:t>
      </w:r>
      <w:r w:rsidRPr="00FE2B14">
        <w:rPr>
          <w:rFonts w:cs="v4.2.0"/>
          <w:lang w:eastAsia="zh-CN"/>
        </w:rPr>
        <w:t>2</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448</w:t>
      </w:r>
    </w:p>
    <w:p w14:paraId="15BFC234" w14:textId="77777777" w:rsidR="001613A3" w:rsidRDefault="001613A3">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448</w:t>
      </w:r>
    </w:p>
    <w:p w14:paraId="788A02B4" w14:textId="77777777" w:rsidR="001613A3" w:rsidRDefault="001613A3">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448</w:t>
      </w:r>
    </w:p>
    <w:p w14:paraId="6196ADF9" w14:textId="77777777" w:rsidR="001613A3" w:rsidRDefault="001613A3">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448</w:t>
      </w:r>
    </w:p>
    <w:p w14:paraId="6C9D0996" w14:textId="77777777" w:rsidR="001613A3" w:rsidRDefault="001613A3">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448</w:t>
      </w:r>
    </w:p>
    <w:p w14:paraId="5F85C16B" w14:textId="77777777" w:rsidR="001613A3" w:rsidRDefault="001613A3">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450</w:t>
      </w:r>
    </w:p>
    <w:p w14:paraId="2959FE83" w14:textId="77777777" w:rsidR="001613A3" w:rsidRDefault="001613A3">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450</w:t>
      </w:r>
    </w:p>
    <w:p w14:paraId="7C85BCDB" w14:textId="77777777" w:rsidR="001613A3" w:rsidRDefault="001613A3">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451</w:t>
      </w:r>
    </w:p>
    <w:p w14:paraId="31AB1286" w14:textId="77777777" w:rsidR="001613A3" w:rsidRDefault="001613A3">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452</w:t>
      </w:r>
    </w:p>
    <w:p w14:paraId="0AF266FD" w14:textId="77777777" w:rsidR="001613A3" w:rsidRDefault="001613A3">
      <w:pPr>
        <w:pStyle w:val="TOC5"/>
        <w:rPr>
          <w:rFonts w:asciiTheme="minorHAnsi" w:eastAsiaTheme="minorEastAsia" w:hAnsiTheme="minorHAnsi" w:cstheme="minorBidi"/>
          <w:sz w:val="22"/>
          <w:szCs w:val="22"/>
        </w:rPr>
      </w:pPr>
      <w:r w:rsidRPr="00FE2B14">
        <w:rPr>
          <w:rFonts w:cs="v4.2.0"/>
        </w:rPr>
        <w:t>8.11.3.</w:t>
      </w:r>
      <w:r w:rsidRPr="00FE2B14">
        <w:rPr>
          <w:rFonts w:cs="v4.2.0"/>
          <w:lang w:eastAsia="zh-CN"/>
        </w:rPr>
        <w:t>2</w:t>
      </w:r>
      <w:r w:rsidRPr="00FE2B14">
        <w:rPr>
          <w:rFonts w:cs="v4.2.0"/>
        </w:rPr>
        <w:t>.1</w:t>
      </w:r>
      <w:r>
        <w:rPr>
          <w:rFonts w:asciiTheme="minorHAnsi" w:eastAsiaTheme="minorEastAsia" w:hAnsiTheme="minorHAnsi" w:cstheme="minorBidi"/>
          <w:sz w:val="22"/>
          <w:szCs w:val="22"/>
        </w:rPr>
        <w:tab/>
      </w:r>
      <w:r>
        <w:t>E-UTRAN FDD – FS3 inter-frequency measurements</w:t>
      </w:r>
      <w:r>
        <w:tab/>
        <w:t>452</w:t>
      </w:r>
    </w:p>
    <w:p w14:paraId="1065B641" w14:textId="77777777" w:rsidR="001613A3" w:rsidRDefault="001613A3">
      <w:pPr>
        <w:pStyle w:val="TOC5"/>
        <w:rPr>
          <w:rFonts w:asciiTheme="minorHAnsi" w:eastAsiaTheme="minorEastAsia" w:hAnsiTheme="minorHAnsi" w:cstheme="minorBidi"/>
          <w:sz w:val="22"/>
          <w:szCs w:val="22"/>
        </w:rPr>
      </w:pPr>
      <w:r w:rsidRPr="00FE2B14">
        <w:rPr>
          <w:rFonts w:cs="v4.2.0"/>
        </w:rPr>
        <w:t>8.11.3.</w:t>
      </w:r>
      <w:r w:rsidRPr="00FE2B14">
        <w:rPr>
          <w:rFonts w:cs="v4.2.0"/>
          <w:lang w:eastAsia="zh-CN"/>
        </w:rPr>
        <w:t>2</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456</w:t>
      </w:r>
    </w:p>
    <w:p w14:paraId="290D93E3" w14:textId="77777777" w:rsidR="001613A3" w:rsidRDefault="001613A3">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456</w:t>
      </w:r>
    </w:p>
    <w:p w14:paraId="08EF2EC1" w14:textId="77777777" w:rsidR="001613A3" w:rsidRDefault="001613A3">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456</w:t>
      </w:r>
    </w:p>
    <w:p w14:paraId="5AE159EF" w14:textId="77777777" w:rsidR="001613A3" w:rsidRDefault="001613A3">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456</w:t>
      </w:r>
    </w:p>
    <w:p w14:paraId="12440C08" w14:textId="77777777" w:rsidR="001613A3" w:rsidRDefault="001613A3">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457</w:t>
      </w:r>
    </w:p>
    <w:p w14:paraId="578E3917" w14:textId="77777777" w:rsidR="001613A3" w:rsidRDefault="001613A3">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457</w:t>
      </w:r>
    </w:p>
    <w:p w14:paraId="06310B50" w14:textId="77777777" w:rsidR="001613A3" w:rsidRDefault="001613A3">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457</w:t>
      </w:r>
    </w:p>
    <w:p w14:paraId="228BBB61" w14:textId="77777777" w:rsidR="001613A3" w:rsidRDefault="001613A3">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457</w:t>
      </w:r>
    </w:p>
    <w:p w14:paraId="65A03E5F" w14:textId="77777777" w:rsidR="001613A3" w:rsidRDefault="001613A3">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457</w:t>
      </w:r>
    </w:p>
    <w:p w14:paraId="4F859CF3" w14:textId="77777777" w:rsidR="001613A3" w:rsidRDefault="001613A3">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457</w:t>
      </w:r>
    </w:p>
    <w:p w14:paraId="53E2F955" w14:textId="77777777" w:rsidR="001613A3" w:rsidRDefault="001613A3">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457</w:t>
      </w:r>
    </w:p>
    <w:p w14:paraId="458410AA" w14:textId="77777777" w:rsidR="001613A3" w:rsidRDefault="001613A3">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457</w:t>
      </w:r>
    </w:p>
    <w:p w14:paraId="76801AFA" w14:textId="77777777" w:rsidR="001613A3" w:rsidRDefault="001613A3">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457</w:t>
      </w:r>
    </w:p>
    <w:p w14:paraId="2B97E521" w14:textId="77777777" w:rsidR="001613A3" w:rsidRDefault="001613A3">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458</w:t>
      </w:r>
    </w:p>
    <w:p w14:paraId="7D3DE3A6" w14:textId="77777777" w:rsidR="001613A3" w:rsidRDefault="001613A3">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458</w:t>
      </w:r>
    </w:p>
    <w:p w14:paraId="4A534E24" w14:textId="77777777" w:rsidR="001613A3" w:rsidRDefault="001613A3">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460</w:t>
      </w:r>
    </w:p>
    <w:p w14:paraId="78E99836" w14:textId="77777777" w:rsidR="001613A3" w:rsidRDefault="001613A3">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463</w:t>
      </w:r>
    </w:p>
    <w:p w14:paraId="3481475B" w14:textId="77777777" w:rsidR="001613A3" w:rsidRDefault="001613A3">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463</w:t>
      </w:r>
    </w:p>
    <w:p w14:paraId="5E9B2BB9" w14:textId="77777777" w:rsidR="001613A3" w:rsidRDefault="001613A3">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463</w:t>
      </w:r>
    </w:p>
    <w:p w14:paraId="01E944DB" w14:textId="77777777" w:rsidR="001613A3" w:rsidRDefault="001613A3">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463</w:t>
      </w:r>
    </w:p>
    <w:p w14:paraId="6D034791" w14:textId="77777777" w:rsidR="001613A3" w:rsidRDefault="001613A3">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463</w:t>
      </w:r>
    </w:p>
    <w:p w14:paraId="31DD86DB" w14:textId="77777777" w:rsidR="001613A3" w:rsidRDefault="001613A3">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463</w:t>
      </w:r>
    </w:p>
    <w:p w14:paraId="1A8B4FCF" w14:textId="77777777" w:rsidR="001613A3" w:rsidRDefault="001613A3">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465</w:t>
      </w:r>
    </w:p>
    <w:p w14:paraId="6D818047" w14:textId="77777777" w:rsidR="001613A3" w:rsidRDefault="001613A3">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467</w:t>
      </w:r>
    </w:p>
    <w:p w14:paraId="1C2319F5" w14:textId="77777777" w:rsidR="001613A3" w:rsidRDefault="001613A3">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467</w:t>
      </w:r>
    </w:p>
    <w:p w14:paraId="09A790B7" w14:textId="77777777" w:rsidR="001613A3" w:rsidRDefault="001613A3">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467</w:t>
      </w:r>
    </w:p>
    <w:p w14:paraId="7C67859B" w14:textId="77777777" w:rsidR="001613A3" w:rsidRDefault="001613A3">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468</w:t>
      </w:r>
    </w:p>
    <w:p w14:paraId="2A7D964D" w14:textId="77777777" w:rsidR="001613A3" w:rsidRDefault="001613A3">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468</w:t>
      </w:r>
    </w:p>
    <w:p w14:paraId="2EFBDFB7" w14:textId="77777777" w:rsidR="001613A3" w:rsidRDefault="001613A3">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472</w:t>
      </w:r>
    </w:p>
    <w:p w14:paraId="0FC23DDC" w14:textId="77777777" w:rsidR="001613A3" w:rsidRDefault="001613A3">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474</w:t>
      </w:r>
    </w:p>
    <w:p w14:paraId="29CBD440" w14:textId="77777777" w:rsidR="001613A3" w:rsidRDefault="001613A3">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478</w:t>
      </w:r>
    </w:p>
    <w:p w14:paraId="0B9A5EFD" w14:textId="77777777" w:rsidR="001613A3" w:rsidRDefault="001613A3">
      <w:pPr>
        <w:pStyle w:val="TOC4"/>
        <w:rPr>
          <w:rFonts w:asciiTheme="minorHAnsi" w:eastAsiaTheme="minorEastAsia" w:hAnsiTheme="minorHAnsi" w:cstheme="minorBidi"/>
          <w:sz w:val="22"/>
          <w:szCs w:val="22"/>
        </w:rPr>
      </w:pPr>
      <w:r>
        <w:lastRenderedPageBreak/>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478</w:t>
      </w:r>
    </w:p>
    <w:p w14:paraId="3C3ACB2E"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478</w:t>
      </w:r>
    </w:p>
    <w:p w14:paraId="36917130"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481</w:t>
      </w:r>
    </w:p>
    <w:p w14:paraId="04B0113D"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483</w:t>
      </w:r>
    </w:p>
    <w:p w14:paraId="7191F99E" w14:textId="77777777" w:rsidR="001613A3" w:rsidRDefault="001613A3">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484</w:t>
      </w:r>
    </w:p>
    <w:p w14:paraId="082225E7" w14:textId="77777777" w:rsidR="001613A3" w:rsidRDefault="001613A3">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484</w:t>
      </w:r>
    </w:p>
    <w:p w14:paraId="2114BA01" w14:textId="77777777" w:rsidR="001613A3" w:rsidRDefault="001613A3">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486</w:t>
      </w:r>
    </w:p>
    <w:p w14:paraId="33307CD9" w14:textId="77777777" w:rsidR="001613A3" w:rsidRDefault="001613A3">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488</w:t>
      </w:r>
    </w:p>
    <w:p w14:paraId="66326B6B" w14:textId="77777777" w:rsidR="001613A3" w:rsidRDefault="001613A3">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489</w:t>
      </w:r>
    </w:p>
    <w:p w14:paraId="374FD8DD" w14:textId="77777777" w:rsidR="001613A3" w:rsidRDefault="001613A3">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489</w:t>
      </w:r>
    </w:p>
    <w:p w14:paraId="0D3F6CD5" w14:textId="77777777" w:rsidR="001613A3" w:rsidRDefault="001613A3">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489</w:t>
      </w:r>
    </w:p>
    <w:p w14:paraId="553ED2FC" w14:textId="77777777" w:rsidR="001613A3" w:rsidRDefault="001613A3">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490</w:t>
      </w:r>
    </w:p>
    <w:p w14:paraId="663102CF" w14:textId="77777777" w:rsidR="001613A3" w:rsidRDefault="001613A3">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490</w:t>
      </w:r>
    </w:p>
    <w:p w14:paraId="0145A34F" w14:textId="77777777" w:rsidR="001613A3" w:rsidRDefault="001613A3">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490</w:t>
      </w:r>
    </w:p>
    <w:p w14:paraId="6796B496" w14:textId="77777777" w:rsidR="001613A3" w:rsidRDefault="001613A3">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491</w:t>
      </w:r>
    </w:p>
    <w:p w14:paraId="1B9AC2C0" w14:textId="77777777" w:rsidR="001613A3" w:rsidRDefault="001613A3">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491</w:t>
      </w:r>
    </w:p>
    <w:p w14:paraId="1B2E000B" w14:textId="77777777" w:rsidR="001613A3" w:rsidRDefault="001613A3">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492</w:t>
      </w:r>
    </w:p>
    <w:p w14:paraId="4EC453A0" w14:textId="77777777" w:rsidR="001613A3" w:rsidRDefault="001613A3">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493</w:t>
      </w:r>
    </w:p>
    <w:p w14:paraId="5CC912B7" w14:textId="77777777" w:rsidR="001613A3" w:rsidRDefault="001613A3">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493</w:t>
      </w:r>
    </w:p>
    <w:p w14:paraId="28DFDE68" w14:textId="77777777" w:rsidR="001613A3" w:rsidRDefault="001613A3">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494</w:t>
      </w:r>
    </w:p>
    <w:p w14:paraId="2F641326" w14:textId="77777777" w:rsidR="001613A3" w:rsidRDefault="001613A3">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498</w:t>
      </w:r>
    </w:p>
    <w:p w14:paraId="2D3F6AB4" w14:textId="77777777" w:rsidR="001613A3" w:rsidRDefault="001613A3">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500</w:t>
      </w:r>
    </w:p>
    <w:p w14:paraId="74ED4352" w14:textId="77777777" w:rsidR="001613A3" w:rsidRDefault="001613A3">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504</w:t>
      </w:r>
    </w:p>
    <w:p w14:paraId="4D3C8904" w14:textId="77777777" w:rsidR="001613A3" w:rsidRDefault="001613A3">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504</w:t>
      </w:r>
    </w:p>
    <w:p w14:paraId="26612B68" w14:textId="77777777" w:rsidR="001613A3" w:rsidRDefault="001613A3">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504</w:t>
      </w:r>
    </w:p>
    <w:p w14:paraId="78CAFD29" w14:textId="77777777" w:rsidR="001613A3" w:rsidRDefault="001613A3">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504</w:t>
      </w:r>
    </w:p>
    <w:p w14:paraId="1E5EF992" w14:textId="77777777" w:rsidR="001613A3" w:rsidRDefault="001613A3">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509</w:t>
      </w:r>
    </w:p>
    <w:p w14:paraId="3C990A44" w14:textId="77777777" w:rsidR="001613A3" w:rsidRDefault="001613A3">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511</w:t>
      </w:r>
    </w:p>
    <w:p w14:paraId="562B9D55" w14:textId="77777777" w:rsidR="001613A3" w:rsidRDefault="001613A3">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517</w:t>
      </w:r>
    </w:p>
    <w:p w14:paraId="623F9C6B" w14:textId="77777777" w:rsidR="001613A3" w:rsidRDefault="001613A3">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518</w:t>
      </w:r>
    </w:p>
    <w:p w14:paraId="3D60AD35" w14:textId="77777777" w:rsidR="001613A3" w:rsidRDefault="001613A3">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518</w:t>
      </w:r>
    </w:p>
    <w:p w14:paraId="40E19927" w14:textId="77777777" w:rsidR="001613A3" w:rsidRDefault="001613A3">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519</w:t>
      </w:r>
    </w:p>
    <w:p w14:paraId="29BD5146" w14:textId="77777777" w:rsidR="001613A3" w:rsidRDefault="001613A3">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519</w:t>
      </w:r>
    </w:p>
    <w:p w14:paraId="5EE3B7AE" w14:textId="77777777" w:rsidR="001613A3" w:rsidRDefault="001613A3">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519</w:t>
      </w:r>
    </w:p>
    <w:p w14:paraId="610A7277" w14:textId="77777777" w:rsidR="001613A3" w:rsidRDefault="001613A3">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522</w:t>
      </w:r>
    </w:p>
    <w:p w14:paraId="68D61A6B" w14:textId="77777777" w:rsidR="001613A3" w:rsidRDefault="001613A3">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524</w:t>
      </w:r>
    </w:p>
    <w:p w14:paraId="78C056E1" w14:textId="77777777" w:rsidR="001613A3" w:rsidRDefault="001613A3">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525</w:t>
      </w:r>
    </w:p>
    <w:p w14:paraId="05D1F80B" w14:textId="77777777" w:rsidR="001613A3" w:rsidRDefault="001613A3">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525</w:t>
      </w:r>
    </w:p>
    <w:p w14:paraId="63256CAD" w14:textId="77777777" w:rsidR="001613A3" w:rsidRDefault="001613A3">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525</w:t>
      </w:r>
    </w:p>
    <w:p w14:paraId="2DC708E8" w14:textId="77777777" w:rsidR="001613A3" w:rsidRDefault="001613A3">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525</w:t>
      </w:r>
    </w:p>
    <w:p w14:paraId="47AD80E0" w14:textId="77777777" w:rsidR="001613A3" w:rsidRDefault="001613A3">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526</w:t>
      </w:r>
    </w:p>
    <w:p w14:paraId="6635EDFC" w14:textId="77777777" w:rsidR="001613A3" w:rsidRDefault="001613A3">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526</w:t>
      </w:r>
    </w:p>
    <w:p w14:paraId="3DF7C9DE" w14:textId="77777777" w:rsidR="001613A3" w:rsidRDefault="001613A3">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527</w:t>
      </w:r>
    </w:p>
    <w:p w14:paraId="66082403" w14:textId="77777777" w:rsidR="001613A3" w:rsidRDefault="001613A3">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527</w:t>
      </w:r>
    </w:p>
    <w:p w14:paraId="615A632D" w14:textId="77777777" w:rsidR="001613A3" w:rsidRDefault="001613A3">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527</w:t>
      </w:r>
    </w:p>
    <w:p w14:paraId="639B9840" w14:textId="77777777" w:rsidR="001613A3" w:rsidRDefault="001613A3">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532</w:t>
      </w:r>
    </w:p>
    <w:p w14:paraId="632CC676" w14:textId="77777777" w:rsidR="001613A3" w:rsidRDefault="001613A3">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534</w:t>
      </w:r>
    </w:p>
    <w:p w14:paraId="47C67655" w14:textId="77777777" w:rsidR="001613A3" w:rsidRDefault="001613A3">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538</w:t>
      </w:r>
    </w:p>
    <w:p w14:paraId="23B67013" w14:textId="77777777" w:rsidR="001613A3" w:rsidRDefault="001613A3">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539</w:t>
      </w:r>
    </w:p>
    <w:p w14:paraId="28F65089" w14:textId="77777777" w:rsidR="001613A3" w:rsidRDefault="001613A3">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539</w:t>
      </w:r>
    </w:p>
    <w:p w14:paraId="0C7C6420" w14:textId="77777777" w:rsidR="001613A3" w:rsidRDefault="001613A3">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541</w:t>
      </w:r>
    </w:p>
    <w:p w14:paraId="1B19D6A0" w14:textId="77777777" w:rsidR="001613A3" w:rsidRDefault="001613A3">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543</w:t>
      </w:r>
    </w:p>
    <w:p w14:paraId="494B780A" w14:textId="77777777" w:rsidR="001613A3" w:rsidRDefault="001613A3">
      <w:pPr>
        <w:pStyle w:val="TOC2"/>
        <w:rPr>
          <w:rFonts w:asciiTheme="minorHAnsi" w:eastAsiaTheme="minorEastAsia" w:hAnsiTheme="minorHAnsi" w:cstheme="minorBidi"/>
          <w:sz w:val="22"/>
          <w:szCs w:val="22"/>
        </w:rPr>
      </w:pPr>
      <w:r>
        <w:lastRenderedPageBreak/>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544</w:t>
      </w:r>
    </w:p>
    <w:p w14:paraId="6F48EF26" w14:textId="77777777" w:rsidR="001613A3" w:rsidRDefault="001613A3">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544</w:t>
      </w:r>
    </w:p>
    <w:p w14:paraId="5C0B64A3" w14:textId="77777777" w:rsidR="001613A3" w:rsidRDefault="001613A3">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544</w:t>
      </w:r>
    </w:p>
    <w:p w14:paraId="3C20A758" w14:textId="77777777" w:rsidR="001613A3" w:rsidRDefault="001613A3">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544</w:t>
      </w:r>
    </w:p>
    <w:p w14:paraId="4BC0A48C" w14:textId="77777777" w:rsidR="001613A3" w:rsidRDefault="001613A3">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544</w:t>
      </w:r>
    </w:p>
    <w:p w14:paraId="387576F0" w14:textId="77777777" w:rsidR="001613A3" w:rsidRDefault="001613A3">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544</w:t>
      </w:r>
    </w:p>
    <w:p w14:paraId="0D609421" w14:textId="77777777" w:rsidR="001613A3" w:rsidRDefault="001613A3">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544</w:t>
      </w:r>
    </w:p>
    <w:p w14:paraId="4D1F7FA4" w14:textId="77777777" w:rsidR="001613A3" w:rsidRDefault="001613A3">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545</w:t>
      </w:r>
    </w:p>
    <w:p w14:paraId="4C70A59F" w14:textId="77777777" w:rsidR="001613A3" w:rsidRDefault="001613A3">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545</w:t>
      </w:r>
    </w:p>
    <w:p w14:paraId="188EA5F2" w14:textId="77777777" w:rsidR="001613A3" w:rsidRDefault="001613A3">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545</w:t>
      </w:r>
    </w:p>
    <w:p w14:paraId="3380FEF2" w14:textId="77777777" w:rsidR="001613A3" w:rsidRDefault="001613A3">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545</w:t>
      </w:r>
    </w:p>
    <w:p w14:paraId="76C14F12" w14:textId="77777777" w:rsidR="001613A3" w:rsidRDefault="001613A3">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545</w:t>
      </w:r>
    </w:p>
    <w:p w14:paraId="7103587A" w14:textId="77777777" w:rsidR="001613A3" w:rsidRDefault="001613A3">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545</w:t>
      </w:r>
    </w:p>
    <w:p w14:paraId="286632BD" w14:textId="77777777" w:rsidR="001613A3" w:rsidRDefault="001613A3">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546</w:t>
      </w:r>
    </w:p>
    <w:p w14:paraId="73B53E38" w14:textId="77777777" w:rsidR="001613A3" w:rsidRDefault="001613A3">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546</w:t>
      </w:r>
    </w:p>
    <w:p w14:paraId="0B20E814" w14:textId="77777777" w:rsidR="001613A3" w:rsidRDefault="001613A3">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547</w:t>
      </w:r>
    </w:p>
    <w:p w14:paraId="0873F2F4" w14:textId="77777777" w:rsidR="001613A3" w:rsidRDefault="001613A3">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547</w:t>
      </w:r>
    </w:p>
    <w:p w14:paraId="633C2A25" w14:textId="77777777" w:rsidR="001613A3" w:rsidRDefault="001613A3">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547</w:t>
      </w:r>
    </w:p>
    <w:p w14:paraId="1629AD6D" w14:textId="77777777" w:rsidR="001613A3" w:rsidRDefault="001613A3">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548</w:t>
      </w:r>
    </w:p>
    <w:p w14:paraId="57EEFC39" w14:textId="77777777" w:rsidR="001613A3" w:rsidRDefault="001613A3">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548</w:t>
      </w:r>
    </w:p>
    <w:p w14:paraId="064EF771" w14:textId="77777777" w:rsidR="001613A3" w:rsidRDefault="001613A3">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550</w:t>
      </w:r>
    </w:p>
    <w:p w14:paraId="1E7770A3" w14:textId="77777777" w:rsidR="001613A3" w:rsidRDefault="001613A3">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553</w:t>
      </w:r>
    </w:p>
    <w:p w14:paraId="6728D4BC" w14:textId="77777777" w:rsidR="001613A3" w:rsidRDefault="001613A3">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553</w:t>
      </w:r>
    </w:p>
    <w:p w14:paraId="247620FE" w14:textId="77777777" w:rsidR="001613A3" w:rsidRDefault="001613A3">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554</w:t>
      </w:r>
    </w:p>
    <w:p w14:paraId="62DC6AF1" w14:textId="77777777" w:rsidR="001613A3" w:rsidRDefault="001613A3">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556</w:t>
      </w:r>
    </w:p>
    <w:p w14:paraId="3CFF8202" w14:textId="77777777" w:rsidR="001613A3" w:rsidRDefault="001613A3">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558</w:t>
      </w:r>
    </w:p>
    <w:p w14:paraId="312B5421" w14:textId="77777777" w:rsidR="001613A3" w:rsidRDefault="001613A3">
      <w:pPr>
        <w:pStyle w:val="TOC3"/>
        <w:rPr>
          <w:rFonts w:asciiTheme="minorHAnsi" w:eastAsiaTheme="minorEastAsia" w:hAnsiTheme="minorHAnsi" w:cstheme="minorBidi"/>
          <w:sz w:val="22"/>
          <w:szCs w:val="22"/>
        </w:rPr>
      </w:pPr>
      <w:r w:rsidRPr="00FE2B14">
        <w:rPr>
          <w:lang w:val="en-US"/>
        </w:rPr>
        <w:t>8.16.3</w:t>
      </w:r>
      <w:r>
        <w:rPr>
          <w:rFonts w:asciiTheme="minorHAnsi" w:eastAsiaTheme="minorEastAsia" w:hAnsiTheme="minorHAnsi" w:cstheme="minorBidi"/>
          <w:sz w:val="22"/>
          <w:szCs w:val="22"/>
        </w:rPr>
        <w:tab/>
      </w:r>
      <w:r w:rsidRPr="00FE2B14">
        <w:rPr>
          <w:lang w:val="en-US"/>
        </w:rPr>
        <w:t>Requirements for UE category M2 with CE mode B</w:t>
      </w:r>
      <w:r>
        <w:tab/>
        <w:t>559</w:t>
      </w:r>
    </w:p>
    <w:p w14:paraId="664741D0" w14:textId="77777777" w:rsidR="001613A3" w:rsidRDefault="001613A3">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559</w:t>
      </w:r>
    </w:p>
    <w:p w14:paraId="56B4C1DF" w14:textId="77777777" w:rsidR="001613A3" w:rsidRDefault="001613A3">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559</w:t>
      </w:r>
    </w:p>
    <w:p w14:paraId="6F7E64C5" w14:textId="77777777" w:rsidR="001613A3" w:rsidRDefault="001613A3">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561</w:t>
      </w:r>
    </w:p>
    <w:p w14:paraId="5EECD4D2" w14:textId="77777777" w:rsidR="001613A3" w:rsidRDefault="001613A3">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564</w:t>
      </w:r>
    </w:p>
    <w:p w14:paraId="3EAD74D9" w14:textId="77777777" w:rsidR="001613A3" w:rsidRDefault="001613A3">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564</w:t>
      </w:r>
    </w:p>
    <w:p w14:paraId="1F688CA4" w14:textId="77777777" w:rsidR="001613A3" w:rsidRDefault="001613A3">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565</w:t>
      </w:r>
    </w:p>
    <w:p w14:paraId="08E820F6" w14:textId="77777777" w:rsidR="001613A3" w:rsidRDefault="001613A3">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567</w:t>
      </w:r>
    </w:p>
    <w:p w14:paraId="4C452561" w14:textId="77777777" w:rsidR="001613A3" w:rsidRDefault="001613A3">
      <w:pPr>
        <w:pStyle w:val="TOC5"/>
        <w:rPr>
          <w:rFonts w:asciiTheme="minorHAnsi" w:eastAsiaTheme="minorEastAsia" w:hAnsiTheme="minorHAnsi" w:cstheme="minorBidi"/>
          <w:sz w:val="22"/>
          <w:szCs w:val="22"/>
        </w:rPr>
      </w:pPr>
      <w:r>
        <w:rPr>
          <w:lang w:eastAsia="zh-CN"/>
        </w:rP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569</w:t>
      </w:r>
    </w:p>
    <w:p w14:paraId="13B7D3EE" w14:textId="77777777" w:rsidR="001613A3" w:rsidRDefault="001613A3">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570</w:t>
      </w:r>
    </w:p>
    <w:p w14:paraId="0E4A1533" w14:textId="77777777" w:rsidR="001613A3" w:rsidRDefault="001613A3">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570</w:t>
      </w:r>
    </w:p>
    <w:p w14:paraId="4B1C00CC" w14:textId="77777777" w:rsidR="001613A3" w:rsidRDefault="001613A3">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570</w:t>
      </w:r>
    </w:p>
    <w:p w14:paraId="0C575F97" w14:textId="77777777" w:rsidR="001613A3" w:rsidRDefault="001613A3">
      <w:pPr>
        <w:pStyle w:val="TOC3"/>
        <w:rPr>
          <w:rFonts w:asciiTheme="minorHAnsi" w:eastAsiaTheme="minorEastAsia" w:hAnsiTheme="minorHAnsi" w:cstheme="minorBidi"/>
          <w:sz w:val="22"/>
          <w:szCs w:val="22"/>
        </w:rPr>
      </w:pPr>
      <w:r w:rsidRPr="00FE2B14">
        <w:rPr>
          <w:rFonts w:eastAsia="SimSun"/>
        </w:rPr>
        <w:t>8.17.1A</w:t>
      </w:r>
      <w:r>
        <w:rPr>
          <w:rFonts w:asciiTheme="minorHAnsi" w:eastAsiaTheme="minorEastAsia" w:hAnsiTheme="minorHAnsi" w:cstheme="minorBidi"/>
          <w:sz w:val="22"/>
          <w:szCs w:val="22"/>
        </w:rPr>
        <w:tab/>
      </w:r>
      <w:r w:rsidRPr="00FE2B14">
        <w:rPr>
          <w:rFonts w:eastAsia="SimSun"/>
        </w:rPr>
        <w:t>Intrafrequency Measurements</w:t>
      </w:r>
      <w:r>
        <w:tab/>
        <w:t>570</w:t>
      </w:r>
    </w:p>
    <w:p w14:paraId="0EFAD04B" w14:textId="77777777" w:rsidR="001613A3" w:rsidRDefault="001613A3">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571</w:t>
      </w:r>
    </w:p>
    <w:p w14:paraId="471575B5" w14:textId="77777777" w:rsidR="001613A3" w:rsidRDefault="001613A3">
      <w:pPr>
        <w:pStyle w:val="TOC4"/>
        <w:rPr>
          <w:rFonts w:asciiTheme="minorHAnsi" w:eastAsiaTheme="minorEastAsia" w:hAnsiTheme="minorHAnsi" w:cstheme="minorBidi"/>
          <w:sz w:val="22"/>
          <w:szCs w:val="22"/>
        </w:rPr>
      </w:pPr>
      <w:r>
        <w:rPr>
          <w:lang w:eastAsia="zh-CN"/>
        </w:rPr>
        <w:t>8.</w:t>
      </w:r>
      <w:r>
        <w:t>17</w:t>
      </w:r>
      <w:r>
        <w:rPr>
          <w:lang w:eastAsia="zh-CN"/>
        </w:rPr>
        <w:t>.2.1</w:t>
      </w:r>
      <w:r>
        <w:rPr>
          <w:rFonts w:asciiTheme="minorHAnsi" w:eastAsiaTheme="minorEastAsia" w:hAnsiTheme="minorHAnsi" w:cstheme="minorBidi"/>
          <w:sz w:val="22"/>
          <w:szCs w:val="22"/>
        </w:rPr>
        <w:tab/>
      </w:r>
      <w:r>
        <w:rPr>
          <w:lang w:eastAsia="zh-CN"/>
        </w:rPr>
        <w:t>Introduction</w:t>
      </w:r>
      <w:r>
        <w:tab/>
        <w:t>571</w:t>
      </w:r>
    </w:p>
    <w:p w14:paraId="1D517DE4" w14:textId="77777777" w:rsidR="001613A3" w:rsidRDefault="001613A3">
      <w:pPr>
        <w:pStyle w:val="TOC4"/>
        <w:rPr>
          <w:rFonts w:asciiTheme="minorHAnsi" w:eastAsiaTheme="minorEastAsia" w:hAnsiTheme="minorHAnsi" w:cstheme="minorBidi"/>
          <w:sz w:val="22"/>
          <w:szCs w:val="22"/>
        </w:rPr>
      </w:pPr>
      <w:r>
        <w:rPr>
          <w:lang w:eastAsia="zh-CN"/>
        </w:rPr>
        <w:t>8</w:t>
      </w:r>
      <w:r>
        <w:t>.17.2.2</w:t>
      </w:r>
      <w:r>
        <w:rPr>
          <w:rFonts w:asciiTheme="minorHAnsi" w:eastAsiaTheme="minorEastAsia" w:hAnsiTheme="minorHAnsi" w:cstheme="minorBidi"/>
          <w:sz w:val="22"/>
          <w:szCs w:val="22"/>
        </w:rPr>
        <w:tab/>
      </w:r>
      <w:r>
        <w:t>SFTD Measurement requirements</w:t>
      </w:r>
      <w:r>
        <w:tab/>
        <w:t>571</w:t>
      </w:r>
    </w:p>
    <w:p w14:paraId="5A576533" w14:textId="77777777" w:rsidR="001613A3" w:rsidRDefault="001613A3">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571</w:t>
      </w:r>
    </w:p>
    <w:p w14:paraId="65D23968" w14:textId="77777777" w:rsidR="001613A3" w:rsidRDefault="001613A3">
      <w:pPr>
        <w:pStyle w:val="TOC3"/>
        <w:rPr>
          <w:rFonts w:asciiTheme="minorHAnsi" w:eastAsiaTheme="minorEastAsia" w:hAnsiTheme="minorHAnsi" w:cstheme="minorBidi"/>
          <w:sz w:val="22"/>
          <w:szCs w:val="22"/>
        </w:rPr>
      </w:pPr>
      <w:r w:rsidRPr="00FE2B14">
        <w:rPr>
          <w:rFonts w:cs="v4.2.0"/>
          <w:lang w:eastAsia="sv-SE"/>
        </w:rPr>
        <w:t>8.17.3</w:t>
      </w:r>
      <w:r>
        <w:rPr>
          <w:rFonts w:asciiTheme="minorHAnsi" w:eastAsiaTheme="minorEastAsia" w:hAnsiTheme="minorHAnsi" w:cstheme="minorBidi"/>
          <w:sz w:val="22"/>
          <w:szCs w:val="22"/>
        </w:rPr>
        <w:tab/>
      </w:r>
      <w:r>
        <w:rPr>
          <w:lang w:eastAsia="sv-SE"/>
        </w:rPr>
        <w:t>E-UTRA Inter-frequency Measurements when Configured with E-UTRA-NR Dual Connectivity Operation</w:t>
      </w:r>
      <w:r>
        <w:tab/>
        <w:t>572</w:t>
      </w:r>
    </w:p>
    <w:p w14:paraId="4CF1297D" w14:textId="77777777" w:rsidR="001613A3" w:rsidRDefault="001613A3">
      <w:pPr>
        <w:pStyle w:val="TOC4"/>
        <w:rPr>
          <w:rFonts w:asciiTheme="minorHAnsi" w:eastAsiaTheme="minorEastAsia" w:hAnsiTheme="minorHAnsi" w:cstheme="minorBidi"/>
          <w:sz w:val="22"/>
          <w:szCs w:val="22"/>
        </w:rPr>
      </w:pPr>
      <w:r w:rsidRPr="00FE2B14">
        <w:rPr>
          <w:rFonts w:cs="v4.2.0"/>
          <w:lang w:eastAsia="sv-SE"/>
        </w:rPr>
        <w:t>8.17.3</w:t>
      </w:r>
      <w:r w:rsidRPr="00FE2B14">
        <w:rPr>
          <w:rFonts w:cs="v4.2.0"/>
        </w:rPr>
        <w:t>.1</w:t>
      </w:r>
      <w:r>
        <w:rPr>
          <w:rFonts w:asciiTheme="minorHAnsi" w:eastAsiaTheme="minorEastAsia" w:hAnsiTheme="minorHAnsi" w:cstheme="minorBidi"/>
          <w:sz w:val="22"/>
          <w:szCs w:val="22"/>
        </w:rPr>
        <w:tab/>
      </w:r>
      <w:r>
        <w:t>Introduction</w:t>
      </w:r>
      <w:r>
        <w:tab/>
        <w:t>572</w:t>
      </w:r>
    </w:p>
    <w:p w14:paraId="5AD19107" w14:textId="77777777" w:rsidR="001613A3" w:rsidRDefault="001613A3">
      <w:pPr>
        <w:pStyle w:val="TOC4"/>
        <w:rPr>
          <w:rFonts w:asciiTheme="minorHAnsi" w:eastAsiaTheme="minorEastAsia" w:hAnsiTheme="minorHAnsi" w:cstheme="minorBidi"/>
          <w:sz w:val="22"/>
          <w:szCs w:val="22"/>
        </w:rPr>
      </w:pPr>
      <w:r w:rsidRPr="00FE2B14">
        <w:rPr>
          <w:rFonts w:cs="v4.2.0"/>
          <w:lang w:eastAsia="sv-SE"/>
        </w:rPr>
        <w:t>8.17.3</w:t>
      </w:r>
      <w:r w:rsidRPr="00FE2B14">
        <w:rPr>
          <w:rFonts w:cs="v4.2.0"/>
        </w:rPr>
        <w:t>.2</w:t>
      </w:r>
      <w:r>
        <w:rPr>
          <w:rFonts w:asciiTheme="minorHAnsi" w:eastAsiaTheme="minorEastAsia" w:hAnsiTheme="minorHAnsi" w:cstheme="minorBidi"/>
          <w:sz w:val="22"/>
          <w:szCs w:val="22"/>
        </w:rPr>
        <w:tab/>
      </w:r>
      <w:r>
        <w:t>E-UTRAN FDD inter frequency measurements</w:t>
      </w:r>
      <w:r>
        <w:tab/>
        <w:t>572</w:t>
      </w:r>
    </w:p>
    <w:p w14:paraId="34B5939C" w14:textId="77777777" w:rsidR="001613A3" w:rsidRDefault="001613A3">
      <w:pPr>
        <w:pStyle w:val="TOC5"/>
        <w:rPr>
          <w:rFonts w:asciiTheme="minorHAnsi" w:eastAsiaTheme="minorEastAsia" w:hAnsiTheme="minorHAnsi" w:cstheme="minorBidi"/>
          <w:sz w:val="22"/>
          <w:szCs w:val="22"/>
        </w:rPr>
      </w:pPr>
      <w:r w:rsidRPr="00FE2B14">
        <w:rPr>
          <w:rFonts w:cs="v4.2.0"/>
          <w:lang w:eastAsia="sv-SE"/>
        </w:rPr>
        <w:t>8.17.3</w:t>
      </w:r>
      <w:r w:rsidRPr="00FE2B14">
        <w:rPr>
          <w:rFonts w:cs="v4.2.0"/>
        </w:rPr>
        <w:t>.2.1</w:t>
      </w:r>
      <w:r>
        <w:rPr>
          <w:rFonts w:asciiTheme="minorHAnsi" w:eastAsiaTheme="minorEastAsia" w:hAnsiTheme="minorHAnsi" w:cstheme="minorBidi"/>
          <w:sz w:val="22"/>
          <w:szCs w:val="22"/>
        </w:rPr>
        <w:tab/>
      </w:r>
      <w:r>
        <w:t>E-UTRAN FDD inter frequency measurements when no DRX is used</w:t>
      </w:r>
      <w:r>
        <w:tab/>
        <w:t>572</w:t>
      </w:r>
    </w:p>
    <w:p w14:paraId="34EC87E3" w14:textId="77777777" w:rsidR="001613A3" w:rsidRDefault="001613A3">
      <w:pPr>
        <w:pStyle w:val="TOC5"/>
        <w:rPr>
          <w:rFonts w:asciiTheme="minorHAnsi" w:eastAsiaTheme="minorEastAsia" w:hAnsiTheme="minorHAnsi" w:cstheme="minorBidi"/>
          <w:sz w:val="22"/>
          <w:szCs w:val="22"/>
        </w:rPr>
      </w:pPr>
      <w:r w:rsidRPr="00FE2B14">
        <w:rPr>
          <w:rFonts w:cs="v4.2.0"/>
        </w:rPr>
        <w:t>8.17.3.2.2</w:t>
      </w:r>
      <w:r>
        <w:rPr>
          <w:rFonts w:asciiTheme="minorHAnsi" w:eastAsiaTheme="minorEastAsia" w:hAnsiTheme="minorHAnsi" w:cstheme="minorBidi"/>
          <w:sz w:val="22"/>
          <w:szCs w:val="22"/>
        </w:rPr>
        <w:tab/>
      </w:r>
      <w:r>
        <w:t>E-UTRAN FDD inter frequency measurements when DRX is used</w:t>
      </w:r>
      <w:r>
        <w:tab/>
        <w:t>573</w:t>
      </w:r>
    </w:p>
    <w:p w14:paraId="7125DC7D" w14:textId="77777777" w:rsidR="001613A3" w:rsidRDefault="001613A3">
      <w:pPr>
        <w:pStyle w:val="TOC4"/>
        <w:rPr>
          <w:rFonts w:asciiTheme="minorHAnsi" w:eastAsiaTheme="minorEastAsia" w:hAnsiTheme="minorHAnsi" w:cstheme="minorBidi"/>
          <w:sz w:val="22"/>
          <w:szCs w:val="22"/>
        </w:rPr>
      </w:pPr>
      <w:r w:rsidRPr="00FE2B14">
        <w:rPr>
          <w:rFonts w:cs="v4.2.0"/>
        </w:rPr>
        <w:t>8.17.3.3</w:t>
      </w:r>
      <w:r>
        <w:rPr>
          <w:rFonts w:asciiTheme="minorHAnsi" w:eastAsiaTheme="minorEastAsia" w:hAnsiTheme="minorHAnsi" w:cstheme="minorBidi"/>
          <w:sz w:val="22"/>
          <w:szCs w:val="22"/>
        </w:rPr>
        <w:tab/>
      </w:r>
      <w:r>
        <w:t>E-UTRAN TDD inter frequency measurements</w:t>
      </w:r>
      <w:r>
        <w:tab/>
        <w:t>575</w:t>
      </w:r>
    </w:p>
    <w:p w14:paraId="54889D1F" w14:textId="77777777" w:rsidR="001613A3" w:rsidRDefault="001613A3">
      <w:pPr>
        <w:pStyle w:val="TOC5"/>
        <w:rPr>
          <w:rFonts w:asciiTheme="minorHAnsi" w:eastAsiaTheme="minorEastAsia" w:hAnsiTheme="minorHAnsi" w:cstheme="minorBidi"/>
          <w:sz w:val="22"/>
          <w:szCs w:val="22"/>
        </w:rPr>
      </w:pPr>
      <w:r w:rsidRPr="00FE2B14">
        <w:rPr>
          <w:rFonts w:cs="v4.2.0"/>
        </w:rPr>
        <w:t>8.17.3.3.1</w:t>
      </w:r>
      <w:r>
        <w:rPr>
          <w:rFonts w:asciiTheme="minorHAnsi" w:eastAsiaTheme="minorEastAsia" w:hAnsiTheme="minorHAnsi" w:cstheme="minorBidi"/>
          <w:sz w:val="22"/>
          <w:szCs w:val="22"/>
        </w:rPr>
        <w:tab/>
      </w:r>
      <w:r>
        <w:t>E-UTRAN TDD inter frequency measurements when no DRX is used</w:t>
      </w:r>
      <w:r>
        <w:tab/>
        <w:t>575</w:t>
      </w:r>
    </w:p>
    <w:p w14:paraId="180095E4" w14:textId="77777777" w:rsidR="001613A3" w:rsidRDefault="001613A3">
      <w:pPr>
        <w:pStyle w:val="TOC5"/>
        <w:rPr>
          <w:rFonts w:asciiTheme="minorHAnsi" w:eastAsiaTheme="minorEastAsia" w:hAnsiTheme="minorHAnsi" w:cstheme="minorBidi"/>
          <w:sz w:val="22"/>
          <w:szCs w:val="22"/>
        </w:rPr>
      </w:pPr>
      <w:r w:rsidRPr="00FE2B14">
        <w:rPr>
          <w:rFonts w:cs="v4.2.0"/>
        </w:rPr>
        <w:t>8.17.3.3.2</w:t>
      </w:r>
      <w:r>
        <w:rPr>
          <w:rFonts w:asciiTheme="minorHAnsi" w:eastAsiaTheme="minorEastAsia" w:hAnsiTheme="minorHAnsi" w:cstheme="minorBidi"/>
          <w:sz w:val="22"/>
          <w:szCs w:val="22"/>
        </w:rPr>
        <w:tab/>
      </w:r>
      <w:r>
        <w:t>E-UTRAN TDD inter frequency measurements when DRX is used</w:t>
      </w:r>
      <w:r>
        <w:tab/>
        <w:t>577</w:t>
      </w:r>
    </w:p>
    <w:p w14:paraId="69830752" w14:textId="77777777" w:rsidR="001613A3" w:rsidRDefault="001613A3">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579</w:t>
      </w:r>
    </w:p>
    <w:p w14:paraId="62BCB72B" w14:textId="77777777" w:rsidR="001613A3" w:rsidRDefault="001613A3">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579</w:t>
      </w:r>
    </w:p>
    <w:p w14:paraId="7CCBD96A" w14:textId="77777777" w:rsidR="001613A3" w:rsidRDefault="001613A3">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FE2B14">
        <w:rPr>
          <w:rFonts w:eastAsia="Calibri"/>
        </w:rPr>
        <w:t>NR I</w:t>
      </w:r>
      <w:r>
        <w:t>nter-RAT cell identification</w:t>
      </w:r>
      <w:r>
        <w:tab/>
        <w:t>579</w:t>
      </w:r>
    </w:p>
    <w:p w14:paraId="3360ADD2" w14:textId="77777777" w:rsidR="001613A3" w:rsidRDefault="001613A3">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FE2B14">
        <w:rPr>
          <w:rFonts w:eastAsia="Calibri"/>
        </w:rPr>
        <w:t>NR I</w:t>
      </w:r>
      <w:r>
        <w:t>nter-RAT measurement</w:t>
      </w:r>
      <w:r>
        <w:tab/>
        <w:t>581</w:t>
      </w:r>
    </w:p>
    <w:p w14:paraId="1EF923F0" w14:textId="77777777" w:rsidR="001613A3" w:rsidRDefault="001613A3">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FE2B14">
        <w:rPr>
          <w:rFonts w:eastAsia="Calibri"/>
        </w:rPr>
        <w:t>NR I</w:t>
      </w:r>
      <w:r>
        <w:t>nter-RAT measurement reporting</w:t>
      </w:r>
      <w:r>
        <w:tab/>
        <w:t>581</w:t>
      </w:r>
    </w:p>
    <w:p w14:paraId="56E46F13" w14:textId="77777777" w:rsidR="001613A3" w:rsidRDefault="001613A3">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582</w:t>
      </w:r>
    </w:p>
    <w:p w14:paraId="14861149" w14:textId="77777777" w:rsidR="001613A3" w:rsidRDefault="001613A3">
      <w:pPr>
        <w:pStyle w:val="TOC3"/>
        <w:rPr>
          <w:rFonts w:asciiTheme="minorHAnsi" w:eastAsiaTheme="minorEastAsia" w:hAnsiTheme="minorHAnsi" w:cstheme="minorBidi"/>
          <w:sz w:val="22"/>
          <w:szCs w:val="22"/>
        </w:rPr>
      </w:pPr>
      <w:r>
        <w:rPr>
          <w:lang w:eastAsia="sv-SE"/>
        </w:rP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582</w:t>
      </w:r>
    </w:p>
    <w:p w14:paraId="7651C7C7" w14:textId="77777777" w:rsidR="001613A3" w:rsidRDefault="001613A3">
      <w:pPr>
        <w:pStyle w:val="TOC4"/>
        <w:rPr>
          <w:rFonts w:asciiTheme="minorHAnsi" w:eastAsiaTheme="minorEastAsia" w:hAnsiTheme="minorHAnsi" w:cstheme="minorBidi"/>
          <w:sz w:val="22"/>
          <w:szCs w:val="22"/>
        </w:rPr>
      </w:pPr>
      <w:r>
        <w:lastRenderedPageBreak/>
        <w:t>8.17.5.1</w:t>
      </w:r>
      <w:r>
        <w:rPr>
          <w:rFonts w:asciiTheme="minorHAnsi" w:eastAsiaTheme="minorEastAsia" w:hAnsiTheme="minorHAnsi" w:cstheme="minorBidi"/>
          <w:sz w:val="22"/>
          <w:szCs w:val="22"/>
        </w:rPr>
        <w:tab/>
      </w:r>
      <w:r>
        <w:t>Introduction</w:t>
      </w:r>
      <w:r>
        <w:tab/>
        <w:t>582</w:t>
      </w:r>
    </w:p>
    <w:p w14:paraId="3A6A0837" w14:textId="77777777" w:rsidR="001613A3" w:rsidRDefault="001613A3">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582</w:t>
      </w:r>
    </w:p>
    <w:p w14:paraId="10CA079E" w14:textId="77777777" w:rsidR="001613A3" w:rsidRDefault="001613A3">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582</w:t>
      </w:r>
    </w:p>
    <w:p w14:paraId="3192DF83" w14:textId="77777777" w:rsidR="001613A3" w:rsidRDefault="001613A3">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583</w:t>
      </w:r>
    </w:p>
    <w:p w14:paraId="6A957762" w14:textId="77777777" w:rsidR="001613A3" w:rsidRDefault="001613A3">
      <w:pPr>
        <w:pStyle w:val="TOC5"/>
        <w:rPr>
          <w:rFonts w:asciiTheme="minorHAnsi" w:eastAsiaTheme="minorEastAsia" w:hAnsiTheme="minorHAnsi" w:cstheme="minorBidi"/>
          <w:sz w:val="22"/>
          <w:szCs w:val="22"/>
        </w:rPr>
      </w:pPr>
      <w:r w:rsidRPr="00FE2B14">
        <w:rPr>
          <w:rFonts w:cs="v4.2.0"/>
        </w:rPr>
        <w:t>8.17.5.2.3</w:t>
      </w:r>
      <w:r>
        <w:rPr>
          <w:rFonts w:asciiTheme="minorHAnsi" w:eastAsiaTheme="minorEastAsia" w:hAnsiTheme="minorHAnsi" w:cstheme="minorBidi"/>
          <w:sz w:val="22"/>
          <w:szCs w:val="22"/>
        </w:rPr>
        <w:tab/>
      </w:r>
      <w:r>
        <w:t>UE UTRA FDD CPICH measurement capability</w:t>
      </w:r>
      <w:r>
        <w:tab/>
        <w:t>583</w:t>
      </w:r>
    </w:p>
    <w:p w14:paraId="0311DFCB" w14:textId="77777777" w:rsidR="001613A3" w:rsidRDefault="001613A3">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583</w:t>
      </w:r>
    </w:p>
    <w:p w14:paraId="5FC32584" w14:textId="77777777" w:rsidR="001613A3" w:rsidRDefault="001613A3">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583</w:t>
      </w:r>
    </w:p>
    <w:p w14:paraId="5C8330B1" w14:textId="77777777" w:rsidR="001613A3" w:rsidRDefault="001613A3">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584</w:t>
      </w:r>
    </w:p>
    <w:p w14:paraId="2FEFCAD2" w14:textId="77777777" w:rsidR="001613A3" w:rsidRDefault="001613A3">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584</w:t>
      </w:r>
    </w:p>
    <w:p w14:paraId="1D44AFEF" w14:textId="77777777" w:rsidR="001613A3" w:rsidRDefault="001613A3">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585</w:t>
      </w:r>
    </w:p>
    <w:p w14:paraId="6F1E2EE6" w14:textId="77777777" w:rsidR="001613A3" w:rsidRDefault="001613A3">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585</w:t>
      </w:r>
    </w:p>
    <w:p w14:paraId="73FA2DE7" w14:textId="77777777" w:rsidR="001613A3" w:rsidRDefault="001613A3">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586</w:t>
      </w:r>
    </w:p>
    <w:p w14:paraId="5FBFFCF7" w14:textId="77777777" w:rsidR="001613A3" w:rsidRDefault="001613A3">
      <w:pPr>
        <w:pStyle w:val="TOC3"/>
        <w:rPr>
          <w:rFonts w:asciiTheme="minorHAnsi" w:eastAsiaTheme="minorEastAsia" w:hAnsiTheme="minorHAnsi" w:cstheme="minorBidi"/>
          <w:sz w:val="22"/>
          <w:szCs w:val="22"/>
        </w:rPr>
      </w:pPr>
      <w:r>
        <w:rPr>
          <w:lang w:eastAsia="sv-SE"/>
        </w:rP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586</w:t>
      </w:r>
    </w:p>
    <w:p w14:paraId="635867EB" w14:textId="77777777" w:rsidR="001613A3" w:rsidRDefault="001613A3">
      <w:pPr>
        <w:pStyle w:val="TOC3"/>
        <w:rPr>
          <w:rFonts w:asciiTheme="minorHAnsi" w:eastAsiaTheme="minorEastAsia" w:hAnsiTheme="minorHAnsi" w:cstheme="minorBidi"/>
          <w:sz w:val="22"/>
          <w:szCs w:val="22"/>
        </w:rPr>
      </w:pPr>
      <w:r>
        <w:rPr>
          <w:lang w:eastAsia="sv-SE"/>
        </w:rP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586</w:t>
      </w:r>
    </w:p>
    <w:p w14:paraId="51979A8E" w14:textId="77777777" w:rsidR="001613A3" w:rsidRDefault="001613A3">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586</w:t>
      </w:r>
    </w:p>
    <w:p w14:paraId="401120EA" w14:textId="77777777" w:rsidR="001613A3" w:rsidRDefault="001613A3">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586</w:t>
      </w:r>
    </w:p>
    <w:p w14:paraId="6C2876FD" w14:textId="77777777" w:rsidR="001613A3" w:rsidRDefault="001613A3">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586</w:t>
      </w:r>
    </w:p>
    <w:p w14:paraId="6769BAC6" w14:textId="77777777" w:rsidR="001613A3" w:rsidRDefault="001613A3">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587</w:t>
      </w:r>
    </w:p>
    <w:p w14:paraId="5E2F294D" w14:textId="77777777" w:rsidR="001613A3" w:rsidRDefault="001613A3">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587</w:t>
      </w:r>
    </w:p>
    <w:p w14:paraId="525053FA" w14:textId="77777777" w:rsidR="001613A3" w:rsidRDefault="001613A3">
      <w:pPr>
        <w:pStyle w:val="TOC3"/>
        <w:rPr>
          <w:rFonts w:asciiTheme="minorHAnsi" w:eastAsiaTheme="minorEastAsia" w:hAnsiTheme="minorHAnsi" w:cstheme="minorBidi"/>
          <w:sz w:val="22"/>
          <w:szCs w:val="22"/>
        </w:rPr>
      </w:pPr>
      <w:r>
        <w:rPr>
          <w:lang w:eastAsia="sv-SE"/>
        </w:rP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588</w:t>
      </w:r>
    </w:p>
    <w:p w14:paraId="6EB271F6" w14:textId="77777777" w:rsidR="001613A3" w:rsidRDefault="001613A3">
      <w:pPr>
        <w:pStyle w:val="TOC3"/>
        <w:rPr>
          <w:rFonts w:asciiTheme="minorHAnsi" w:eastAsiaTheme="minorEastAsia" w:hAnsiTheme="minorHAnsi" w:cstheme="minorBidi"/>
          <w:sz w:val="22"/>
          <w:szCs w:val="22"/>
        </w:rPr>
      </w:pPr>
      <w:r>
        <w:rPr>
          <w:lang w:eastAsia="sv-SE"/>
        </w:rP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588</w:t>
      </w:r>
    </w:p>
    <w:p w14:paraId="4ECAE9E5" w14:textId="77777777" w:rsidR="001613A3" w:rsidRDefault="001613A3">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588</w:t>
      </w:r>
    </w:p>
    <w:p w14:paraId="597BD606" w14:textId="77777777" w:rsidR="001613A3" w:rsidRDefault="001613A3">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588</w:t>
      </w:r>
    </w:p>
    <w:p w14:paraId="7ECE8A3A" w14:textId="77777777" w:rsidR="001613A3" w:rsidRDefault="001613A3">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588</w:t>
      </w:r>
    </w:p>
    <w:p w14:paraId="5499E268" w14:textId="77777777" w:rsidR="001613A3" w:rsidRDefault="001613A3">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588</w:t>
      </w:r>
    </w:p>
    <w:p w14:paraId="2E8F9C0E" w14:textId="77777777" w:rsidR="001613A3" w:rsidRDefault="001613A3">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589</w:t>
      </w:r>
    </w:p>
    <w:p w14:paraId="56628A9E" w14:textId="77777777" w:rsidR="001613A3" w:rsidRDefault="001613A3">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589</w:t>
      </w:r>
    </w:p>
    <w:p w14:paraId="1D6CBED2" w14:textId="77777777" w:rsidR="001613A3" w:rsidRDefault="001613A3">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589</w:t>
      </w:r>
    </w:p>
    <w:p w14:paraId="6FE13595" w14:textId="77777777" w:rsidR="001613A3" w:rsidRDefault="001613A3">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589</w:t>
      </w:r>
    </w:p>
    <w:p w14:paraId="2DD19748" w14:textId="77777777" w:rsidR="001613A3" w:rsidRDefault="001613A3">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590</w:t>
      </w:r>
    </w:p>
    <w:p w14:paraId="5CA56C43" w14:textId="77777777" w:rsidR="001613A3" w:rsidRDefault="001613A3">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591</w:t>
      </w:r>
    </w:p>
    <w:p w14:paraId="51372EA4" w14:textId="77777777" w:rsidR="001613A3" w:rsidRDefault="001613A3">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591</w:t>
      </w:r>
    </w:p>
    <w:p w14:paraId="4D051D6C" w14:textId="77777777" w:rsidR="001613A3" w:rsidRDefault="001613A3">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591</w:t>
      </w:r>
    </w:p>
    <w:p w14:paraId="58469BE3" w14:textId="77777777" w:rsidR="001613A3" w:rsidRDefault="001613A3">
      <w:pPr>
        <w:pStyle w:val="TOC3"/>
        <w:rPr>
          <w:rFonts w:asciiTheme="minorHAnsi" w:eastAsiaTheme="minorEastAsia" w:hAnsiTheme="minorHAnsi" w:cstheme="minorBidi"/>
          <w:sz w:val="22"/>
          <w:szCs w:val="22"/>
        </w:rPr>
      </w:pPr>
      <w:r>
        <w:rPr>
          <w:lang w:eastAsia="sv-SE"/>
        </w:rP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591</w:t>
      </w:r>
    </w:p>
    <w:p w14:paraId="27D743A2" w14:textId="77777777" w:rsidR="001613A3" w:rsidRDefault="001613A3">
      <w:pPr>
        <w:pStyle w:val="TOC3"/>
        <w:rPr>
          <w:rFonts w:asciiTheme="minorHAnsi" w:eastAsiaTheme="minorEastAsia" w:hAnsiTheme="minorHAnsi" w:cstheme="minorBidi"/>
          <w:sz w:val="22"/>
          <w:szCs w:val="22"/>
        </w:rPr>
      </w:pPr>
      <w:r>
        <w:rPr>
          <w:lang w:eastAsia="sv-SE"/>
        </w:rP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591</w:t>
      </w:r>
    </w:p>
    <w:p w14:paraId="084A7479" w14:textId="77777777" w:rsidR="001613A3" w:rsidRDefault="001613A3">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591</w:t>
      </w:r>
    </w:p>
    <w:p w14:paraId="2B62F889" w14:textId="77777777" w:rsidR="001613A3" w:rsidRDefault="001613A3">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592</w:t>
      </w:r>
    </w:p>
    <w:p w14:paraId="0EE56A8D" w14:textId="77777777" w:rsidR="001613A3" w:rsidRDefault="001613A3">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592</w:t>
      </w:r>
    </w:p>
    <w:p w14:paraId="12356157" w14:textId="77777777" w:rsidR="001613A3" w:rsidRDefault="001613A3">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592</w:t>
      </w:r>
    </w:p>
    <w:p w14:paraId="24E41056" w14:textId="77777777" w:rsidR="001613A3" w:rsidRDefault="001613A3">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593</w:t>
      </w:r>
    </w:p>
    <w:p w14:paraId="5C5382E4" w14:textId="77777777" w:rsidR="001613A3" w:rsidRDefault="001613A3">
      <w:pPr>
        <w:pStyle w:val="TOC3"/>
        <w:rPr>
          <w:rFonts w:asciiTheme="minorHAnsi" w:eastAsiaTheme="minorEastAsia" w:hAnsiTheme="minorHAnsi" w:cstheme="minorBidi"/>
          <w:sz w:val="22"/>
          <w:szCs w:val="22"/>
        </w:rPr>
      </w:pPr>
      <w:r>
        <w:rPr>
          <w:lang w:eastAsia="sv-SE"/>
        </w:rP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593</w:t>
      </w:r>
    </w:p>
    <w:p w14:paraId="0AD141E5" w14:textId="77777777" w:rsidR="001613A3" w:rsidRDefault="001613A3">
      <w:pPr>
        <w:pStyle w:val="TOC3"/>
        <w:rPr>
          <w:rFonts w:asciiTheme="minorHAnsi" w:eastAsiaTheme="minorEastAsia" w:hAnsiTheme="minorHAnsi" w:cstheme="minorBidi"/>
          <w:sz w:val="22"/>
          <w:szCs w:val="22"/>
        </w:rPr>
      </w:pPr>
      <w:r>
        <w:rPr>
          <w:lang w:eastAsia="sv-SE"/>
        </w:rP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593</w:t>
      </w:r>
    </w:p>
    <w:p w14:paraId="18D9923C" w14:textId="77777777" w:rsidR="001613A3" w:rsidRDefault="001613A3">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593</w:t>
      </w:r>
    </w:p>
    <w:p w14:paraId="6DCBC96E" w14:textId="77777777" w:rsidR="001613A3" w:rsidRDefault="001613A3">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593</w:t>
      </w:r>
    </w:p>
    <w:p w14:paraId="3DFB85A9" w14:textId="77777777" w:rsidR="001613A3" w:rsidRDefault="001613A3">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593</w:t>
      </w:r>
    </w:p>
    <w:p w14:paraId="7543723E" w14:textId="77777777" w:rsidR="001613A3" w:rsidRDefault="001613A3">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594</w:t>
      </w:r>
    </w:p>
    <w:p w14:paraId="3782AA29" w14:textId="77777777" w:rsidR="001613A3" w:rsidRDefault="001613A3">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595</w:t>
      </w:r>
    </w:p>
    <w:p w14:paraId="2AC6C7A1" w14:textId="77777777" w:rsidR="001613A3" w:rsidRDefault="001613A3">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596</w:t>
      </w:r>
    </w:p>
    <w:p w14:paraId="26E53213" w14:textId="77777777" w:rsidR="001613A3" w:rsidRDefault="001613A3">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596</w:t>
      </w:r>
    </w:p>
    <w:p w14:paraId="41BEBA6D" w14:textId="77777777" w:rsidR="001613A3" w:rsidRDefault="001613A3">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596</w:t>
      </w:r>
    </w:p>
    <w:p w14:paraId="4D02B1ED" w14:textId="77777777" w:rsidR="001613A3" w:rsidRDefault="001613A3">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596</w:t>
      </w:r>
    </w:p>
    <w:p w14:paraId="7B70B220" w14:textId="77777777" w:rsidR="001613A3" w:rsidRDefault="001613A3">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596</w:t>
      </w:r>
    </w:p>
    <w:p w14:paraId="2D6E7E72" w14:textId="77777777" w:rsidR="001613A3" w:rsidRDefault="001613A3">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597</w:t>
      </w:r>
    </w:p>
    <w:p w14:paraId="02F5A8F8" w14:textId="77777777" w:rsidR="001613A3" w:rsidRDefault="001613A3">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598</w:t>
      </w:r>
    </w:p>
    <w:p w14:paraId="255FE57F" w14:textId="77777777" w:rsidR="001613A3" w:rsidRDefault="001613A3">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598</w:t>
      </w:r>
    </w:p>
    <w:p w14:paraId="6AF403D7" w14:textId="77777777" w:rsidR="001613A3" w:rsidRDefault="001613A3">
      <w:pPr>
        <w:pStyle w:val="TOC5"/>
        <w:rPr>
          <w:rFonts w:asciiTheme="minorHAnsi" w:eastAsiaTheme="minorEastAsia" w:hAnsiTheme="minorHAnsi" w:cstheme="minorBidi"/>
          <w:sz w:val="22"/>
          <w:szCs w:val="22"/>
        </w:rPr>
      </w:pPr>
      <w:r>
        <w:lastRenderedPageBreak/>
        <w:t>8.17.13.3.</w:t>
      </w:r>
      <w:r>
        <w:rPr>
          <w:lang w:eastAsia="zh-CN"/>
        </w:rPr>
        <w:t>5</w:t>
      </w:r>
      <w:r>
        <w:rPr>
          <w:rFonts w:asciiTheme="minorHAnsi" w:eastAsiaTheme="minorEastAsia" w:hAnsiTheme="minorHAnsi" w:cstheme="minorBidi"/>
          <w:sz w:val="22"/>
          <w:szCs w:val="22"/>
        </w:rPr>
        <w:tab/>
      </w:r>
      <w:r>
        <w:t>Event-triggered Periodic Reporting</w:t>
      </w:r>
      <w:r>
        <w:tab/>
        <w:t>598</w:t>
      </w:r>
    </w:p>
    <w:p w14:paraId="2E44439F" w14:textId="77777777" w:rsidR="001613A3" w:rsidRDefault="001613A3">
      <w:pPr>
        <w:pStyle w:val="TOC3"/>
        <w:rPr>
          <w:rFonts w:asciiTheme="minorHAnsi" w:eastAsiaTheme="minorEastAsia" w:hAnsiTheme="minorHAnsi" w:cstheme="minorBidi"/>
          <w:sz w:val="22"/>
          <w:szCs w:val="22"/>
        </w:rPr>
      </w:pPr>
      <w:r>
        <w:rPr>
          <w:lang w:eastAsia="sv-SE"/>
        </w:rP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599</w:t>
      </w:r>
    </w:p>
    <w:p w14:paraId="0BE2EFA0" w14:textId="77777777" w:rsidR="001613A3" w:rsidRDefault="001613A3">
      <w:pPr>
        <w:pStyle w:val="TOC3"/>
        <w:rPr>
          <w:rFonts w:asciiTheme="minorHAnsi" w:eastAsiaTheme="minorEastAsia" w:hAnsiTheme="minorHAnsi" w:cstheme="minorBidi"/>
          <w:sz w:val="22"/>
          <w:szCs w:val="22"/>
        </w:rPr>
      </w:pPr>
      <w:r>
        <w:t>8.17.15</w:t>
      </w:r>
      <w:r>
        <w:rPr>
          <w:rFonts w:asciiTheme="minorHAnsi" w:eastAsiaTheme="minorEastAsia" w:hAnsiTheme="minorHAnsi" w:cstheme="minorBidi"/>
          <w:sz w:val="22"/>
          <w:szCs w:val="22"/>
        </w:rPr>
        <w:tab/>
      </w:r>
      <w:r>
        <w:t>E-UTRAN Inter-Frequency RSTD measurements when configured with E-UTRA-NR Dual Connectivity</w:t>
      </w:r>
      <w:r>
        <w:tab/>
        <w:t>599</w:t>
      </w:r>
    </w:p>
    <w:p w14:paraId="1C0F7DD5" w14:textId="77777777" w:rsidR="001613A3" w:rsidRDefault="001613A3">
      <w:pPr>
        <w:pStyle w:val="TOC4"/>
        <w:rPr>
          <w:rFonts w:asciiTheme="minorHAnsi" w:eastAsiaTheme="minorEastAsia" w:hAnsiTheme="minorHAnsi" w:cstheme="minorBidi"/>
          <w:sz w:val="22"/>
          <w:szCs w:val="22"/>
        </w:rPr>
      </w:pPr>
      <w:r>
        <w:rPr>
          <w:lang w:eastAsia="zh-CN"/>
        </w:rP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599</w:t>
      </w:r>
    </w:p>
    <w:p w14:paraId="195B0A68" w14:textId="77777777" w:rsidR="001613A3" w:rsidRDefault="001613A3">
      <w:pPr>
        <w:pStyle w:val="TOC5"/>
        <w:rPr>
          <w:rFonts w:asciiTheme="minorHAnsi" w:eastAsiaTheme="minorEastAsia" w:hAnsiTheme="minorHAnsi" w:cstheme="minorBidi"/>
          <w:sz w:val="22"/>
          <w:szCs w:val="22"/>
        </w:rPr>
      </w:pPr>
      <w:r>
        <w:t>8.17.15.1.1</w:t>
      </w:r>
      <w:r>
        <w:rPr>
          <w:rFonts w:asciiTheme="minorHAnsi" w:eastAsiaTheme="minorEastAsia" w:hAnsiTheme="minorHAnsi" w:cstheme="minorBidi"/>
          <w:sz w:val="22"/>
          <w:szCs w:val="22"/>
        </w:rPr>
        <w:tab/>
      </w:r>
      <w:r>
        <w:t>RSTD measurement Reporting Delay</w:t>
      </w:r>
      <w:r>
        <w:tab/>
        <w:t>599</w:t>
      </w:r>
    </w:p>
    <w:p w14:paraId="54AAE9D5" w14:textId="77777777" w:rsidR="001613A3" w:rsidRDefault="001613A3">
      <w:pPr>
        <w:pStyle w:val="TOC4"/>
        <w:rPr>
          <w:rFonts w:asciiTheme="minorHAnsi" w:eastAsiaTheme="minorEastAsia" w:hAnsiTheme="minorHAnsi" w:cstheme="minorBidi"/>
          <w:sz w:val="22"/>
          <w:szCs w:val="22"/>
        </w:rPr>
      </w:pPr>
      <w:r>
        <w:rPr>
          <w:lang w:eastAsia="zh-CN"/>
        </w:rP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599</w:t>
      </w:r>
    </w:p>
    <w:p w14:paraId="3BD9771B" w14:textId="77777777" w:rsidR="001613A3" w:rsidRDefault="001613A3">
      <w:pPr>
        <w:pStyle w:val="TOC5"/>
        <w:rPr>
          <w:rFonts w:asciiTheme="minorHAnsi" w:eastAsiaTheme="minorEastAsia" w:hAnsiTheme="minorHAnsi" w:cstheme="minorBidi"/>
          <w:sz w:val="22"/>
          <w:szCs w:val="22"/>
        </w:rPr>
      </w:pPr>
      <w:r>
        <w:t>8.17.15.2.1</w:t>
      </w:r>
      <w:r>
        <w:rPr>
          <w:rFonts w:asciiTheme="minorHAnsi" w:eastAsiaTheme="minorEastAsia" w:hAnsiTheme="minorHAnsi" w:cstheme="minorBidi"/>
          <w:sz w:val="22"/>
          <w:szCs w:val="22"/>
        </w:rPr>
        <w:tab/>
      </w:r>
      <w:r>
        <w:t>RSTD measurement Reporting Delay</w:t>
      </w:r>
      <w:r>
        <w:tab/>
        <w:t>600</w:t>
      </w:r>
    </w:p>
    <w:p w14:paraId="20BB21C6" w14:textId="77777777" w:rsidR="001613A3" w:rsidRDefault="001613A3">
      <w:pPr>
        <w:pStyle w:val="TOC4"/>
        <w:rPr>
          <w:rFonts w:asciiTheme="minorHAnsi" w:eastAsiaTheme="minorEastAsia" w:hAnsiTheme="minorHAnsi" w:cstheme="minorBidi"/>
          <w:sz w:val="22"/>
          <w:szCs w:val="22"/>
        </w:rPr>
      </w:pPr>
      <w:r>
        <w:rPr>
          <w:lang w:eastAsia="zh-CN"/>
        </w:rP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600</w:t>
      </w:r>
    </w:p>
    <w:p w14:paraId="460B7009" w14:textId="77777777" w:rsidR="001613A3" w:rsidRDefault="001613A3">
      <w:pPr>
        <w:pStyle w:val="TOC5"/>
        <w:rPr>
          <w:rFonts w:asciiTheme="minorHAnsi" w:eastAsiaTheme="minorEastAsia" w:hAnsiTheme="minorHAnsi" w:cstheme="minorBidi"/>
          <w:sz w:val="22"/>
          <w:szCs w:val="22"/>
        </w:rPr>
      </w:pPr>
      <w:r>
        <w:t>8.17.15.3.1</w:t>
      </w:r>
      <w:r>
        <w:rPr>
          <w:rFonts w:asciiTheme="minorHAnsi" w:eastAsiaTheme="minorEastAsia" w:hAnsiTheme="minorHAnsi" w:cstheme="minorBidi"/>
          <w:sz w:val="22"/>
          <w:szCs w:val="22"/>
        </w:rPr>
        <w:tab/>
      </w:r>
      <w:r>
        <w:t>RSTD measurement Reporting Delay</w:t>
      </w:r>
      <w:r>
        <w:tab/>
        <w:t>600</w:t>
      </w:r>
    </w:p>
    <w:p w14:paraId="3FD5F192" w14:textId="77777777" w:rsidR="001613A3" w:rsidRDefault="001613A3">
      <w:pPr>
        <w:pStyle w:val="TOC4"/>
        <w:rPr>
          <w:rFonts w:asciiTheme="minorHAnsi" w:eastAsiaTheme="minorEastAsia" w:hAnsiTheme="minorHAnsi" w:cstheme="minorBidi"/>
          <w:sz w:val="22"/>
          <w:szCs w:val="22"/>
        </w:rPr>
      </w:pPr>
      <w:r>
        <w:rPr>
          <w:lang w:eastAsia="zh-CN"/>
        </w:rP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600</w:t>
      </w:r>
    </w:p>
    <w:p w14:paraId="0DA141E3" w14:textId="77777777" w:rsidR="001613A3" w:rsidRDefault="001613A3">
      <w:pPr>
        <w:pStyle w:val="TOC5"/>
        <w:rPr>
          <w:rFonts w:asciiTheme="minorHAnsi" w:eastAsiaTheme="minorEastAsia" w:hAnsiTheme="minorHAnsi" w:cstheme="minorBidi"/>
          <w:sz w:val="22"/>
          <w:szCs w:val="22"/>
        </w:rPr>
      </w:pPr>
      <w:r>
        <w:t>8.17.15.4.1</w:t>
      </w:r>
      <w:r>
        <w:rPr>
          <w:rFonts w:asciiTheme="minorHAnsi" w:eastAsiaTheme="minorEastAsia" w:hAnsiTheme="minorHAnsi" w:cstheme="minorBidi"/>
          <w:sz w:val="22"/>
          <w:szCs w:val="22"/>
        </w:rPr>
        <w:tab/>
      </w:r>
      <w:r>
        <w:t>RSTD measurement Reporting Delay</w:t>
      </w:r>
      <w:r>
        <w:tab/>
        <w:t>601</w:t>
      </w:r>
    </w:p>
    <w:p w14:paraId="7E695EC1" w14:textId="77777777" w:rsidR="001613A3" w:rsidRDefault="001613A3">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601</w:t>
      </w:r>
    </w:p>
    <w:p w14:paraId="2B650248" w14:textId="77777777" w:rsidR="001613A3" w:rsidRDefault="001613A3">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601</w:t>
      </w:r>
    </w:p>
    <w:p w14:paraId="5D155AD9" w14:textId="77777777" w:rsidR="001613A3" w:rsidRDefault="001613A3">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601</w:t>
      </w:r>
    </w:p>
    <w:p w14:paraId="174B16BE" w14:textId="77777777" w:rsidR="001613A3" w:rsidRDefault="001613A3">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601</w:t>
      </w:r>
    </w:p>
    <w:p w14:paraId="36B43DAF" w14:textId="77777777" w:rsidR="001613A3" w:rsidRDefault="001613A3">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601</w:t>
      </w:r>
    </w:p>
    <w:p w14:paraId="3BAF2111" w14:textId="77777777" w:rsidR="001613A3" w:rsidRDefault="001613A3">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602</w:t>
      </w:r>
    </w:p>
    <w:p w14:paraId="48944F62" w14:textId="77777777" w:rsidR="001613A3" w:rsidRDefault="001613A3">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602</w:t>
      </w:r>
    </w:p>
    <w:p w14:paraId="7CB64401" w14:textId="77777777" w:rsidR="001613A3" w:rsidRDefault="001613A3">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603</w:t>
      </w:r>
    </w:p>
    <w:p w14:paraId="775BDFA8" w14:textId="77777777" w:rsidR="001613A3" w:rsidRDefault="001613A3">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603</w:t>
      </w:r>
    </w:p>
    <w:p w14:paraId="1AA035A2" w14:textId="77777777" w:rsidR="001613A3" w:rsidRDefault="001613A3">
      <w:pPr>
        <w:pStyle w:val="TOC3"/>
        <w:rPr>
          <w:rFonts w:asciiTheme="minorHAnsi" w:eastAsiaTheme="minorEastAsia" w:hAnsiTheme="minorHAnsi" w:cstheme="minorBidi"/>
          <w:sz w:val="22"/>
          <w:szCs w:val="22"/>
        </w:rPr>
      </w:pPr>
      <w:r w:rsidRPr="00FE2B14">
        <w:rPr>
          <w:rFonts w:eastAsia="SimSun"/>
        </w:rPr>
        <w:t>8.19.2</w:t>
      </w:r>
      <w:r>
        <w:rPr>
          <w:rFonts w:asciiTheme="minorHAnsi" w:eastAsiaTheme="minorEastAsia" w:hAnsiTheme="minorHAnsi" w:cstheme="minorBidi"/>
          <w:sz w:val="22"/>
          <w:szCs w:val="22"/>
        </w:rPr>
        <w:tab/>
      </w:r>
      <w:r w:rsidRPr="00FE2B14">
        <w:rPr>
          <w:rFonts w:eastAsia="SimSun"/>
        </w:rPr>
        <w:t>Intra-frequency Measurements</w:t>
      </w:r>
      <w:r>
        <w:tab/>
        <w:t>603</w:t>
      </w:r>
    </w:p>
    <w:p w14:paraId="0F36363C" w14:textId="77777777" w:rsidR="001613A3" w:rsidRDefault="001613A3">
      <w:pPr>
        <w:pStyle w:val="TOC3"/>
        <w:rPr>
          <w:rFonts w:asciiTheme="minorHAnsi" w:eastAsiaTheme="minorEastAsia" w:hAnsiTheme="minorHAnsi" w:cstheme="minorBidi"/>
          <w:sz w:val="22"/>
          <w:szCs w:val="22"/>
        </w:rPr>
      </w:pPr>
      <w:r w:rsidRPr="00FE2B14">
        <w:rPr>
          <w:rFonts w:cs="v4.2.0"/>
          <w:lang w:eastAsia="sv-SE"/>
        </w:rPr>
        <w:t>8.19.3</w:t>
      </w:r>
      <w:r>
        <w:rPr>
          <w:rFonts w:asciiTheme="minorHAnsi" w:eastAsiaTheme="minorEastAsia" w:hAnsiTheme="minorHAnsi" w:cstheme="minorBidi"/>
          <w:sz w:val="22"/>
          <w:szCs w:val="22"/>
        </w:rPr>
        <w:tab/>
      </w:r>
      <w:r>
        <w:rPr>
          <w:lang w:eastAsia="sv-SE"/>
        </w:rPr>
        <w:t>Inter-frequency Measurements</w:t>
      </w:r>
      <w:r>
        <w:tab/>
        <w:t>604</w:t>
      </w:r>
    </w:p>
    <w:p w14:paraId="2DCB5FFC" w14:textId="77777777" w:rsidR="001613A3" w:rsidRDefault="001613A3">
      <w:pPr>
        <w:pStyle w:val="TOC3"/>
        <w:rPr>
          <w:rFonts w:asciiTheme="minorHAnsi" w:eastAsiaTheme="minorEastAsia" w:hAnsiTheme="minorHAnsi" w:cstheme="minorBidi"/>
          <w:sz w:val="22"/>
          <w:szCs w:val="22"/>
        </w:rPr>
      </w:pPr>
      <w:r w:rsidRPr="00FE2B14">
        <w:rPr>
          <w:rFonts w:eastAsia="SimSun"/>
        </w:rPr>
        <w:t>8.19.4</w:t>
      </w:r>
      <w:r>
        <w:rPr>
          <w:rFonts w:asciiTheme="minorHAnsi" w:eastAsiaTheme="minorEastAsia" w:hAnsiTheme="minorHAnsi" w:cstheme="minorBidi"/>
          <w:sz w:val="22"/>
          <w:szCs w:val="22"/>
        </w:rPr>
        <w:tab/>
      </w:r>
      <w:r>
        <w:t>Void</w:t>
      </w:r>
      <w:r>
        <w:tab/>
        <w:t>604</w:t>
      </w:r>
    </w:p>
    <w:p w14:paraId="6E2E0542" w14:textId="77777777" w:rsidR="001613A3" w:rsidRDefault="001613A3">
      <w:pPr>
        <w:pStyle w:val="TOC3"/>
        <w:rPr>
          <w:rFonts w:asciiTheme="minorHAnsi" w:eastAsiaTheme="minorEastAsia" w:hAnsiTheme="minorHAnsi" w:cstheme="minorBidi"/>
          <w:sz w:val="22"/>
          <w:szCs w:val="22"/>
        </w:rPr>
      </w:pPr>
      <w:r w:rsidRPr="00FE2B14">
        <w:rPr>
          <w:rFonts w:eastAsia="SimSun"/>
        </w:rPr>
        <w:t>8.19.5</w:t>
      </w:r>
      <w:r>
        <w:rPr>
          <w:rFonts w:asciiTheme="minorHAnsi" w:eastAsiaTheme="minorEastAsia" w:hAnsiTheme="minorHAnsi" w:cstheme="minorBidi"/>
          <w:sz w:val="22"/>
          <w:szCs w:val="22"/>
        </w:rPr>
        <w:tab/>
      </w:r>
      <w:r w:rsidRPr="00FE2B14">
        <w:rPr>
          <w:rFonts w:eastAsia="SimSun"/>
        </w:rPr>
        <w:t>Intra-frequency E-CID Measurements</w:t>
      </w:r>
      <w:r>
        <w:tab/>
        <w:t>604</w:t>
      </w:r>
    </w:p>
    <w:p w14:paraId="768CB673" w14:textId="77777777" w:rsidR="001613A3" w:rsidRDefault="001613A3">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604</w:t>
      </w:r>
    </w:p>
    <w:p w14:paraId="0F405530" w14:textId="77777777" w:rsidR="001613A3" w:rsidRDefault="001613A3">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604</w:t>
      </w:r>
    </w:p>
    <w:p w14:paraId="3210CC35" w14:textId="77777777" w:rsidR="001613A3" w:rsidRDefault="001613A3">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604</w:t>
      </w:r>
    </w:p>
    <w:p w14:paraId="4976E8D1" w14:textId="77777777" w:rsidR="001613A3" w:rsidRDefault="001613A3">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605</w:t>
      </w:r>
    </w:p>
    <w:p w14:paraId="71CE726A" w14:textId="77777777" w:rsidR="001613A3" w:rsidRDefault="001613A3">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605</w:t>
      </w:r>
    </w:p>
    <w:p w14:paraId="18083A35" w14:textId="77777777" w:rsidR="001613A3" w:rsidRDefault="001613A3">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605</w:t>
      </w:r>
    </w:p>
    <w:p w14:paraId="0EADB3BC" w14:textId="77777777" w:rsidR="001613A3" w:rsidRDefault="001613A3">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606</w:t>
      </w:r>
    </w:p>
    <w:p w14:paraId="38D4FAC7" w14:textId="77777777" w:rsidR="001613A3" w:rsidRDefault="001613A3">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607</w:t>
      </w:r>
    </w:p>
    <w:p w14:paraId="5DA58912" w14:textId="77777777" w:rsidR="001613A3" w:rsidRDefault="001613A3">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608</w:t>
      </w:r>
    </w:p>
    <w:p w14:paraId="32885D25" w14:textId="77777777" w:rsidR="001613A3" w:rsidRDefault="001613A3">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609</w:t>
      </w:r>
    </w:p>
    <w:p w14:paraId="346A139B" w14:textId="77777777" w:rsidR="001613A3" w:rsidRDefault="001613A3">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610</w:t>
      </w:r>
    </w:p>
    <w:p w14:paraId="647EFFDE" w14:textId="77777777" w:rsidR="001613A3" w:rsidRDefault="001613A3">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611</w:t>
      </w:r>
    </w:p>
    <w:p w14:paraId="772ACA53" w14:textId="77777777" w:rsidR="001613A3" w:rsidRDefault="001613A3">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612</w:t>
      </w:r>
    </w:p>
    <w:p w14:paraId="3FA0DAD2" w14:textId="77777777" w:rsidR="001613A3" w:rsidRDefault="001613A3">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612</w:t>
      </w:r>
    </w:p>
    <w:p w14:paraId="18F7901F" w14:textId="77777777" w:rsidR="001613A3" w:rsidRDefault="001613A3">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612</w:t>
      </w:r>
    </w:p>
    <w:p w14:paraId="6C60A2F7" w14:textId="77777777" w:rsidR="001613A3" w:rsidRDefault="001613A3">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613</w:t>
      </w:r>
    </w:p>
    <w:p w14:paraId="5258D64A" w14:textId="77777777" w:rsidR="001613A3" w:rsidRDefault="001613A3">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613</w:t>
      </w:r>
    </w:p>
    <w:p w14:paraId="3521B8C3" w14:textId="77777777" w:rsidR="001613A3" w:rsidRDefault="001613A3">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613</w:t>
      </w:r>
    </w:p>
    <w:p w14:paraId="69B9EF8C" w14:textId="77777777" w:rsidR="001613A3" w:rsidRDefault="001613A3">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614</w:t>
      </w:r>
    </w:p>
    <w:p w14:paraId="1D27BE7B" w14:textId="77777777" w:rsidR="001613A3" w:rsidRDefault="001613A3">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614</w:t>
      </w:r>
    </w:p>
    <w:p w14:paraId="18C32863" w14:textId="77777777" w:rsidR="001613A3" w:rsidRDefault="001613A3">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615</w:t>
      </w:r>
    </w:p>
    <w:p w14:paraId="11F11E2E" w14:textId="77777777" w:rsidR="001613A3" w:rsidRDefault="001613A3">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616</w:t>
      </w:r>
    </w:p>
    <w:p w14:paraId="6A1F97BC" w14:textId="77777777" w:rsidR="001613A3" w:rsidRDefault="001613A3">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616</w:t>
      </w:r>
    </w:p>
    <w:p w14:paraId="590CFD02" w14:textId="77777777" w:rsidR="001613A3" w:rsidRDefault="001613A3">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617</w:t>
      </w:r>
    </w:p>
    <w:p w14:paraId="62531D47" w14:textId="77777777" w:rsidR="001613A3" w:rsidRDefault="001613A3">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617</w:t>
      </w:r>
    </w:p>
    <w:p w14:paraId="299707AF" w14:textId="77777777" w:rsidR="001613A3" w:rsidRDefault="001613A3">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618</w:t>
      </w:r>
    </w:p>
    <w:p w14:paraId="220E84B7" w14:textId="77777777" w:rsidR="001613A3" w:rsidRDefault="001613A3">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619</w:t>
      </w:r>
    </w:p>
    <w:p w14:paraId="2206268A" w14:textId="77777777" w:rsidR="001613A3" w:rsidRDefault="001613A3">
      <w:pPr>
        <w:pStyle w:val="TOC4"/>
        <w:rPr>
          <w:rFonts w:asciiTheme="minorHAnsi" w:eastAsiaTheme="minorEastAsia" w:hAnsiTheme="minorHAnsi" w:cstheme="minorBidi"/>
          <w:sz w:val="22"/>
          <w:szCs w:val="22"/>
        </w:rPr>
      </w:pPr>
      <w:r>
        <w:lastRenderedPageBreak/>
        <w:t>9.1.3B.1</w:t>
      </w:r>
      <w:r>
        <w:rPr>
          <w:rFonts w:asciiTheme="minorHAnsi" w:eastAsiaTheme="minorEastAsia" w:hAnsiTheme="minorHAnsi" w:cstheme="minorBidi"/>
          <w:sz w:val="22"/>
          <w:szCs w:val="22"/>
        </w:rPr>
        <w:tab/>
      </w:r>
      <w:r>
        <w:t>Introduction</w:t>
      </w:r>
      <w:r>
        <w:tab/>
        <w:t>619</w:t>
      </w:r>
    </w:p>
    <w:p w14:paraId="61014F9A" w14:textId="77777777" w:rsidR="001613A3" w:rsidRDefault="001613A3">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619</w:t>
      </w:r>
    </w:p>
    <w:p w14:paraId="0A57AE20" w14:textId="77777777" w:rsidR="001613A3" w:rsidRDefault="001613A3">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619</w:t>
      </w:r>
    </w:p>
    <w:p w14:paraId="60BFB9AB" w14:textId="77777777" w:rsidR="001613A3" w:rsidRDefault="001613A3">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620</w:t>
      </w:r>
    </w:p>
    <w:p w14:paraId="3642D03B" w14:textId="77777777" w:rsidR="001613A3" w:rsidRDefault="001613A3">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620</w:t>
      </w:r>
    </w:p>
    <w:p w14:paraId="3C3B2B9E" w14:textId="77777777" w:rsidR="001613A3" w:rsidRDefault="001613A3">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620</w:t>
      </w:r>
    </w:p>
    <w:p w14:paraId="4505317A" w14:textId="77777777" w:rsidR="001613A3" w:rsidRDefault="001613A3">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621</w:t>
      </w:r>
    </w:p>
    <w:p w14:paraId="7347F06E" w14:textId="77777777" w:rsidR="001613A3" w:rsidRDefault="001613A3">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622</w:t>
      </w:r>
    </w:p>
    <w:p w14:paraId="29DFA75F" w14:textId="77777777" w:rsidR="001613A3" w:rsidRDefault="001613A3">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623</w:t>
      </w:r>
    </w:p>
    <w:p w14:paraId="0424A149" w14:textId="77777777" w:rsidR="001613A3" w:rsidRDefault="001613A3">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624</w:t>
      </w:r>
    </w:p>
    <w:p w14:paraId="0C4C22B9" w14:textId="77777777" w:rsidR="001613A3" w:rsidRDefault="001613A3">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625</w:t>
      </w:r>
    </w:p>
    <w:p w14:paraId="5FDCC555" w14:textId="77777777" w:rsidR="001613A3" w:rsidRDefault="001613A3">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625</w:t>
      </w:r>
    </w:p>
    <w:p w14:paraId="338B3B93" w14:textId="77777777" w:rsidR="001613A3" w:rsidRDefault="001613A3">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625</w:t>
      </w:r>
    </w:p>
    <w:p w14:paraId="7F794D3E" w14:textId="77777777" w:rsidR="001613A3" w:rsidRDefault="001613A3">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625</w:t>
      </w:r>
    </w:p>
    <w:p w14:paraId="6B95315E" w14:textId="77777777" w:rsidR="001613A3" w:rsidRDefault="001613A3">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625</w:t>
      </w:r>
    </w:p>
    <w:p w14:paraId="5593C813" w14:textId="77777777" w:rsidR="001613A3" w:rsidRDefault="001613A3">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626</w:t>
      </w:r>
    </w:p>
    <w:p w14:paraId="216F7485" w14:textId="77777777" w:rsidR="001613A3" w:rsidRDefault="001613A3">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626</w:t>
      </w:r>
    </w:p>
    <w:p w14:paraId="4BD5D035" w14:textId="77777777" w:rsidR="001613A3" w:rsidRDefault="001613A3">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627</w:t>
      </w:r>
    </w:p>
    <w:p w14:paraId="64A15C71" w14:textId="77777777" w:rsidR="001613A3" w:rsidRDefault="001613A3">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628</w:t>
      </w:r>
    </w:p>
    <w:p w14:paraId="1D643711" w14:textId="77777777" w:rsidR="001613A3" w:rsidRDefault="001613A3">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628</w:t>
      </w:r>
    </w:p>
    <w:p w14:paraId="28A13CC0" w14:textId="77777777" w:rsidR="001613A3" w:rsidRDefault="001613A3">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629</w:t>
      </w:r>
    </w:p>
    <w:p w14:paraId="4CA466B8" w14:textId="77777777" w:rsidR="001613A3" w:rsidRDefault="001613A3">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630</w:t>
      </w:r>
    </w:p>
    <w:p w14:paraId="5A0579EF" w14:textId="77777777" w:rsidR="001613A3" w:rsidRDefault="001613A3">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630</w:t>
      </w:r>
    </w:p>
    <w:p w14:paraId="1F239E8B" w14:textId="77777777" w:rsidR="001613A3" w:rsidRDefault="001613A3">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630</w:t>
      </w:r>
    </w:p>
    <w:p w14:paraId="3485F05F" w14:textId="77777777" w:rsidR="001613A3" w:rsidRDefault="001613A3">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631</w:t>
      </w:r>
    </w:p>
    <w:p w14:paraId="116336FE" w14:textId="77777777" w:rsidR="001613A3" w:rsidRDefault="001613A3">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632</w:t>
      </w:r>
    </w:p>
    <w:p w14:paraId="264176E1" w14:textId="77777777" w:rsidR="001613A3" w:rsidRDefault="001613A3">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632</w:t>
      </w:r>
    </w:p>
    <w:p w14:paraId="387A6FF4" w14:textId="77777777" w:rsidR="001613A3" w:rsidRDefault="001613A3">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632</w:t>
      </w:r>
    </w:p>
    <w:p w14:paraId="4C25B1CA" w14:textId="77777777" w:rsidR="001613A3" w:rsidRDefault="001613A3">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632</w:t>
      </w:r>
    </w:p>
    <w:p w14:paraId="5D227D87" w14:textId="77777777" w:rsidR="001613A3" w:rsidRDefault="001613A3">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633</w:t>
      </w:r>
    </w:p>
    <w:p w14:paraId="0F369A82" w14:textId="77777777" w:rsidR="001613A3" w:rsidRDefault="001613A3">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633</w:t>
      </w:r>
    </w:p>
    <w:p w14:paraId="3CD2275F" w14:textId="77777777" w:rsidR="001613A3" w:rsidRDefault="001613A3">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634</w:t>
      </w:r>
    </w:p>
    <w:p w14:paraId="653D3F8D" w14:textId="77777777" w:rsidR="001613A3" w:rsidRDefault="001613A3">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634</w:t>
      </w:r>
    </w:p>
    <w:p w14:paraId="79BBEE78" w14:textId="77777777" w:rsidR="001613A3" w:rsidRDefault="001613A3">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634</w:t>
      </w:r>
    </w:p>
    <w:p w14:paraId="39B8612A" w14:textId="77777777" w:rsidR="001613A3" w:rsidRDefault="001613A3">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634</w:t>
      </w:r>
    </w:p>
    <w:p w14:paraId="71744D90" w14:textId="77777777" w:rsidR="001613A3" w:rsidRDefault="001613A3">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634</w:t>
      </w:r>
    </w:p>
    <w:p w14:paraId="15D08E31"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634</w:t>
      </w:r>
    </w:p>
    <w:p w14:paraId="7CEBB175"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635</w:t>
      </w:r>
    </w:p>
    <w:p w14:paraId="7903D687" w14:textId="77777777" w:rsidR="001613A3" w:rsidRDefault="001613A3">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636</w:t>
      </w:r>
    </w:p>
    <w:p w14:paraId="2349F128"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637</w:t>
      </w:r>
    </w:p>
    <w:p w14:paraId="66B54599" w14:textId="77777777" w:rsidR="001613A3" w:rsidRDefault="001613A3">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638</w:t>
      </w:r>
    </w:p>
    <w:p w14:paraId="533BF604"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638</w:t>
      </w:r>
    </w:p>
    <w:p w14:paraId="3E59E5D3"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639</w:t>
      </w:r>
    </w:p>
    <w:p w14:paraId="19D2987C" w14:textId="77777777" w:rsidR="001613A3" w:rsidRDefault="001613A3">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641</w:t>
      </w:r>
    </w:p>
    <w:p w14:paraId="3F3095CD" w14:textId="77777777" w:rsidR="001613A3" w:rsidRDefault="001613A3">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641</w:t>
      </w:r>
    </w:p>
    <w:p w14:paraId="45EFC19F"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642</w:t>
      </w:r>
    </w:p>
    <w:p w14:paraId="19E3DD09"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643</w:t>
      </w:r>
    </w:p>
    <w:p w14:paraId="55A367CD" w14:textId="77777777" w:rsidR="001613A3" w:rsidRDefault="001613A3">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644</w:t>
      </w:r>
    </w:p>
    <w:p w14:paraId="78D212E3"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645</w:t>
      </w:r>
    </w:p>
    <w:p w14:paraId="2E2B927D"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645</w:t>
      </w:r>
    </w:p>
    <w:p w14:paraId="589FA159"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645</w:t>
      </w:r>
    </w:p>
    <w:p w14:paraId="7EFDA84C"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645</w:t>
      </w:r>
    </w:p>
    <w:p w14:paraId="642E6B0F" w14:textId="77777777" w:rsidR="001613A3" w:rsidRDefault="001613A3">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645</w:t>
      </w:r>
    </w:p>
    <w:p w14:paraId="63CE1D9A" w14:textId="77777777" w:rsidR="001613A3" w:rsidRDefault="001613A3">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646</w:t>
      </w:r>
    </w:p>
    <w:p w14:paraId="75528026" w14:textId="77777777" w:rsidR="001613A3" w:rsidRDefault="001613A3">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646</w:t>
      </w:r>
    </w:p>
    <w:p w14:paraId="790B1E86" w14:textId="77777777" w:rsidR="001613A3" w:rsidRDefault="001613A3">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646</w:t>
      </w:r>
    </w:p>
    <w:p w14:paraId="3A9EEA19" w14:textId="77777777" w:rsidR="001613A3" w:rsidRDefault="001613A3">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647</w:t>
      </w:r>
    </w:p>
    <w:p w14:paraId="7D879ED0" w14:textId="77777777" w:rsidR="001613A3" w:rsidRDefault="001613A3">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648</w:t>
      </w:r>
    </w:p>
    <w:p w14:paraId="56E49AAE" w14:textId="77777777" w:rsidR="001613A3" w:rsidRDefault="001613A3">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648</w:t>
      </w:r>
    </w:p>
    <w:p w14:paraId="1B0EEEA3" w14:textId="77777777" w:rsidR="001613A3" w:rsidRDefault="001613A3">
      <w:pPr>
        <w:pStyle w:val="TOC4"/>
        <w:rPr>
          <w:rFonts w:asciiTheme="minorHAnsi" w:eastAsiaTheme="minorEastAsia" w:hAnsiTheme="minorHAnsi" w:cstheme="minorBidi"/>
          <w:sz w:val="22"/>
          <w:szCs w:val="22"/>
        </w:rPr>
      </w:pPr>
      <w:r>
        <w:lastRenderedPageBreak/>
        <w:t>9.1.14.2</w:t>
      </w:r>
      <w:r>
        <w:rPr>
          <w:rFonts w:asciiTheme="minorHAnsi" w:eastAsiaTheme="minorEastAsia" w:hAnsiTheme="minorHAnsi" w:cstheme="minorBidi"/>
          <w:sz w:val="22"/>
          <w:szCs w:val="22"/>
        </w:rPr>
        <w:tab/>
      </w:r>
      <w:r>
        <w:t>RSRP measurements in discovery signal occasions</w:t>
      </w:r>
      <w:r>
        <w:tab/>
        <w:t>648</w:t>
      </w:r>
    </w:p>
    <w:p w14:paraId="26E5AC7F" w14:textId="77777777" w:rsidR="001613A3" w:rsidRDefault="001613A3">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648</w:t>
      </w:r>
    </w:p>
    <w:p w14:paraId="54175057" w14:textId="77777777" w:rsidR="001613A3" w:rsidRDefault="001613A3">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648</w:t>
      </w:r>
    </w:p>
    <w:p w14:paraId="1D71E908" w14:textId="77777777" w:rsidR="001613A3" w:rsidRDefault="001613A3">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648</w:t>
      </w:r>
    </w:p>
    <w:p w14:paraId="3605A010" w14:textId="77777777" w:rsidR="001613A3" w:rsidRDefault="001613A3">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649</w:t>
      </w:r>
    </w:p>
    <w:p w14:paraId="10DA5C95" w14:textId="77777777" w:rsidR="001613A3" w:rsidRDefault="001613A3">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650</w:t>
      </w:r>
    </w:p>
    <w:p w14:paraId="241E80A5" w14:textId="77777777" w:rsidR="001613A3" w:rsidRDefault="001613A3">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650</w:t>
      </w:r>
    </w:p>
    <w:p w14:paraId="4139FC7A" w14:textId="77777777" w:rsidR="001613A3" w:rsidRDefault="001613A3">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650</w:t>
      </w:r>
    </w:p>
    <w:p w14:paraId="6897B98C" w14:textId="77777777" w:rsidR="001613A3" w:rsidRDefault="001613A3">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651</w:t>
      </w:r>
    </w:p>
    <w:p w14:paraId="1FB618E9" w14:textId="77777777" w:rsidR="001613A3" w:rsidRDefault="001613A3">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651</w:t>
      </w:r>
    </w:p>
    <w:p w14:paraId="27E66F73" w14:textId="77777777" w:rsidR="001613A3" w:rsidRDefault="001613A3">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651</w:t>
      </w:r>
    </w:p>
    <w:p w14:paraId="4E4E4939"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652</w:t>
      </w:r>
    </w:p>
    <w:p w14:paraId="2C5BDD42" w14:textId="77777777" w:rsidR="001613A3" w:rsidRDefault="001613A3">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652</w:t>
      </w:r>
    </w:p>
    <w:p w14:paraId="5B4406BD" w14:textId="77777777" w:rsidR="001613A3" w:rsidRDefault="001613A3">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652</w:t>
      </w:r>
    </w:p>
    <w:p w14:paraId="5BC371BA" w14:textId="77777777" w:rsidR="001613A3" w:rsidRDefault="001613A3">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652</w:t>
      </w:r>
    </w:p>
    <w:p w14:paraId="73EECA14" w14:textId="77777777" w:rsidR="001613A3" w:rsidRDefault="001613A3">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652</w:t>
      </w:r>
    </w:p>
    <w:p w14:paraId="2ACB557B"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652</w:t>
      </w:r>
    </w:p>
    <w:p w14:paraId="559B1F08" w14:textId="77777777" w:rsidR="001613A3" w:rsidRDefault="001613A3">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652</w:t>
      </w:r>
    </w:p>
    <w:p w14:paraId="3B025D75" w14:textId="77777777" w:rsidR="001613A3" w:rsidRDefault="001613A3">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652</w:t>
      </w:r>
    </w:p>
    <w:p w14:paraId="64C82C64" w14:textId="77777777" w:rsidR="001613A3" w:rsidRDefault="001613A3">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652</w:t>
      </w:r>
    </w:p>
    <w:p w14:paraId="6E5BDED4" w14:textId="77777777" w:rsidR="001613A3" w:rsidRDefault="001613A3">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652</w:t>
      </w:r>
    </w:p>
    <w:p w14:paraId="55805770" w14:textId="77777777" w:rsidR="001613A3" w:rsidRDefault="001613A3">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653</w:t>
      </w:r>
    </w:p>
    <w:p w14:paraId="37A7373C" w14:textId="77777777" w:rsidR="001613A3" w:rsidRDefault="001613A3">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653</w:t>
      </w:r>
    </w:p>
    <w:p w14:paraId="24FEC095" w14:textId="77777777" w:rsidR="001613A3" w:rsidRDefault="001613A3">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653</w:t>
      </w:r>
    </w:p>
    <w:p w14:paraId="5C2EC80E" w14:textId="77777777" w:rsidR="001613A3" w:rsidRDefault="001613A3">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654</w:t>
      </w:r>
    </w:p>
    <w:p w14:paraId="09BD9635" w14:textId="77777777" w:rsidR="001613A3" w:rsidRDefault="001613A3">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654</w:t>
      </w:r>
    </w:p>
    <w:p w14:paraId="49382FEB" w14:textId="77777777" w:rsidR="001613A3" w:rsidRDefault="001613A3">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654</w:t>
      </w:r>
    </w:p>
    <w:p w14:paraId="0B931AD9" w14:textId="77777777" w:rsidR="001613A3" w:rsidRDefault="001613A3">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654</w:t>
      </w:r>
    </w:p>
    <w:p w14:paraId="2579AD75" w14:textId="77777777" w:rsidR="001613A3" w:rsidRDefault="001613A3">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655</w:t>
      </w:r>
    </w:p>
    <w:p w14:paraId="480024F0" w14:textId="77777777" w:rsidR="001613A3" w:rsidRDefault="001613A3">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656</w:t>
      </w:r>
    </w:p>
    <w:p w14:paraId="4895F74F" w14:textId="77777777" w:rsidR="001613A3" w:rsidRDefault="001613A3">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656</w:t>
      </w:r>
    </w:p>
    <w:p w14:paraId="3C3D6FA9" w14:textId="77777777" w:rsidR="001613A3" w:rsidRDefault="001613A3">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656</w:t>
      </w:r>
    </w:p>
    <w:p w14:paraId="1BF177B2" w14:textId="77777777" w:rsidR="001613A3" w:rsidRDefault="001613A3">
      <w:pPr>
        <w:pStyle w:val="TOC5"/>
        <w:rPr>
          <w:rFonts w:asciiTheme="minorHAnsi" w:eastAsiaTheme="minorEastAsia" w:hAnsiTheme="minorHAnsi" w:cstheme="minorBidi"/>
          <w:sz w:val="22"/>
          <w:szCs w:val="22"/>
        </w:rPr>
      </w:pPr>
      <w:r>
        <w:rPr>
          <w:lang w:eastAsia="zh-CN"/>
        </w:rPr>
        <w:t>9.1.18.2.1</w:t>
      </w:r>
      <w:r>
        <w:rPr>
          <w:rFonts w:asciiTheme="minorHAnsi" w:eastAsiaTheme="minorEastAsia" w:hAnsiTheme="minorHAnsi" w:cstheme="minorBidi"/>
          <w:sz w:val="22"/>
          <w:szCs w:val="22"/>
        </w:rPr>
        <w:tab/>
      </w:r>
      <w:r>
        <w:rPr>
          <w:lang w:eastAsia="zh-CN"/>
        </w:rPr>
        <w:t>RSRP measurement report mapping</w:t>
      </w:r>
      <w:r>
        <w:tab/>
        <w:t>656</w:t>
      </w:r>
    </w:p>
    <w:p w14:paraId="19899E37" w14:textId="77777777" w:rsidR="001613A3" w:rsidRDefault="001613A3">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656</w:t>
      </w:r>
    </w:p>
    <w:p w14:paraId="4F876072" w14:textId="77777777" w:rsidR="001613A3" w:rsidRDefault="001613A3">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657</w:t>
      </w:r>
    </w:p>
    <w:p w14:paraId="178BE5A9" w14:textId="77777777" w:rsidR="001613A3" w:rsidRDefault="001613A3">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657</w:t>
      </w:r>
    </w:p>
    <w:p w14:paraId="6CF63B9D" w14:textId="77777777" w:rsidR="001613A3" w:rsidRDefault="001613A3">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658</w:t>
      </w:r>
    </w:p>
    <w:p w14:paraId="3D59F138" w14:textId="77777777" w:rsidR="001613A3" w:rsidRDefault="001613A3">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658</w:t>
      </w:r>
    </w:p>
    <w:p w14:paraId="3E87BC7F" w14:textId="77777777" w:rsidR="001613A3" w:rsidRDefault="001613A3">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658</w:t>
      </w:r>
    </w:p>
    <w:p w14:paraId="78573517" w14:textId="77777777" w:rsidR="001613A3" w:rsidRDefault="001613A3">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658</w:t>
      </w:r>
    </w:p>
    <w:p w14:paraId="449CB535" w14:textId="77777777" w:rsidR="001613A3" w:rsidRDefault="001613A3">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659</w:t>
      </w:r>
    </w:p>
    <w:p w14:paraId="4AE083DA" w14:textId="77777777" w:rsidR="001613A3" w:rsidRDefault="001613A3">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659</w:t>
      </w:r>
    </w:p>
    <w:p w14:paraId="222F149E" w14:textId="77777777" w:rsidR="001613A3" w:rsidRDefault="001613A3">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660</w:t>
      </w:r>
    </w:p>
    <w:p w14:paraId="0336C3C0" w14:textId="77777777" w:rsidR="001613A3" w:rsidRDefault="001613A3">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660</w:t>
      </w:r>
    </w:p>
    <w:p w14:paraId="670041C3" w14:textId="77777777" w:rsidR="001613A3" w:rsidRDefault="001613A3">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660</w:t>
      </w:r>
    </w:p>
    <w:p w14:paraId="0FE7CBB5" w14:textId="77777777" w:rsidR="001613A3" w:rsidRDefault="001613A3">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660</w:t>
      </w:r>
    </w:p>
    <w:p w14:paraId="4A7E9E84" w14:textId="77777777" w:rsidR="001613A3" w:rsidRDefault="001613A3">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661</w:t>
      </w:r>
    </w:p>
    <w:p w14:paraId="76941DE5" w14:textId="77777777" w:rsidR="001613A3" w:rsidRDefault="001613A3">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661</w:t>
      </w:r>
    </w:p>
    <w:p w14:paraId="2B4BC245" w14:textId="77777777" w:rsidR="001613A3" w:rsidRDefault="001613A3">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662</w:t>
      </w:r>
    </w:p>
    <w:p w14:paraId="14689016" w14:textId="77777777" w:rsidR="001613A3" w:rsidRDefault="001613A3">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662</w:t>
      </w:r>
    </w:p>
    <w:p w14:paraId="0A6C4641" w14:textId="77777777" w:rsidR="001613A3" w:rsidRDefault="001613A3">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662</w:t>
      </w:r>
    </w:p>
    <w:p w14:paraId="76CFF02B" w14:textId="77777777" w:rsidR="001613A3" w:rsidRDefault="001613A3">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663</w:t>
      </w:r>
    </w:p>
    <w:p w14:paraId="223DA98B" w14:textId="77777777" w:rsidR="001613A3" w:rsidRDefault="001613A3">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663</w:t>
      </w:r>
    </w:p>
    <w:p w14:paraId="329E0028" w14:textId="77777777" w:rsidR="001613A3" w:rsidRDefault="001613A3">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663</w:t>
      </w:r>
    </w:p>
    <w:p w14:paraId="7278BD05" w14:textId="77777777" w:rsidR="001613A3" w:rsidRDefault="001613A3">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663</w:t>
      </w:r>
    </w:p>
    <w:p w14:paraId="1CF85564" w14:textId="77777777" w:rsidR="001613A3" w:rsidRDefault="001613A3">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664</w:t>
      </w:r>
    </w:p>
    <w:p w14:paraId="7DF09871" w14:textId="77777777" w:rsidR="001613A3" w:rsidRDefault="001613A3">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664</w:t>
      </w:r>
    </w:p>
    <w:p w14:paraId="12153352" w14:textId="77777777" w:rsidR="001613A3" w:rsidRDefault="001613A3">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664</w:t>
      </w:r>
    </w:p>
    <w:p w14:paraId="525E8576" w14:textId="77777777" w:rsidR="001613A3" w:rsidRDefault="001613A3">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664</w:t>
      </w:r>
    </w:p>
    <w:p w14:paraId="0F32F44F" w14:textId="77777777" w:rsidR="001613A3" w:rsidRDefault="001613A3">
      <w:pPr>
        <w:pStyle w:val="TOC4"/>
        <w:rPr>
          <w:rFonts w:asciiTheme="minorHAnsi" w:eastAsiaTheme="minorEastAsia" w:hAnsiTheme="minorHAnsi" w:cstheme="minorBidi"/>
          <w:sz w:val="22"/>
          <w:szCs w:val="22"/>
        </w:rPr>
      </w:pPr>
      <w:r>
        <w:rPr>
          <w:lang w:eastAsia="zh-CN"/>
        </w:rPr>
        <w:lastRenderedPageBreak/>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664</w:t>
      </w:r>
    </w:p>
    <w:p w14:paraId="30D33884" w14:textId="77777777" w:rsidR="001613A3" w:rsidRDefault="001613A3">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665</w:t>
      </w:r>
    </w:p>
    <w:p w14:paraId="322BF42C" w14:textId="77777777" w:rsidR="001613A3" w:rsidRDefault="001613A3">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665</w:t>
      </w:r>
    </w:p>
    <w:p w14:paraId="5B431C1E" w14:textId="77777777" w:rsidR="001613A3" w:rsidRDefault="001613A3">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665</w:t>
      </w:r>
    </w:p>
    <w:p w14:paraId="389A8676" w14:textId="77777777" w:rsidR="001613A3" w:rsidRDefault="001613A3">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666</w:t>
      </w:r>
    </w:p>
    <w:p w14:paraId="1B25355C" w14:textId="77777777" w:rsidR="001613A3" w:rsidRDefault="001613A3">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666</w:t>
      </w:r>
    </w:p>
    <w:p w14:paraId="7D7CD1C0" w14:textId="77777777" w:rsidR="001613A3" w:rsidRDefault="001613A3">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667</w:t>
      </w:r>
    </w:p>
    <w:p w14:paraId="3887AFF5" w14:textId="77777777" w:rsidR="001613A3" w:rsidRDefault="001613A3">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668</w:t>
      </w:r>
    </w:p>
    <w:p w14:paraId="4876118F" w14:textId="77777777" w:rsidR="001613A3" w:rsidRDefault="001613A3">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669</w:t>
      </w:r>
    </w:p>
    <w:p w14:paraId="748C86B1" w14:textId="77777777" w:rsidR="001613A3" w:rsidRDefault="001613A3">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670</w:t>
      </w:r>
    </w:p>
    <w:p w14:paraId="4E183C25" w14:textId="77777777" w:rsidR="001613A3" w:rsidRDefault="001613A3">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670</w:t>
      </w:r>
    </w:p>
    <w:p w14:paraId="12C83D6C" w14:textId="77777777" w:rsidR="001613A3" w:rsidRDefault="001613A3">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671</w:t>
      </w:r>
    </w:p>
    <w:p w14:paraId="26E913E1" w14:textId="77777777" w:rsidR="001613A3" w:rsidRDefault="001613A3">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672</w:t>
      </w:r>
    </w:p>
    <w:p w14:paraId="56AC68B1" w14:textId="77777777" w:rsidR="001613A3" w:rsidRDefault="001613A3">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672</w:t>
      </w:r>
    </w:p>
    <w:p w14:paraId="2F3932DB" w14:textId="77777777" w:rsidR="001613A3" w:rsidRDefault="001613A3">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673</w:t>
      </w:r>
    </w:p>
    <w:p w14:paraId="4060CC42" w14:textId="77777777" w:rsidR="001613A3" w:rsidRDefault="001613A3">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674</w:t>
      </w:r>
    </w:p>
    <w:p w14:paraId="5C88CB81" w14:textId="77777777" w:rsidR="001613A3" w:rsidRDefault="001613A3">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675</w:t>
      </w:r>
    </w:p>
    <w:p w14:paraId="06F3F14D" w14:textId="77777777" w:rsidR="001613A3" w:rsidRDefault="001613A3">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677</w:t>
      </w:r>
    </w:p>
    <w:p w14:paraId="577CDDDB" w14:textId="77777777" w:rsidR="001613A3" w:rsidRDefault="001613A3">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677</w:t>
      </w:r>
    </w:p>
    <w:p w14:paraId="6C57EDF4" w14:textId="77777777" w:rsidR="001613A3" w:rsidRDefault="001613A3">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678</w:t>
      </w:r>
    </w:p>
    <w:p w14:paraId="045089DA" w14:textId="77777777" w:rsidR="001613A3" w:rsidRDefault="001613A3">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679</w:t>
      </w:r>
    </w:p>
    <w:p w14:paraId="20C52C5D" w14:textId="77777777" w:rsidR="001613A3" w:rsidRDefault="001613A3">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681</w:t>
      </w:r>
    </w:p>
    <w:p w14:paraId="4743C027" w14:textId="77777777" w:rsidR="001613A3" w:rsidRDefault="001613A3">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681</w:t>
      </w:r>
    </w:p>
    <w:p w14:paraId="0D2F863E" w14:textId="77777777" w:rsidR="001613A3" w:rsidRDefault="001613A3">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682</w:t>
      </w:r>
    </w:p>
    <w:p w14:paraId="733DA57A"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683</w:t>
      </w:r>
    </w:p>
    <w:p w14:paraId="1F0238ED"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686</w:t>
      </w:r>
    </w:p>
    <w:p w14:paraId="334E9C76" w14:textId="77777777" w:rsidR="001613A3" w:rsidRDefault="001613A3">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689</w:t>
      </w:r>
    </w:p>
    <w:p w14:paraId="69D535D4" w14:textId="77777777" w:rsidR="001613A3" w:rsidRDefault="001613A3">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689</w:t>
      </w:r>
    </w:p>
    <w:p w14:paraId="337EF37D" w14:textId="77777777" w:rsidR="001613A3" w:rsidRDefault="001613A3">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690</w:t>
      </w:r>
    </w:p>
    <w:p w14:paraId="284FC459" w14:textId="77777777" w:rsidR="001613A3" w:rsidRDefault="001613A3">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690</w:t>
      </w:r>
    </w:p>
    <w:p w14:paraId="172C5E2E" w14:textId="77777777" w:rsidR="001613A3" w:rsidRDefault="001613A3">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691</w:t>
      </w:r>
    </w:p>
    <w:p w14:paraId="1C25C801" w14:textId="77777777" w:rsidR="001613A3" w:rsidRDefault="001613A3">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691</w:t>
      </w:r>
    </w:p>
    <w:p w14:paraId="7076982A" w14:textId="77777777" w:rsidR="001613A3" w:rsidRDefault="001613A3">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692</w:t>
      </w:r>
    </w:p>
    <w:p w14:paraId="10B8803E" w14:textId="77777777" w:rsidR="001613A3" w:rsidRDefault="001613A3">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692</w:t>
      </w:r>
    </w:p>
    <w:p w14:paraId="111C7D1A" w14:textId="77777777" w:rsidR="001613A3" w:rsidRDefault="001613A3">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693</w:t>
      </w:r>
    </w:p>
    <w:p w14:paraId="0CF8193A" w14:textId="77777777" w:rsidR="001613A3" w:rsidRDefault="001613A3">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693</w:t>
      </w:r>
    </w:p>
    <w:p w14:paraId="24EC8430" w14:textId="77777777" w:rsidR="001613A3" w:rsidRDefault="001613A3">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693</w:t>
      </w:r>
    </w:p>
    <w:p w14:paraId="2097EF2B" w14:textId="77777777" w:rsidR="001613A3" w:rsidRDefault="001613A3">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694</w:t>
      </w:r>
    </w:p>
    <w:p w14:paraId="7FBF1444" w14:textId="77777777" w:rsidR="001613A3" w:rsidRDefault="001613A3">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695</w:t>
      </w:r>
    </w:p>
    <w:p w14:paraId="60797820" w14:textId="77777777" w:rsidR="001613A3" w:rsidRDefault="001613A3">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696</w:t>
      </w:r>
    </w:p>
    <w:p w14:paraId="2F02548B" w14:textId="77777777" w:rsidR="001613A3" w:rsidRDefault="001613A3">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697</w:t>
      </w:r>
    </w:p>
    <w:p w14:paraId="07722813" w14:textId="77777777" w:rsidR="001613A3" w:rsidRDefault="001613A3">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698</w:t>
      </w:r>
    </w:p>
    <w:p w14:paraId="417810A2" w14:textId="77777777" w:rsidR="001613A3" w:rsidRDefault="001613A3">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698</w:t>
      </w:r>
    </w:p>
    <w:p w14:paraId="3622E561" w14:textId="77777777" w:rsidR="001613A3" w:rsidRDefault="001613A3">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699</w:t>
      </w:r>
    </w:p>
    <w:p w14:paraId="73C67B7F" w14:textId="77777777" w:rsidR="001613A3" w:rsidRDefault="001613A3">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699</w:t>
      </w:r>
    </w:p>
    <w:p w14:paraId="207CBF5C" w14:textId="77777777" w:rsidR="001613A3" w:rsidRDefault="001613A3">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699</w:t>
      </w:r>
    </w:p>
    <w:p w14:paraId="6CC5E896" w14:textId="77777777" w:rsidR="001613A3" w:rsidRDefault="001613A3">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699</w:t>
      </w:r>
    </w:p>
    <w:p w14:paraId="7F78BD39" w14:textId="77777777" w:rsidR="001613A3" w:rsidRDefault="001613A3">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701</w:t>
      </w:r>
    </w:p>
    <w:p w14:paraId="560021ED" w14:textId="77777777" w:rsidR="001613A3" w:rsidRDefault="001613A3">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701</w:t>
      </w:r>
    </w:p>
    <w:p w14:paraId="5E22626E" w14:textId="77777777" w:rsidR="001613A3" w:rsidRDefault="001613A3">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701</w:t>
      </w:r>
    </w:p>
    <w:p w14:paraId="6826EDED" w14:textId="77777777" w:rsidR="001613A3" w:rsidRDefault="001613A3">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702</w:t>
      </w:r>
    </w:p>
    <w:p w14:paraId="38828061" w14:textId="77777777" w:rsidR="001613A3" w:rsidRDefault="001613A3">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702</w:t>
      </w:r>
    </w:p>
    <w:p w14:paraId="0183D692" w14:textId="77777777" w:rsidR="001613A3" w:rsidRDefault="001613A3">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702</w:t>
      </w:r>
    </w:p>
    <w:p w14:paraId="39CB3D89" w14:textId="77777777" w:rsidR="001613A3" w:rsidRDefault="001613A3">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703</w:t>
      </w:r>
    </w:p>
    <w:p w14:paraId="450487D6" w14:textId="77777777" w:rsidR="001613A3" w:rsidRDefault="001613A3">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704</w:t>
      </w:r>
    </w:p>
    <w:p w14:paraId="59DC0497" w14:textId="77777777" w:rsidR="001613A3" w:rsidRDefault="001613A3">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705</w:t>
      </w:r>
    </w:p>
    <w:p w14:paraId="68A90B9D" w14:textId="77777777" w:rsidR="001613A3" w:rsidRDefault="001613A3">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707</w:t>
      </w:r>
    </w:p>
    <w:p w14:paraId="382F826B" w14:textId="77777777" w:rsidR="001613A3" w:rsidRDefault="001613A3">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708</w:t>
      </w:r>
    </w:p>
    <w:p w14:paraId="11AB0A6E" w14:textId="77777777" w:rsidR="001613A3" w:rsidRDefault="001613A3">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709</w:t>
      </w:r>
    </w:p>
    <w:p w14:paraId="69BBE358" w14:textId="77777777" w:rsidR="001613A3" w:rsidRDefault="001613A3">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709</w:t>
      </w:r>
    </w:p>
    <w:p w14:paraId="680D8873" w14:textId="77777777" w:rsidR="001613A3" w:rsidRDefault="001613A3">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710</w:t>
      </w:r>
    </w:p>
    <w:p w14:paraId="6A3889AD" w14:textId="77777777" w:rsidR="001613A3" w:rsidRDefault="001613A3">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711</w:t>
      </w:r>
    </w:p>
    <w:p w14:paraId="1606B340" w14:textId="77777777" w:rsidR="001613A3" w:rsidRDefault="001613A3">
      <w:pPr>
        <w:pStyle w:val="TOC4"/>
        <w:rPr>
          <w:rFonts w:asciiTheme="minorHAnsi" w:eastAsiaTheme="minorEastAsia" w:hAnsiTheme="minorHAnsi" w:cstheme="minorBidi"/>
          <w:sz w:val="22"/>
          <w:szCs w:val="22"/>
        </w:rPr>
      </w:pPr>
      <w:r>
        <w:lastRenderedPageBreak/>
        <w:t>9.1.26.5</w:t>
      </w:r>
      <w:r>
        <w:rPr>
          <w:rFonts w:asciiTheme="minorHAnsi" w:eastAsiaTheme="minorEastAsia" w:hAnsiTheme="minorHAnsi" w:cstheme="minorBidi"/>
          <w:sz w:val="22"/>
          <w:szCs w:val="22"/>
        </w:rPr>
        <w:tab/>
      </w:r>
      <w:r>
        <w:t>RSRP Measurement Report Mapping</w:t>
      </w:r>
      <w:r>
        <w:tab/>
        <w:t>712</w:t>
      </w:r>
    </w:p>
    <w:p w14:paraId="1A176C54" w14:textId="77777777" w:rsidR="001613A3" w:rsidRDefault="001613A3">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712</w:t>
      </w:r>
    </w:p>
    <w:p w14:paraId="0FA39056" w14:textId="77777777" w:rsidR="001613A3" w:rsidRDefault="001613A3">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712</w:t>
      </w:r>
    </w:p>
    <w:p w14:paraId="10E4E11A" w14:textId="77777777" w:rsidR="001613A3" w:rsidRDefault="001613A3">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713</w:t>
      </w:r>
    </w:p>
    <w:p w14:paraId="379C5C37" w14:textId="77777777" w:rsidR="001613A3" w:rsidRDefault="001613A3">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713</w:t>
      </w:r>
    </w:p>
    <w:p w14:paraId="048A858C" w14:textId="77777777" w:rsidR="001613A3" w:rsidRDefault="001613A3">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714</w:t>
      </w:r>
    </w:p>
    <w:p w14:paraId="5131FDFC" w14:textId="77777777" w:rsidR="001613A3" w:rsidRDefault="001613A3">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715</w:t>
      </w:r>
    </w:p>
    <w:p w14:paraId="05E99A3F" w14:textId="77777777" w:rsidR="001613A3" w:rsidRDefault="001613A3">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FE2B14">
        <w:rPr>
          <w:rFonts w:eastAsia="DengXian"/>
          <w:lang w:eastAsia="zh-CN"/>
        </w:rPr>
        <w:t xml:space="preserve">non-BL CE </w:t>
      </w:r>
      <w:r>
        <w:rPr>
          <w:lang w:eastAsia="zh-CN"/>
        </w:rPr>
        <w:t>UE in CE mode B</w:t>
      </w:r>
      <w:r>
        <w:tab/>
        <w:t>716</w:t>
      </w:r>
    </w:p>
    <w:p w14:paraId="6DCF135D" w14:textId="77777777" w:rsidR="001613A3" w:rsidRDefault="001613A3">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717</w:t>
      </w:r>
    </w:p>
    <w:p w14:paraId="3C26C4A1" w14:textId="77777777" w:rsidR="001613A3" w:rsidRDefault="001613A3">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717</w:t>
      </w:r>
    </w:p>
    <w:p w14:paraId="3652396B" w14:textId="77777777" w:rsidR="001613A3" w:rsidRDefault="001613A3">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717</w:t>
      </w:r>
    </w:p>
    <w:p w14:paraId="0B718B0D" w14:textId="77777777" w:rsidR="001613A3" w:rsidRDefault="001613A3">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718</w:t>
      </w:r>
    </w:p>
    <w:p w14:paraId="1DF028A6" w14:textId="77777777" w:rsidR="001613A3" w:rsidRDefault="001613A3">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719</w:t>
      </w:r>
    </w:p>
    <w:p w14:paraId="21542141" w14:textId="77777777" w:rsidR="001613A3" w:rsidRDefault="001613A3">
      <w:pPr>
        <w:pStyle w:val="TOC4"/>
        <w:rPr>
          <w:rFonts w:asciiTheme="minorHAnsi" w:eastAsiaTheme="minorEastAsia" w:hAnsiTheme="minorHAnsi" w:cstheme="minorBidi"/>
          <w:sz w:val="22"/>
          <w:szCs w:val="22"/>
        </w:rPr>
      </w:pPr>
      <w:r>
        <w:rPr>
          <w:lang w:eastAsia="zh-CN"/>
        </w:rP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719</w:t>
      </w:r>
    </w:p>
    <w:p w14:paraId="338C6FE3" w14:textId="77777777" w:rsidR="001613A3" w:rsidRDefault="001613A3">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721</w:t>
      </w:r>
    </w:p>
    <w:p w14:paraId="2DAD36ED" w14:textId="77777777" w:rsidR="001613A3" w:rsidRDefault="001613A3">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721</w:t>
      </w:r>
    </w:p>
    <w:p w14:paraId="6920E54E" w14:textId="77777777" w:rsidR="001613A3" w:rsidRDefault="001613A3">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722</w:t>
      </w:r>
    </w:p>
    <w:p w14:paraId="2E09DEEB" w14:textId="77777777" w:rsidR="001613A3" w:rsidRDefault="001613A3">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722</w:t>
      </w:r>
    </w:p>
    <w:p w14:paraId="4BB9A155" w14:textId="77777777" w:rsidR="001613A3" w:rsidRDefault="001613A3">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722</w:t>
      </w:r>
    </w:p>
    <w:p w14:paraId="2B6F0A0E" w14:textId="77777777" w:rsidR="001613A3" w:rsidRDefault="001613A3">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723</w:t>
      </w:r>
    </w:p>
    <w:p w14:paraId="5DE17C32" w14:textId="77777777" w:rsidR="001613A3" w:rsidRDefault="001613A3">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723</w:t>
      </w:r>
    </w:p>
    <w:p w14:paraId="2E668473" w14:textId="77777777" w:rsidR="001613A3" w:rsidRDefault="001613A3">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723</w:t>
      </w:r>
    </w:p>
    <w:p w14:paraId="2DF3F40A" w14:textId="77777777" w:rsidR="001613A3" w:rsidRDefault="001613A3">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723</w:t>
      </w:r>
    </w:p>
    <w:p w14:paraId="02E5E952" w14:textId="77777777" w:rsidR="001613A3" w:rsidRDefault="001613A3">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723</w:t>
      </w:r>
    </w:p>
    <w:p w14:paraId="49349F6B" w14:textId="77777777" w:rsidR="001613A3" w:rsidRDefault="001613A3">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723</w:t>
      </w:r>
    </w:p>
    <w:p w14:paraId="02D4A14C" w14:textId="77777777" w:rsidR="001613A3" w:rsidRDefault="001613A3">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723</w:t>
      </w:r>
    </w:p>
    <w:p w14:paraId="323C876C" w14:textId="77777777" w:rsidR="001613A3" w:rsidRDefault="001613A3">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FE2B14">
        <w:rPr>
          <w:rFonts w:cs="v4.2.0"/>
          <w:vertAlign w:val="subscript"/>
          <w:lang w:eastAsia="zh-CN"/>
        </w:rPr>
        <w:t>CMAX,c</w:t>
      </w:r>
      <w:r>
        <w:tab/>
        <w:t>724</w:t>
      </w:r>
    </w:p>
    <w:p w14:paraId="57241785" w14:textId="77777777" w:rsidR="001613A3" w:rsidRDefault="001613A3">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724</w:t>
      </w:r>
    </w:p>
    <w:p w14:paraId="1EA73FA1" w14:textId="77777777" w:rsidR="001613A3" w:rsidRDefault="001613A3">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724</w:t>
      </w:r>
    </w:p>
    <w:p w14:paraId="1140D610" w14:textId="77777777" w:rsidR="001613A3" w:rsidRDefault="001613A3">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724</w:t>
      </w:r>
    </w:p>
    <w:p w14:paraId="7F60DDBB" w14:textId="77777777" w:rsidR="001613A3" w:rsidRDefault="001613A3">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724</w:t>
      </w:r>
    </w:p>
    <w:p w14:paraId="4227386F" w14:textId="77777777" w:rsidR="001613A3" w:rsidRDefault="001613A3">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724</w:t>
      </w:r>
    </w:p>
    <w:p w14:paraId="75ACCA92" w14:textId="77777777" w:rsidR="001613A3" w:rsidRDefault="001613A3">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724</w:t>
      </w:r>
    </w:p>
    <w:p w14:paraId="00E4317D" w14:textId="77777777" w:rsidR="001613A3" w:rsidRDefault="001613A3">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725</w:t>
      </w:r>
    </w:p>
    <w:p w14:paraId="4D4B31FF" w14:textId="77777777" w:rsidR="001613A3" w:rsidRDefault="001613A3">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725</w:t>
      </w:r>
    </w:p>
    <w:p w14:paraId="58C9D635" w14:textId="77777777" w:rsidR="001613A3" w:rsidRDefault="001613A3">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725</w:t>
      </w:r>
    </w:p>
    <w:p w14:paraId="522B9B00" w14:textId="77777777" w:rsidR="001613A3" w:rsidRDefault="001613A3">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725</w:t>
      </w:r>
    </w:p>
    <w:p w14:paraId="6DE6307B" w14:textId="77777777" w:rsidR="001613A3" w:rsidRDefault="001613A3">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726</w:t>
      </w:r>
    </w:p>
    <w:p w14:paraId="32DEC496" w14:textId="77777777" w:rsidR="001613A3" w:rsidRDefault="001613A3">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726</w:t>
      </w:r>
    </w:p>
    <w:p w14:paraId="27288988" w14:textId="77777777" w:rsidR="001613A3" w:rsidRDefault="001613A3">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727</w:t>
      </w:r>
    </w:p>
    <w:p w14:paraId="5930F47B" w14:textId="77777777" w:rsidR="001613A3" w:rsidRDefault="001613A3">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727</w:t>
      </w:r>
    </w:p>
    <w:p w14:paraId="461FF6DD" w14:textId="77777777" w:rsidR="001613A3" w:rsidRDefault="001613A3">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727</w:t>
      </w:r>
    </w:p>
    <w:p w14:paraId="534E5081" w14:textId="77777777" w:rsidR="001613A3" w:rsidRDefault="001613A3">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728</w:t>
      </w:r>
    </w:p>
    <w:p w14:paraId="7E7344FE" w14:textId="77777777" w:rsidR="001613A3" w:rsidRDefault="001613A3">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728</w:t>
      </w:r>
    </w:p>
    <w:p w14:paraId="272AC633" w14:textId="77777777" w:rsidR="001613A3" w:rsidRDefault="001613A3">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729</w:t>
      </w:r>
    </w:p>
    <w:p w14:paraId="2F026B2B" w14:textId="77777777" w:rsidR="001613A3" w:rsidRDefault="001613A3">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729</w:t>
      </w:r>
    </w:p>
    <w:p w14:paraId="0AD625E5" w14:textId="77777777" w:rsidR="001613A3" w:rsidRDefault="001613A3">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729</w:t>
      </w:r>
    </w:p>
    <w:p w14:paraId="54786A6D" w14:textId="77777777" w:rsidR="001613A3" w:rsidRDefault="001613A3">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730</w:t>
      </w:r>
    </w:p>
    <w:p w14:paraId="2A97C632" w14:textId="77777777" w:rsidR="001613A3" w:rsidRDefault="001613A3">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731</w:t>
      </w:r>
    </w:p>
    <w:p w14:paraId="1B9B238A" w14:textId="77777777" w:rsidR="001613A3" w:rsidRDefault="001613A3">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731</w:t>
      </w:r>
    </w:p>
    <w:p w14:paraId="29AF2187" w14:textId="77777777" w:rsidR="001613A3" w:rsidRDefault="001613A3">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731</w:t>
      </w:r>
    </w:p>
    <w:p w14:paraId="3EA5FAF4" w14:textId="77777777" w:rsidR="001613A3" w:rsidRDefault="001613A3">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731</w:t>
      </w:r>
    </w:p>
    <w:p w14:paraId="0099445A" w14:textId="77777777" w:rsidR="001613A3" w:rsidRDefault="001613A3">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732</w:t>
      </w:r>
    </w:p>
    <w:p w14:paraId="12DFDEC8" w14:textId="77777777" w:rsidR="001613A3" w:rsidRDefault="001613A3">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733</w:t>
      </w:r>
    </w:p>
    <w:p w14:paraId="317246F8" w14:textId="77777777" w:rsidR="001613A3" w:rsidRDefault="001613A3">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733</w:t>
      </w:r>
    </w:p>
    <w:p w14:paraId="081972CC" w14:textId="77777777" w:rsidR="001613A3" w:rsidRDefault="001613A3">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733</w:t>
      </w:r>
    </w:p>
    <w:p w14:paraId="5355BE02" w14:textId="77777777" w:rsidR="001613A3" w:rsidRDefault="001613A3">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734</w:t>
      </w:r>
    </w:p>
    <w:p w14:paraId="1B673645" w14:textId="77777777" w:rsidR="001613A3" w:rsidRDefault="001613A3">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734</w:t>
      </w:r>
    </w:p>
    <w:p w14:paraId="6199C7A3" w14:textId="77777777" w:rsidR="001613A3" w:rsidRDefault="001613A3">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734</w:t>
      </w:r>
    </w:p>
    <w:p w14:paraId="638C987F" w14:textId="77777777" w:rsidR="001613A3" w:rsidRDefault="001613A3">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734</w:t>
      </w:r>
    </w:p>
    <w:p w14:paraId="23C329A3" w14:textId="77777777" w:rsidR="001613A3" w:rsidRDefault="001613A3">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735</w:t>
      </w:r>
    </w:p>
    <w:p w14:paraId="11212277" w14:textId="77777777" w:rsidR="001613A3" w:rsidRDefault="001613A3">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735</w:t>
      </w:r>
    </w:p>
    <w:p w14:paraId="3F33F750" w14:textId="77777777" w:rsidR="001613A3" w:rsidRDefault="001613A3">
      <w:pPr>
        <w:pStyle w:val="TOC4"/>
        <w:rPr>
          <w:rFonts w:asciiTheme="minorHAnsi" w:eastAsiaTheme="minorEastAsia" w:hAnsiTheme="minorHAnsi" w:cstheme="minorBidi"/>
          <w:sz w:val="22"/>
          <w:szCs w:val="22"/>
        </w:rPr>
      </w:pPr>
      <w:r>
        <w:lastRenderedPageBreak/>
        <w:t>9.10.3.1</w:t>
      </w:r>
      <w:r>
        <w:rPr>
          <w:rFonts w:asciiTheme="minorHAnsi" w:eastAsiaTheme="minorEastAsia" w:hAnsiTheme="minorHAnsi" w:cstheme="minorBidi"/>
          <w:sz w:val="22"/>
          <w:szCs w:val="22"/>
        </w:rPr>
        <w:tab/>
      </w:r>
      <w:r>
        <w:t>Intra-frequency Absolute PSSCH-RSRP Accuracy</w:t>
      </w:r>
      <w:r>
        <w:tab/>
        <w:t>735</w:t>
      </w:r>
    </w:p>
    <w:p w14:paraId="47A387DC" w14:textId="77777777" w:rsidR="001613A3" w:rsidRDefault="001613A3">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736</w:t>
      </w:r>
    </w:p>
    <w:p w14:paraId="679FEDEB" w14:textId="77777777" w:rsidR="001613A3" w:rsidRDefault="001613A3">
      <w:pPr>
        <w:pStyle w:val="TOC4"/>
        <w:rPr>
          <w:rFonts w:asciiTheme="minorHAnsi" w:eastAsiaTheme="minorEastAsia" w:hAnsiTheme="minorHAnsi" w:cstheme="minorBidi"/>
          <w:sz w:val="22"/>
          <w:szCs w:val="22"/>
        </w:rPr>
      </w:pPr>
      <w:r w:rsidRPr="00FE2B14">
        <w:rPr>
          <w:lang w:val="en-US" w:eastAsia="zh-CN"/>
        </w:rPr>
        <w:t>9.10.4.1</w:t>
      </w:r>
      <w:r>
        <w:rPr>
          <w:rFonts w:asciiTheme="minorHAnsi" w:eastAsiaTheme="minorEastAsia" w:hAnsiTheme="minorHAnsi" w:cstheme="minorBidi"/>
          <w:sz w:val="22"/>
          <w:szCs w:val="22"/>
        </w:rPr>
        <w:tab/>
      </w:r>
      <w:r w:rsidRPr="00FE2B14">
        <w:rPr>
          <w:lang w:val="en-US" w:eastAsia="zh-CN"/>
        </w:rPr>
        <w:t>Intra-frequency absolute S-RSSI measurement accuracy requirements</w:t>
      </w:r>
      <w:r>
        <w:tab/>
        <w:t>736</w:t>
      </w:r>
    </w:p>
    <w:p w14:paraId="7D7738E5" w14:textId="77777777" w:rsidR="001613A3" w:rsidRDefault="001613A3">
      <w:pPr>
        <w:pStyle w:val="TOC4"/>
        <w:rPr>
          <w:rFonts w:asciiTheme="minorHAnsi" w:eastAsiaTheme="minorEastAsia" w:hAnsiTheme="minorHAnsi" w:cstheme="minorBidi"/>
          <w:sz w:val="22"/>
          <w:szCs w:val="22"/>
        </w:rPr>
      </w:pPr>
      <w:r w:rsidRPr="00FE2B14">
        <w:rPr>
          <w:lang w:val="en-US" w:eastAsia="zh-CN"/>
        </w:rPr>
        <w:t>9.10.4.2 Intra-frequency relative S-RSSI measurement accuracy requirements</w:t>
      </w:r>
      <w:r>
        <w:tab/>
        <w:t>736</w:t>
      </w:r>
    </w:p>
    <w:p w14:paraId="61CE91F0" w14:textId="77777777" w:rsidR="001613A3" w:rsidRDefault="001613A3">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737</w:t>
      </w:r>
    </w:p>
    <w:p w14:paraId="4CC1A1FE" w14:textId="77777777" w:rsidR="001613A3" w:rsidRDefault="001613A3">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737</w:t>
      </w:r>
    </w:p>
    <w:p w14:paraId="3B706624" w14:textId="77777777" w:rsidR="001613A3" w:rsidRDefault="001613A3">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737</w:t>
      </w:r>
    </w:p>
    <w:p w14:paraId="620B36E3" w14:textId="77777777" w:rsidR="001613A3" w:rsidRDefault="001613A3">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738</w:t>
      </w:r>
    </w:p>
    <w:p w14:paraId="63458B10" w14:textId="77777777" w:rsidR="001613A3" w:rsidRDefault="001613A3">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738</w:t>
      </w:r>
    </w:p>
    <w:p w14:paraId="7DF4D487" w14:textId="77777777" w:rsidR="001613A3" w:rsidRDefault="001613A3">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738</w:t>
      </w:r>
    </w:p>
    <w:p w14:paraId="348A3894" w14:textId="77777777" w:rsidR="001613A3" w:rsidRDefault="001613A3">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738</w:t>
      </w:r>
    </w:p>
    <w:p w14:paraId="35A95138" w14:textId="77777777" w:rsidR="001613A3" w:rsidRDefault="001613A3">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739</w:t>
      </w:r>
    </w:p>
    <w:p w14:paraId="3B9DA7D0" w14:textId="77777777" w:rsidR="001613A3" w:rsidRDefault="001613A3">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739</w:t>
      </w:r>
    </w:p>
    <w:p w14:paraId="2A3BA191" w14:textId="77777777" w:rsidR="001613A3" w:rsidRDefault="001613A3">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739</w:t>
      </w:r>
    </w:p>
    <w:p w14:paraId="4CB20AB2" w14:textId="77777777" w:rsidR="001613A3" w:rsidRDefault="001613A3">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739</w:t>
      </w:r>
    </w:p>
    <w:p w14:paraId="65513264" w14:textId="77777777" w:rsidR="001613A3" w:rsidRDefault="001613A3">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FE2B14">
        <w:rPr>
          <w:vertAlign w:val="subscript"/>
        </w:rPr>
        <w:t>ADV</w:t>
      </w:r>
      <w:r>
        <w:t>)</w:t>
      </w:r>
      <w:r>
        <w:tab/>
        <w:t>739</w:t>
      </w:r>
    </w:p>
    <w:p w14:paraId="77071D76" w14:textId="77777777" w:rsidR="001613A3" w:rsidRDefault="001613A3">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739</w:t>
      </w:r>
    </w:p>
    <w:p w14:paraId="670230B9" w14:textId="77777777" w:rsidR="001613A3" w:rsidRDefault="001613A3">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740</w:t>
      </w:r>
    </w:p>
    <w:p w14:paraId="5A1428F5" w14:textId="77777777" w:rsidR="001613A3" w:rsidRDefault="001613A3">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740</w:t>
      </w:r>
    </w:p>
    <w:p w14:paraId="52743397" w14:textId="77777777" w:rsidR="001613A3" w:rsidRDefault="001613A3">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740</w:t>
      </w:r>
    </w:p>
    <w:p w14:paraId="4EEC19F8" w14:textId="77777777" w:rsidR="001613A3" w:rsidRDefault="001613A3">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740</w:t>
      </w:r>
    </w:p>
    <w:p w14:paraId="52AD316F" w14:textId="77777777" w:rsidR="001613A3" w:rsidRDefault="001613A3">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740</w:t>
      </w:r>
    </w:p>
    <w:p w14:paraId="594E5035" w14:textId="77777777" w:rsidR="001613A3" w:rsidRDefault="001613A3">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741</w:t>
      </w:r>
    </w:p>
    <w:p w14:paraId="2C67D5C6" w14:textId="77777777" w:rsidR="001613A3" w:rsidRDefault="001613A3">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741</w:t>
      </w:r>
    </w:p>
    <w:p w14:paraId="2680E293" w14:textId="77777777" w:rsidR="001613A3" w:rsidRDefault="001613A3">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741</w:t>
      </w:r>
    </w:p>
    <w:p w14:paraId="3980EC7B" w14:textId="77777777" w:rsidR="001613A3" w:rsidRDefault="001613A3">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741</w:t>
      </w:r>
    </w:p>
    <w:p w14:paraId="21FD04AD" w14:textId="77777777" w:rsidR="001613A3" w:rsidRDefault="001613A3">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741</w:t>
      </w:r>
    </w:p>
    <w:p w14:paraId="02A91A19" w14:textId="77777777" w:rsidR="001613A3" w:rsidRDefault="001613A3">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741</w:t>
      </w:r>
    </w:p>
    <w:p w14:paraId="2C5ADBDE" w14:textId="77777777" w:rsidR="001613A3" w:rsidRDefault="001613A3">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741</w:t>
      </w:r>
    </w:p>
    <w:p w14:paraId="34B1A2A0" w14:textId="77777777" w:rsidR="001613A3" w:rsidRDefault="001613A3">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742</w:t>
      </w:r>
    </w:p>
    <w:p w14:paraId="1DB8AFD7" w14:textId="77777777" w:rsidR="001613A3" w:rsidRDefault="001613A3">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742</w:t>
      </w:r>
    </w:p>
    <w:p w14:paraId="513E8B2B" w14:textId="77777777" w:rsidR="001613A3" w:rsidRDefault="001613A3">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742</w:t>
      </w:r>
    </w:p>
    <w:p w14:paraId="676DD612" w14:textId="77777777" w:rsidR="001613A3" w:rsidRDefault="001613A3">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742</w:t>
      </w:r>
    </w:p>
    <w:p w14:paraId="7BBA6E7D" w14:textId="77777777" w:rsidR="001613A3" w:rsidRDefault="001613A3">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742</w:t>
      </w:r>
    </w:p>
    <w:p w14:paraId="3A2DBE93" w14:textId="77777777" w:rsidR="001613A3" w:rsidRDefault="001613A3">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742</w:t>
      </w:r>
    </w:p>
    <w:p w14:paraId="07F4EF56" w14:textId="77777777" w:rsidR="001613A3" w:rsidRDefault="001613A3">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743</w:t>
      </w:r>
    </w:p>
    <w:p w14:paraId="5A8E793A" w14:textId="77777777" w:rsidR="001613A3" w:rsidRDefault="001613A3">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743</w:t>
      </w:r>
    </w:p>
    <w:p w14:paraId="26CD8EBF" w14:textId="77777777" w:rsidR="001613A3" w:rsidRDefault="001613A3">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743</w:t>
      </w:r>
    </w:p>
    <w:p w14:paraId="36EA05B6" w14:textId="77777777" w:rsidR="001613A3" w:rsidRDefault="001613A3">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743</w:t>
      </w:r>
    </w:p>
    <w:p w14:paraId="4AE9E62B" w14:textId="77777777" w:rsidR="001613A3" w:rsidRDefault="001613A3">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743</w:t>
      </w:r>
    </w:p>
    <w:p w14:paraId="0A2FCB4D" w14:textId="77777777" w:rsidR="001613A3" w:rsidRDefault="001613A3">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743</w:t>
      </w:r>
    </w:p>
    <w:p w14:paraId="66970DFB" w14:textId="77777777" w:rsidR="001613A3" w:rsidRDefault="001613A3">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744</w:t>
      </w:r>
    </w:p>
    <w:p w14:paraId="4C003B30" w14:textId="77777777" w:rsidR="001613A3" w:rsidRDefault="001613A3">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744</w:t>
      </w:r>
    </w:p>
    <w:p w14:paraId="3FEB7495" w14:textId="77777777" w:rsidR="001613A3" w:rsidRDefault="001613A3">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744</w:t>
      </w:r>
    </w:p>
    <w:p w14:paraId="46E4514B" w14:textId="77777777" w:rsidR="001613A3" w:rsidRDefault="001613A3">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744</w:t>
      </w:r>
    </w:p>
    <w:p w14:paraId="400F89EE" w14:textId="77777777" w:rsidR="001613A3" w:rsidRDefault="001613A3">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744</w:t>
      </w:r>
    </w:p>
    <w:p w14:paraId="2F2B4794" w14:textId="77777777" w:rsidR="001613A3" w:rsidRDefault="001613A3">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744</w:t>
      </w:r>
    </w:p>
    <w:p w14:paraId="2A65C39F" w14:textId="77777777" w:rsidR="001613A3" w:rsidRDefault="001613A3">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745</w:t>
      </w:r>
    </w:p>
    <w:p w14:paraId="1D0E6FD9" w14:textId="77777777" w:rsidR="001613A3" w:rsidRDefault="001613A3">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745</w:t>
      </w:r>
    </w:p>
    <w:p w14:paraId="4DE59D71" w14:textId="77777777" w:rsidR="001613A3" w:rsidRDefault="001613A3">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745</w:t>
      </w:r>
    </w:p>
    <w:p w14:paraId="7CD5C812" w14:textId="77777777" w:rsidR="001613A3" w:rsidRDefault="001613A3">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745</w:t>
      </w:r>
    </w:p>
    <w:p w14:paraId="30695A71" w14:textId="77777777" w:rsidR="001613A3" w:rsidRDefault="001613A3">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745</w:t>
      </w:r>
    </w:p>
    <w:p w14:paraId="54BF7D49" w14:textId="77777777" w:rsidR="001613A3" w:rsidRDefault="001613A3">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745</w:t>
      </w:r>
    </w:p>
    <w:p w14:paraId="51364A5C" w14:textId="77777777" w:rsidR="001613A3" w:rsidRDefault="001613A3">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745</w:t>
      </w:r>
    </w:p>
    <w:p w14:paraId="2ACF9A64" w14:textId="77777777" w:rsidR="001613A3" w:rsidRDefault="001613A3">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745</w:t>
      </w:r>
    </w:p>
    <w:p w14:paraId="7962C88A" w14:textId="77777777" w:rsidR="001613A3" w:rsidRDefault="001613A3">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746</w:t>
      </w:r>
    </w:p>
    <w:p w14:paraId="5DB44AA5" w14:textId="77777777" w:rsidR="001613A3" w:rsidRDefault="001613A3">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746</w:t>
      </w:r>
    </w:p>
    <w:p w14:paraId="68A08729" w14:textId="77777777" w:rsidR="001613A3" w:rsidRDefault="001613A3">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747</w:t>
      </w:r>
    </w:p>
    <w:p w14:paraId="716E2D52" w14:textId="77777777" w:rsidR="001613A3" w:rsidRDefault="001613A3">
      <w:pPr>
        <w:pStyle w:val="TOC2"/>
        <w:rPr>
          <w:rFonts w:asciiTheme="minorHAnsi" w:eastAsiaTheme="minorEastAsia" w:hAnsiTheme="minorHAnsi" w:cstheme="minorBidi"/>
          <w:sz w:val="22"/>
          <w:szCs w:val="22"/>
        </w:rPr>
      </w:pPr>
      <w:r>
        <w:lastRenderedPageBreak/>
        <w:t>13.5</w:t>
      </w:r>
      <w:r>
        <w:rPr>
          <w:rFonts w:asciiTheme="minorHAnsi" w:eastAsiaTheme="minorEastAsia" w:hAnsiTheme="minorHAnsi" w:cstheme="minorBidi"/>
          <w:sz w:val="22"/>
          <w:szCs w:val="22"/>
        </w:rPr>
        <w:tab/>
      </w:r>
      <w:r>
        <w:t>Autonomous Resource Selection/Reselection measurements</w:t>
      </w:r>
      <w:r>
        <w:tab/>
        <w:t>748</w:t>
      </w:r>
    </w:p>
    <w:p w14:paraId="2ACDA58A" w14:textId="77777777" w:rsidR="001613A3" w:rsidRDefault="001613A3">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748</w:t>
      </w:r>
    </w:p>
    <w:p w14:paraId="2E5477A0" w14:textId="77777777" w:rsidR="001613A3" w:rsidRDefault="001613A3">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748</w:t>
      </w:r>
    </w:p>
    <w:p w14:paraId="797DFC74" w14:textId="77777777" w:rsidR="001613A3" w:rsidRDefault="001613A3">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748</w:t>
      </w:r>
    </w:p>
    <w:p w14:paraId="714AEB58" w14:textId="77777777" w:rsidR="001613A3" w:rsidRDefault="001613A3">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748</w:t>
      </w:r>
    </w:p>
    <w:p w14:paraId="62337CE3" w14:textId="77777777" w:rsidR="001613A3" w:rsidRDefault="001613A3">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748</w:t>
      </w:r>
    </w:p>
    <w:p w14:paraId="6C4AFC49" w14:textId="77777777" w:rsidR="001613A3" w:rsidRDefault="001613A3">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748</w:t>
      </w:r>
    </w:p>
    <w:p w14:paraId="13BD64F9" w14:textId="77777777" w:rsidR="001613A3" w:rsidRDefault="001613A3">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748</w:t>
      </w:r>
    </w:p>
    <w:p w14:paraId="63D76006" w14:textId="77777777" w:rsidR="001613A3" w:rsidRDefault="001613A3">
      <w:pPr>
        <w:pStyle w:val="TOC3"/>
        <w:rPr>
          <w:rFonts w:asciiTheme="minorHAnsi" w:eastAsiaTheme="minorEastAsia" w:hAnsiTheme="minorHAnsi" w:cstheme="minorBidi"/>
          <w:sz w:val="22"/>
          <w:szCs w:val="22"/>
        </w:rPr>
      </w:pPr>
      <w:r>
        <w:t>13.7.</w:t>
      </w:r>
      <w:r w:rsidRPr="00FE2B14">
        <w:rPr>
          <w:rFonts w:eastAsia="Malgun Gothic"/>
        </w:rPr>
        <w:t>3</w:t>
      </w:r>
      <w:r>
        <w:rPr>
          <w:rFonts w:asciiTheme="minorHAnsi" w:eastAsiaTheme="minorEastAsia" w:hAnsiTheme="minorHAnsi" w:cstheme="minorBidi"/>
          <w:sz w:val="22"/>
          <w:szCs w:val="22"/>
        </w:rPr>
        <w:tab/>
      </w:r>
      <w:r>
        <w:t xml:space="preserve">Interruptions to WAN due to V2X </w:t>
      </w:r>
      <w:r w:rsidRPr="00FE2B14">
        <w:rPr>
          <w:rFonts w:eastAsia="Malgun Gothic"/>
        </w:rPr>
        <w:t>Carrier Aggregation</w:t>
      </w:r>
      <w:r>
        <w:tab/>
        <w:t>749</w:t>
      </w:r>
    </w:p>
    <w:p w14:paraId="588BAF87" w14:textId="77777777" w:rsidR="001613A3" w:rsidRDefault="001613A3">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749</w:t>
      </w:r>
    </w:p>
    <w:p w14:paraId="01D9B6B9" w14:textId="77777777" w:rsidR="001613A3" w:rsidRDefault="001613A3">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749</w:t>
      </w:r>
    </w:p>
    <w:p w14:paraId="1843812B" w14:textId="77777777" w:rsidR="001613A3" w:rsidRDefault="001613A3">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750</w:t>
      </w:r>
    </w:p>
    <w:p w14:paraId="70BF1DAC" w14:textId="77777777" w:rsidR="001613A3" w:rsidRDefault="001613A3">
      <w:pPr>
        <w:pStyle w:val="TOC8"/>
        <w:rPr>
          <w:rFonts w:asciiTheme="minorHAnsi" w:eastAsiaTheme="minorEastAsia" w:hAnsiTheme="minorHAnsi" w:cstheme="minorBidi"/>
          <w:b w:val="0"/>
          <w:szCs w:val="22"/>
        </w:rPr>
      </w:pPr>
      <w:r>
        <w:t>Annex A (normative): Test Cases</w:t>
      </w:r>
      <w:r>
        <w:tab/>
        <w:t>752</w:t>
      </w:r>
    </w:p>
    <w:p w14:paraId="6EE2322A" w14:textId="77777777" w:rsidR="001613A3" w:rsidRDefault="001613A3">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752</w:t>
      </w:r>
    </w:p>
    <w:p w14:paraId="76AB57A3" w14:textId="77777777" w:rsidR="001613A3" w:rsidRDefault="001613A3">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752</w:t>
      </w:r>
    </w:p>
    <w:p w14:paraId="264DF516" w14:textId="77777777" w:rsidR="001613A3" w:rsidRDefault="001613A3">
      <w:pPr>
        <w:pStyle w:val="TOC2"/>
        <w:rPr>
          <w:rFonts w:asciiTheme="minorHAnsi" w:eastAsiaTheme="minorEastAsia" w:hAnsiTheme="minorHAnsi" w:cstheme="minorBidi"/>
          <w:sz w:val="22"/>
          <w:szCs w:val="22"/>
        </w:rPr>
      </w:pPr>
      <w:r w:rsidRPr="00FE2B14">
        <w:rPr>
          <w:rFonts w:cs="v5.0.0"/>
        </w:rPr>
        <w:t>A.2.1</w:t>
      </w:r>
      <w:r>
        <w:rPr>
          <w:rFonts w:asciiTheme="minorHAnsi" w:eastAsiaTheme="minorEastAsia" w:hAnsiTheme="minorHAnsi" w:cstheme="minorBidi"/>
          <w:sz w:val="22"/>
          <w:szCs w:val="22"/>
        </w:rPr>
        <w:tab/>
      </w:r>
      <w:r>
        <w:t>Types of requirements in TS 36.133</w:t>
      </w:r>
      <w:r>
        <w:tab/>
        <w:t>752</w:t>
      </w:r>
    </w:p>
    <w:p w14:paraId="17C023FD" w14:textId="77777777" w:rsidR="001613A3" w:rsidRDefault="001613A3">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752</w:t>
      </w:r>
    </w:p>
    <w:p w14:paraId="41314FF7" w14:textId="77777777" w:rsidR="001613A3" w:rsidRDefault="001613A3">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752</w:t>
      </w:r>
    </w:p>
    <w:p w14:paraId="1BD59345" w14:textId="77777777" w:rsidR="001613A3" w:rsidRDefault="001613A3">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753</w:t>
      </w:r>
    </w:p>
    <w:p w14:paraId="6B7F7E0E" w14:textId="77777777" w:rsidR="001613A3" w:rsidRDefault="001613A3">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753</w:t>
      </w:r>
    </w:p>
    <w:p w14:paraId="1513BD93" w14:textId="77777777" w:rsidR="001613A3" w:rsidRDefault="001613A3">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754</w:t>
      </w:r>
    </w:p>
    <w:p w14:paraId="315C65D4" w14:textId="77777777" w:rsidR="001613A3" w:rsidRDefault="001613A3">
      <w:pPr>
        <w:pStyle w:val="TOC2"/>
        <w:rPr>
          <w:rFonts w:asciiTheme="minorHAnsi" w:eastAsiaTheme="minorEastAsia" w:hAnsiTheme="minorHAnsi" w:cstheme="minorBidi"/>
          <w:sz w:val="22"/>
          <w:szCs w:val="22"/>
        </w:rPr>
      </w:pPr>
      <w:r w:rsidRPr="00FE2B14">
        <w:rPr>
          <w:rFonts w:cs="v5.0.0"/>
        </w:rPr>
        <w:t>A.3.1</w:t>
      </w:r>
      <w:r>
        <w:rPr>
          <w:rFonts w:asciiTheme="minorHAnsi" w:eastAsiaTheme="minorEastAsia" w:hAnsiTheme="minorHAnsi" w:cstheme="minorBidi"/>
          <w:sz w:val="22"/>
          <w:szCs w:val="22"/>
        </w:rPr>
        <w:tab/>
      </w:r>
      <w:r>
        <w:t>Reference Measurement Channels</w:t>
      </w:r>
      <w:r>
        <w:tab/>
        <w:t>754</w:t>
      </w:r>
    </w:p>
    <w:p w14:paraId="40BB3D0C" w14:textId="77777777" w:rsidR="001613A3" w:rsidRDefault="001613A3">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754</w:t>
      </w:r>
    </w:p>
    <w:p w14:paraId="6A21D6B0" w14:textId="77777777" w:rsidR="001613A3" w:rsidRDefault="001613A3">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754</w:t>
      </w:r>
    </w:p>
    <w:p w14:paraId="2F361C45" w14:textId="77777777" w:rsidR="001613A3" w:rsidRDefault="001613A3">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758</w:t>
      </w:r>
    </w:p>
    <w:p w14:paraId="49E73FFC" w14:textId="77777777" w:rsidR="001613A3" w:rsidRDefault="001613A3">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761</w:t>
      </w:r>
    </w:p>
    <w:p w14:paraId="478E73DF" w14:textId="77777777" w:rsidR="001613A3" w:rsidRDefault="001613A3">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762</w:t>
      </w:r>
    </w:p>
    <w:p w14:paraId="3F001D3C" w14:textId="77777777" w:rsidR="001613A3" w:rsidRDefault="001613A3">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763</w:t>
      </w:r>
    </w:p>
    <w:p w14:paraId="026E5DDE" w14:textId="77777777" w:rsidR="001613A3" w:rsidRDefault="001613A3">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764</w:t>
      </w:r>
    </w:p>
    <w:p w14:paraId="5F13C3AC" w14:textId="77777777" w:rsidR="001613A3" w:rsidRDefault="001613A3">
      <w:pPr>
        <w:pStyle w:val="TOC3"/>
        <w:rPr>
          <w:rFonts w:asciiTheme="minorHAnsi" w:eastAsiaTheme="minorEastAsia" w:hAnsiTheme="minorHAnsi" w:cstheme="minorBidi"/>
          <w:sz w:val="22"/>
          <w:szCs w:val="22"/>
        </w:rPr>
      </w:pPr>
      <w:r w:rsidRPr="00FE2B14">
        <w:rPr>
          <w:rFonts w:cs="v5.0.0"/>
          <w:lang w:val="de-DE"/>
        </w:rPr>
        <w:t>A.3.1.2</w:t>
      </w:r>
      <w:r>
        <w:rPr>
          <w:rFonts w:asciiTheme="minorHAnsi" w:eastAsiaTheme="minorEastAsia" w:hAnsiTheme="minorHAnsi" w:cstheme="minorBidi"/>
          <w:sz w:val="22"/>
          <w:szCs w:val="22"/>
        </w:rPr>
        <w:tab/>
      </w:r>
      <w:r w:rsidRPr="00FE2B14">
        <w:rPr>
          <w:lang w:val="de-DE"/>
        </w:rPr>
        <w:t>PCFICH/PDCCH/PHICH</w:t>
      </w:r>
      <w:r>
        <w:tab/>
        <w:t>765</w:t>
      </w:r>
    </w:p>
    <w:p w14:paraId="144675E8" w14:textId="77777777" w:rsidR="001613A3" w:rsidRDefault="001613A3">
      <w:pPr>
        <w:pStyle w:val="TOC4"/>
        <w:rPr>
          <w:rFonts w:asciiTheme="minorHAnsi" w:eastAsiaTheme="minorEastAsia" w:hAnsiTheme="minorHAnsi" w:cstheme="minorBidi"/>
          <w:sz w:val="22"/>
          <w:szCs w:val="22"/>
        </w:rPr>
      </w:pPr>
      <w:r w:rsidRPr="00FE2B14">
        <w:rPr>
          <w:lang w:val="de-DE"/>
        </w:rPr>
        <w:t>A.3.1.2.1</w:t>
      </w:r>
      <w:r>
        <w:rPr>
          <w:rFonts w:asciiTheme="minorHAnsi" w:eastAsiaTheme="minorEastAsia" w:hAnsiTheme="minorHAnsi" w:cstheme="minorBidi"/>
          <w:sz w:val="22"/>
          <w:szCs w:val="22"/>
        </w:rPr>
        <w:tab/>
      </w:r>
      <w:r w:rsidRPr="00FE2B14">
        <w:rPr>
          <w:lang w:val="de-DE"/>
        </w:rPr>
        <w:t>FDD</w:t>
      </w:r>
      <w:r>
        <w:tab/>
        <w:t>765</w:t>
      </w:r>
    </w:p>
    <w:p w14:paraId="6E25F648" w14:textId="77777777" w:rsidR="001613A3" w:rsidRDefault="001613A3">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765</w:t>
      </w:r>
    </w:p>
    <w:p w14:paraId="4166206B" w14:textId="77777777" w:rsidR="001613A3" w:rsidRDefault="001613A3">
      <w:pPr>
        <w:pStyle w:val="TOC4"/>
        <w:rPr>
          <w:rFonts w:asciiTheme="minorHAnsi" w:eastAsiaTheme="minorEastAsia" w:hAnsiTheme="minorHAnsi" w:cstheme="minorBidi"/>
          <w:sz w:val="22"/>
          <w:szCs w:val="22"/>
        </w:rPr>
      </w:pPr>
      <w:r w:rsidRPr="00FE2B14">
        <w:rPr>
          <w:lang w:val="de-DE"/>
        </w:rPr>
        <w:t>A.3.1.2.3</w:t>
      </w:r>
      <w:r>
        <w:rPr>
          <w:rFonts w:asciiTheme="minorHAnsi" w:eastAsiaTheme="minorEastAsia" w:hAnsiTheme="minorHAnsi" w:cstheme="minorBidi"/>
          <w:sz w:val="22"/>
          <w:szCs w:val="22"/>
        </w:rPr>
        <w:tab/>
      </w:r>
      <w:r w:rsidRPr="00FE2B14">
        <w:rPr>
          <w:lang w:val="de-DE"/>
        </w:rPr>
        <w:t>HD-FDD for UE category 0</w:t>
      </w:r>
      <w:r>
        <w:tab/>
        <w:t>766</w:t>
      </w:r>
    </w:p>
    <w:p w14:paraId="05F670E2" w14:textId="77777777" w:rsidR="001613A3" w:rsidRDefault="001613A3">
      <w:pPr>
        <w:pStyle w:val="TOC4"/>
        <w:rPr>
          <w:rFonts w:asciiTheme="minorHAnsi" w:eastAsiaTheme="minorEastAsia" w:hAnsiTheme="minorHAnsi" w:cstheme="minorBidi"/>
          <w:sz w:val="22"/>
          <w:szCs w:val="22"/>
        </w:rPr>
      </w:pPr>
      <w:r w:rsidRPr="00FE2B14">
        <w:rPr>
          <w:lang w:val="de-DE"/>
        </w:rPr>
        <w:t>A.3.1.2.4</w:t>
      </w:r>
      <w:r>
        <w:rPr>
          <w:rFonts w:asciiTheme="minorHAnsi" w:eastAsiaTheme="minorEastAsia" w:hAnsiTheme="minorHAnsi" w:cstheme="minorBidi"/>
          <w:sz w:val="22"/>
          <w:szCs w:val="22"/>
        </w:rPr>
        <w:tab/>
      </w:r>
      <w:r w:rsidRPr="00FE2B14">
        <w:rPr>
          <w:lang w:val="de-DE"/>
        </w:rPr>
        <w:t>FS 3</w:t>
      </w:r>
      <w:r>
        <w:tab/>
        <w:t>766</w:t>
      </w:r>
    </w:p>
    <w:p w14:paraId="5A553091" w14:textId="77777777" w:rsidR="001613A3" w:rsidRDefault="001613A3">
      <w:pPr>
        <w:pStyle w:val="TOC3"/>
        <w:rPr>
          <w:rFonts w:asciiTheme="minorHAnsi" w:eastAsiaTheme="minorEastAsia" w:hAnsiTheme="minorHAnsi" w:cstheme="minorBidi"/>
          <w:sz w:val="22"/>
          <w:szCs w:val="22"/>
        </w:rPr>
      </w:pPr>
      <w:r w:rsidRPr="00FE2B14">
        <w:rPr>
          <w:lang w:val="de-DE"/>
        </w:rPr>
        <w:t>A.3.1.3</w:t>
      </w:r>
      <w:r>
        <w:rPr>
          <w:rFonts w:asciiTheme="minorHAnsi" w:eastAsiaTheme="minorEastAsia" w:hAnsiTheme="minorHAnsi" w:cstheme="minorBidi"/>
          <w:sz w:val="22"/>
          <w:szCs w:val="22"/>
        </w:rPr>
        <w:tab/>
      </w:r>
      <w:r w:rsidRPr="00FE2B14">
        <w:rPr>
          <w:lang w:val="de-DE"/>
        </w:rPr>
        <w:t xml:space="preserve">MPDCCH </w:t>
      </w:r>
      <w:r>
        <w:t>Reference Channels for Cat-M1 UEs</w:t>
      </w:r>
      <w:r>
        <w:tab/>
        <w:t>766</w:t>
      </w:r>
    </w:p>
    <w:p w14:paraId="113519CC" w14:textId="77777777" w:rsidR="001613A3" w:rsidRDefault="001613A3">
      <w:pPr>
        <w:pStyle w:val="TOC4"/>
        <w:rPr>
          <w:rFonts w:asciiTheme="minorHAnsi" w:eastAsiaTheme="minorEastAsia" w:hAnsiTheme="minorHAnsi" w:cstheme="minorBidi"/>
          <w:sz w:val="22"/>
          <w:szCs w:val="22"/>
        </w:rPr>
      </w:pPr>
      <w:r w:rsidRPr="00FE2B14">
        <w:rPr>
          <w:lang w:val="de-DE"/>
        </w:rPr>
        <w:t>A.3.1.3.1</w:t>
      </w:r>
      <w:r>
        <w:rPr>
          <w:rFonts w:asciiTheme="minorHAnsi" w:eastAsiaTheme="minorEastAsia" w:hAnsiTheme="minorHAnsi" w:cstheme="minorBidi"/>
          <w:sz w:val="22"/>
          <w:szCs w:val="22"/>
        </w:rPr>
        <w:tab/>
      </w:r>
      <w:r w:rsidRPr="00FE2B14">
        <w:rPr>
          <w:lang w:val="de-DE"/>
        </w:rPr>
        <w:t>FDD</w:t>
      </w:r>
      <w:r>
        <w:t xml:space="preserve"> in CEModeA</w:t>
      </w:r>
      <w:r>
        <w:tab/>
        <w:t>767</w:t>
      </w:r>
    </w:p>
    <w:p w14:paraId="3D2B68E6" w14:textId="77777777" w:rsidR="001613A3" w:rsidRDefault="001613A3">
      <w:pPr>
        <w:pStyle w:val="TOC4"/>
        <w:rPr>
          <w:rFonts w:asciiTheme="minorHAnsi" w:eastAsiaTheme="minorEastAsia" w:hAnsiTheme="minorHAnsi" w:cstheme="minorBidi"/>
          <w:sz w:val="22"/>
          <w:szCs w:val="22"/>
        </w:rPr>
      </w:pPr>
      <w:r w:rsidRPr="00FE2B14">
        <w:rPr>
          <w:lang w:val="de-DE"/>
        </w:rPr>
        <w:t>A.3.1.3.2</w:t>
      </w:r>
      <w:r>
        <w:rPr>
          <w:rFonts w:asciiTheme="minorHAnsi" w:eastAsiaTheme="minorEastAsia" w:hAnsiTheme="minorHAnsi" w:cstheme="minorBidi"/>
          <w:sz w:val="22"/>
          <w:szCs w:val="22"/>
        </w:rPr>
        <w:tab/>
      </w:r>
      <w:r w:rsidRPr="00FE2B14">
        <w:rPr>
          <w:lang w:val="de-DE"/>
        </w:rPr>
        <w:t>HD-FDD</w:t>
      </w:r>
      <w:r>
        <w:t xml:space="preserve"> in CEModeA</w:t>
      </w:r>
      <w:r>
        <w:tab/>
        <w:t>767</w:t>
      </w:r>
    </w:p>
    <w:p w14:paraId="45640576" w14:textId="77777777" w:rsidR="001613A3" w:rsidRDefault="001613A3">
      <w:pPr>
        <w:pStyle w:val="TOC4"/>
        <w:rPr>
          <w:rFonts w:asciiTheme="minorHAnsi" w:eastAsiaTheme="minorEastAsia" w:hAnsiTheme="minorHAnsi" w:cstheme="minorBidi"/>
          <w:sz w:val="22"/>
          <w:szCs w:val="22"/>
        </w:rPr>
      </w:pPr>
      <w:r w:rsidRPr="00FE2B14">
        <w:rPr>
          <w:lang w:val="de-DE"/>
        </w:rPr>
        <w:t>A.3.1.3.3</w:t>
      </w:r>
      <w:r>
        <w:rPr>
          <w:rFonts w:asciiTheme="minorHAnsi" w:eastAsiaTheme="minorEastAsia" w:hAnsiTheme="minorHAnsi" w:cstheme="minorBidi"/>
          <w:sz w:val="22"/>
          <w:szCs w:val="22"/>
        </w:rPr>
        <w:tab/>
      </w:r>
      <w:r w:rsidRPr="00FE2B14">
        <w:rPr>
          <w:lang w:val="de-DE"/>
        </w:rPr>
        <w:t>TDD</w:t>
      </w:r>
      <w:r>
        <w:t xml:space="preserve"> in CEModeA</w:t>
      </w:r>
      <w:r>
        <w:tab/>
        <w:t>768</w:t>
      </w:r>
    </w:p>
    <w:p w14:paraId="29326BC4" w14:textId="77777777" w:rsidR="001613A3" w:rsidRDefault="001613A3">
      <w:pPr>
        <w:pStyle w:val="TOC4"/>
        <w:rPr>
          <w:rFonts w:asciiTheme="minorHAnsi" w:eastAsiaTheme="minorEastAsia" w:hAnsiTheme="minorHAnsi" w:cstheme="minorBidi"/>
          <w:sz w:val="22"/>
          <w:szCs w:val="22"/>
        </w:rPr>
      </w:pPr>
      <w:r w:rsidRPr="00FE2B14">
        <w:rPr>
          <w:lang w:val="de-DE"/>
        </w:rPr>
        <w:t>A.3.1.3.4</w:t>
      </w:r>
      <w:r>
        <w:rPr>
          <w:rFonts w:asciiTheme="minorHAnsi" w:eastAsiaTheme="minorEastAsia" w:hAnsiTheme="minorHAnsi" w:cstheme="minorBidi"/>
          <w:sz w:val="22"/>
          <w:szCs w:val="22"/>
        </w:rPr>
        <w:tab/>
      </w:r>
      <w:r w:rsidRPr="00FE2B14">
        <w:rPr>
          <w:lang w:val="de-DE"/>
        </w:rPr>
        <w:t>FDD</w:t>
      </w:r>
      <w:r>
        <w:t xml:space="preserve"> in CEModeB</w:t>
      </w:r>
      <w:r>
        <w:tab/>
        <w:t>768</w:t>
      </w:r>
    </w:p>
    <w:p w14:paraId="0E5D0743" w14:textId="77777777" w:rsidR="001613A3" w:rsidRDefault="001613A3">
      <w:pPr>
        <w:pStyle w:val="TOC4"/>
        <w:rPr>
          <w:rFonts w:asciiTheme="minorHAnsi" w:eastAsiaTheme="minorEastAsia" w:hAnsiTheme="minorHAnsi" w:cstheme="minorBidi"/>
          <w:sz w:val="22"/>
          <w:szCs w:val="22"/>
        </w:rPr>
      </w:pPr>
      <w:r w:rsidRPr="00FE2B14">
        <w:rPr>
          <w:lang w:val="de-DE"/>
        </w:rPr>
        <w:t>A.3.1.3.5</w:t>
      </w:r>
      <w:r>
        <w:rPr>
          <w:rFonts w:asciiTheme="minorHAnsi" w:eastAsiaTheme="minorEastAsia" w:hAnsiTheme="minorHAnsi" w:cstheme="minorBidi"/>
          <w:sz w:val="22"/>
          <w:szCs w:val="22"/>
        </w:rPr>
        <w:tab/>
      </w:r>
      <w:r w:rsidRPr="00FE2B14">
        <w:rPr>
          <w:lang w:val="de-DE"/>
        </w:rPr>
        <w:t>HD-FDD</w:t>
      </w:r>
      <w:r>
        <w:t xml:space="preserve"> in CEModeB</w:t>
      </w:r>
      <w:r>
        <w:tab/>
        <w:t>769</w:t>
      </w:r>
    </w:p>
    <w:p w14:paraId="21EC4CA4" w14:textId="77777777" w:rsidR="001613A3" w:rsidRDefault="001613A3">
      <w:pPr>
        <w:pStyle w:val="TOC4"/>
        <w:rPr>
          <w:rFonts w:asciiTheme="minorHAnsi" w:eastAsiaTheme="minorEastAsia" w:hAnsiTheme="minorHAnsi" w:cstheme="minorBidi"/>
          <w:sz w:val="22"/>
          <w:szCs w:val="22"/>
        </w:rPr>
      </w:pPr>
      <w:r w:rsidRPr="00FE2B14">
        <w:rPr>
          <w:lang w:val="de-DE"/>
        </w:rPr>
        <w:t>A.3.1.3.6</w:t>
      </w:r>
      <w:r>
        <w:rPr>
          <w:rFonts w:asciiTheme="minorHAnsi" w:eastAsiaTheme="minorEastAsia" w:hAnsiTheme="minorHAnsi" w:cstheme="minorBidi"/>
          <w:sz w:val="22"/>
          <w:szCs w:val="22"/>
        </w:rPr>
        <w:tab/>
      </w:r>
      <w:r w:rsidRPr="00FE2B14">
        <w:rPr>
          <w:lang w:val="de-DE"/>
        </w:rPr>
        <w:t>TDD</w:t>
      </w:r>
      <w:r>
        <w:t xml:space="preserve"> in CEModeB</w:t>
      </w:r>
      <w:r>
        <w:tab/>
        <w:t>769</w:t>
      </w:r>
    </w:p>
    <w:p w14:paraId="0144E502" w14:textId="77777777" w:rsidR="001613A3" w:rsidRDefault="001613A3">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770</w:t>
      </w:r>
    </w:p>
    <w:p w14:paraId="4B121E65" w14:textId="77777777" w:rsidR="001613A3" w:rsidRDefault="001613A3">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FE2B14">
        <w:rPr>
          <w:rFonts w:cs="v5.0.0"/>
        </w:rPr>
        <w:t>in CEModeA</w:t>
      </w:r>
      <w:r>
        <w:tab/>
        <w:t>770</w:t>
      </w:r>
    </w:p>
    <w:p w14:paraId="1124EA07" w14:textId="77777777" w:rsidR="001613A3" w:rsidRDefault="001613A3">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FE2B14">
        <w:rPr>
          <w:rFonts w:cs="v5.0.0"/>
        </w:rPr>
        <w:t>in CEModeA</w:t>
      </w:r>
      <w:r>
        <w:tab/>
        <w:t>771</w:t>
      </w:r>
    </w:p>
    <w:p w14:paraId="5032CB9C" w14:textId="77777777" w:rsidR="001613A3" w:rsidRDefault="001613A3">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FE2B14">
        <w:rPr>
          <w:rFonts w:cs="v5.0.0"/>
        </w:rPr>
        <w:t>in CEModeA</w:t>
      </w:r>
      <w:r>
        <w:tab/>
        <w:t>772</w:t>
      </w:r>
    </w:p>
    <w:p w14:paraId="47B9FAEF" w14:textId="77777777" w:rsidR="001613A3" w:rsidRDefault="001613A3">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FE2B14">
        <w:rPr>
          <w:rFonts w:cs="v5.0.0"/>
        </w:rPr>
        <w:t>in CEModeB</w:t>
      </w:r>
      <w:r>
        <w:tab/>
        <w:t>773</w:t>
      </w:r>
    </w:p>
    <w:p w14:paraId="44DC85CE" w14:textId="77777777" w:rsidR="001613A3" w:rsidRDefault="001613A3">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FE2B14">
        <w:rPr>
          <w:rFonts w:cs="v5.0.0"/>
        </w:rPr>
        <w:t>in CEModeB</w:t>
      </w:r>
      <w:r>
        <w:tab/>
        <w:t>774</w:t>
      </w:r>
    </w:p>
    <w:p w14:paraId="5B0607A7" w14:textId="77777777" w:rsidR="001613A3" w:rsidRDefault="001613A3">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FE2B14">
        <w:rPr>
          <w:rFonts w:cs="v5.0.0"/>
        </w:rPr>
        <w:t>in CEModeB</w:t>
      </w:r>
      <w:r>
        <w:tab/>
        <w:t>774</w:t>
      </w:r>
    </w:p>
    <w:p w14:paraId="11606704" w14:textId="77777777" w:rsidR="001613A3" w:rsidRDefault="001613A3">
      <w:pPr>
        <w:pStyle w:val="TOC3"/>
        <w:rPr>
          <w:rFonts w:asciiTheme="minorHAnsi" w:eastAsiaTheme="minorEastAsia" w:hAnsiTheme="minorHAnsi" w:cstheme="minorBidi"/>
          <w:sz w:val="22"/>
          <w:szCs w:val="22"/>
        </w:rPr>
      </w:pPr>
      <w:r>
        <w:t>A.3.1.</w:t>
      </w:r>
      <w:r w:rsidRPr="00FE2B14">
        <w:rPr>
          <w:rFonts w:eastAsia="MS Mincho"/>
          <w:lang w:eastAsia="ja-JP"/>
        </w:rPr>
        <w:t>5</w:t>
      </w:r>
      <w:r>
        <w:rPr>
          <w:rFonts w:asciiTheme="minorHAnsi" w:eastAsiaTheme="minorEastAsia" w:hAnsiTheme="minorHAnsi" w:cstheme="minorBidi"/>
          <w:sz w:val="22"/>
          <w:szCs w:val="22"/>
        </w:rPr>
        <w:tab/>
      </w:r>
      <w:r>
        <w:rPr>
          <w:lang w:eastAsia="zh-CN"/>
        </w:rPr>
        <w:t>N</w:t>
      </w:r>
      <w:r>
        <w:t>PD</w:t>
      </w:r>
      <w:r w:rsidRPr="00FE2B14">
        <w:rPr>
          <w:rFonts w:eastAsia="MS Mincho"/>
          <w:lang w:eastAsia="ja-JP"/>
        </w:rPr>
        <w:t>S</w:t>
      </w:r>
      <w:r>
        <w:t xml:space="preserve">CH </w:t>
      </w:r>
      <w:r w:rsidRPr="00FE2B14">
        <w:rPr>
          <w:rFonts w:cs="v5.0.0"/>
        </w:rPr>
        <w:t xml:space="preserve">Reference Channel for </w:t>
      </w:r>
      <w:r w:rsidRPr="00FE2B14">
        <w:rPr>
          <w:rFonts w:cs="v5.0.0"/>
          <w:lang w:eastAsia="zh-CN"/>
        </w:rPr>
        <w:t>UE category NB1</w:t>
      </w:r>
      <w:r>
        <w:tab/>
        <w:t>775</w:t>
      </w:r>
    </w:p>
    <w:p w14:paraId="3A5CB3A9" w14:textId="77777777" w:rsidR="001613A3" w:rsidRDefault="001613A3">
      <w:pPr>
        <w:pStyle w:val="TOC4"/>
        <w:rPr>
          <w:rFonts w:asciiTheme="minorHAnsi" w:eastAsiaTheme="minorEastAsia" w:hAnsiTheme="minorHAnsi" w:cstheme="minorBidi"/>
          <w:sz w:val="22"/>
          <w:szCs w:val="22"/>
        </w:rPr>
      </w:pPr>
      <w:r>
        <w:t>A.3.1.</w:t>
      </w:r>
      <w:r w:rsidRPr="00FE2B14">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775</w:t>
      </w:r>
    </w:p>
    <w:p w14:paraId="11651E82" w14:textId="77777777" w:rsidR="001613A3" w:rsidRDefault="001613A3">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776</w:t>
      </w:r>
    </w:p>
    <w:p w14:paraId="6F5018F8"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776</w:t>
      </w:r>
    </w:p>
    <w:p w14:paraId="6EDAE7B0"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777</w:t>
      </w:r>
    </w:p>
    <w:p w14:paraId="5EF7460B"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777</w:t>
      </w:r>
    </w:p>
    <w:p w14:paraId="4F46FE9E"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778</w:t>
      </w:r>
    </w:p>
    <w:p w14:paraId="71A2DF71" w14:textId="77777777" w:rsidR="001613A3" w:rsidRDefault="001613A3">
      <w:pPr>
        <w:pStyle w:val="TOC4"/>
        <w:rPr>
          <w:rFonts w:asciiTheme="minorHAnsi" w:eastAsiaTheme="minorEastAsia" w:hAnsiTheme="minorHAnsi" w:cstheme="minorBidi"/>
          <w:sz w:val="22"/>
          <w:szCs w:val="22"/>
        </w:rPr>
      </w:pPr>
      <w:r>
        <w:t>A.3.1.</w:t>
      </w:r>
      <w:r w:rsidRPr="00FE2B14">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778</w:t>
      </w:r>
    </w:p>
    <w:p w14:paraId="1062EF69"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778</w:t>
      </w:r>
    </w:p>
    <w:p w14:paraId="3E873E46"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779</w:t>
      </w:r>
    </w:p>
    <w:p w14:paraId="656CE6EF" w14:textId="77777777" w:rsidR="001613A3" w:rsidRDefault="001613A3">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779</w:t>
      </w:r>
    </w:p>
    <w:p w14:paraId="1DE4410F" w14:textId="77777777" w:rsidR="001613A3" w:rsidRDefault="001613A3">
      <w:pPr>
        <w:pStyle w:val="TOC4"/>
        <w:rPr>
          <w:rFonts w:asciiTheme="minorHAnsi" w:eastAsiaTheme="minorEastAsia" w:hAnsiTheme="minorHAnsi" w:cstheme="minorBidi"/>
          <w:sz w:val="22"/>
          <w:szCs w:val="22"/>
        </w:rPr>
      </w:pPr>
      <w:r>
        <w:lastRenderedPageBreak/>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779</w:t>
      </w:r>
    </w:p>
    <w:p w14:paraId="58A094F2"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780</w:t>
      </w:r>
    </w:p>
    <w:p w14:paraId="237EE01B"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780</w:t>
      </w:r>
    </w:p>
    <w:p w14:paraId="55683DA1"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780</w:t>
      </w:r>
    </w:p>
    <w:p w14:paraId="1B1130D1"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780</w:t>
      </w:r>
    </w:p>
    <w:p w14:paraId="7D8A87E8"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781</w:t>
      </w:r>
    </w:p>
    <w:p w14:paraId="468CC225" w14:textId="77777777" w:rsidR="001613A3" w:rsidRDefault="001613A3">
      <w:pPr>
        <w:pStyle w:val="TOC2"/>
        <w:rPr>
          <w:rFonts w:asciiTheme="minorHAnsi" w:eastAsiaTheme="minorEastAsia" w:hAnsiTheme="minorHAnsi" w:cstheme="minorBidi"/>
          <w:sz w:val="22"/>
          <w:szCs w:val="22"/>
        </w:rPr>
      </w:pPr>
      <w:r w:rsidRPr="00FE2B14">
        <w:rPr>
          <w:rFonts w:cs="v5.0.0"/>
        </w:rPr>
        <w:t>A.3.2</w:t>
      </w:r>
      <w:r>
        <w:rPr>
          <w:rFonts w:asciiTheme="minorHAnsi" w:eastAsiaTheme="minorEastAsia" w:hAnsiTheme="minorHAnsi" w:cstheme="minorBidi"/>
          <w:sz w:val="22"/>
          <w:szCs w:val="22"/>
        </w:rPr>
        <w:tab/>
      </w:r>
      <w:r>
        <w:t>OFDMA Channel Noise Generator (OCNG)</w:t>
      </w:r>
      <w:r>
        <w:tab/>
        <w:t>781</w:t>
      </w:r>
    </w:p>
    <w:p w14:paraId="2100F0D1" w14:textId="77777777" w:rsidR="001613A3" w:rsidRDefault="001613A3">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781</w:t>
      </w:r>
    </w:p>
    <w:p w14:paraId="3C234091" w14:textId="77777777" w:rsidR="001613A3" w:rsidRDefault="001613A3">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782</w:t>
      </w:r>
    </w:p>
    <w:p w14:paraId="2F70CED2" w14:textId="77777777" w:rsidR="001613A3" w:rsidRDefault="001613A3">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782</w:t>
      </w:r>
    </w:p>
    <w:p w14:paraId="15BB2775" w14:textId="77777777" w:rsidR="001613A3" w:rsidRDefault="001613A3">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783</w:t>
      </w:r>
    </w:p>
    <w:p w14:paraId="47E56CD3" w14:textId="77777777" w:rsidR="001613A3" w:rsidRDefault="001613A3">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784</w:t>
      </w:r>
    </w:p>
    <w:p w14:paraId="478CB2C5" w14:textId="77777777" w:rsidR="001613A3" w:rsidRDefault="001613A3">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784</w:t>
      </w:r>
    </w:p>
    <w:p w14:paraId="7BB2FA6B" w14:textId="77777777" w:rsidR="001613A3" w:rsidRDefault="001613A3">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785</w:t>
      </w:r>
    </w:p>
    <w:p w14:paraId="1C3DC652" w14:textId="77777777" w:rsidR="001613A3" w:rsidRDefault="001613A3">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785</w:t>
      </w:r>
    </w:p>
    <w:p w14:paraId="08EDFD8D" w14:textId="77777777" w:rsidR="001613A3" w:rsidRDefault="001613A3">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785</w:t>
      </w:r>
    </w:p>
    <w:p w14:paraId="2D24C1D2" w14:textId="77777777" w:rsidR="001613A3" w:rsidRDefault="001613A3">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786</w:t>
      </w:r>
    </w:p>
    <w:p w14:paraId="762C6695" w14:textId="77777777" w:rsidR="001613A3" w:rsidRDefault="001613A3">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787</w:t>
      </w:r>
    </w:p>
    <w:p w14:paraId="20686568" w14:textId="77777777" w:rsidR="001613A3" w:rsidRDefault="001613A3">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787</w:t>
      </w:r>
    </w:p>
    <w:p w14:paraId="6007033F" w14:textId="77777777" w:rsidR="001613A3" w:rsidRDefault="001613A3">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788</w:t>
      </w:r>
    </w:p>
    <w:p w14:paraId="08147822" w14:textId="77777777" w:rsidR="001613A3" w:rsidRDefault="001613A3">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788</w:t>
      </w:r>
    </w:p>
    <w:p w14:paraId="14516794" w14:textId="77777777" w:rsidR="001613A3" w:rsidRDefault="001613A3">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789</w:t>
      </w:r>
    </w:p>
    <w:p w14:paraId="11FF4739" w14:textId="77777777" w:rsidR="001613A3" w:rsidRDefault="001613A3">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789</w:t>
      </w:r>
    </w:p>
    <w:p w14:paraId="095C20DD" w14:textId="77777777" w:rsidR="001613A3" w:rsidRDefault="001613A3">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790</w:t>
      </w:r>
    </w:p>
    <w:p w14:paraId="2E6578E1" w14:textId="77777777" w:rsidR="001613A3" w:rsidRDefault="001613A3">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790</w:t>
      </w:r>
    </w:p>
    <w:p w14:paraId="05DB2B3B" w14:textId="77777777" w:rsidR="001613A3" w:rsidRDefault="001613A3">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791</w:t>
      </w:r>
    </w:p>
    <w:p w14:paraId="44162198" w14:textId="77777777" w:rsidR="001613A3" w:rsidRDefault="001613A3">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791</w:t>
      </w:r>
    </w:p>
    <w:p w14:paraId="20138FAC" w14:textId="77777777" w:rsidR="001613A3" w:rsidRDefault="001613A3">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792</w:t>
      </w:r>
    </w:p>
    <w:p w14:paraId="297B8FF4" w14:textId="77777777" w:rsidR="001613A3" w:rsidRDefault="001613A3">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792</w:t>
      </w:r>
    </w:p>
    <w:p w14:paraId="044E4EA6" w14:textId="77777777" w:rsidR="001613A3" w:rsidRDefault="001613A3">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793</w:t>
      </w:r>
    </w:p>
    <w:p w14:paraId="4B2BE2F6" w14:textId="77777777" w:rsidR="001613A3" w:rsidRDefault="001613A3">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793</w:t>
      </w:r>
    </w:p>
    <w:p w14:paraId="6DAEDB18" w14:textId="77777777" w:rsidR="001613A3" w:rsidRDefault="001613A3">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794</w:t>
      </w:r>
    </w:p>
    <w:p w14:paraId="68181EDA" w14:textId="77777777" w:rsidR="001613A3" w:rsidRDefault="001613A3">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794</w:t>
      </w:r>
    </w:p>
    <w:p w14:paraId="00648A35" w14:textId="77777777" w:rsidR="001613A3" w:rsidRDefault="001613A3">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795</w:t>
      </w:r>
    </w:p>
    <w:p w14:paraId="2C16D425" w14:textId="77777777" w:rsidR="001613A3" w:rsidRDefault="001613A3">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795</w:t>
      </w:r>
    </w:p>
    <w:p w14:paraId="02D54E76" w14:textId="77777777" w:rsidR="001613A3" w:rsidRDefault="001613A3">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796</w:t>
      </w:r>
    </w:p>
    <w:p w14:paraId="4C2FBD83" w14:textId="77777777" w:rsidR="001613A3" w:rsidRDefault="001613A3">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797</w:t>
      </w:r>
    </w:p>
    <w:p w14:paraId="5E8630B8" w14:textId="77777777" w:rsidR="001613A3" w:rsidRDefault="001613A3">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798</w:t>
      </w:r>
    </w:p>
    <w:p w14:paraId="5D07E36D" w14:textId="77777777" w:rsidR="001613A3" w:rsidRDefault="001613A3">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799</w:t>
      </w:r>
    </w:p>
    <w:p w14:paraId="12ACAB9C" w14:textId="77777777" w:rsidR="001613A3" w:rsidRDefault="001613A3">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799</w:t>
      </w:r>
    </w:p>
    <w:p w14:paraId="05403F71" w14:textId="77777777" w:rsidR="001613A3" w:rsidRDefault="001613A3">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800</w:t>
      </w:r>
    </w:p>
    <w:p w14:paraId="0CCE7545" w14:textId="77777777" w:rsidR="001613A3" w:rsidRDefault="001613A3">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800</w:t>
      </w:r>
    </w:p>
    <w:p w14:paraId="677599C7" w14:textId="77777777" w:rsidR="001613A3" w:rsidRDefault="001613A3">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801</w:t>
      </w:r>
    </w:p>
    <w:p w14:paraId="25994C99" w14:textId="77777777" w:rsidR="001613A3" w:rsidRDefault="001613A3">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802</w:t>
      </w:r>
    </w:p>
    <w:p w14:paraId="051C533E" w14:textId="77777777" w:rsidR="001613A3" w:rsidRDefault="001613A3">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803</w:t>
      </w:r>
    </w:p>
    <w:p w14:paraId="2AB213D8" w14:textId="77777777" w:rsidR="001613A3" w:rsidRDefault="001613A3">
      <w:pPr>
        <w:pStyle w:val="TOC4"/>
        <w:rPr>
          <w:rFonts w:asciiTheme="minorHAnsi" w:eastAsiaTheme="minorEastAsia" w:hAnsiTheme="minorHAnsi" w:cstheme="minorBidi"/>
          <w:sz w:val="22"/>
          <w:szCs w:val="22"/>
        </w:rPr>
      </w:pPr>
      <w:r w:rsidRPr="00FE2B14">
        <w:rPr>
          <w:lang w:val="sv-FI"/>
        </w:rPr>
        <w:t>A.3.2.3.</w:t>
      </w:r>
      <w:r w:rsidRPr="00FE2B14">
        <w:rPr>
          <w:lang w:val="sv-FI" w:eastAsia="zh-CN"/>
        </w:rPr>
        <w:t>3</w:t>
      </w:r>
      <w:r>
        <w:rPr>
          <w:rFonts w:asciiTheme="minorHAnsi" w:eastAsiaTheme="minorEastAsia" w:hAnsiTheme="minorHAnsi" w:cstheme="minorBidi"/>
          <w:sz w:val="22"/>
          <w:szCs w:val="22"/>
        </w:rPr>
        <w:tab/>
      </w:r>
      <w:r w:rsidRPr="00FE2B14">
        <w:rPr>
          <w:lang w:val="sv-FI"/>
        </w:rPr>
        <w:t xml:space="preserve">Narrowband IoT OCNG FDD pattern </w:t>
      </w:r>
      <w:r w:rsidRPr="00FE2B14">
        <w:rPr>
          <w:lang w:val="sv-FI" w:eastAsia="zh-CN"/>
        </w:rPr>
        <w:t>3</w:t>
      </w:r>
      <w:r w:rsidRPr="00FE2B14">
        <w:rPr>
          <w:lang w:val="sv-FI"/>
        </w:rPr>
        <w:t xml:space="preserve">: </w:t>
      </w:r>
      <w:r w:rsidRPr="00FE2B14">
        <w:rPr>
          <w:lang w:val="sv-FI" w:eastAsia="zh-CN"/>
        </w:rPr>
        <w:t>standalone</w:t>
      </w:r>
      <w:r w:rsidRPr="00FE2B14">
        <w:rPr>
          <w:lang w:val="sv-FI"/>
        </w:rPr>
        <w:t xml:space="preserve"> NB-IoT</w:t>
      </w:r>
      <w:r>
        <w:tab/>
        <w:t>803</w:t>
      </w:r>
    </w:p>
    <w:p w14:paraId="0CB0004A" w14:textId="77777777" w:rsidR="001613A3" w:rsidRDefault="001613A3">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804</w:t>
      </w:r>
    </w:p>
    <w:p w14:paraId="5707E0E9" w14:textId="77777777" w:rsidR="001613A3" w:rsidRDefault="001613A3">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805</w:t>
      </w:r>
    </w:p>
    <w:p w14:paraId="644C362A" w14:textId="77777777" w:rsidR="001613A3" w:rsidRDefault="001613A3">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806</w:t>
      </w:r>
    </w:p>
    <w:p w14:paraId="5AC6DC32" w14:textId="77777777" w:rsidR="001613A3" w:rsidRDefault="001613A3">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807</w:t>
      </w:r>
    </w:p>
    <w:p w14:paraId="19FA5C6F" w14:textId="77777777" w:rsidR="001613A3" w:rsidRDefault="001613A3">
      <w:pPr>
        <w:pStyle w:val="TOC4"/>
        <w:rPr>
          <w:rFonts w:asciiTheme="minorHAnsi" w:eastAsiaTheme="minorEastAsia" w:hAnsiTheme="minorHAnsi" w:cstheme="minorBidi"/>
          <w:sz w:val="22"/>
          <w:szCs w:val="22"/>
        </w:rPr>
      </w:pPr>
      <w:r w:rsidRPr="00FE2B14">
        <w:rPr>
          <w:lang w:val="sv-FI"/>
        </w:rPr>
        <w:t>A.3.2.3.</w:t>
      </w:r>
      <w:r w:rsidRPr="00FE2B14">
        <w:rPr>
          <w:lang w:val="sv-FI" w:eastAsia="zh-CN"/>
        </w:rPr>
        <w:t>8</w:t>
      </w:r>
      <w:r>
        <w:rPr>
          <w:rFonts w:asciiTheme="minorHAnsi" w:eastAsiaTheme="minorEastAsia" w:hAnsiTheme="minorHAnsi" w:cstheme="minorBidi"/>
          <w:sz w:val="22"/>
          <w:szCs w:val="22"/>
        </w:rPr>
        <w:tab/>
      </w:r>
      <w:r w:rsidRPr="00FE2B14">
        <w:rPr>
          <w:lang w:val="sv-FI"/>
        </w:rPr>
        <w:t xml:space="preserve">Narrowband IoT OCNG TDD pattern </w:t>
      </w:r>
      <w:r w:rsidRPr="00FE2B14">
        <w:rPr>
          <w:lang w:val="sv-FI" w:eastAsia="zh-CN"/>
        </w:rPr>
        <w:t>3</w:t>
      </w:r>
      <w:r w:rsidRPr="00FE2B14">
        <w:rPr>
          <w:lang w:val="sv-FI"/>
        </w:rPr>
        <w:t xml:space="preserve">: </w:t>
      </w:r>
      <w:r w:rsidRPr="00FE2B14">
        <w:rPr>
          <w:lang w:val="sv-FI" w:eastAsia="zh-CN"/>
        </w:rPr>
        <w:t>standalone</w:t>
      </w:r>
      <w:r w:rsidRPr="00FE2B14">
        <w:rPr>
          <w:lang w:val="sv-FI"/>
        </w:rPr>
        <w:t xml:space="preserve"> NB-IoT</w:t>
      </w:r>
      <w:r>
        <w:tab/>
        <w:t>808</w:t>
      </w:r>
    </w:p>
    <w:p w14:paraId="34B8C1E0" w14:textId="77777777" w:rsidR="001613A3" w:rsidRDefault="001613A3">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809</w:t>
      </w:r>
    </w:p>
    <w:p w14:paraId="2EF28704" w14:textId="77777777" w:rsidR="001613A3" w:rsidRDefault="001613A3">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809</w:t>
      </w:r>
    </w:p>
    <w:p w14:paraId="293279B9" w14:textId="77777777" w:rsidR="001613A3" w:rsidRDefault="001613A3">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810</w:t>
      </w:r>
    </w:p>
    <w:p w14:paraId="10747CCF" w14:textId="77777777" w:rsidR="001613A3" w:rsidRDefault="001613A3">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810</w:t>
      </w:r>
    </w:p>
    <w:p w14:paraId="5FE4D96E" w14:textId="77777777" w:rsidR="001613A3" w:rsidRDefault="001613A3">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811</w:t>
      </w:r>
    </w:p>
    <w:p w14:paraId="69762EB2" w14:textId="77777777" w:rsidR="001613A3" w:rsidRDefault="001613A3">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811</w:t>
      </w:r>
    </w:p>
    <w:p w14:paraId="75EA456B" w14:textId="77777777" w:rsidR="001613A3" w:rsidRDefault="001613A3">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811</w:t>
      </w:r>
    </w:p>
    <w:p w14:paraId="37760325" w14:textId="77777777" w:rsidR="001613A3" w:rsidRDefault="001613A3">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811</w:t>
      </w:r>
    </w:p>
    <w:p w14:paraId="45638439" w14:textId="77777777" w:rsidR="001613A3" w:rsidRDefault="001613A3">
      <w:pPr>
        <w:pStyle w:val="TOC3"/>
        <w:rPr>
          <w:rFonts w:asciiTheme="minorHAnsi" w:eastAsiaTheme="minorEastAsia" w:hAnsiTheme="minorHAnsi" w:cstheme="minorBidi"/>
          <w:sz w:val="22"/>
          <w:szCs w:val="22"/>
        </w:rPr>
      </w:pPr>
      <w:r>
        <w:lastRenderedPageBreak/>
        <w:t>A.3.4.2</w:t>
      </w:r>
      <w:r>
        <w:rPr>
          <w:rFonts w:asciiTheme="minorHAnsi" w:eastAsiaTheme="minorEastAsia" w:hAnsiTheme="minorHAnsi" w:cstheme="minorBidi"/>
          <w:sz w:val="22"/>
          <w:szCs w:val="22"/>
        </w:rPr>
        <w:tab/>
      </w:r>
      <w:r>
        <w:t>MBSFN ABS Transmission Configurations</w:t>
      </w:r>
      <w:r>
        <w:tab/>
        <w:t>812</w:t>
      </w:r>
    </w:p>
    <w:p w14:paraId="15D45A1F" w14:textId="77777777" w:rsidR="001613A3" w:rsidRDefault="001613A3">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812</w:t>
      </w:r>
    </w:p>
    <w:p w14:paraId="0E9221D2" w14:textId="77777777" w:rsidR="001613A3" w:rsidRDefault="001613A3">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FE2B14">
        <w:rPr>
          <w:lang w:val="en-US"/>
        </w:rPr>
        <w:t>, 2x2 antenna</w:t>
      </w:r>
      <w:r>
        <w:tab/>
        <w:t>813</w:t>
      </w:r>
    </w:p>
    <w:p w14:paraId="17281E81" w14:textId="77777777" w:rsidR="001613A3" w:rsidRDefault="001613A3">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813</w:t>
      </w:r>
    </w:p>
    <w:p w14:paraId="7926EA97" w14:textId="77777777" w:rsidR="001613A3" w:rsidRDefault="001613A3">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813</w:t>
      </w:r>
    </w:p>
    <w:p w14:paraId="650297BE" w14:textId="77777777" w:rsidR="001613A3" w:rsidRDefault="001613A3">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814</w:t>
      </w:r>
    </w:p>
    <w:p w14:paraId="2F843BA7" w14:textId="77777777" w:rsidR="001613A3" w:rsidRDefault="001613A3">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814</w:t>
      </w:r>
    </w:p>
    <w:p w14:paraId="7EF13128" w14:textId="77777777" w:rsidR="001613A3" w:rsidRDefault="001613A3">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814</w:t>
      </w:r>
    </w:p>
    <w:p w14:paraId="05F7D447" w14:textId="77777777" w:rsidR="001613A3" w:rsidRDefault="001613A3">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814</w:t>
      </w:r>
    </w:p>
    <w:p w14:paraId="0F976E4E" w14:textId="77777777" w:rsidR="001613A3" w:rsidRDefault="001613A3">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814</w:t>
      </w:r>
    </w:p>
    <w:p w14:paraId="3F6F56E4" w14:textId="77777777" w:rsidR="001613A3" w:rsidRDefault="001613A3">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814</w:t>
      </w:r>
    </w:p>
    <w:p w14:paraId="2D653748" w14:textId="77777777" w:rsidR="001613A3" w:rsidRDefault="001613A3">
      <w:pPr>
        <w:pStyle w:val="TOC3"/>
        <w:rPr>
          <w:rFonts w:asciiTheme="minorHAnsi" w:eastAsiaTheme="minorEastAsia" w:hAnsiTheme="minorHAnsi" w:cstheme="minorBidi"/>
          <w:sz w:val="22"/>
          <w:szCs w:val="22"/>
        </w:rPr>
      </w:pPr>
      <w:r w:rsidRPr="00FE2B14">
        <w:rPr>
          <w:snapToGrid w:val="0"/>
        </w:rPr>
        <w:t>A.3.8.1</w:t>
      </w:r>
      <w:r>
        <w:rPr>
          <w:rFonts w:asciiTheme="minorHAnsi" w:eastAsiaTheme="minorEastAsia" w:hAnsiTheme="minorHAnsi" w:cstheme="minorBidi"/>
          <w:sz w:val="22"/>
          <w:szCs w:val="22"/>
        </w:rPr>
        <w:tab/>
      </w:r>
      <w:r w:rsidRPr="00FE2B14">
        <w:rPr>
          <w:snapToGrid w:val="0"/>
        </w:rPr>
        <w:t>Antenna connection</w:t>
      </w:r>
      <w:r w:rsidRPr="00FE2B14">
        <w:rPr>
          <w:snapToGrid w:val="0"/>
          <w:lang w:eastAsia="zh-CN"/>
        </w:rPr>
        <w:t xml:space="preserve"> for 4 Rx capable UEs</w:t>
      </w:r>
      <w:r>
        <w:tab/>
        <w:t>814</w:t>
      </w:r>
    </w:p>
    <w:p w14:paraId="1F067F74" w14:textId="77777777" w:rsidR="001613A3" w:rsidRDefault="001613A3">
      <w:pPr>
        <w:pStyle w:val="TOC4"/>
        <w:rPr>
          <w:rFonts w:asciiTheme="minorHAnsi" w:eastAsiaTheme="minorEastAsia" w:hAnsiTheme="minorHAnsi" w:cstheme="minorBidi"/>
          <w:sz w:val="22"/>
          <w:szCs w:val="22"/>
        </w:rPr>
      </w:pPr>
      <w:r>
        <w:t>A.3.8.1.1 Introduction</w:t>
      </w:r>
      <w:r>
        <w:tab/>
        <w:t>814</w:t>
      </w:r>
    </w:p>
    <w:p w14:paraId="575444C1" w14:textId="77777777" w:rsidR="001613A3" w:rsidRDefault="001613A3">
      <w:pPr>
        <w:pStyle w:val="TOC4"/>
        <w:rPr>
          <w:rFonts w:asciiTheme="minorHAnsi" w:eastAsiaTheme="minorEastAsia" w:hAnsiTheme="minorHAnsi" w:cstheme="minorBidi"/>
          <w:sz w:val="22"/>
          <w:szCs w:val="22"/>
        </w:rPr>
      </w:pPr>
      <w:r>
        <w:t>A.3.8.1.2 Principle of testing</w:t>
      </w:r>
      <w:r>
        <w:tab/>
        <w:t>814</w:t>
      </w:r>
    </w:p>
    <w:p w14:paraId="56DE821E" w14:textId="77777777" w:rsidR="001613A3" w:rsidRDefault="001613A3">
      <w:pPr>
        <w:pStyle w:val="TOC5"/>
        <w:rPr>
          <w:rFonts w:asciiTheme="minorHAnsi" w:eastAsiaTheme="minorEastAsia" w:hAnsiTheme="minorHAnsi" w:cstheme="minorBidi"/>
          <w:sz w:val="22"/>
          <w:szCs w:val="22"/>
        </w:rPr>
      </w:pPr>
      <w:r>
        <w:t>A.3.8.1.2.1 Single carrier tests</w:t>
      </w:r>
      <w:r>
        <w:tab/>
        <w:t>814</w:t>
      </w:r>
    </w:p>
    <w:p w14:paraId="3132A938" w14:textId="77777777" w:rsidR="001613A3" w:rsidRDefault="001613A3">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815</w:t>
      </w:r>
    </w:p>
    <w:p w14:paraId="7F928788" w14:textId="77777777" w:rsidR="001613A3" w:rsidRDefault="001613A3">
      <w:pPr>
        <w:pStyle w:val="TOC5"/>
        <w:rPr>
          <w:rFonts w:asciiTheme="minorHAnsi" w:eastAsiaTheme="minorEastAsia" w:hAnsiTheme="minorHAnsi" w:cstheme="minorBidi"/>
          <w:sz w:val="22"/>
          <w:szCs w:val="22"/>
        </w:rPr>
      </w:pPr>
      <w:r w:rsidRPr="00FE2B14">
        <w:rPr>
          <w:snapToGrid w:val="0"/>
        </w:rPr>
        <w:t>A.3.8.1.2.3</w:t>
      </w:r>
      <w:r>
        <w:rPr>
          <w:rFonts w:asciiTheme="minorHAnsi" w:eastAsiaTheme="minorEastAsia" w:hAnsiTheme="minorHAnsi" w:cstheme="minorBidi"/>
          <w:sz w:val="22"/>
          <w:szCs w:val="22"/>
        </w:rPr>
        <w:tab/>
      </w:r>
      <w:r w:rsidRPr="00FE2B14">
        <w:rPr>
          <w:snapToGrid w:val="0"/>
        </w:rPr>
        <w:t>Antenna connection for bands where 2RX is supported</w:t>
      </w:r>
      <w:r>
        <w:tab/>
        <w:t>816</w:t>
      </w:r>
    </w:p>
    <w:p w14:paraId="33666378" w14:textId="77777777" w:rsidR="001613A3" w:rsidRDefault="001613A3">
      <w:pPr>
        <w:pStyle w:val="TOC5"/>
        <w:rPr>
          <w:rFonts w:asciiTheme="minorHAnsi" w:eastAsiaTheme="minorEastAsia" w:hAnsiTheme="minorHAnsi" w:cstheme="minorBidi"/>
          <w:sz w:val="22"/>
          <w:szCs w:val="22"/>
        </w:rPr>
      </w:pPr>
      <w:r w:rsidRPr="00FE2B14">
        <w:rPr>
          <w:snapToGrid w:val="0"/>
        </w:rPr>
        <w:t>A.3.8.1.2.4</w:t>
      </w:r>
      <w:r>
        <w:rPr>
          <w:rFonts w:asciiTheme="minorHAnsi" w:eastAsiaTheme="minorEastAsia" w:hAnsiTheme="minorHAnsi" w:cstheme="minorBidi"/>
          <w:sz w:val="22"/>
          <w:szCs w:val="22"/>
        </w:rPr>
        <w:tab/>
      </w:r>
      <w:r w:rsidRPr="00FE2B14">
        <w:rPr>
          <w:snapToGrid w:val="0"/>
        </w:rPr>
        <w:t>Antenna connection for bands where 4RX is supported</w:t>
      </w:r>
      <w:r>
        <w:tab/>
        <w:t>816</w:t>
      </w:r>
    </w:p>
    <w:p w14:paraId="7A02BE31" w14:textId="77777777" w:rsidR="001613A3" w:rsidRDefault="001613A3">
      <w:pPr>
        <w:pStyle w:val="TOC3"/>
        <w:rPr>
          <w:rFonts w:asciiTheme="minorHAnsi" w:eastAsiaTheme="minorEastAsia" w:hAnsiTheme="minorHAnsi" w:cstheme="minorBidi"/>
          <w:sz w:val="22"/>
          <w:szCs w:val="22"/>
        </w:rPr>
      </w:pPr>
      <w:r w:rsidRPr="00FE2B14">
        <w:rPr>
          <w:snapToGrid w:val="0"/>
        </w:rPr>
        <w:t>A.3.8.2</w:t>
      </w:r>
      <w:r>
        <w:rPr>
          <w:rFonts w:asciiTheme="minorHAnsi" w:eastAsiaTheme="minorEastAsia" w:hAnsiTheme="minorHAnsi" w:cstheme="minorBidi"/>
          <w:sz w:val="22"/>
          <w:szCs w:val="22"/>
        </w:rPr>
        <w:tab/>
      </w:r>
      <w:r w:rsidRPr="00FE2B14">
        <w:rPr>
          <w:snapToGrid w:val="0"/>
        </w:rPr>
        <w:t>Antenna connection</w:t>
      </w:r>
      <w:r w:rsidRPr="00FE2B14">
        <w:rPr>
          <w:snapToGrid w:val="0"/>
          <w:lang w:eastAsia="zh-CN"/>
        </w:rPr>
        <w:t xml:space="preserve"> for 8 Rx capable UEs</w:t>
      </w:r>
      <w:r>
        <w:tab/>
        <w:t>816</w:t>
      </w:r>
    </w:p>
    <w:p w14:paraId="56476891" w14:textId="77777777" w:rsidR="001613A3" w:rsidRDefault="001613A3">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816</w:t>
      </w:r>
    </w:p>
    <w:p w14:paraId="0C836BCE" w14:textId="77777777" w:rsidR="001613A3" w:rsidRDefault="001613A3">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816</w:t>
      </w:r>
    </w:p>
    <w:p w14:paraId="28CB6B3F" w14:textId="77777777" w:rsidR="001613A3" w:rsidRDefault="001613A3">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816</w:t>
      </w:r>
    </w:p>
    <w:p w14:paraId="1EDE0636" w14:textId="77777777" w:rsidR="001613A3" w:rsidRDefault="001613A3">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817</w:t>
      </w:r>
    </w:p>
    <w:p w14:paraId="46A1138B" w14:textId="77777777" w:rsidR="001613A3" w:rsidRDefault="001613A3">
      <w:pPr>
        <w:pStyle w:val="TOC5"/>
        <w:rPr>
          <w:rFonts w:asciiTheme="minorHAnsi" w:eastAsiaTheme="minorEastAsia" w:hAnsiTheme="minorHAnsi" w:cstheme="minorBidi"/>
          <w:sz w:val="22"/>
          <w:szCs w:val="22"/>
        </w:rPr>
      </w:pPr>
      <w:r w:rsidRPr="00FE2B14">
        <w:rPr>
          <w:snapToGrid w:val="0"/>
        </w:rPr>
        <w:t>A.3.8.2.2.3</w:t>
      </w:r>
      <w:r>
        <w:rPr>
          <w:rFonts w:asciiTheme="minorHAnsi" w:eastAsiaTheme="minorEastAsia" w:hAnsiTheme="minorHAnsi" w:cstheme="minorBidi"/>
          <w:sz w:val="22"/>
          <w:szCs w:val="22"/>
        </w:rPr>
        <w:tab/>
      </w:r>
      <w:r w:rsidRPr="00FE2B14">
        <w:rPr>
          <w:snapToGrid w:val="0"/>
        </w:rPr>
        <w:t>Antenna connection for bands where 2RX is supported</w:t>
      </w:r>
      <w:r>
        <w:tab/>
        <w:t>817</w:t>
      </w:r>
    </w:p>
    <w:p w14:paraId="2C7791BD" w14:textId="77777777" w:rsidR="001613A3" w:rsidRDefault="001613A3">
      <w:pPr>
        <w:pStyle w:val="TOC5"/>
        <w:rPr>
          <w:rFonts w:asciiTheme="minorHAnsi" w:eastAsiaTheme="minorEastAsia" w:hAnsiTheme="minorHAnsi" w:cstheme="minorBidi"/>
          <w:sz w:val="22"/>
          <w:szCs w:val="22"/>
        </w:rPr>
      </w:pPr>
      <w:r w:rsidRPr="00FE2B14">
        <w:rPr>
          <w:snapToGrid w:val="0"/>
        </w:rPr>
        <w:t>A.3.8.2.2.4</w:t>
      </w:r>
      <w:r>
        <w:rPr>
          <w:rFonts w:asciiTheme="minorHAnsi" w:eastAsiaTheme="minorEastAsia" w:hAnsiTheme="minorHAnsi" w:cstheme="minorBidi"/>
          <w:sz w:val="22"/>
          <w:szCs w:val="22"/>
        </w:rPr>
        <w:tab/>
      </w:r>
      <w:r w:rsidRPr="00FE2B14">
        <w:rPr>
          <w:snapToGrid w:val="0"/>
        </w:rPr>
        <w:t>Antenna connection for bands where 4RX is supported</w:t>
      </w:r>
      <w:r>
        <w:tab/>
        <w:t>817</w:t>
      </w:r>
    </w:p>
    <w:p w14:paraId="021EDC20" w14:textId="77777777" w:rsidR="001613A3" w:rsidRDefault="001613A3">
      <w:pPr>
        <w:pStyle w:val="TOC5"/>
        <w:rPr>
          <w:rFonts w:asciiTheme="minorHAnsi" w:eastAsiaTheme="minorEastAsia" w:hAnsiTheme="minorHAnsi" w:cstheme="minorBidi"/>
          <w:sz w:val="22"/>
          <w:szCs w:val="22"/>
        </w:rPr>
      </w:pPr>
      <w:r w:rsidRPr="00FE2B14">
        <w:rPr>
          <w:snapToGrid w:val="0"/>
        </w:rPr>
        <w:t>A.3.8.2.2.5</w:t>
      </w:r>
      <w:r>
        <w:rPr>
          <w:rFonts w:asciiTheme="minorHAnsi" w:eastAsiaTheme="minorEastAsia" w:hAnsiTheme="minorHAnsi" w:cstheme="minorBidi"/>
          <w:sz w:val="22"/>
          <w:szCs w:val="22"/>
        </w:rPr>
        <w:tab/>
      </w:r>
      <w:r w:rsidRPr="00FE2B14">
        <w:rPr>
          <w:snapToGrid w:val="0"/>
        </w:rPr>
        <w:t>Antenna connection for bands where 8RX is supported</w:t>
      </w:r>
      <w:r>
        <w:tab/>
        <w:t>817</w:t>
      </w:r>
    </w:p>
    <w:p w14:paraId="74EF70A4" w14:textId="77777777" w:rsidR="001613A3" w:rsidRDefault="001613A3">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817</w:t>
      </w:r>
    </w:p>
    <w:p w14:paraId="20C14C8D" w14:textId="77777777" w:rsidR="001613A3" w:rsidRDefault="001613A3">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817</w:t>
      </w:r>
    </w:p>
    <w:p w14:paraId="32A28947" w14:textId="77777777" w:rsidR="001613A3" w:rsidRDefault="001613A3">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817</w:t>
      </w:r>
    </w:p>
    <w:p w14:paraId="20792A48" w14:textId="77777777" w:rsidR="001613A3" w:rsidRDefault="001613A3">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818</w:t>
      </w:r>
    </w:p>
    <w:p w14:paraId="6357DC8D" w14:textId="77777777" w:rsidR="001613A3" w:rsidRDefault="001613A3">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818</w:t>
      </w:r>
    </w:p>
    <w:p w14:paraId="3CB5099B" w14:textId="77777777" w:rsidR="001613A3" w:rsidRDefault="001613A3">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818</w:t>
      </w:r>
    </w:p>
    <w:p w14:paraId="083E46DE" w14:textId="77777777" w:rsidR="001613A3" w:rsidRDefault="001613A3">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818</w:t>
      </w:r>
    </w:p>
    <w:p w14:paraId="58317808" w14:textId="77777777" w:rsidR="001613A3" w:rsidRDefault="001613A3">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818</w:t>
      </w:r>
    </w:p>
    <w:p w14:paraId="7CD6AC62" w14:textId="77777777" w:rsidR="001613A3" w:rsidRDefault="001613A3">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818</w:t>
      </w:r>
    </w:p>
    <w:p w14:paraId="52A037DE" w14:textId="77777777" w:rsidR="001613A3" w:rsidRDefault="001613A3">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818</w:t>
      </w:r>
    </w:p>
    <w:p w14:paraId="678C1AAF" w14:textId="77777777" w:rsidR="001613A3" w:rsidRDefault="001613A3">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818</w:t>
      </w:r>
    </w:p>
    <w:p w14:paraId="04E8A004" w14:textId="77777777" w:rsidR="001613A3" w:rsidRDefault="001613A3">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818</w:t>
      </w:r>
    </w:p>
    <w:p w14:paraId="6B4F7744" w14:textId="77777777" w:rsidR="001613A3" w:rsidRDefault="001613A3">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819</w:t>
      </w:r>
    </w:p>
    <w:p w14:paraId="629F6649" w14:textId="77777777" w:rsidR="001613A3" w:rsidRDefault="001613A3">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819</w:t>
      </w:r>
    </w:p>
    <w:p w14:paraId="1823DEA8" w14:textId="77777777" w:rsidR="001613A3" w:rsidRDefault="001613A3">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819</w:t>
      </w:r>
    </w:p>
    <w:p w14:paraId="3321883B" w14:textId="77777777" w:rsidR="001613A3" w:rsidRDefault="001613A3">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819</w:t>
      </w:r>
    </w:p>
    <w:p w14:paraId="287417ED" w14:textId="77777777" w:rsidR="001613A3" w:rsidRDefault="001613A3">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825</w:t>
      </w:r>
    </w:p>
    <w:p w14:paraId="08C6A66F" w14:textId="77777777" w:rsidR="001613A3" w:rsidRDefault="001613A3">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827</w:t>
      </w:r>
    </w:p>
    <w:p w14:paraId="47EBA0CD" w14:textId="77777777" w:rsidR="001613A3" w:rsidRDefault="001613A3">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827</w:t>
      </w:r>
    </w:p>
    <w:p w14:paraId="3584C652" w14:textId="77777777" w:rsidR="001613A3" w:rsidRDefault="001613A3">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827</w:t>
      </w:r>
    </w:p>
    <w:p w14:paraId="41B8F634" w14:textId="77777777" w:rsidR="001613A3" w:rsidRDefault="001613A3">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827</w:t>
      </w:r>
    </w:p>
    <w:p w14:paraId="6FCA0E7E" w14:textId="77777777" w:rsidR="001613A3" w:rsidRDefault="001613A3">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828</w:t>
      </w:r>
    </w:p>
    <w:p w14:paraId="359ADD4D" w14:textId="77777777" w:rsidR="001613A3" w:rsidRDefault="001613A3">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828</w:t>
      </w:r>
    </w:p>
    <w:p w14:paraId="1128B19C" w14:textId="77777777" w:rsidR="001613A3" w:rsidRDefault="001613A3">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828</w:t>
      </w:r>
    </w:p>
    <w:p w14:paraId="613270F5" w14:textId="77777777" w:rsidR="001613A3" w:rsidRDefault="001613A3">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829</w:t>
      </w:r>
    </w:p>
    <w:p w14:paraId="67244530" w14:textId="77777777" w:rsidR="001613A3" w:rsidRDefault="001613A3">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829</w:t>
      </w:r>
    </w:p>
    <w:p w14:paraId="757F28A3" w14:textId="77777777" w:rsidR="001613A3" w:rsidRDefault="001613A3">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829</w:t>
      </w:r>
    </w:p>
    <w:p w14:paraId="2A46EC21" w14:textId="77777777" w:rsidR="001613A3" w:rsidRDefault="001613A3">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829</w:t>
      </w:r>
    </w:p>
    <w:p w14:paraId="7DDD6BA7" w14:textId="77777777" w:rsidR="001613A3" w:rsidRDefault="001613A3">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829</w:t>
      </w:r>
    </w:p>
    <w:p w14:paraId="3277D251" w14:textId="77777777" w:rsidR="001613A3" w:rsidRDefault="001613A3">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829</w:t>
      </w:r>
    </w:p>
    <w:p w14:paraId="39CC2F97" w14:textId="77777777" w:rsidR="001613A3" w:rsidRDefault="001613A3">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829</w:t>
      </w:r>
    </w:p>
    <w:p w14:paraId="694A763D"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A.3.15.1</w:t>
      </w:r>
      <w:r>
        <w:rPr>
          <w:rFonts w:asciiTheme="minorHAnsi" w:eastAsiaTheme="minorEastAsia" w:hAnsiTheme="minorHAnsi" w:cstheme="minorBidi"/>
          <w:sz w:val="22"/>
          <w:szCs w:val="22"/>
        </w:rPr>
        <w:tab/>
      </w:r>
      <w:r w:rsidRPr="00FE2B14">
        <w:rPr>
          <w:rFonts w:eastAsia="Arial Unicode MS"/>
          <w:lang w:eastAsia="zh-CN"/>
        </w:rPr>
        <w:t>Introduction</w:t>
      </w:r>
      <w:r>
        <w:tab/>
        <w:t>829</w:t>
      </w:r>
    </w:p>
    <w:p w14:paraId="68A6FFD0"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A.3.15.2</w:t>
      </w:r>
      <w:r>
        <w:rPr>
          <w:rFonts w:asciiTheme="minorHAnsi" w:eastAsiaTheme="minorEastAsia" w:hAnsiTheme="minorHAnsi" w:cstheme="minorBidi"/>
          <w:sz w:val="22"/>
          <w:szCs w:val="22"/>
        </w:rPr>
        <w:tab/>
      </w:r>
      <w:r w:rsidRPr="00FE2B14">
        <w:rPr>
          <w:rFonts w:eastAsia="Arial Unicode MS"/>
          <w:lang w:eastAsia="zh-CN"/>
        </w:rPr>
        <w:t>Principle of testing</w:t>
      </w:r>
      <w:r>
        <w:tab/>
        <w:t>829</w:t>
      </w:r>
    </w:p>
    <w:p w14:paraId="69B0BFDA" w14:textId="77777777" w:rsidR="001613A3" w:rsidRDefault="001613A3">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830</w:t>
      </w:r>
    </w:p>
    <w:p w14:paraId="3CBD009D" w14:textId="77777777" w:rsidR="001613A3" w:rsidRDefault="001613A3">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830</w:t>
      </w:r>
    </w:p>
    <w:p w14:paraId="39CD4886" w14:textId="77777777" w:rsidR="001613A3" w:rsidRDefault="001613A3">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830</w:t>
      </w:r>
    </w:p>
    <w:p w14:paraId="13640D15" w14:textId="77777777" w:rsidR="001613A3" w:rsidRDefault="001613A3">
      <w:pPr>
        <w:pStyle w:val="TOC3"/>
        <w:rPr>
          <w:rFonts w:asciiTheme="minorHAnsi" w:eastAsiaTheme="minorEastAsia" w:hAnsiTheme="minorHAnsi" w:cstheme="minorBidi"/>
          <w:sz w:val="22"/>
          <w:szCs w:val="22"/>
        </w:rPr>
      </w:pPr>
      <w:r>
        <w:lastRenderedPageBreak/>
        <w:t>A.3.17.2</w:t>
      </w:r>
      <w:r>
        <w:rPr>
          <w:rFonts w:asciiTheme="minorHAnsi" w:eastAsiaTheme="minorEastAsia" w:hAnsiTheme="minorHAnsi" w:cstheme="minorBidi"/>
          <w:sz w:val="22"/>
          <w:szCs w:val="22"/>
        </w:rPr>
        <w:tab/>
      </w:r>
      <w:r>
        <w:t>Definition</w:t>
      </w:r>
      <w:r>
        <w:tab/>
        <w:t>830</w:t>
      </w:r>
    </w:p>
    <w:p w14:paraId="00568E4A" w14:textId="77777777" w:rsidR="001613A3" w:rsidRDefault="001613A3">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831</w:t>
      </w:r>
    </w:p>
    <w:p w14:paraId="139D4E14" w14:textId="77777777" w:rsidR="001613A3" w:rsidRDefault="001613A3">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832</w:t>
      </w:r>
    </w:p>
    <w:p w14:paraId="14C91AA7"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A.3.19.1</w:t>
      </w:r>
      <w:r>
        <w:rPr>
          <w:rFonts w:asciiTheme="minorHAnsi" w:eastAsiaTheme="minorEastAsia" w:hAnsiTheme="minorHAnsi" w:cstheme="minorBidi"/>
          <w:sz w:val="22"/>
          <w:szCs w:val="22"/>
        </w:rPr>
        <w:tab/>
      </w:r>
      <w:r w:rsidRPr="00FE2B14">
        <w:rPr>
          <w:rFonts w:eastAsia="Arial Unicode MS"/>
          <w:lang w:eastAsia="zh-CN"/>
        </w:rPr>
        <w:t>Introduction</w:t>
      </w:r>
      <w:r>
        <w:tab/>
        <w:t>832</w:t>
      </w:r>
    </w:p>
    <w:p w14:paraId="02104228"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A.3.19.2</w:t>
      </w:r>
      <w:r>
        <w:rPr>
          <w:rFonts w:asciiTheme="minorHAnsi" w:eastAsiaTheme="minorEastAsia" w:hAnsiTheme="minorHAnsi" w:cstheme="minorBidi"/>
          <w:sz w:val="22"/>
          <w:szCs w:val="22"/>
        </w:rPr>
        <w:tab/>
      </w:r>
      <w:r w:rsidRPr="00FE2B14">
        <w:rPr>
          <w:rFonts w:eastAsia="Arial Unicode MS"/>
          <w:lang w:eastAsia="zh-CN"/>
        </w:rPr>
        <w:t>Principle of testing</w:t>
      </w:r>
      <w:r>
        <w:tab/>
        <w:t>832</w:t>
      </w:r>
    </w:p>
    <w:p w14:paraId="44C6BB20" w14:textId="77777777" w:rsidR="001613A3" w:rsidRDefault="001613A3">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833</w:t>
      </w:r>
    </w:p>
    <w:p w14:paraId="17058850" w14:textId="77777777" w:rsidR="001613A3" w:rsidRDefault="001613A3">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833</w:t>
      </w:r>
    </w:p>
    <w:p w14:paraId="4A4B1EE8" w14:textId="77777777" w:rsidR="001613A3" w:rsidRDefault="001613A3">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833</w:t>
      </w:r>
    </w:p>
    <w:p w14:paraId="3EED8CD0" w14:textId="77777777" w:rsidR="001613A3" w:rsidRDefault="001613A3">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834</w:t>
      </w:r>
    </w:p>
    <w:p w14:paraId="3A3FDBEF" w14:textId="77777777" w:rsidR="001613A3" w:rsidRDefault="001613A3">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835</w:t>
      </w:r>
    </w:p>
    <w:p w14:paraId="3EE52788" w14:textId="77777777" w:rsidR="001613A3" w:rsidRDefault="001613A3">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835</w:t>
      </w:r>
    </w:p>
    <w:p w14:paraId="782A5FB9" w14:textId="77777777" w:rsidR="001613A3" w:rsidRDefault="001613A3">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835</w:t>
      </w:r>
    </w:p>
    <w:p w14:paraId="0CA73BD0" w14:textId="77777777" w:rsidR="001613A3" w:rsidRDefault="001613A3">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836</w:t>
      </w:r>
    </w:p>
    <w:p w14:paraId="06AE5AEE" w14:textId="77777777" w:rsidR="001613A3" w:rsidRDefault="001613A3">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837</w:t>
      </w:r>
    </w:p>
    <w:p w14:paraId="69E3110F" w14:textId="77777777" w:rsidR="001613A3" w:rsidRDefault="001613A3">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837</w:t>
      </w:r>
    </w:p>
    <w:p w14:paraId="471259EB" w14:textId="77777777" w:rsidR="001613A3" w:rsidRDefault="001613A3">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837</w:t>
      </w:r>
    </w:p>
    <w:p w14:paraId="261074AC" w14:textId="77777777" w:rsidR="001613A3" w:rsidRDefault="001613A3">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840</w:t>
      </w:r>
    </w:p>
    <w:p w14:paraId="6058BE54" w14:textId="77777777" w:rsidR="001613A3" w:rsidRDefault="001613A3">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840</w:t>
      </w:r>
    </w:p>
    <w:p w14:paraId="478A802C" w14:textId="77777777" w:rsidR="001613A3" w:rsidRDefault="001613A3">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840</w:t>
      </w:r>
    </w:p>
    <w:p w14:paraId="2763E1CA" w14:textId="77777777" w:rsidR="001613A3" w:rsidRDefault="001613A3">
      <w:pPr>
        <w:pStyle w:val="TOC2"/>
        <w:rPr>
          <w:rFonts w:asciiTheme="minorHAnsi" w:eastAsiaTheme="minorEastAsia" w:hAnsiTheme="minorHAnsi" w:cstheme="minorBidi"/>
          <w:sz w:val="22"/>
          <w:szCs w:val="22"/>
        </w:rPr>
      </w:pPr>
      <w:r>
        <w:t>A.</w:t>
      </w:r>
      <w:r w:rsidRPr="00FE2B14">
        <w:rPr>
          <w:bCs/>
        </w:rPr>
        <w:t>3.24</w:t>
      </w:r>
      <w:r>
        <w:rPr>
          <w:rFonts w:asciiTheme="minorHAnsi" w:eastAsiaTheme="minorEastAsia" w:hAnsiTheme="minorHAnsi" w:cstheme="minorBidi"/>
          <w:sz w:val="22"/>
          <w:szCs w:val="22"/>
        </w:rPr>
        <w:tab/>
      </w:r>
      <w:r w:rsidRPr="00FE2B14">
        <w:rPr>
          <w:rFonts w:eastAsia="Malgun Gothic"/>
          <w:lang w:eastAsia="zh-CN"/>
        </w:rPr>
        <w:t>V2X sidelink communication</w:t>
      </w:r>
      <w:r>
        <w:tab/>
        <w:t>842</w:t>
      </w:r>
    </w:p>
    <w:p w14:paraId="3DD9D900" w14:textId="77777777" w:rsidR="001613A3" w:rsidRDefault="001613A3">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842</w:t>
      </w:r>
    </w:p>
    <w:p w14:paraId="6966ADF0" w14:textId="77777777" w:rsidR="001613A3" w:rsidRDefault="001613A3">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843</w:t>
      </w:r>
    </w:p>
    <w:p w14:paraId="232BC155" w14:textId="77777777" w:rsidR="001613A3" w:rsidRDefault="001613A3">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846</w:t>
      </w:r>
    </w:p>
    <w:p w14:paraId="60A497FE" w14:textId="77777777" w:rsidR="001613A3" w:rsidRDefault="001613A3">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847</w:t>
      </w:r>
    </w:p>
    <w:p w14:paraId="2567DB5E" w14:textId="77777777" w:rsidR="001613A3" w:rsidRDefault="001613A3">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847</w:t>
      </w:r>
    </w:p>
    <w:p w14:paraId="1C5774CD" w14:textId="77777777" w:rsidR="001613A3" w:rsidRDefault="001613A3">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847</w:t>
      </w:r>
    </w:p>
    <w:p w14:paraId="6228932B" w14:textId="77777777" w:rsidR="001613A3" w:rsidRDefault="001613A3">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848</w:t>
      </w:r>
    </w:p>
    <w:p w14:paraId="49A2C963" w14:textId="77777777" w:rsidR="001613A3" w:rsidRDefault="001613A3">
      <w:pPr>
        <w:pStyle w:val="TOC2"/>
        <w:rPr>
          <w:rFonts w:asciiTheme="minorHAnsi" w:eastAsiaTheme="minorEastAsia" w:hAnsiTheme="minorHAnsi" w:cstheme="minorBidi"/>
          <w:sz w:val="22"/>
          <w:szCs w:val="22"/>
        </w:rPr>
      </w:pPr>
      <w:r>
        <w:rPr>
          <w:lang w:eastAsia="zh-CN"/>
        </w:rP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849</w:t>
      </w:r>
    </w:p>
    <w:p w14:paraId="0514C2F8"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A.3.26.1</w:t>
      </w:r>
      <w:r>
        <w:rPr>
          <w:rFonts w:asciiTheme="minorHAnsi" w:eastAsiaTheme="minorEastAsia" w:hAnsiTheme="minorHAnsi" w:cstheme="minorBidi"/>
          <w:sz w:val="22"/>
          <w:szCs w:val="22"/>
        </w:rPr>
        <w:tab/>
      </w:r>
      <w:r w:rsidRPr="00FE2B14">
        <w:rPr>
          <w:rFonts w:eastAsia="Arial Unicode MS"/>
          <w:lang w:eastAsia="zh-CN"/>
        </w:rPr>
        <w:t>Introduction</w:t>
      </w:r>
      <w:r>
        <w:tab/>
        <w:t>849</w:t>
      </w:r>
    </w:p>
    <w:p w14:paraId="08885C12"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A.3.26.2</w:t>
      </w:r>
      <w:r>
        <w:rPr>
          <w:rFonts w:asciiTheme="minorHAnsi" w:eastAsiaTheme="minorEastAsia" w:hAnsiTheme="minorHAnsi" w:cstheme="minorBidi"/>
          <w:sz w:val="22"/>
          <w:szCs w:val="22"/>
        </w:rPr>
        <w:tab/>
      </w:r>
      <w:r w:rsidRPr="00FE2B14">
        <w:rPr>
          <w:rFonts w:eastAsia="Arial Unicode MS"/>
          <w:lang w:eastAsia="zh-CN"/>
        </w:rPr>
        <w:t>Principle of testing</w:t>
      </w:r>
      <w:r>
        <w:tab/>
        <w:t>849</w:t>
      </w:r>
    </w:p>
    <w:p w14:paraId="7240C5F3" w14:textId="77777777" w:rsidR="001613A3" w:rsidRDefault="001613A3">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849</w:t>
      </w:r>
    </w:p>
    <w:p w14:paraId="39F6E9F2" w14:textId="77777777" w:rsidR="001613A3" w:rsidRDefault="001613A3">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849</w:t>
      </w:r>
    </w:p>
    <w:p w14:paraId="5079CDB1" w14:textId="77777777" w:rsidR="001613A3" w:rsidRDefault="001613A3">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849</w:t>
      </w:r>
    </w:p>
    <w:p w14:paraId="6BD4E4E7" w14:textId="77777777" w:rsidR="001613A3" w:rsidRDefault="001613A3">
      <w:pPr>
        <w:pStyle w:val="TOC1"/>
        <w:rPr>
          <w:rFonts w:asciiTheme="minorHAnsi" w:eastAsiaTheme="minorEastAsia" w:hAnsiTheme="minorHAnsi" w:cstheme="minorBidi"/>
          <w:szCs w:val="22"/>
        </w:rPr>
      </w:pPr>
      <w:r w:rsidRPr="00FE2B14">
        <w:rPr>
          <w:rFonts w:cs="v4.2.0"/>
        </w:rPr>
        <w:t>A.4</w:t>
      </w:r>
      <w:r>
        <w:rPr>
          <w:rFonts w:asciiTheme="minorHAnsi" w:eastAsiaTheme="minorEastAsia" w:hAnsiTheme="minorHAnsi" w:cstheme="minorBidi"/>
          <w:szCs w:val="22"/>
        </w:rPr>
        <w:tab/>
      </w:r>
      <w:r>
        <w:t>E-UTRAN RRC_IDLE state</w:t>
      </w:r>
      <w:r>
        <w:tab/>
        <w:t>849</w:t>
      </w:r>
    </w:p>
    <w:p w14:paraId="615E5772" w14:textId="77777777" w:rsidR="001613A3" w:rsidRDefault="001613A3">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849</w:t>
      </w:r>
    </w:p>
    <w:p w14:paraId="7B4D8F0C" w14:textId="77777777" w:rsidR="001613A3" w:rsidRDefault="001613A3">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849</w:t>
      </w:r>
    </w:p>
    <w:p w14:paraId="6975A902" w14:textId="77777777" w:rsidR="001613A3" w:rsidRDefault="001613A3">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849</w:t>
      </w:r>
    </w:p>
    <w:p w14:paraId="61E1900F" w14:textId="77777777" w:rsidR="001613A3" w:rsidRDefault="001613A3">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851</w:t>
      </w:r>
    </w:p>
    <w:p w14:paraId="25608397" w14:textId="77777777" w:rsidR="001613A3" w:rsidRDefault="001613A3">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852</w:t>
      </w:r>
    </w:p>
    <w:p w14:paraId="02A5002A" w14:textId="77777777" w:rsidR="001613A3" w:rsidRDefault="001613A3">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852</w:t>
      </w:r>
    </w:p>
    <w:p w14:paraId="0F04099A" w14:textId="77777777" w:rsidR="001613A3" w:rsidRDefault="001613A3">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853</w:t>
      </w:r>
    </w:p>
    <w:p w14:paraId="28F11138" w14:textId="77777777" w:rsidR="001613A3" w:rsidRDefault="001613A3">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854</w:t>
      </w:r>
    </w:p>
    <w:p w14:paraId="432E6BA2" w14:textId="77777777" w:rsidR="001613A3" w:rsidRDefault="001613A3">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854</w:t>
      </w:r>
    </w:p>
    <w:p w14:paraId="66E3FAF8" w14:textId="77777777" w:rsidR="001613A3" w:rsidRDefault="001613A3">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855</w:t>
      </w:r>
    </w:p>
    <w:p w14:paraId="531FE31F" w14:textId="77777777" w:rsidR="001613A3" w:rsidRDefault="001613A3">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856</w:t>
      </w:r>
    </w:p>
    <w:p w14:paraId="0958ECBD" w14:textId="77777777" w:rsidR="001613A3" w:rsidRDefault="001613A3">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856</w:t>
      </w:r>
    </w:p>
    <w:p w14:paraId="337EC549" w14:textId="77777777" w:rsidR="001613A3" w:rsidRDefault="001613A3">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857</w:t>
      </w:r>
    </w:p>
    <w:p w14:paraId="216344F5" w14:textId="77777777" w:rsidR="001613A3" w:rsidRDefault="001613A3">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858</w:t>
      </w:r>
    </w:p>
    <w:p w14:paraId="785930C2" w14:textId="77777777" w:rsidR="001613A3" w:rsidRDefault="001613A3">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858</w:t>
      </w:r>
    </w:p>
    <w:p w14:paraId="10B086CE" w14:textId="77777777" w:rsidR="001613A3" w:rsidRDefault="001613A3">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859</w:t>
      </w:r>
    </w:p>
    <w:p w14:paraId="5F3037EB" w14:textId="77777777" w:rsidR="001613A3" w:rsidRDefault="001613A3">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860</w:t>
      </w:r>
    </w:p>
    <w:p w14:paraId="57DE1D38" w14:textId="77777777" w:rsidR="001613A3" w:rsidRDefault="001613A3">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860</w:t>
      </w:r>
    </w:p>
    <w:p w14:paraId="7F13C7EE" w14:textId="77777777" w:rsidR="001613A3" w:rsidRDefault="001613A3">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861</w:t>
      </w:r>
    </w:p>
    <w:p w14:paraId="34E9E674" w14:textId="77777777" w:rsidR="001613A3" w:rsidRDefault="001613A3">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862</w:t>
      </w:r>
    </w:p>
    <w:p w14:paraId="0C3AC6B0" w14:textId="77777777" w:rsidR="001613A3" w:rsidRDefault="001613A3">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862</w:t>
      </w:r>
    </w:p>
    <w:p w14:paraId="45E4F98C" w14:textId="77777777" w:rsidR="001613A3" w:rsidRDefault="001613A3">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863</w:t>
      </w:r>
    </w:p>
    <w:p w14:paraId="7C463EC1" w14:textId="77777777" w:rsidR="001613A3" w:rsidRDefault="001613A3">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864</w:t>
      </w:r>
    </w:p>
    <w:p w14:paraId="2DE27C95" w14:textId="77777777" w:rsidR="001613A3" w:rsidRDefault="001613A3">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864</w:t>
      </w:r>
    </w:p>
    <w:p w14:paraId="64D22D61" w14:textId="77777777" w:rsidR="001613A3" w:rsidRDefault="001613A3">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865</w:t>
      </w:r>
    </w:p>
    <w:p w14:paraId="6E23C67D" w14:textId="77777777" w:rsidR="001613A3" w:rsidRDefault="001613A3">
      <w:pPr>
        <w:pStyle w:val="TOC3"/>
        <w:rPr>
          <w:rFonts w:asciiTheme="minorHAnsi" w:eastAsiaTheme="minorEastAsia" w:hAnsiTheme="minorHAnsi" w:cstheme="minorBidi"/>
          <w:sz w:val="22"/>
          <w:szCs w:val="22"/>
        </w:rPr>
      </w:pPr>
      <w:r>
        <w:lastRenderedPageBreak/>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866</w:t>
      </w:r>
    </w:p>
    <w:p w14:paraId="6D82AAF5" w14:textId="77777777" w:rsidR="001613A3" w:rsidRDefault="001613A3">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866</w:t>
      </w:r>
    </w:p>
    <w:p w14:paraId="48E57B74" w14:textId="77777777" w:rsidR="001613A3" w:rsidRDefault="001613A3">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866</w:t>
      </w:r>
    </w:p>
    <w:p w14:paraId="26BDF41F" w14:textId="77777777" w:rsidR="001613A3" w:rsidRDefault="001613A3">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866</w:t>
      </w:r>
    </w:p>
    <w:p w14:paraId="604B2113" w14:textId="77777777" w:rsidR="001613A3" w:rsidRDefault="001613A3">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866</w:t>
      </w:r>
    </w:p>
    <w:p w14:paraId="3D40D19C" w14:textId="77777777" w:rsidR="001613A3" w:rsidRDefault="001613A3">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870</w:t>
      </w:r>
    </w:p>
    <w:p w14:paraId="7AB6233D" w14:textId="77777777" w:rsidR="001613A3" w:rsidRDefault="001613A3">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870</w:t>
      </w:r>
    </w:p>
    <w:p w14:paraId="3872C5A2" w14:textId="77777777" w:rsidR="001613A3" w:rsidRDefault="001613A3">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870</w:t>
      </w:r>
    </w:p>
    <w:p w14:paraId="2614B60A" w14:textId="77777777" w:rsidR="001613A3" w:rsidRDefault="001613A3">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874</w:t>
      </w:r>
    </w:p>
    <w:p w14:paraId="03985D7A" w14:textId="77777777" w:rsidR="001613A3" w:rsidRDefault="001613A3">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874</w:t>
      </w:r>
    </w:p>
    <w:p w14:paraId="0746BB82" w14:textId="77777777" w:rsidR="001613A3" w:rsidRDefault="001613A3">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874</w:t>
      </w:r>
    </w:p>
    <w:p w14:paraId="3F9427D1" w14:textId="77777777" w:rsidR="001613A3" w:rsidRDefault="001613A3">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876</w:t>
      </w:r>
    </w:p>
    <w:p w14:paraId="31C8629B" w14:textId="77777777" w:rsidR="001613A3" w:rsidRDefault="001613A3">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877</w:t>
      </w:r>
    </w:p>
    <w:p w14:paraId="6F7B9A70" w14:textId="77777777" w:rsidR="001613A3" w:rsidRDefault="001613A3">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877</w:t>
      </w:r>
    </w:p>
    <w:p w14:paraId="73E0BB7D" w14:textId="77777777" w:rsidR="001613A3" w:rsidRDefault="001613A3">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878</w:t>
      </w:r>
    </w:p>
    <w:p w14:paraId="0F858D8B" w14:textId="77777777" w:rsidR="001613A3" w:rsidRDefault="001613A3">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879</w:t>
      </w:r>
    </w:p>
    <w:p w14:paraId="1193CCF7" w14:textId="77777777" w:rsidR="001613A3" w:rsidRDefault="001613A3">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879</w:t>
      </w:r>
    </w:p>
    <w:p w14:paraId="6E2ACD6F" w14:textId="77777777" w:rsidR="001613A3" w:rsidRDefault="001613A3">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880</w:t>
      </w:r>
    </w:p>
    <w:p w14:paraId="7B1813E1" w14:textId="77777777" w:rsidR="001613A3" w:rsidRDefault="001613A3">
      <w:pPr>
        <w:pStyle w:val="TOC3"/>
        <w:rPr>
          <w:rFonts w:asciiTheme="minorHAnsi" w:eastAsiaTheme="minorEastAsia" w:hAnsiTheme="minorHAnsi" w:cstheme="minorBidi"/>
          <w:sz w:val="22"/>
          <w:szCs w:val="22"/>
        </w:rPr>
      </w:pPr>
      <w:r w:rsidRPr="00FE2B14">
        <w:rPr>
          <w:rFonts w:cs="v4.2.0"/>
        </w:rPr>
        <w:t>A.4.2.15 E-UTRAN FDD – FDD Intra frequency case for Cat-M1 UE in enhanced coverage</w:t>
      </w:r>
      <w:r>
        <w:tab/>
        <w:t>881</w:t>
      </w:r>
    </w:p>
    <w:p w14:paraId="65BFA8FB" w14:textId="77777777" w:rsidR="001613A3" w:rsidRDefault="001613A3">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881</w:t>
      </w:r>
    </w:p>
    <w:p w14:paraId="04C283F9" w14:textId="77777777" w:rsidR="001613A3" w:rsidRDefault="001613A3">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882</w:t>
      </w:r>
    </w:p>
    <w:p w14:paraId="354D9251" w14:textId="77777777" w:rsidR="001613A3" w:rsidRDefault="001613A3">
      <w:pPr>
        <w:pStyle w:val="TOC3"/>
        <w:rPr>
          <w:rFonts w:asciiTheme="minorHAnsi" w:eastAsiaTheme="minorEastAsia" w:hAnsiTheme="minorHAnsi" w:cstheme="minorBidi"/>
          <w:sz w:val="22"/>
          <w:szCs w:val="22"/>
        </w:rPr>
      </w:pPr>
      <w:r>
        <w:t>A.4.2.16 E-UTRAN HD – FDD Intra frequency case for Cat-M1 UE in enhanced coverage</w:t>
      </w:r>
      <w:r>
        <w:tab/>
        <w:t>883</w:t>
      </w:r>
    </w:p>
    <w:p w14:paraId="7BF3035D" w14:textId="77777777" w:rsidR="001613A3" w:rsidRDefault="001613A3">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883</w:t>
      </w:r>
    </w:p>
    <w:p w14:paraId="34D5141A" w14:textId="77777777" w:rsidR="001613A3" w:rsidRDefault="001613A3">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884</w:t>
      </w:r>
    </w:p>
    <w:p w14:paraId="6D70F319" w14:textId="77777777" w:rsidR="001613A3" w:rsidRDefault="001613A3">
      <w:pPr>
        <w:pStyle w:val="TOC3"/>
        <w:rPr>
          <w:rFonts w:asciiTheme="minorHAnsi" w:eastAsiaTheme="minorEastAsia" w:hAnsiTheme="minorHAnsi" w:cstheme="minorBidi"/>
          <w:sz w:val="22"/>
          <w:szCs w:val="22"/>
        </w:rPr>
      </w:pPr>
      <w:r>
        <w:t>A.4.2.17 E-UTRAN TDD – TDD Intra frequency case for Cat-M1 UE in enhanced coverage</w:t>
      </w:r>
      <w:r>
        <w:tab/>
        <w:t>885</w:t>
      </w:r>
    </w:p>
    <w:p w14:paraId="212AF521" w14:textId="77777777" w:rsidR="001613A3" w:rsidRDefault="001613A3">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885</w:t>
      </w:r>
    </w:p>
    <w:p w14:paraId="080AADF6" w14:textId="77777777" w:rsidR="001613A3" w:rsidRDefault="001613A3">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886</w:t>
      </w:r>
    </w:p>
    <w:p w14:paraId="1CC067F9" w14:textId="77777777" w:rsidR="001613A3" w:rsidRDefault="001613A3">
      <w:pPr>
        <w:pStyle w:val="TOC3"/>
        <w:rPr>
          <w:rFonts w:asciiTheme="minorHAnsi" w:eastAsiaTheme="minorEastAsia" w:hAnsiTheme="minorHAnsi" w:cstheme="minorBidi"/>
          <w:sz w:val="22"/>
          <w:szCs w:val="22"/>
        </w:rPr>
      </w:pPr>
      <w:r>
        <w:t>A.4.2.18 HD – FDD Intra frequency case for UE Category NB1 In-Band mode in normal coverage</w:t>
      </w:r>
      <w:r>
        <w:tab/>
        <w:t>887</w:t>
      </w:r>
    </w:p>
    <w:p w14:paraId="1C617860" w14:textId="77777777" w:rsidR="001613A3" w:rsidRDefault="001613A3">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887</w:t>
      </w:r>
    </w:p>
    <w:p w14:paraId="6253C833" w14:textId="77777777" w:rsidR="001613A3" w:rsidRDefault="001613A3">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889</w:t>
      </w:r>
    </w:p>
    <w:p w14:paraId="433437C0" w14:textId="77777777" w:rsidR="001613A3" w:rsidRDefault="001613A3">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890</w:t>
      </w:r>
    </w:p>
    <w:p w14:paraId="454B97D1" w14:textId="77777777" w:rsidR="001613A3" w:rsidRDefault="001613A3">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890</w:t>
      </w:r>
    </w:p>
    <w:p w14:paraId="000C0951" w14:textId="77777777" w:rsidR="001613A3" w:rsidRDefault="001613A3">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892</w:t>
      </w:r>
    </w:p>
    <w:p w14:paraId="68CE1A7A" w14:textId="77777777" w:rsidR="001613A3" w:rsidRDefault="001613A3">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893</w:t>
      </w:r>
    </w:p>
    <w:p w14:paraId="45DAA10C" w14:textId="77777777" w:rsidR="001613A3" w:rsidRDefault="001613A3">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893</w:t>
      </w:r>
    </w:p>
    <w:p w14:paraId="6F6131F5" w14:textId="77777777" w:rsidR="001613A3" w:rsidRDefault="001613A3">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894</w:t>
      </w:r>
    </w:p>
    <w:p w14:paraId="7EC673B8" w14:textId="77777777" w:rsidR="001613A3" w:rsidRDefault="001613A3">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895</w:t>
      </w:r>
    </w:p>
    <w:p w14:paraId="1E525374" w14:textId="77777777" w:rsidR="001613A3" w:rsidRDefault="001613A3">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895</w:t>
      </w:r>
    </w:p>
    <w:p w14:paraId="57585B7C" w14:textId="77777777" w:rsidR="001613A3" w:rsidRDefault="001613A3">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896</w:t>
      </w:r>
    </w:p>
    <w:p w14:paraId="73BA95C9" w14:textId="77777777" w:rsidR="001613A3" w:rsidRDefault="001613A3">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897</w:t>
      </w:r>
    </w:p>
    <w:p w14:paraId="581135E1" w14:textId="77777777" w:rsidR="001613A3" w:rsidRDefault="001613A3">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897</w:t>
      </w:r>
    </w:p>
    <w:p w14:paraId="274CEE4D" w14:textId="77777777" w:rsidR="001613A3" w:rsidRDefault="001613A3">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898</w:t>
      </w:r>
    </w:p>
    <w:p w14:paraId="4D5ED996" w14:textId="77777777" w:rsidR="001613A3" w:rsidRDefault="001613A3">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899</w:t>
      </w:r>
    </w:p>
    <w:p w14:paraId="4ACE329F" w14:textId="77777777" w:rsidR="001613A3" w:rsidRDefault="001613A3">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899</w:t>
      </w:r>
    </w:p>
    <w:p w14:paraId="6378E383" w14:textId="77777777" w:rsidR="001613A3" w:rsidRDefault="001613A3">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900</w:t>
      </w:r>
    </w:p>
    <w:p w14:paraId="2FBD0C0E" w14:textId="77777777" w:rsidR="001613A3" w:rsidRDefault="001613A3">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901</w:t>
      </w:r>
    </w:p>
    <w:p w14:paraId="02844B68" w14:textId="77777777" w:rsidR="001613A3" w:rsidRDefault="001613A3">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901</w:t>
      </w:r>
    </w:p>
    <w:p w14:paraId="284D91D9" w14:textId="77777777" w:rsidR="001613A3" w:rsidRDefault="001613A3">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903</w:t>
      </w:r>
    </w:p>
    <w:p w14:paraId="42E10D19" w14:textId="77777777" w:rsidR="001613A3" w:rsidRDefault="001613A3">
      <w:pPr>
        <w:pStyle w:val="TOC3"/>
        <w:rPr>
          <w:rFonts w:asciiTheme="minorHAnsi" w:eastAsiaTheme="minorEastAsia" w:hAnsiTheme="minorHAnsi" w:cstheme="minorBidi"/>
          <w:sz w:val="22"/>
          <w:szCs w:val="22"/>
        </w:rPr>
      </w:pPr>
      <w:r w:rsidRPr="00FE2B14">
        <w:rPr>
          <w:rFonts w:cs="v4.2.0"/>
        </w:rPr>
        <w:t>A.4.2.25</w:t>
      </w:r>
      <w:r>
        <w:rPr>
          <w:rFonts w:asciiTheme="minorHAnsi" w:eastAsiaTheme="minorEastAsia" w:hAnsiTheme="minorHAnsi" w:cstheme="minorBidi"/>
          <w:sz w:val="22"/>
          <w:szCs w:val="22"/>
        </w:rPr>
        <w:tab/>
      </w:r>
      <w:r w:rsidRPr="00FE2B14">
        <w:rPr>
          <w:rFonts w:cs="v4.2.0"/>
        </w:rPr>
        <w:t>E-UTRAN FDD – FDD Inter frequency case for Cat-M1 UE in normal coverage</w:t>
      </w:r>
      <w:r>
        <w:tab/>
        <w:t>904</w:t>
      </w:r>
    </w:p>
    <w:p w14:paraId="4EC04BB4" w14:textId="77777777" w:rsidR="001613A3" w:rsidRDefault="001613A3">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904</w:t>
      </w:r>
    </w:p>
    <w:p w14:paraId="42250724" w14:textId="77777777" w:rsidR="001613A3" w:rsidRDefault="001613A3">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905</w:t>
      </w:r>
    </w:p>
    <w:p w14:paraId="218FC63F" w14:textId="77777777" w:rsidR="001613A3" w:rsidRDefault="001613A3">
      <w:pPr>
        <w:pStyle w:val="TOC3"/>
        <w:rPr>
          <w:rFonts w:asciiTheme="minorHAnsi" w:eastAsiaTheme="minorEastAsia" w:hAnsiTheme="minorHAnsi" w:cstheme="minorBidi"/>
          <w:sz w:val="22"/>
          <w:szCs w:val="22"/>
        </w:rPr>
      </w:pPr>
      <w:r w:rsidRPr="00FE2B14">
        <w:rPr>
          <w:rFonts w:cs="v4.2.0"/>
        </w:rPr>
        <w:t>A.4.2.26</w:t>
      </w:r>
      <w:r>
        <w:rPr>
          <w:rFonts w:asciiTheme="minorHAnsi" w:eastAsiaTheme="minorEastAsia" w:hAnsiTheme="minorHAnsi" w:cstheme="minorBidi"/>
          <w:sz w:val="22"/>
          <w:szCs w:val="22"/>
        </w:rPr>
        <w:tab/>
      </w:r>
      <w:r w:rsidRPr="00FE2B14">
        <w:rPr>
          <w:rFonts w:cs="v4.2.0"/>
        </w:rPr>
        <w:t>E-UTRAN HD – FDD Inter frequency case for Cat-M1 UE in normal coverage</w:t>
      </w:r>
      <w:r>
        <w:tab/>
        <w:t>906</w:t>
      </w:r>
    </w:p>
    <w:p w14:paraId="23B53462" w14:textId="77777777" w:rsidR="001613A3" w:rsidRDefault="001613A3">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906</w:t>
      </w:r>
    </w:p>
    <w:p w14:paraId="79A750BD" w14:textId="77777777" w:rsidR="001613A3" w:rsidRDefault="001613A3">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907</w:t>
      </w:r>
    </w:p>
    <w:p w14:paraId="22D16B42" w14:textId="77777777" w:rsidR="001613A3" w:rsidRDefault="001613A3">
      <w:pPr>
        <w:pStyle w:val="TOC3"/>
        <w:rPr>
          <w:rFonts w:asciiTheme="minorHAnsi" w:eastAsiaTheme="minorEastAsia" w:hAnsiTheme="minorHAnsi" w:cstheme="minorBidi"/>
          <w:sz w:val="22"/>
          <w:szCs w:val="22"/>
        </w:rPr>
      </w:pPr>
      <w:r w:rsidRPr="00FE2B14">
        <w:rPr>
          <w:rFonts w:cs="v4.2.0"/>
        </w:rPr>
        <w:t>A.4.2.27</w:t>
      </w:r>
      <w:r>
        <w:rPr>
          <w:rFonts w:asciiTheme="minorHAnsi" w:eastAsiaTheme="minorEastAsia" w:hAnsiTheme="minorHAnsi" w:cstheme="minorBidi"/>
          <w:sz w:val="22"/>
          <w:szCs w:val="22"/>
        </w:rPr>
        <w:tab/>
      </w:r>
      <w:r w:rsidRPr="00FE2B14">
        <w:rPr>
          <w:rFonts w:cs="v4.2.0"/>
        </w:rPr>
        <w:t>E-UTRAN TDD – FDD Inter frequency case for Cat-M1 UE in normal coverage</w:t>
      </w:r>
      <w:r>
        <w:tab/>
        <w:t>908</w:t>
      </w:r>
    </w:p>
    <w:p w14:paraId="570C7B8C" w14:textId="77777777" w:rsidR="001613A3" w:rsidRDefault="001613A3">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908</w:t>
      </w:r>
    </w:p>
    <w:p w14:paraId="14EC8905" w14:textId="77777777" w:rsidR="001613A3" w:rsidRDefault="001613A3">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909</w:t>
      </w:r>
    </w:p>
    <w:p w14:paraId="51515284" w14:textId="77777777" w:rsidR="001613A3" w:rsidRDefault="001613A3">
      <w:pPr>
        <w:pStyle w:val="TOC3"/>
        <w:rPr>
          <w:rFonts w:asciiTheme="minorHAnsi" w:eastAsiaTheme="minorEastAsia" w:hAnsiTheme="minorHAnsi" w:cstheme="minorBidi"/>
          <w:sz w:val="22"/>
          <w:szCs w:val="22"/>
        </w:rPr>
      </w:pPr>
      <w:r w:rsidRPr="00FE2B14">
        <w:rPr>
          <w:rFonts w:cs="v4.2.0"/>
        </w:rPr>
        <w:t>A.4.2.28</w:t>
      </w:r>
      <w:r>
        <w:rPr>
          <w:rFonts w:asciiTheme="minorHAnsi" w:eastAsiaTheme="minorEastAsia" w:hAnsiTheme="minorHAnsi" w:cstheme="minorBidi"/>
          <w:sz w:val="22"/>
          <w:szCs w:val="22"/>
        </w:rPr>
        <w:tab/>
      </w:r>
      <w:r w:rsidRPr="00FE2B14">
        <w:rPr>
          <w:rFonts w:cs="v4.2.0"/>
        </w:rPr>
        <w:t>E-UTRAN FDD – FDD Inter frequency case for Cat-M1 UE in enhanced coverage</w:t>
      </w:r>
      <w:r>
        <w:tab/>
        <w:t>910</w:t>
      </w:r>
    </w:p>
    <w:p w14:paraId="37D779A8" w14:textId="77777777" w:rsidR="001613A3" w:rsidRDefault="001613A3">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910</w:t>
      </w:r>
    </w:p>
    <w:p w14:paraId="6062E47E" w14:textId="77777777" w:rsidR="001613A3" w:rsidRDefault="001613A3">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911</w:t>
      </w:r>
    </w:p>
    <w:p w14:paraId="4CE49408" w14:textId="77777777" w:rsidR="001613A3" w:rsidRDefault="001613A3">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912</w:t>
      </w:r>
    </w:p>
    <w:p w14:paraId="780FE413" w14:textId="77777777" w:rsidR="001613A3" w:rsidRDefault="001613A3">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912</w:t>
      </w:r>
    </w:p>
    <w:p w14:paraId="14AD9FB2" w14:textId="77777777" w:rsidR="001613A3" w:rsidRDefault="001613A3">
      <w:pPr>
        <w:pStyle w:val="TOC4"/>
        <w:rPr>
          <w:rFonts w:asciiTheme="minorHAnsi" w:eastAsiaTheme="minorEastAsia" w:hAnsiTheme="minorHAnsi" w:cstheme="minorBidi"/>
          <w:sz w:val="22"/>
          <w:szCs w:val="22"/>
        </w:rPr>
      </w:pPr>
      <w:r>
        <w:lastRenderedPageBreak/>
        <w:t>A.4.2.29.2</w:t>
      </w:r>
      <w:r>
        <w:rPr>
          <w:rFonts w:asciiTheme="minorHAnsi" w:eastAsiaTheme="minorEastAsia" w:hAnsiTheme="minorHAnsi" w:cstheme="minorBidi"/>
          <w:sz w:val="22"/>
          <w:szCs w:val="22"/>
        </w:rPr>
        <w:tab/>
      </w:r>
      <w:r>
        <w:t>Test Requirements</w:t>
      </w:r>
      <w:r>
        <w:tab/>
        <w:t>913</w:t>
      </w:r>
    </w:p>
    <w:p w14:paraId="63D42DA1" w14:textId="77777777" w:rsidR="001613A3" w:rsidRDefault="001613A3">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914</w:t>
      </w:r>
    </w:p>
    <w:p w14:paraId="5DE75BA5" w14:textId="77777777" w:rsidR="001613A3" w:rsidRDefault="001613A3">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914</w:t>
      </w:r>
    </w:p>
    <w:p w14:paraId="0FB3A0D6" w14:textId="77777777" w:rsidR="001613A3" w:rsidRDefault="001613A3">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915</w:t>
      </w:r>
    </w:p>
    <w:p w14:paraId="792DE7B0" w14:textId="77777777" w:rsidR="001613A3" w:rsidRDefault="001613A3">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916</w:t>
      </w:r>
    </w:p>
    <w:p w14:paraId="711E42BF" w14:textId="77777777" w:rsidR="001613A3" w:rsidRDefault="001613A3">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916</w:t>
      </w:r>
    </w:p>
    <w:p w14:paraId="30F38450" w14:textId="77777777" w:rsidR="001613A3" w:rsidRDefault="001613A3">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917</w:t>
      </w:r>
    </w:p>
    <w:p w14:paraId="0927AC56" w14:textId="77777777" w:rsidR="001613A3" w:rsidRDefault="001613A3">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918</w:t>
      </w:r>
    </w:p>
    <w:p w14:paraId="520B065B" w14:textId="77777777" w:rsidR="001613A3" w:rsidRDefault="001613A3">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918</w:t>
      </w:r>
    </w:p>
    <w:p w14:paraId="0BFFA3DC" w14:textId="77777777" w:rsidR="001613A3" w:rsidRDefault="001613A3">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919</w:t>
      </w:r>
    </w:p>
    <w:p w14:paraId="693DD762" w14:textId="77777777" w:rsidR="001613A3" w:rsidRDefault="001613A3">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920</w:t>
      </w:r>
    </w:p>
    <w:p w14:paraId="047CA7BE" w14:textId="77777777" w:rsidR="001613A3" w:rsidRDefault="001613A3">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920</w:t>
      </w:r>
    </w:p>
    <w:p w14:paraId="3D3BCF08" w14:textId="77777777" w:rsidR="001613A3" w:rsidRDefault="001613A3">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921</w:t>
      </w:r>
    </w:p>
    <w:p w14:paraId="3A8249C9" w14:textId="77777777" w:rsidR="001613A3" w:rsidRDefault="001613A3">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922</w:t>
      </w:r>
    </w:p>
    <w:p w14:paraId="335582BB" w14:textId="77777777" w:rsidR="001613A3" w:rsidRDefault="001613A3">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922</w:t>
      </w:r>
    </w:p>
    <w:p w14:paraId="72850A2F" w14:textId="77777777" w:rsidR="001613A3" w:rsidRDefault="001613A3">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923</w:t>
      </w:r>
    </w:p>
    <w:p w14:paraId="74E4AD80" w14:textId="77777777" w:rsidR="001613A3" w:rsidRDefault="001613A3">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924</w:t>
      </w:r>
    </w:p>
    <w:p w14:paraId="03E0EE3B" w14:textId="77777777" w:rsidR="001613A3" w:rsidRDefault="001613A3">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924</w:t>
      </w:r>
    </w:p>
    <w:p w14:paraId="6720021B" w14:textId="77777777" w:rsidR="001613A3" w:rsidRDefault="001613A3">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926</w:t>
      </w:r>
    </w:p>
    <w:p w14:paraId="51FDBA3F" w14:textId="77777777" w:rsidR="001613A3" w:rsidRDefault="001613A3">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927</w:t>
      </w:r>
    </w:p>
    <w:p w14:paraId="0DDEE712" w14:textId="77777777" w:rsidR="001613A3" w:rsidRDefault="001613A3">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927</w:t>
      </w:r>
    </w:p>
    <w:p w14:paraId="3B534B65" w14:textId="77777777" w:rsidR="001613A3" w:rsidRDefault="001613A3">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929</w:t>
      </w:r>
    </w:p>
    <w:p w14:paraId="058041D4" w14:textId="77777777" w:rsidR="001613A3" w:rsidRDefault="001613A3">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930</w:t>
      </w:r>
    </w:p>
    <w:p w14:paraId="246A1737" w14:textId="77777777" w:rsidR="001613A3" w:rsidRDefault="001613A3">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930</w:t>
      </w:r>
    </w:p>
    <w:p w14:paraId="15097179" w14:textId="77777777" w:rsidR="001613A3" w:rsidRDefault="001613A3">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932</w:t>
      </w:r>
    </w:p>
    <w:p w14:paraId="2652F64A" w14:textId="77777777" w:rsidR="001613A3" w:rsidRDefault="001613A3">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933</w:t>
      </w:r>
    </w:p>
    <w:p w14:paraId="57BF4BB9" w14:textId="77777777" w:rsidR="001613A3" w:rsidRDefault="001613A3">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933</w:t>
      </w:r>
    </w:p>
    <w:p w14:paraId="60C8E60D" w14:textId="77777777" w:rsidR="001613A3" w:rsidRDefault="001613A3">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935</w:t>
      </w:r>
    </w:p>
    <w:p w14:paraId="162E6581" w14:textId="77777777" w:rsidR="001613A3" w:rsidRDefault="001613A3">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936</w:t>
      </w:r>
    </w:p>
    <w:p w14:paraId="0CF8C51B" w14:textId="77777777" w:rsidR="001613A3" w:rsidRDefault="001613A3">
      <w:pPr>
        <w:pStyle w:val="TOC3"/>
        <w:rPr>
          <w:rFonts w:asciiTheme="minorHAnsi" w:eastAsiaTheme="minorEastAsia" w:hAnsiTheme="minorHAnsi" w:cstheme="minorBidi"/>
          <w:sz w:val="22"/>
          <w:szCs w:val="22"/>
        </w:rPr>
      </w:pPr>
      <w:r w:rsidRPr="00FE2B14">
        <w:rPr>
          <w:lang w:val="sv-SE"/>
        </w:rPr>
        <w:t>A.4.3.1</w:t>
      </w:r>
      <w:r>
        <w:rPr>
          <w:rFonts w:asciiTheme="minorHAnsi" w:eastAsiaTheme="minorEastAsia" w:hAnsiTheme="minorHAnsi" w:cstheme="minorBidi"/>
          <w:sz w:val="22"/>
          <w:szCs w:val="22"/>
        </w:rPr>
        <w:tab/>
      </w:r>
      <w:r w:rsidRPr="00FE2B14">
        <w:rPr>
          <w:lang w:val="sv-SE"/>
        </w:rPr>
        <w:t>E-UTRAN FDD – UTRAN FDD:</w:t>
      </w:r>
      <w:r>
        <w:tab/>
        <w:t>936</w:t>
      </w:r>
    </w:p>
    <w:p w14:paraId="3EAE5BF9" w14:textId="77777777" w:rsidR="001613A3" w:rsidRDefault="001613A3">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936</w:t>
      </w:r>
    </w:p>
    <w:p w14:paraId="420B3E04" w14:textId="77777777" w:rsidR="001613A3" w:rsidRDefault="001613A3">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936</w:t>
      </w:r>
    </w:p>
    <w:p w14:paraId="44570222" w14:textId="77777777" w:rsidR="001613A3" w:rsidRDefault="001613A3">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938</w:t>
      </w:r>
    </w:p>
    <w:p w14:paraId="58F9B4A8" w14:textId="77777777" w:rsidR="001613A3" w:rsidRDefault="001613A3">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938</w:t>
      </w:r>
    </w:p>
    <w:p w14:paraId="7E9476DB" w14:textId="77777777" w:rsidR="001613A3" w:rsidRDefault="001613A3">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938</w:t>
      </w:r>
    </w:p>
    <w:p w14:paraId="20A0A9FE" w14:textId="77777777" w:rsidR="001613A3" w:rsidRDefault="001613A3">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941</w:t>
      </w:r>
    </w:p>
    <w:p w14:paraId="4EA6479E" w14:textId="77777777" w:rsidR="001613A3" w:rsidRDefault="001613A3">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941</w:t>
      </w:r>
    </w:p>
    <w:p w14:paraId="5C166A23" w14:textId="77777777" w:rsidR="001613A3" w:rsidRDefault="001613A3">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941</w:t>
      </w:r>
    </w:p>
    <w:p w14:paraId="62F2B693" w14:textId="77777777" w:rsidR="001613A3" w:rsidRDefault="001613A3">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944</w:t>
      </w:r>
    </w:p>
    <w:p w14:paraId="14531AE5" w14:textId="77777777" w:rsidR="001613A3" w:rsidRDefault="001613A3">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944</w:t>
      </w:r>
    </w:p>
    <w:p w14:paraId="533B6F79" w14:textId="77777777" w:rsidR="001613A3" w:rsidRDefault="001613A3">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944</w:t>
      </w:r>
    </w:p>
    <w:p w14:paraId="2A305C36" w14:textId="77777777" w:rsidR="001613A3" w:rsidRDefault="001613A3">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945</w:t>
      </w:r>
    </w:p>
    <w:p w14:paraId="1C4E42A2" w14:textId="77777777" w:rsidR="001613A3" w:rsidRDefault="001613A3">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945</w:t>
      </w:r>
    </w:p>
    <w:p w14:paraId="015F117B" w14:textId="77777777" w:rsidR="001613A3" w:rsidRDefault="001613A3">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945</w:t>
      </w:r>
    </w:p>
    <w:p w14:paraId="372E39E1" w14:textId="77777777" w:rsidR="001613A3" w:rsidRDefault="001613A3">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948</w:t>
      </w:r>
    </w:p>
    <w:p w14:paraId="036F4E4D" w14:textId="77777777" w:rsidR="001613A3" w:rsidRDefault="001613A3">
      <w:pPr>
        <w:pStyle w:val="TOC3"/>
        <w:rPr>
          <w:rFonts w:asciiTheme="minorHAnsi" w:eastAsiaTheme="minorEastAsia" w:hAnsiTheme="minorHAnsi" w:cstheme="minorBidi"/>
          <w:sz w:val="22"/>
          <w:szCs w:val="22"/>
        </w:rPr>
      </w:pPr>
      <w:r w:rsidRPr="00FE2B14">
        <w:rPr>
          <w:lang w:val="sv-SE"/>
        </w:rPr>
        <w:t>A.4.3.2</w:t>
      </w:r>
      <w:r>
        <w:rPr>
          <w:rFonts w:asciiTheme="minorHAnsi" w:eastAsiaTheme="minorEastAsia" w:hAnsiTheme="minorHAnsi" w:cstheme="minorBidi"/>
          <w:sz w:val="22"/>
          <w:szCs w:val="22"/>
        </w:rPr>
        <w:tab/>
      </w:r>
      <w:r w:rsidRPr="00FE2B14">
        <w:rPr>
          <w:lang w:val="sv-SE"/>
        </w:rPr>
        <w:t>E-UTRAN FDD – UTRAN TDD:</w:t>
      </w:r>
      <w:r>
        <w:tab/>
        <w:t>949</w:t>
      </w:r>
    </w:p>
    <w:p w14:paraId="601B8B94" w14:textId="77777777" w:rsidR="001613A3" w:rsidRDefault="001613A3">
      <w:pPr>
        <w:pStyle w:val="TOC4"/>
        <w:rPr>
          <w:rFonts w:asciiTheme="minorHAnsi" w:eastAsiaTheme="minorEastAsia" w:hAnsiTheme="minorHAnsi" w:cstheme="minorBidi"/>
          <w:sz w:val="22"/>
          <w:szCs w:val="22"/>
        </w:rPr>
      </w:pPr>
      <w:r w:rsidRPr="00FE2B14">
        <w:rPr>
          <w:rFonts w:cs="v4.2.0"/>
        </w:rPr>
        <w:t>A.4.3.2.</w:t>
      </w:r>
      <w:r w:rsidRPr="00FE2B14">
        <w:rPr>
          <w:rFonts w:cs="v4.2.0"/>
          <w:lang w:eastAsia="zh-CN"/>
        </w:rPr>
        <w:t>1</w:t>
      </w:r>
      <w:r>
        <w:rPr>
          <w:rFonts w:asciiTheme="minorHAnsi" w:eastAsiaTheme="minorEastAsia" w:hAnsiTheme="minorHAnsi" w:cstheme="minorBidi"/>
          <w:sz w:val="22"/>
          <w:szCs w:val="22"/>
        </w:rPr>
        <w:tab/>
      </w:r>
      <w:r>
        <w:rPr>
          <w:lang w:eastAsia="zh-CN"/>
        </w:rPr>
        <w:t>Test Purpose and Environment</w:t>
      </w:r>
      <w:r>
        <w:tab/>
        <w:t>949</w:t>
      </w:r>
    </w:p>
    <w:p w14:paraId="1BC6A208" w14:textId="77777777" w:rsidR="001613A3" w:rsidRDefault="001613A3">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949</w:t>
      </w:r>
    </w:p>
    <w:p w14:paraId="2E42CAA6" w14:textId="77777777" w:rsidR="001613A3" w:rsidRDefault="001613A3">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949</w:t>
      </w:r>
    </w:p>
    <w:p w14:paraId="53650F8E" w14:textId="77777777" w:rsidR="001613A3" w:rsidRDefault="001613A3">
      <w:pPr>
        <w:pStyle w:val="TOC5"/>
        <w:rPr>
          <w:rFonts w:asciiTheme="minorHAnsi" w:eastAsiaTheme="minorEastAsia" w:hAnsiTheme="minorHAnsi" w:cstheme="minorBidi"/>
          <w:sz w:val="22"/>
          <w:szCs w:val="22"/>
        </w:rPr>
      </w:pPr>
      <w:r w:rsidRPr="00FE2B14">
        <w:rPr>
          <w:lang w:val="en-US"/>
        </w:rPr>
        <w:t>A.4.3.2.</w:t>
      </w:r>
      <w:r w:rsidRPr="00FE2B14">
        <w:rPr>
          <w:lang w:val="en-US" w:eastAsia="zh-CN"/>
        </w:rPr>
        <w:t>1</w:t>
      </w:r>
      <w:r w:rsidRPr="00FE2B14">
        <w:rPr>
          <w:lang w:val="en-US"/>
        </w:rPr>
        <w:t>.</w:t>
      </w:r>
      <w:r w:rsidRPr="00FE2B14">
        <w:rPr>
          <w:lang w:val="en-US" w:eastAsia="zh-CN"/>
        </w:rPr>
        <w:t>3</w:t>
      </w:r>
      <w:r>
        <w:rPr>
          <w:rFonts w:asciiTheme="minorHAnsi" w:eastAsiaTheme="minorEastAsia" w:hAnsiTheme="minorHAnsi" w:cstheme="minorBidi"/>
          <w:sz w:val="22"/>
          <w:szCs w:val="22"/>
        </w:rPr>
        <w:tab/>
      </w:r>
      <w:r w:rsidRPr="00FE2B14">
        <w:rPr>
          <w:lang w:val="en-US" w:eastAsia="zh-CN"/>
        </w:rPr>
        <w:t>Void</w:t>
      </w:r>
      <w:r>
        <w:tab/>
        <w:t>951</w:t>
      </w:r>
    </w:p>
    <w:p w14:paraId="67129ED7" w14:textId="77777777" w:rsidR="001613A3" w:rsidRDefault="001613A3">
      <w:pPr>
        <w:pStyle w:val="TOC4"/>
        <w:rPr>
          <w:rFonts w:asciiTheme="minorHAnsi" w:eastAsiaTheme="minorEastAsia" w:hAnsiTheme="minorHAnsi" w:cstheme="minorBidi"/>
          <w:sz w:val="22"/>
          <w:szCs w:val="22"/>
        </w:rPr>
      </w:pPr>
      <w:r w:rsidRPr="00FE2B14">
        <w:rPr>
          <w:rFonts w:cs="v4.2.0"/>
        </w:rPr>
        <w:t>A.4.3.2.2</w:t>
      </w:r>
      <w:r>
        <w:rPr>
          <w:rFonts w:asciiTheme="minorHAnsi" w:eastAsiaTheme="minorEastAsia" w:hAnsiTheme="minorHAnsi" w:cstheme="minorBidi"/>
          <w:sz w:val="22"/>
          <w:szCs w:val="22"/>
        </w:rPr>
        <w:tab/>
      </w:r>
      <w:r>
        <w:rPr>
          <w:lang w:eastAsia="zh-CN"/>
        </w:rPr>
        <w:t>Test Requirements</w:t>
      </w:r>
      <w:r>
        <w:tab/>
        <w:t>951</w:t>
      </w:r>
    </w:p>
    <w:p w14:paraId="5064794B" w14:textId="77777777" w:rsidR="001613A3" w:rsidRDefault="001613A3">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951</w:t>
      </w:r>
    </w:p>
    <w:p w14:paraId="398E0E42" w14:textId="77777777" w:rsidR="001613A3" w:rsidRDefault="001613A3">
      <w:pPr>
        <w:pStyle w:val="TOC3"/>
        <w:rPr>
          <w:rFonts w:asciiTheme="minorHAnsi" w:eastAsiaTheme="minorEastAsia" w:hAnsiTheme="minorHAnsi" w:cstheme="minorBidi"/>
          <w:sz w:val="22"/>
          <w:szCs w:val="22"/>
        </w:rPr>
      </w:pPr>
      <w:r w:rsidRPr="00FE2B14">
        <w:rPr>
          <w:lang w:val="sv-SE"/>
        </w:rPr>
        <w:t>A.4.3.</w:t>
      </w:r>
      <w:r w:rsidRPr="00FE2B14">
        <w:rPr>
          <w:lang w:val="sv-SE" w:eastAsia="zh-CN"/>
        </w:rPr>
        <w:t>2A</w:t>
      </w:r>
      <w:r>
        <w:rPr>
          <w:rFonts w:asciiTheme="minorHAnsi" w:eastAsiaTheme="minorEastAsia" w:hAnsiTheme="minorHAnsi" w:cstheme="minorBidi"/>
          <w:sz w:val="22"/>
          <w:szCs w:val="22"/>
        </w:rPr>
        <w:tab/>
      </w:r>
      <w:r w:rsidRPr="00FE2B14">
        <w:rPr>
          <w:lang w:val="sv-SE"/>
        </w:rPr>
        <w:t>E-UTRA FDD to UTRA TDD cell re-selection for IncMon</w:t>
      </w:r>
      <w:r>
        <w:tab/>
        <w:t>951</w:t>
      </w:r>
    </w:p>
    <w:p w14:paraId="19C5D5EB" w14:textId="77777777" w:rsidR="001613A3" w:rsidRDefault="001613A3">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951</w:t>
      </w:r>
    </w:p>
    <w:p w14:paraId="55AC46FA" w14:textId="77777777" w:rsidR="001613A3" w:rsidRDefault="001613A3">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955</w:t>
      </w:r>
    </w:p>
    <w:p w14:paraId="4D2BBDE9" w14:textId="77777777" w:rsidR="001613A3" w:rsidRDefault="001613A3">
      <w:pPr>
        <w:pStyle w:val="TOC4"/>
        <w:rPr>
          <w:rFonts w:asciiTheme="minorHAnsi" w:eastAsiaTheme="minorEastAsia" w:hAnsiTheme="minorHAnsi" w:cstheme="minorBidi"/>
          <w:sz w:val="22"/>
          <w:szCs w:val="22"/>
        </w:rPr>
      </w:pPr>
      <w:r w:rsidRPr="00FE2B14">
        <w:rPr>
          <w:lang w:val="sv-SE"/>
        </w:rPr>
        <w:t>A.4.3.3</w:t>
      </w:r>
      <w:r>
        <w:rPr>
          <w:rFonts w:asciiTheme="minorHAnsi" w:eastAsiaTheme="minorEastAsia" w:hAnsiTheme="minorHAnsi" w:cstheme="minorBidi"/>
          <w:sz w:val="22"/>
          <w:szCs w:val="22"/>
        </w:rPr>
        <w:tab/>
      </w:r>
      <w:r w:rsidRPr="00FE2B14">
        <w:rPr>
          <w:lang w:val="sv-SE"/>
        </w:rPr>
        <w:t>E-UTRAN TDD – UTRAN FDD:</w:t>
      </w:r>
      <w:r>
        <w:tab/>
        <w:t>955</w:t>
      </w:r>
    </w:p>
    <w:p w14:paraId="22216C5D" w14:textId="77777777" w:rsidR="001613A3" w:rsidRDefault="001613A3">
      <w:pPr>
        <w:pStyle w:val="TOC4"/>
        <w:rPr>
          <w:rFonts w:asciiTheme="minorHAnsi" w:eastAsiaTheme="minorEastAsia" w:hAnsiTheme="minorHAnsi" w:cstheme="minorBidi"/>
          <w:sz w:val="22"/>
          <w:szCs w:val="22"/>
        </w:rPr>
      </w:pPr>
      <w:r>
        <w:lastRenderedPageBreak/>
        <w:t>A.4.3.3.1</w:t>
      </w:r>
      <w:r>
        <w:rPr>
          <w:rFonts w:asciiTheme="minorHAnsi" w:eastAsiaTheme="minorEastAsia" w:hAnsiTheme="minorHAnsi" w:cstheme="minorBidi"/>
          <w:sz w:val="22"/>
          <w:szCs w:val="22"/>
        </w:rPr>
        <w:tab/>
      </w:r>
      <w:r>
        <w:t>Test Purpose and Environment</w:t>
      </w:r>
      <w:r>
        <w:tab/>
        <w:t>955</w:t>
      </w:r>
    </w:p>
    <w:p w14:paraId="7746E1A8" w14:textId="77777777" w:rsidR="001613A3" w:rsidRDefault="001613A3">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958</w:t>
      </w:r>
    </w:p>
    <w:p w14:paraId="754BDADF" w14:textId="77777777" w:rsidR="001613A3" w:rsidRDefault="001613A3">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958</w:t>
      </w:r>
    </w:p>
    <w:p w14:paraId="7A188C21" w14:textId="77777777" w:rsidR="001613A3" w:rsidRDefault="001613A3">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958</w:t>
      </w:r>
    </w:p>
    <w:p w14:paraId="1AC4B637" w14:textId="77777777" w:rsidR="001613A3" w:rsidRDefault="001613A3">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963</w:t>
      </w:r>
    </w:p>
    <w:p w14:paraId="078F28F0" w14:textId="77777777" w:rsidR="001613A3" w:rsidRDefault="001613A3">
      <w:pPr>
        <w:pStyle w:val="TOC3"/>
        <w:rPr>
          <w:rFonts w:asciiTheme="minorHAnsi" w:eastAsiaTheme="minorEastAsia" w:hAnsiTheme="minorHAnsi" w:cstheme="minorBidi"/>
          <w:sz w:val="22"/>
          <w:szCs w:val="22"/>
        </w:rPr>
      </w:pPr>
      <w:r w:rsidRPr="00FE2B14">
        <w:rPr>
          <w:lang w:val="sv-SE"/>
        </w:rPr>
        <w:t>A.4.3.4</w:t>
      </w:r>
      <w:r>
        <w:rPr>
          <w:rFonts w:asciiTheme="minorHAnsi" w:eastAsiaTheme="minorEastAsia" w:hAnsiTheme="minorHAnsi" w:cstheme="minorBidi"/>
          <w:sz w:val="22"/>
          <w:szCs w:val="22"/>
        </w:rPr>
        <w:tab/>
      </w:r>
      <w:r w:rsidRPr="00FE2B14">
        <w:rPr>
          <w:lang w:val="sv-SE"/>
        </w:rPr>
        <w:t>E-UTRAN TDD – UTRAN TDD:</w:t>
      </w:r>
      <w:r>
        <w:tab/>
        <w:t>964</w:t>
      </w:r>
    </w:p>
    <w:p w14:paraId="1A222135" w14:textId="77777777" w:rsidR="001613A3" w:rsidRDefault="001613A3">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964</w:t>
      </w:r>
    </w:p>
    <w:p w14:paraId="2A60B390"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964</w:t>
      </w:r>
    </w:p>
    <w:p w14:paraId="5AD575D3"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966</w:t>
      </w:r>
    </w:p>
    <w:p w14:paraId="4A1609AD" w14:textId="77777777" w:rsidR="001613A3" w:rsidRDefault="001613A3">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966</w:t>
      </w:r>
    </w:p>
    <w:p w14:paraId="4A7E0C83"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966</w:t>
      </w:r>
    </w:p>
    <w:p w14:paraId="60B2CF2F"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968</w:t>
      </w:r>
    </w:p>
    <w:p w14:paraId="46C336DC" w14:textId="77777777" w:rsidR="001613A3" w:rsidRDefault="001613A3">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968</w:t>
      </w:r>
    </w:p>
    <w:p w14:paraId="4A1C6845" w14:textId="77777777" w:rsidR="001613A3" w:rsidRDefault="001613A3">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968</w:t>
      </w:r>
    </w:p>
    <w:p w14:paraId="3ED8EA72" w14:textId="77777777" w:rsidR="001613A3" w:rsidRDefault="001613A3">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971</w:t>
      </w:r>
    </w:p>
    <w:p w14:paraId="22A6E6EA" w14:textId="77777777" w:rsidR="001613A3" w:rsidRDefault="001613A3">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971</w:t>
      </w:r>
    </w:p>
    <w:p w14:paraId="77F56E21"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971</w:t>
      </w:r>
    </w:p>
    <w:p w14:paraId="1D8EE100" w14:textId="77777777" w:rsidR="001613A3" w:rsidRDefault="001613A3">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975</w:t>
      </w:r>
    </w:p>
    <w:p w14:paraId="0D5A7DF7" w14:textId="77777777" w:rsidR="001613A3" w:rsidRDefault="001613A3">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975</w:t>
      </w:r>
    </w:p>
    <w:p w14:paraId="639F32B6" w14:textId="77777777" w:rsidR="001613A3" w:rsidRDefault="001613A3">
      <w:pPr>
        <w:pStyle w:val="TOC3"/>
        <w:rPr>
          <w:rFonts w:asciiTheme="minorHAnsi" w:eastAsiaTheme="minorEastAsia" w:hAnsiTheme="minorHAnsi" w:cstheme="minorBidi"/>
          <w:sz w:val="22"/>
          <w:szCs w:val="22"/>
        </w:rPr>
      </w:pPr>
      <w:r w:rsidRPr="00FE2B14">
        <w:rPr>
          <w:lang w:val="sv-SE"/>
        </w:rPr>
        <w:t>A.4.4.1</w:t>
      </w:r>
      <w:r>
        <w:rPr>
          <w:rFonts w:asciiTheme="minorHAnsi" w:eastAsiaTheme="minorEastAsia" w:hAnsiTheme="minorHAnsi" w:cstheme="minorBidi"/>
          <w:sz w:val="22"/>
          <w:szCs w:val="22"/>
        </w:rPr>
        <w:tab/>
      </w:r>
      <w:r w:rsidRPr="00FE2B14">
        <w:rPr>
          <w:lang w:val="sv-SE"/>
        </w:rPr>
        <w:t>E-UTRAN FDD – GSM:</w:t>
      </w:r>
      <w:r>
        <w:tab/>
        <w:t>975</w:t>
      </w:r>
    </w:p>
    <w:p w14:paraId="6D6962FB" w14:textId="77777777" w:rsidR="001613A3" w:rsidRDefault="001613A3">
      <w:pPr>
        <w:pStyle w:val="TOC4"/>
        <w:rPr>
          <w:rFonts w:asciiTheme="minorHAnsi" w:eastAsiaTheme="minorEastAsia" w:hAnsiTheme="minorHAnsi" w:cstheme="minorBidi"/>
          <w:sz w:val="22"/>
          <w:szCs w:val="22"/>
        </w:rPr>
      </w:pPr>
      <w:r w:rsidRPr="00FE2B14">
        <w:rPr>
          <w:snapToGrid w:val="0"/>
        </w:rPr>
        <w:t>A.4.4.1.1</w:t>
      </w:r>
      <w:r>
        <w:rPr>
          <w:rFonts w:asciiTheme="minorHAnsi" w:eastAsiaTheme="minorEastAsia" w:hAnsiTheme="minorHAnsi" w:cstheme="minorBidi"/>
          <w:sz w:val="22"/>
          <w:szCs w:val="22"/>
        </w:rPr>
        <w:tab/>
      </w:r>
      <w:r w:rsidRPr="00FE2B14">
        <w:rPr>
          <w:snapToGrid w:val="0"/>
        </w:rPr>
        <w:t>Test Purpose and Environment</w:t>
      </w:r>
      <w:r>
        <w:tab/>
        <w:t>975</w:t>
      </w:r>
    </w:p>
    <w:p w14:paraId="7F07227A" w14:textId="77777777" w:rsidR="001613A3" w:rsidRDefault="001613A3">
      <w:pPr>
        <w:pStyle w:val="TOC4"/>
        <w:rPr>
          <w:rFonts w:asciiTheme="minorHAnsi" w:eastAsiaTheme="minorEastAsia" w:hAnsiTheme="minorHAnsi" w:cstheme="minorBidi"/>
          <w:sz w:val="22"/>
          <w:szCs w:val="22"/>
        </w:rPr>
      </w:pPr>
      <w:r w:rsidRPr="00FE2B14">
        <w:rPr>
          <w:snapToGrid w:val="0"/>
        </w:rPr>
        <w:t>A.4.4.1.2</w:t>
      </w:r>
      <w:r>
        <w:rPr>
          <w:rFonts w:asciiTheme="minorHAnsi" w:eastAsiaTheme="minorEastAsia" w:hAnsiTheme="minorHAnsi" w:cstheme="minorBidi"/>
          <w:sz w:val="22"/>
          <w:szCs w:val="22"/>
        </w:rPr>
        <w:tab/>
      </w:r>
      <w:r w:rsidRPr="00FE2B14">
        <w:rPr>
          <w:snapToGrid w:val="0"/>
        </w:rPr>
        <w:t>Test Requirements</w:t>
      </w:r>
      <w:r>
        <w:tab/>
        <w:t>977</w:t>
      </w:r>
    </w:p>
    <w:p w14:paraId="4FC2A6B8" w14:textId="77777777" w:rsidR="001613A3" w:rsidRDefault="001613A3">
      <w:pPr>
        <w:pStyle w:val="TOC4"/>
        <w:rPr>
          <w:rFonts w:asciiTheme="minorHAnsi" w:eastAsiaTheme="minorEastAsia" w:hAnsiTheme="minorHAnsi" w:cstheme="minorBidi"/>
          <w:sz w:val="22"/>
          <w:szCs w:val="22"/>
        </w:rPr>
      </w:pPr>
      <w:r w:rsidRPr="00FE2B14">
        <w:rPr>
          <w:lang w:val="sv-SE"/>
        </w:rPr>
        <w:t>A.4.4.2</w:t>
      </w:r>
      <w:r>
        <w:rPr>
          <w:rFonts w:asciiTheme="minorHAnsi" w:eastAsiaTheme="minorEastAsia" w:hAnsiTheme="minorHAnsi" w:cstheme="minorBidi"/>
          <w:sz w:val="22"/>
          <w:szCs w:val="22"/>
        </w:rPr>
        <w:tab/>
      </w:r>
      <w:r w:rsidRPr="00FE2B14">
        <w:rPr>
          <w:lang w:val="sv-SE"/>
        </w:rPr>
        <w:t>E-UTRAN TDD – GSM:</w:t>
      </w:r>
      <w:r>
        <w:tab/>
        <w:t>977</w:t>
      </w:r>
    </w:p>
    <w:p w14:paraId="7982B92E" w14:textId="77777777" w:rsidR="001613A3" w:rsidRDefault="001613A3">
      <w:pPr>
        <w:pStyle w:val="TOC4"/>
        <w:rPr>
          <w:rFonts w:asciiTheme="minorHAnsi" w:eastAsiaTheme="minorEastAsia" w:hAnsiTheme="minorHAnsi" w:cstheme="minorBidi"/>
          <w:sz w:val="22"/>
          <w:szCs w:val="22"/>
        </w:rPr>
      </w:pPr>
      <w:r w:rsidRPr="00FE2B14">
        <w:rPr>
          <w:snapToGrid w:val="0"/>
        </w:rPr>
        <w:t>A.4.4.2.1</w:t>
      </w:r>
      <w:r>
        <w:rPr>
          <w:rFonts w:asciiTheme="minorHAnsi" w:eastAsiaTheme="minorEastAsia" w:hAnsiTheme="minorHAnsi" w:cstheme="minorBidi"/>
          <w:sz w:val="22"/>
          <w:szCs w:val="22"/>
        </w:rPr>
        <w:tab/>
      </w:r>
      <w:r w:rsidRPr="00FE2B14">
        <w:rPr>
          <w:snapToGrid w:val="0"/>
        </w:rPr>
        <w:t>Test Purpose and Environment</w:t>
      </w:r>
      <w:r>
        <w:tab/>
        <w:t>977</w:t>
      </w:r>
    </w:p>
    <w:p w14:paraId="27071FD6" w14:textId="77777777" w:rsidR="001613A3" w:rsidRDefault="001613A3">
      <w:pPr>
        <w:pStyle w:val="TOC4"/>
        <w:rPr>
          <w:rFonts w:asciiTheme="minorHAnsi" w:eastAsiaTheme="minorEastAsia" w:hAnsiTheme="minorHAnsi" w:cstheme="minorBidi"/>
          <w:sz w:val="22"/>
          <w:szCs w:val="22"/>
        </w:rPr>
      </w:pPr>
      <w:r w:rsidRPr="00FE2B14">
        <w:rPr>
          <w:snapToGrid w:val="0"/>
        </w:rPr>
        <w:t>A.4.4.2.2</w:t>
      </w:r>
      <w:r>
        <w:rPr>
          <w:rFonts w:asciiTheme="minorHAnsi" w:eastAsiaTheme="minorEastAsia" w:hAnsiTheme="minorHAnsi" w:cstheme="minorBidi"/>
          <w:sz w:val="22"/>
          <w:szCs w:val="22"/>
        </w:rPr>
        <w:tab/>
      </w:r>
      <w:r w:rsidRPr="00FE2B14">
        <w:rPr>
          <w:snapToGrid w:val="0"/>
        </w:rPr>
        <w:t>Test Requirements</w:t>
      </w:r>
      <w:r>
        <w:tab/>
        <w:t>979</w:t>
      </w:r>
    </w:p>
    <w:p w14:paraId="575D0D9D" w14:textId="77777777" w:rsidR="001613A3" w:rsidRDefault="001613A3">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980</w:t>
      </w:r>
    </w:p>
    <w:p w14:paraId="27E014B5" w14:textId="77777777" w:rsidR="001613A3" w:rsidRDefault="001613A3">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980</w:t>
      </w:r>
    </w:p>
    <w:p w14:paraId="5A8720F8" w14:textId="77777777" w:rsidR="001613A3" w:rsidRDefault="001613A3">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980</w:t>
      </w:r>
    </w:p>
    <w:p w14:paraId="0D08B34C" w14:textId="77777777" w:rsidR="001613A3" w:rsidRDefault="001613A3">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980</w:t>
      </w:r>
    </w:p>
    <w:p w14:paraId="21D31EFD" w14:textId="77777777" w:rsidR="001613A3" w:rsidRDefault="001613A3">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982</w:t>
      </w:r>
    </w:p>
    <w:p w14:paraId="3B58821D" w14:textId="77777777" w:rsidR="001613A3" w:rsidRDefault="001613A3">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982</w:t>
      </w:r>
    </w:p>
    <w:p w14:paraId="4D8460D6" w14:textId="77777777" w:rsidR="001613A3" w:rsidRDefault="001613A3">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982</w:t>
      </w:r>
    </w:p>
    <w:p w14:paraId="6A83C476" w14:textId="77777777" w:rsidR="001613A3" w:rsidRDefault="001613A3">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982</w:t>
      </w:r>
    </w:p>
    <w:p w14:paraId="5C14D116" w14:textId="77777777" w:rsidR="001613A3" w:rsidRDefault="001613A3">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985</w:t>
      </w:r>
    </w:p>
    <w:p w14:paraId="25A61A40" w14:textId="77777777" w:rsidR="001613A3" w:rsidRDefault="001613A3">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985</w:t>
      </w:r>
    </w:p>
    <w:p w14:paraId="7049DA3F" w14:textId="77777777" w:rsidR="001613A3" w:rsidRDefault="001613A3">
      <w:pPr>
        <w:pStyle w:val="TOC4"/>
        <w:rPr>
          <w:rFonts w:asciiTheme="minorHAnsi" w:eastAsiaTheme="minorEastAsia" w:hAnsiTheme="minorHAnsi" w:cstheme="minorBidi"/>
          <w:sz w:val="22"/>
          <w:szCs w:val="22"/>
        </w:rPr>
      </w:pPr>
      <w:r w:rsidRPr="00FE2B14">
        <w:rPr>
          <w:lang w:val="sv-SE"/>
        </w:rPr>
        <w:t>A.4.6.1</w:t>
      </w:r>
      <w:r>
        <w:rPr>
          <w:rFonts w:asciiTheme="minorHAnsi" w:eastAsiaTheme="minorEastAsia" w:hAnsiTheme="minorHAnsi" w:cstheme="minorBidi"/>
          <w:sz w:val="22"/>
          <w:szCs w:val="22"/>
        </w:rPr>
        <w:tab/>
      </w:r>
      <w:r w:rsidRPr="00FE2B14">
        <w:rPr>
          <w:lang w:val="sv-SE"/>
        </w:rPr>
        <w:t>E-UTRAN FDD – cdma2000 1X</w:t>
      </w:r>
      <w:r>
        <w:tab/>
        <w:t>985</w:t>
      </w:r>
    </w:p>
    <w:p w14:paraId="5C468A49" w14:textId="77777777" w:rsidR="001613A3" w:rsidRDefault="001613A3">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985</w:t>
      </w:r>
    </w:p>
    <w:p w14:paraId="193405D6" w14:textId="77777777" w:rsidR="001613A3" w:rsidRDefault="001613A3">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985</w:t>
      </w:r>
    </w:p>
    <w:p w14:paraId="7BD0AB1F" w14:textId="77777777" w:rsidR="001613A3" w:rsidRDefault="001613A3">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988</w:t>
      </w:r>
    </w:p>
    <w:p w14:paraId="0F41AFF0" w14:textId="77777777" w:rsidR="001613A3" w:rsidRDefault="001613A3">
      <w:pPr>
        <w:pStyle w:val="TOC3"/>
        <w:rPr>
          <w:rFonts w:asciiTheme="minorHAnsi" w:eastAsiaTheme="minorEastAsia" w:hAnsiTheme="minorHAnsi" w:cstheme="minorBidi"/>
          <w:sz w:val="22"/>
          <w:szCs w:val="22"/>
        </w:rPr>
      </w:pPr>
      <w:r w:rsidRPr="00FE2B14">
        <w:rPr>
          <w:lang w:val="sv-SE"/>
        </w:rPr>
        <w:t>A.4.</w:t>
      </w:r>
      <w:r w:rsidRPr="00FE2B14">
        <w:rPr>
          <w:lang w:val="sv-SE" w:eastAsia="zh-CN"/>
        </w:rPr>
        <w:t>6</w:t>
      </w:r>
      <w:r w:rsidRPr="00FE2B14">
        <w:rPr>
          <w:lang w:val="sv-SE"/>
        </w:rPr>
        <w:t>.</w:t>
      </w:r>
      <w:r w:rsidRPr="00FE2B14">
        <w:rPr>
          <w:lang w:val="sv-SE" w:eastAsia="zh-CN"/>
        </w:rPr>
        <w:t>2</w:t>
      </w:r>
      <w:r>
        <w:rPr>
          <w:rFonts w:asciiTheme="minorHAnsi" w:eastAsiaTheme="minorEastAsia" w:hAnsiTheme="minorHAnsi" w:cstheme="minorBidi"/>
          <w:sz w:val="22"/>
          <w:szCs w:val="22"/>
        </w:rPr>
        <w:tab/>
      </w:r>
      <w:r w:rsidRPr="00FE2B14">
        <w:rPr>
          <w:lang w:val="sv-SE"/>
        </w:rPr>
        <w:t xml:space="preserve">E-UTRAN </w:t>
      </w:r>
      <w:r w:rsidRPr="00FE2B14">
        <w:rPr>
          <w:lang w:val="sv-SE" w:eastAsia="zh-CN"/>
        </w:rPr>
        <w:t>T</w:t>
      </w:r>
      <w:r w:rsidRPr="00FE2B14">
        <w:rPr>
          <w:lang w:val="sv-SE"/>
        </w:rPr>
        <w:t>DD – cdma2000 1X</w:t>
      </w:r>
      <w:r>
        <w:tab/>
        <w:t>988</w:t>
      </w:r>
    </w:p>
    <w:p w14:paraId="66073E69" w14:textId="77777777" w:rsidR="001613A3" w:rsidRDefault="001613A3">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988</w:t>
      </w:r>
    </w:p>
    <w:p w14:paraId="3EF23323" w14:textId="77777777" w:rsidR="001613A3" w:rsidRDefault="001613A3">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988</w:t>
      </w:r>
    </w:p>
    <w:p w14:paraId="6CA09C41" w14:textId="77777777" w:rsidR="001613A3" w:rsidRDefault="001613A3">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991</w:t>
      </w:r>
    </w:p>
    <w:p w14:paraId="689761F2" w14:textId="77777777" w:rsidR="001613A3" w:rsidRDefault="001613A3">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991</w:t>
      </w:r>
    </w:p>
    <w:p w14:paraId="12957654" w14:textId="77777777" w:rsidR="001613A3" w:rsidRDefault="001613A3">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991</w:t>
      </w:r>
    </w:p>
    <w:p w14:paraId="0AE94032" w14:textId="77777777" w:rsidR="001613A3" w:rsidRDefault="001613A3">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991</w:t>
      </w:r>
    </w:p>
    <w:p w14:paraId="3150832D" w14:textId="77777777" w:rsidR="001613A3" w:rsidRDefault="001613A3">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995</w:t>
      </w:r>
    </w:p>
    <w:p w14:paraId="78C513FC" w14:textId="77777777" w:rsidR="001613A3" w:rsidRDefault="001613A3">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996</w:t>
      </w:r>
    </w:p>
    <w:p w14:paraId="3B9CA50E" w14:textId="77777777" w:rsidR="001613A3" w:rsidRDefault="001613A3">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996</w:t>
      </w:r>
    </w:p>
    <w:p w14:paraId="0374E354" w14:textId="77777777" w:rsidR="001613A3" w:rsidRDefault="001613A3">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999</w:t>
      </w:r>
    </w:p>
    <w:p w14:paraId="3641CDCE" w14:textId="77777777" w:rsidR="001613A3" w:rsidRDefault="001613A3">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1000</w:t>
      </w:r>
    </w:p>
    <w:p w14:paraId="15812BD5" w14:textId="77777777" w:rsidR="001613A3" w:rsidRDefault="001613A3">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1000</w:t>
      </w:r>
    </w:p>
    <w:p w14:paraId="177B559C" w14:textId="77777777" w:rsidR="001613A3" w:rsidRDefault="001613A3">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1003</w:t>
      </w:r>
    </w:p>
    <w:p w14:paraId="7190033B" w14:textId="77777777" w:rsidR="001613A3" w:rsidRDefault="001613A3">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1004</w:t>
      </w:r>
    </w:p>
    <w:p w14:paraId="3CD8EC2A" w14:textId="77777777" w:rsidR="001613A3" w:rsidRDefault="001613A3">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1004</w:t>
      </w:r>
    </w:p>
    <w:p w14:paraId="68E8D94D" w14:textId="77777777" w:rsidR="001613A3" w:rsidRDefault="001613A3">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1007</w:t>
      </w:r>
    </w:p>
    <w:p w14:paraId="47E55B34" w14:textId="77777777" w:rsidR="001613A3" w:rsidRDefault="001613A3">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1008</w:t>
      </w:r>
    </w:p>
    <w:p w14:paraId="44E8B9E0" w14:textId="77777777" w:rsidR="001613A3" w:rsidRDefault="001613A3">
      <w:pPr>
        <w:pStyle w:val="TOC2"/>
        <w:rPr>
          <w:rFonts w:asciiTheme="minorHAnsi" w:eastAsiaTheme="minorEastAsia" w:hAnsiTheme="minorHAnsi" w:cstheme="minorBidi"/>
          <w:sz w:val="22"/>
          <w:szCs w:val="22"/>
        </w:rPr>
      </w:pPr>
      <w:r w:rsidRPr="00FE2B14">
        <w:rPr>
          <w:rFonts w:cs="v4.2.0"/>
          <w:lang w:val="sv-FI"/>
        </w:rPr>
        <w:t>A.5.1</w:t>
      </w:r>
      <w:r>
        <w:rPr>
          <w:rFonts w:asciiTheme="minorHAnsi" w:eastAsiaTheme="minorEastAsia" w:hAnsiTheme="minorHAnsi" w:cstheme="minorBidi"/>
          <w:sz w:val="22"/>
          <w:szCs w:val="22"/>
        </w:rPr>
        <w:tab/>
      </w:r>
      <w:r w:rsidRPr="00FE2B14">
        <w:rPr>
          <w:lang w:val="sv-FI"/>
        </w:rPr>
        <w:t>E-UTRAN Handover</w:t>
      </w:r>
      <w:r>
        <w:tab/>
        <w:t>1008</w:t>
      </w:r>
    </w:p>
    <w:p w14:paraId="2F2F9401" w14:textId="77777777" w:rsidR="001613A3" w:rsidRDefault="001613A3">
      <w:pPr>
        <w:pStyle w:val="TOC3"/>
        <w:rPr>
          <w:rFonts w:asciiTheme="minorHAnsi" w:eastAsiaTheme="minorEastAsia" w:hAnsiTheme="minorHAnsi" w:cstheme="minorBidi"/>
          <w:sz w:val="22"/>
          <w:szCs w:val="22"/>
        </w:rPr>
      </w:pPr>
      <w:r w:rsidRPr="00FE2B14">
        <w:rPr>
          <w:snapToGrid w:val="0"/>
          <w:lang w:val="sv-FI"/>
        </w:rPr>
        <w:t>A.5.1.1</w:t>
      </w:r>
      <w:r>
        <w:rPr>
          <w:rFonts w:asciiTheme="minorHAnsi" w:eastAsiaTheme="minorEastAsia" w:hAnsiTheme="minorHAnsi" w:cstheme="minorBidi"/>
          <w:sz w:val="22"/>
          <w:szCs w:val="22"/>
        </w:rPr>
        <w:tab/>
      </w:r>
      <w:r w:rsidRPr="00FE2B14">
        <w:rPr>
          <w:lang w:val="sv-FI"/>
        </w:rPr>
        <w:t>E-UTRAN FDD - FDD Intra frequency handover</w:t>
      </w:r>
      <w:r>
        <w:tab/>
        <w:t>1008</w:t>
      </w:r>
    </w:p>
    <w:p w14:paraId="4F4DA4BB" w14:textId="77777777" w:rsidR="001613A3" w:rsidRDefault="001613A3">
      <w:pPr>
        <w:pStyle w:val="TOC4"/>
        <w:rPr>
          <w:rFonts w:asciiTheme="minorHAnsi" w:eastAsiaTheme="minorEastAsia" w:hAnsiTheme="minorHAnsi" w:cstheme="minorBidi"/>
          <w:sz w:val="22"/>
          <w:szCs w:val="22"/>
        </w:rPr>
      </w:pPr>
      <w:r w:rsidRPr="00FE2B14">
        <w:rPr>
          <w:snapToGrid w:val="0"/>
        </w:rPr>
        <w:t>A.5.1.1.1</w:t>
      </w:r>
      <w:r>
        <w:rPr>
          <w:rFonts w:asciiTheme="minorHAnsi" w:eastAsiaTheme="minorEastAsia" w:hAnsiTheme="minorHAnsi" w:cstheme="minorBidi"/>
          <w:sz w:val="22"/>
          <w:szCs w:val="22"/>
        </w:rPr>
        <w:tab/>
      </w:r>
      <w:r w:rsidRPr="00FE2B14">
        <w:rPr>
          <w:snapToGrid w:val="0"/>
        </w:rPr>
        <w:t>Test Purpose and Environment</w:t>
      </w:r>
      <w:r>
        <w:tab/>
        <w:t>1008</w:t>
      </w:r>
    </w:p>
    <w:p w14:paraId="70B586E0" w14:textId="77777777" w:rsidR="001613A3" w:rsidRDefault="001613A3">
      <w:pPr>
        <w:pStyle w:val="TOC3"/>
        <w:rPr>
          <w:rFonts w:asciiTheme="minorHAnsi" w:eastAsiaTheme="minorEastAsia" w:hAnsiTheme="minorHAnsi" w:cstheme="minorBidi"/>
          <w:sz w:val="22"/>
          <w:szCs w:val="22"/>
        </w:rPr>
      </w:pPr>
      <w:r w:rsidRPr="00FE2B14">
        <w:rPr>
          <w:snapToGrid w:val="0"/>
        </w:rPr>
        <w:lastRenderedPageBreak/>
        <w:t>A.5.1.1.2</w:t>
      </w:r>
      <w:r>
        <w:rPr>
          <w:rFonts w:asciiTheme="minorHAnsi" w:eastAsiaTheme="minorEastAsia" w:hAnsiTheme="minorHAnsi" w:cstheme="minorBidi"/>
          <w:sz w:val="22"/>
          <w:szCs w:val="22"/>
        </w:rPr>
        <w:tab/>
      </w:r>
      <w:r w:rsidRPr="00FE2B14">
        <w:rPr>
          <w:snapToGrid w:val="0"/>
        </w:rPr>
        <w:t>Test Requirements</w:t>
      </w:r>
      <w:r>
        <w:tab/>
        <w:t>1010</w:t>
      </w:r>
    </w:p>
    <w:p w14:paraId="7F04439F" w14:textId="77777777" w:rsidR="001613A3" w:rsidRDefault="001613A3">
      <w:pPr>
        <w:pStyle w:val="TOC3"/>
        <w:rPr>
          <w:rFonts w:asciiTheme="minorHAnsi" w:eastAsiaTheme="minorEastAsia" w:hAnsiTheme="minorHAnsi" w:cstheme="minorBidi"/>
          <w:sz w:val="22"/>
          <w:szCs w:val="22"/>
        </w:rPr>
      </w:pPr>
      <w:r w:rsidRPr="00FE2B14">
        <w:rPr>
          <w:rFonts w:cs="v4.2.0"/>
        </w:rPr>
        <w:t>A.5.1.2</w:t>
      </w:r>
      <w:r>
        <w:rPr>
          <w:rFonts w:asciiTheme="minorHAnsi" w:eastAsiaTheme="minorEastAsia" w:hAnsiTheme="minorHAnsi" w:cstheme="minorBidi"/>
          <w:sz w:val="22"/>
          <w:szCs w:val="22"/>
        </w:rPr>
        <w:tab/>
      </w:r>
      <w:r>
        <w:t>E-UTRAN TDD - TDD Intra frequency handover</w:t>
      </w:r>
      <w:r>
        <w:tab/>
        <w:t>1010</w:t>
      </w:r>
    </w:p>
    <w:p w14:paraId="61A31B87" w14:textId="77777777" w:rsidR="001613A3" w:rsidRDefault="001613A3">
      <w:pPr>
        <w:pStyle w:val="TOC4"/>
        <w:rPr>
          <w:rFonts w:asciiTheme="minorHAnsi" w:eastAsiaTheme="minorEastAsia" w:hAnsiTheme="minorHAnsi" w:cstheme="minorBidi"/>
          <w:sz w:val="22"/>
          <w:szCs w:val="22"/>
        </w:rPr>
      </w:pPr>
      <w:r w:rsidRPr="00FE2B14">
        <w:rPr>
          <w:snapToGrid w:val="0"/>
        </w:rPr>
        <w:t>A.5.1.2.1</w:t>
      </w:r>
      <w:r>
        <w:rPr>
          <w:rFonts w:asciiTheme="minorHAnsi" w:eastAsiaTheme="minorEastAsia" w:hAnsiTheme="minorHAnsi" w:cstheme="minorBidi"/>
          <w:sz w:val="22"/>
          <w:szCs w:val="22"/>
        </w:rPr>
        <w:tab/>
      </w:r>
      <w:r w:rsidRPr="00FE2B14">
        <w:rPr>
          <w:snapToGrid w:val="0"/>
        </w:rPr>
        <w:t>Test Purpose and Environment</w:t>
      </w:r>
      <w:r>
        <w:tab/>
        <w:t>1010</w:t>
      </w:r>
    </w:p>
    <w:p w14:paraId="4963F21E" w14:textId="77777777" w:rsidR="001613A3" w:rsidRDefault="001613A3">
      <w:pPr>
        <w:pStyle w:val="TOC4"/>
        <w:rPr>
          <w:rFonts w:asciiTheme="minorHAnsi" w:eastAsiaTheme="minorEastAsia" w:hAnsiTheme="minorHAnsi" w:cstheme="minorBidi"/>
          <w:sz w:val="22"/>
          <w:szCs w:val="22"/>
        </w:rPr>
      </w:pPr>
      <w:r w:rsidRPr="00FE2B14">
        <w:rPr>
          <w:snapToGrid w:val="0"/>
        </w:rPr>
        <w:t>A.5.1.2.2</w:t>
      </w:r>
      <w:r>
        <w:rPr>
          <w:rFonts w:asciiTheme="minorHAnsi" w:eastAsiaTheme="minorEastAsia" w:hAnsiTheme="minorHAnsi" w:cstheme="minorBidi"/>
          <w:sz w:val="22"/>
          <w:szCs w:val="22"/>
        </w:rPr>
        <w:tab/>
      </w:r>
      <w:r w:rsidRPr="00FE2B14">
        <w:rPr>
          <w:snapToGrid w:val="0"/>
        </w:rPr>
        <w:t>Test Requirements</w:t>
      </w:r>
      <w:r>
        <w:tab/>
        <w:t>1012</w:t>
      </w:r>
    </w:p>
    <w:p w14:paraId="1A4C4E34" w14:textId="77777777" w:rsidR="001613A3" w:rsidRDefault="001613A3">
      <w:pPr>
        <w:pStyle w:val="TOC3"/>
        <w:rPr>
          <w:rFonts w:asciiTheme="minorHAnsi" w:eastAsiaTheme="minorEastAsia" w:hAnsiTheme="minorHAnsi" w:cstheme="minorBidi"/>
          <w:sz w:val="22"/>
          <w:szCs w:val="22"/>
        </w:rPr>
      </w:pPr>
      <w:r w:rsidRPr="00FE2B14">
        <w:rPr>
          <w:rFonts w:cs="v4.2.0"/>
        </w:rPr>
        <w:t>A.5.1.3</w:t>
      </w:r>
      <w:r>
        <w:rPr>
          <w:rFonts w:asciiTheme="minorHAnsi" w:eastAsiaTheme="minorEastAsia" w:hAnsiTheme="minorHAnsi" w:cstheme="minorBidi"/>
          <w:sz w:val="22"/>
          <w:szCs w:val="22"/>
        </w:rPr>
        <w:tab/>
      </w:r>
      <w:r>
        <w:t>E-UTRAN FDD – FDD Inter frequency handover</w:t>
      </w:r>
      <w:r>
        <w:tab/>
        <w:t>1012</w:t>
      </w:r>
    </w:p>
    <w:p w14:paraId="7C60EA8B" w14:textId="77777777" w:rsidR="001613A3" w:rsidRDefault="001613A3">
      <w:pPr>
        <w:pStyle w:val="TOC4"/>
        <w:rPr>
          <w:rFonts w:asciiTheme="minorHAnsi" w:eastAsiaTheme="minorEastAsia" w:hAnsiTheme="minorHAnsi" w:cstheme="minorBidi"/>
          <w:sz w:val="22"/>
          <w:szCs w:val="22"/>
        </w:rPr>
      </w:pPr>
      <w:r w:rsidRPr="00FE2B14">
        <w:rPr>
          <w:snapToGrid w:val="0"/>
        </w:rPr>
        <w:t>A.5.1.3.1</w:t>
      </w:r>
      <w:r>
        <w:rPr>
          <w:rFonts w:asciiTheme="minorHAnsi" w:eastAsiaTheme="minorEastAsia" w:hAnsiTheme="minorHAnsi" w:cstheme="minorBidi"/>
          <w:sz w:val="22"/>
          <w:szCs w:val="22"/>
        </w:rPr>
        <w:tab/>
      </w:r>
      <w:r w:rsidRPr="00FE2B14">
        <w:rPr>
          <w:snapToGrid w:val="0"/>
        </w:rPr>
        <w:t>Test Purpose and Environment</w:t>
      </w:r>
      <w:r>
        <w:tab/>
        <w:t>1012</w:t>
      </w:r>
    </w:p>
    <w:p w14:paraId="2D12C58B" w14:textId="77777777" w:rsidR="001613A3" w:rsidRDefault="001613A3">
      <w:pPr>
        <w:pStyle w:val="TOC4"/>
        <w:rPr>
          <w:rFonts w:asciiTheme="minorHAnsi" w:eastAsiaTheme="minorEastAsia" w:hAnsiTheme="minorHAnsi" w:cstheme="minorBidi"/>
          <w:sz w:val="22"/>
          <w:szCs w:val="22"/>
        </w:rPr>
      </w:pPr>
      <w:r w:rsidRPr="00FE2B14">
        <w:rPr>
          <w:snapToGrid w:val="0"/>
        </w:rPr>
        <w:t>A.5.1.3.2</w:t>
      </w:r>
      <w:r>
        <w:rPr>
          <w:rFonts w:asciiTheme="minorHAnsi" w:eastAsiaTheme="minorEastAsia" w:hAnsiTheme="minorHAnsi" w:cstheme="minorBidi"/>
          <w:sz w:val="22"/>
          <w:szCs w:val="22"/>
        </w:rPr>
        <w:tab/>
      </w:r>
      <w:r w:rsidRPr="00FE2B14">
        <w:rPr>
          <w:snapToGrid w:val="0"/>
        </w:rPr>
        <w:t>Test Requirements</w:t>
      </w:r>
      <w:r>
        <w:tab/>
        <w:t>1014</w:t>
      </w:r>
    </w:p>
    <w:p w14:paraId="44312077" w14:textId="77777777" w:rsidR="001613A3" w:rsidRDefault="001613A3">
      <w:pPr>
        <w:pStyle w:val="TOC3"/>
        <w:rPr>
          <w:rFonts w:asciiTheme="minorHAnsi" w:eastAsiaTheme="minorEastAsia" w:hAnsiTheme="minorHAnsi" w:cstheme="minorBidi"/>
          <w:sz w:val="22"/>
          <w:szCs w:val="22"/>
        </w:rPr>
      </w:pPr>
      <w:r w:rsidRPr="00FE2B14">
        <w:rPr>
          <w:rFonts w:cs="v4.2.0"/>
        </w:rPr>
        <w:t>A.5.1.4</w:t>
      </w:r>
      <w:r>
        <w:rPr>
          <w:rFonts w:asciiTheme="minorHAnsi" w:eastAsiaTheme="minorEastAsia" w:hAnsiTheme="minorHAnsi" w:cstheme="minorBidi"/>
          <w:sz w:val="22"/>
          <w:szCs w:val="22"/>
        </w:rPr>
        <w:tab/>
      </w:r>
      <w:r>
        <w:t>E-UTRAN TDD – TDD Inter frequency handover</w:t>
      </w:r>
      <w:r>
        <w:tab/>
        <w:t>1014</w:t>
      </w:r>
    </w:p>
    <w:p w14:paraId="2BB74D33" w14:textId="77777777" w:rsidR="001613A3" w:rsidRDefault="001613A3">
      <w:pPr>
        <w:pStyle w:val="TOC4"/>
        <w:rPr>
          <w:rFonts w:asciiTheme="minorHAnsi" w:eastAsiaTheme="minorEastAsia" w:hAnsiTheme="minorHAnsi" w:cstheme="minorBidi"/>
          <w:sz w:val="22"/>
          <w:szCs w:val="22"/>
        </w:rPr>
      </w:pPr>
      <w:r w:rsidRPr="00FE2B14">
        <w:rPr>
          <w:snapToGrid w:val="0"/>
        </w:rPr>
        <w:t>A.5.1.4.1</w:t>
      </w:r>
      <w:r>
        <w:rPr>
          <w:rFonts w:asciiTheme="minorHAnsi" w:eastAsiaTheme="minorEastAsia" w:hAnsiTheme="minorHAnsi" w:cstheme="minorBidi"/>
          <w:sz w:val="22"/>
          <w:szCs w:val="22"/>
        </w:rPr>
        <w:tab/>
      </w:r>
      <w:r w:rsidRPr="00FE2B14">
        <w:rPr>
          <w:snapToGrid w:val="0"/>
        </w:rPr>
        <w:t>Test Purpose and Environment</w:t>
      </w:r>
      <w:r>
        <w:tab/>
        <w:t>1014</w:t>
      </w:r>
    </w:p>
    <w:p w14:paraId="32195A72" w14:textId="77777777" w:rsidR="001613A3" w:rsidRDefault="001613A3">
      <w:pPr>
        <w:pStyle w:val="TOC4"/>
        <w:rPr>
          <w:rFonts w:asciiTheme="minorHAnsi" w:eastAsiaTheme="minorEastAsia" w:hAnsiTheme="minorHAnsi" w:cstheme="minorBidi"/>
          <w:sz w:val="22"/>
          <w:szCs w:val="22"/>
        </w:rPr>
      </w:pPr>
      <w:r w:rsidRPr="00FE2B14">
        <w:rPr>
          <w:snapToGrid w:val="0"/>
        </w:rPr>
        <w:t>A.5.1.4.2</w:t>
      </w:r>
      <w:r>
        <w:rPr>
          <w:rFonts w:asciiTheme="minorHAnsi" w:eastAsiaTheme="minorEastAsia" w:hAnsiTheme="minorHAnsi" w:cstheme="minorBidi"/>
          <w:sz w:val="22"/>
          <w:szCs w:val="22"/>
        </w:rPr>
        <w:tab/>
      </w:r>
      <w:r w:rsidRPr="00FE2B14">
        <w:rPr>
          <w:snapToGrid w:val="0"/>
        </w:rPr>
        <w:t>Test Requirements</w:t>
      </w:r>
      <w:r>
        <w:tab/>
        <w:t>1016</w:t>
      </w:r>
    </w:p>
    <w:p w14:paraId="11AF94BE" w14:textId="77777777" w:rsidR="001613A3" w:rsidRDefault="001613A3">
      <w:pPr>
        <w:pStyle w:val="TOC3"/>
        <w:rPr>
          <w:rFonts w:asciiTheme="minorHAnsi" w:eastAsiaTheme="minorEastAsia" w:hAnsiTheme="minorHAnsi" w:cstheme="minorBidi"/>
          <w:sz w:val="22"/>
          <w:szCs w:val="22"/>
        </w:rPr>
      </w:pPr>
      <w:r w:rsidRPr="00FE2B14">
        <w:rPr>
          <w:rFonts w:cs="v4.2.0"/>
        </w:rPr>
        <w:t>A.5.1.5</w:t>
      </w:r>
      <w:r>
        <w:rPr>
          <w:rFonts w:asciiTheme="minorHAnsi" w:eastAsiaTheme="minorEastAsia" w:hAnsiTheme="minorHAnsi" w:cstheme="minorBidi"/>
          <w:sz w:val="22"/>
          <w:szCs w:val="22"/>
        </w:rPr>
        <w:tab/>
      </w:r>
      <w:r>
        <w:t>E-UTRAN FDD – FDD Inter frequency handover: unknown target cell</w:t>
      </w:r>
      <w:r>
        <w:tab/>
        <w:t>1016</w:t>
      </w:r>
    </w:p>
    <w:p w14:paraId="17EA01E3" w14:textId="77777777" w:rsidR="001613A3" w:rsidRDefault="001613A3">
      <w:pPr>
        <w:pStyle w:val="TOC4"/>
        <w:rPr>
          <w:rFonts w:asciiTheme="minorHAnsi" w:eastAsiaTheme="minorEastAsia" w:hAnsiTheme="minorHAnsi" w:cstheme="minorBidi"/>
          <w:sz w:val="22"/>
          <w:szCs w:val="22"/>
        </w:rPr>
      </w:pPr>
      <w:r w:rsidRPr="00FE2B14">
        <w:rPr>
          <w:snapToGrid w:val="0"/>
        </w:rPr>
        <w:t>A.5.1.5.1</w:t>
      </w:r>
      <w:r>
        <w:rPr>
          <w:rFonts w:asciiTheme="minorHAnsi" w:eastAsiaTheme="minorEastAsia" w:hAnsiTheme="minorHAnsi" w:cstheme="minorBidi"/>
          <w:sz w:val="22"/>
          <w:szCs w:val="22"/>
        </w:rPr>
        <w:tab/>
      </w:r>
      <w:r w:rsidRPr="00FE2B14">
        <w:rPr>
          <w:snapToGrid w:val="0"/>
        </w:rPr>
        <w:t>Test Purpose and Environment</w:t>
      </w:r>
      <w:r>
        <w:tab/>
        <w:t>1016</w:t>
      </w:r>
    </w:p>
    <w:p w14:paraId="0757122C" w14:textId="77777777" w:rsidR="001613A3" w:rsidRDefault="001613A3">
      <w:pPr>
        <w:pStyle w:val="TOC4"/>
        <w:rPr>
          <w:rFonts w:asciiTheme="minorHAnsi" w:eastAsiaTheme="minorEastAsia" w:hAnsiTheme="minorHAnsi" w:cstheme="minorBidi"/>
          <w:sz w:val="22"/>
          <w:szCs w:val="22"/>
        </w:rPr>
      </w:pPr>
      <w:r w:rsidRPr="00FE2B14">
        <w:rPr>
          <w:snapToGrid w:val="0"/>
        </w:rPr>
        <w:t>A.5.1.5.2</w:t>
      </w:r>
      <w:r>
        <w:rPr>
          <w:rFonts w:asciiTheme="minorHAnsi" w:eastAsiaTheme="minorEastAsia" w:hAnsiTheme="minorHAnsi" w:cstheme="minorBidi"/>
          <w:sz w:val="22"/>
          <w:szCs w:val="22"/>
        </w:rPr>
        <w:tab/>
      </w:r>
      <w:r w:rsidRPr="00FE2B14">
        <w:rPr>
          <w:snapToGrid w:val="0"/>
        </w:rPr>
        <w:t>Test Requirements</w:t>
      </w:r>
      <w:r>
        <w:tab/>
        <w:t>1018</w:t>
      </w:r>
    </w:p>
    <w:p w14:paraId="3260D802" w14:textId="77777777" w:rsidR="001613A3" w:rsidRDefault="001613A3">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1018</w:t>
      </w:r>
    </w:p>
    <w:p w14:paraId="484B9D24" w14:textId="77777777" w:rsidR="001613A3" w:rsidRDefault="001613A3">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1018</w:t>
      </w:r>
    </w:p>
    <w:p w14:paraId="17D854CF" w14:textId="77777777" w:rsidR="001613A3" w:rsidRDefault="001613A3">
      <w:pPr>
        <w:pStyle w:val="TOC4"/>
        <w:rPr>
          <w:rFonts w:asciiTheme="minorHAnsi" w:eastAsiaTheme="minorEastAsia" w:hAnsiTheme="minorHAnsi" w:cstheme="minorBidi"/>
          <w:sz w:val="22"/>
          <w:szCs w:val="22"/>
        </w:rPr>
      </w:pPr>
      <w:r w:rsidRPr="00FE2B14">
        <w:rPr>
          <w:snapToGrid w:val="0"/>
        </w:rPr>
        <w:t>A.5.1.6.2</w:t>
      </w:r>
      <w:r>
        <w:rPr>
          <w:rFonts w:asciiTheme="minorHAnsi" w:eastAsiaTheme="minorEastAsia" w:hAnsiTheme="minorHAnsi" w:cstheme="minorBidi"/>
          <w:sz w:val="22"/>
          <w:szCs w:val="22"/>
        </w:rPr>
        <w:tab/>
      </w:r>
      <w:r w:rsidRPr="00FE2B14">
        <w:rPr>
          <w:snapToGrid w:val="0"/>
        </w:rPr>
        <w:t>Test Requirements</w:t>
      </w:r>
      <w:r>
        <w:tab/>
        <w:t>1020</w:t>
      </w:r>
    </w:p>
    <w:p w14:paraId="613A3DCC" w14:textId="77777777" w:rsidR="001613A3" w:rsidRDefault="001613A3">
      <w:pPr>
        <w:pStyle w:val="TOC3"/>
        <w:rPr>
          <w:rFonts w:asciiTheme="minorHAnsi" w:eastAsiaTheme="minorEastAsia" w:hAnsiTheme="minorHAnsi" w:cstheme="minorBidi"/>
          <w:sz w:val="22"/>
          <w:szCs w:val="22"/>
        </w:rPr>
      </w:pPr>
      <w:r w:rsidRPr="00FE2B14">
        <w:rPr>
          <w:rFonts w:cs="v4.2.0"/>
        </w:rPr>
        <w:t>A.5.1.7</w:t>
      </w:r>
      <w:r>
        <w:rPr>
          <w:rFonts w:asciiTheme="minorHAnsi" w:eastAsiaTheme="minorEastAsia" w:hAnsiTheme="minorHAnsi" w:cstheme="minorBidi"/>
          <w:sz w:val="22"/>
          <w:szCs w:val="22"/>
        </w:rPr>
        <w:tab/>
      </w:r>
      <w:r>
        <w:t>E-UTRAN FDD – TDD Inter frequency handover</w:t>
      </w:r>
      <w:r>
        <w:tab/>
        <w:t>1020</w:t>
      </w:r>
    </w:p>
    <w:p w14:paraId="1261A895" w14:textId="77777777" w:rsidR="001613A3" w:rsidRDefault="001613A3">
      <w:pPr>
        <w:pStyle w:val="TOC4"/>
        <w:rPr>
          <w:rFonts w:asciiTheme="minorHAnsi" w:eastAsiaTheme="minorEastAsia" w:hAnsiTheme="minorHAnsi" w:cstheme="minorBidi"/>
          <w:sz w:val="22"/>
          <w:szCs w:val="22"/>
        </w:rPr>
      </w:pPr>
      <w:r w:rsidRPr="00FE2B14">
        <w:rPr>
          <w:snapToGrid w:val="0"/>
        </w:rPr>
        <w:t>A.5.1.7.1</w:t>
      </w:r>
      <w:r>
        <w:rPr>
          <w:rFonts w:asciiTheme="minorHAnsi" w:eastAsiaTheme="minorEastAsia" w:hAnsiTheme="minorHAnsi" w:cstheme="minorBidi"/>
          <w:sz w:val="22"/>
          <w:szCs w:val="22"/>
        </w:rPr>
        <w:tab/>
      </w:r>
      <w:r w:rsidRPr="00FE2B14">
        <w:rPr>
          <w:snapToGrid w:val="0"/>
        </w:rPr>
        <w:t>Test Purpose and Environment</w:t>
      </w:r>
      <w:r>
        <w:tab/>
        <w:t>1020</w:t>
      </w:r>
    </w:p>
    <w:p w14:paraId="478D1E11" w14:textId="77777777" w:rsidR="001613A3" w:rsidRDefault="001613A3">
      <w:pPr>
        <w:pStyle w:val="TOC4"/>
        <w:rPr>
          <w:rFonts w:asciiTheme="minorHAnsi" w:eastAsiaTheme="minorEastAsia" w:hAnsiTheme="minorHAnsi" w:cstheme="minorBidi"/>
          <w:sz w:val="22"/>
          <w:szCs w:val="22"/>
        </w:rPr>
      </w:pPr>
      <w:r w:rsidRPr="00FE2B14">
        <w:rPr>
          <w:snapToGrid w:val="0"/>
        </w:rPr>
        <w:t>A.5.1.7.2</w:t>
      </w:r>
      <w:r>
        <w:rPr>
          <w:rFonts w:asciiTheme="minorHAnsi" w:eastAsiaTheme="minorEastAsia" w:hAnsiTheme="minorHAnsi" w:cstheme="minorBidi"/>
          <w:sz w:val="22"/>
          <w:szCs w:val="22"/>
        </w:rPr>
        <w:tab/>
      </w:r>
      <w:r w:rsidRPr="00FE2B14">
        <w:rPr>
          <w:snapToGrid w:val="0"/>
        </w:rPr>
        <w:t>Test Requirements</w:t>
      </w:r>
      <w:r>
        <w:tab/>
        <w:t>1023</w:t>
      </w:r>
    </w:p>
    <w:p w14:paraId="0BC74606" w14:textId="77777777" w:rsidR="001613A3" w:rsidRDefault="001613A3">
      <w:pPr>
        <w:pStyle w:val="TOC3"/>
        <w:rPr>
          <w:rFonts w:asciiTheme="minorHAnsi" w:eastAsiaTheme="minorEastAsia" w:hAnsiTheme="minorHAnsi" w:cstheme="minorBidi"/>
          <w:sz w:val="22"/>
          <w:szCs w:val="22"/>
        </w:rPr>
      </w:pPr>
      <w:r w:rsidRPr="00FE2B14">
        <w:rPr>
          <w:rFonts w:cs="v4.2.0"/>
        </w:rPr>
        <w:t>A.5.1.8</w:t>
      </w:r>
      <w:r>
        <w:rPr>
          <w:rFonts w:asciiTheme="minorHAnsi" w:eastAsiaTheme="minorEastAsia" w:hAnsiTheme="minorHAnsi" w:cstheme="minorBidi"/>
          <w:sz w:val="22"/>
          <w:szCs w:val="22"/>
        </w:rPr>
        <w:tab/>
      </w:r>
      <w:r>
        <w:t>E-UTRAN TDD – FDD Inter frequency handover</w:t>
      </w:r>
      <w:r>
        <w:tab/>
        <w:t>1023</w:t>
      </w:r>
    </w:p>
    <w:p w14:paraId="76D61178" w14:textId="77777777" w:rsidR="001613A3" w:rsidRDefault="001613A3">
      <w:pPr>
        <w:pStyle w:val="TOC4"/>
        <w:rPr>
          <w:rFonts w:asciiTheme="minorHAnsi" w:eastAsiaTheme="minorEastAsia" w:hAnsiTheme="minorHAnsi" w:cstheme="minorBidi"/>
          <w:sz w:val="22"/>
          <w:szCs w:val="22"/>
        </w:rPr>
      </w:pPr>
      <w:r w:rsidRPr="00FE2B14">
        <w:rPr>
          <w:snapToGrid w:val="0"/>
        </w:rPr>
        <w:t>A.5.1.8.1</w:t>
      </w:r>
      <w:r>
        <w:rPr>
          <w:rFonts w:asciiTheme="minorHAnsi" w:eastAsiaTheme="minorEastAsia" w:hAnsiTheme="minorHAnsi" w:cstheme="minorBidi"/>
          <w:sz w:val="22"/>
          <w:szCs w:val="22"/>
        </w:rPr>
        <w:tab/>
      </w:r>
      <w:r w:rsidRPr="00FE2B14">
        <w:rPr>
          <w:snapToGrid w:val="0"/>
        </w:rPr>
        <w:t>Test Purpose and Environment</w:t>
      </w:r>
      <w:r>
        <w:tab/>
        <w:t>1023</w:t>
      </w:r>
    </w:p>
    <w:p w14:paraId="0D6918C4" w14:textId="77777777" w:rsidR="001613A3" w:rsidRDefault="001613A3">
      <w:pPr>
        <w:pStyle w:val="TOC4"/>
        <w:rPr>
          <w:rFonts w:asciiTheme="minorHAnsi" w:eastAsiaTheme="minorEastAsia" w:hAnsiTheme="minorHAnsi" w:cstheme="minorBidi"/>
          <w:sz w:val="22"/>
          <w:szCs w:val="22"/>
        </w:rPr>
      </w:pPr>
      <w:r w:rsidRPr="00FE2B14">
        <w:rPr>
          <w:snapToGrid w:val="0"/>
        </w:rPr>
        <w:t>A.5.1.8.2</w:t>
      </w:r>
      <w:r>
        <w:rPr>
          <w:rFonts w:asciiTheme="minorHAnsi" w:eastAsiaTheme="minorEastAsia" w:hAnsiTheme="minorHAnsi" w:cstheme="minorBidi"/>
          <w:sz w:val="22"/>
          <w:szCs w:val="22"/>
        </w:rPr>
        <w:tab/>
      </w:r>
      <w:r w:rsidRPr="00FE2B14">
        <w:rPr>
          <w:snapToGrid w:val="0"/>
        </w:rPr>
        <w:t>Test Requirements</w:t>
      </w:r>
      <w:r>
        <w:tab/>
        <w:t>1026</w:t>
      </w:r>
    </w:p>
    <w:p w14:paraId="13E7C789" w14:textId="77777777" w:rsidR="001613A3" w:rsidRDefault="001613A3">
      <w:pPr>
        <w:pStyle w:val="TOC3"/>
        <w:rPr>
          <w:rFonts w:asciiTheme="minorHAnsi" w:eastAsiaTheme="minorEastAsia" w:hAnsiTheme="minorHAnsi" w:cstheme="minorBidi"/>
          <w:sz w:val="22"/>
          <w:szCs w:val="22"/>
        </w:rPr>
      </w:pPr>
      <w:r w:rsidRPr="00FE2B14">
        <w:rPr>
          <w:snapToGrid w:val="0"/>
        </w:rPr>
        <w:t>A.5.1.9</w:t>
      </w:r>
      <w:r>
        <w:rPr>
          <w:rFonts w:asciiTheme="minorHAnsi" w:eastAsiaTheme="minorEastAsia" w:hAnsiTheme="minorHAnsi" w:cstheme="minorBidi"/>
          <w:sz w:val="22"/>
          <w:szCs w:val="22"/>
        </w:rPr>
        <w:tab/>
      </w:r>
      <w:r>
        <w:t>E-UTRAN FDD - FDD Intra frequency handover for 5MHz bandwidth</w:t>
      </w:r>
      <w:r>
        <w:tab/>
        <w:t>1026</w:t>
      </w:r>
    </w:p>
    <w:p w14:paraId="3DDE8C51" w14:textId="77777777" w:rsidR="001613A3" w:rsidRDefault="001613A3">
      <w:pPr>
        <w:pStyle w:val="TOC4"/>
        <w:rPr>
          <w:rFonts w:asciiTheme="minorHAnsi" w:eastAsiaTheme="minorEastAsia" w:hAnsiTheme="minorHAnsi" w:cstheme="minorBidi"/>
          <w:sz w:val="22"/>
          <w:szCs w:val="22"/>
        </w:rPr>
      </w:pPr>
      <w:r w:rsidRPr="00FE2B14">
        <w:rPr>
          <w:snapToGrid w:val="0"/>
        </w:rPr>
        <w:t>A.5.1.9.1</w:t>
      </w:r>
      <w:r>
        <w:rPr>
          <w:rFonts w:asciiTheme="minorHAnsi" w:eastAsiaTheme="minorEastAsia" w:hAnsiTheme="minorHAnsi" w:cstheme="minorBidi"/>
          <w:sz w:val="22"/>
          <w:szCs w:val="22"/>
        </w:rPr>
        <w:tab/>
      </w:r>
      <w:r w:rsidRPr="00FE2B14">
        <w:rPr>
          <w:snapToGrid w:val="0"/>
        </w:rPr>
        <w:t>Test Purpose and Environment</w:t>
      </w:r>
      <w:r>
        <w:tab/>
        <w:t>1026</w:t>
      </w:r>
    </w:p>
    <w:p w14:paraId="1DB9C616" w14:textId="77777777" w:rsidR="001613A3" w:rsidRDefault="001613A3">
      <w:pPr>
        <w:pStyle w:val="TOC4"/>
        <w:rPr>
          <w:rFonts w:asciiTheme="minorHAnsi" w:eastAsiaTheme="minorEastAsia" w:hAnsiTheme="minorHAnsi" w:cstheme="minorBidi"/>
          <w:sz w:val="22"/>
          <w:szCs w:val="22"/>
        </w:rPr>
      </w:pPr>
      <w:r w:rsidRPr="00FE2B14">
        <w:rPr>
          <w:snapToGrid w:val="0"/>
        </w:rPr>
        <w:t>A.5.1.9.2</w:t>
      </w:r>
      <w:r>
        <w:rPr>
          <w:rFonts w:asciiTheme="minorHAnsi" w:eastAsiaTheme="minorEastAsia" w:hAnsiTheme="minorHAnsi" w:cstheme="minorBidi"/>
          <w:sz w:val="22"/>
          <w:szCs w:val="22"/>
        </w:rPr>
        <w:tab/>
      </w:r>
      <w:r w:rsidRPr="00FE2B14">
        <w:rPr>
          <w:snapToGrid w:val="0"/>
        </w:rPr>
        <w:t>Test Requirements</w:t>
      </w:r>
      <w:r>
        <w:tab/>
        <w:t>1027</w:t>
      </w:r>
    </w:p>
    <w:p w14:paraId="7AF0F87B" w14:textId="77777777" w:rsidR="001613A3" w:rsidRDefault="001613A3">
      <w:pPr>
        <w:pStyle w:val="TOC3"/>
        <w:rPr>
          <w:rFonts w:asciiTheme="minorHAnsi" w:eastAsiaTheme="minorEastAsia" w:hAnsiTheme="minorHAnsi" w:cstheme="minorBidi"/>
          <w:sz w:val="22"/>
          <w:szCs w:val="22"/>
        </w:rPr>
      </w:pPr>
      <w:r w:rsidRPr="00FE2B14">
        <w:rPr>
          <w:snapToGrid w:val="0"/>
        </w:rPr>
        <w:t>A.5.1.10</w:t>
      </w:r>
      <w:r>
        <w:rPr>
          <w:rFonts w:asciiTheme="minorHAnsi" w:eastAsiaTheme="minorEastAsia" w:hAnsiTheme="minorHAnsi" w:cstheme="minorBidi"/>
          <w:sz w:val="22"/>
          <w:szCs w:val="22"/>
        </w:rPr>
        <w:tab/>
      </w:r>
      <w:r>
        <w:t>E-UTRAN FDD - FDD Intra frequency handover for UE category 0</w:t>
      </w:r>
      <w:r>
        <w:tab/>
        <w:t>1027</w:t>
      </w:r>
    </w:p>
    <w:p w14:paraId="09797342" w14:textId="77777777" w:rsidR="001613A3" w:rsidRDefault="001613A3">
      <w:pPr>
        <w:pStyle w:val="TOC4"/>
        <w:rPr>
          <w:rFonts w:asciiTheme="minorHAnsi" w:eastAsiaTheme="minorEastAsia" w:hAnsiTheme="minorHAnsi" w:cstheme="minorBidi"/>
          <w:sz w:val="22"/>
          <w:szCs w:val="22"/>
        </w:rPr>
      </w:pPr>
      <w:r w:rsidRPr="00FE2B14">
        <w:rPr>
          <w:snapToGrid w:val="0"/>
        </w:rPr>
        <w:t>A.5.1.10.1</w:t>
      </w:r>
      <w:r>
        <w:rPr>
          <w:rFonts w:asciiTheme="minorHAnsi" w:eastAsiaTheme="minorEastAsia" w:hAnsiTheme="minorHAnsi" w:cstheme="minorBidi"/>
          <w:sz w:val="22"/>
          <w:szCs w:val="22"/>
        </w:rPr>
        <w:tab/>
      </w:r>
      <w:r w:rsidRPr="00FE2B14">
        <w:rPr>
          <w:snapToGrid w:val="0"/>
        </w:rPr>
        <w:t>Test Purpose and Environment</w:t>
      </w:r>
      <w:r>
        <w:tab/>
        <w:t>1027</w:t>
      </w:r>
    </w:p>
    <w:p w14:paraId="13476619" w14:textId="77777777" w:rsidR="001613A3" w:rsidRDefault="001613A3">
      <w:pPr>
        <w:pStyle w:val="TOC4"/>
        <w:rPr>
          <w:rFonts w:asciiTheme="minorHAnsi" w:eastAsiaTheme="minorEastAsia" w:hAnsiTheme="minorHAnsi" w:cstheme="minorBidi"/>
          <w:sz w:val="22"/>
          <w:szCs w:val="22"/>
        </w:rPr>
      </w:pPr>
      <w:r w:rsidRPr="00FE2B14">
        <w:rPr>
          <w:snapToGrid w:val="0"/>
        </w:rPr>
        <w:t>A.5.1.10.2</w:t>
      </w:r>
      <w:r>
        <w:rPr>
          <w:rFonts w:asciiTheme="minorHAnsi" w:eastAsiaTheme="minorEastAsia" w:hAnsiTheme="minorHAnsi" w:cstheme="minorBidi"/>
          <w:sz w:val="22"/>
          <w:szCs w:val="22"/>
        </w:rPr>
        <w:tab/>
      </w:r>
      <w:r w:rsidRPr="00FE2B14">
        <w:rPr>
          <w:snapToGrid w:val="0"/>
        </w:rPr>
        <w:t>Test Requirements</w:t>
      </w:r>
      <w:r>
        <w:tab/>
        <w:t>1029</w:t>
      </w:r>
    </w:p>
    <w:p w14:paraId="35248C9F" w14:textId="77777777" w:rsidR="001613A3" w:rsidRDefault="001613A3">
      <w:pPr>
        <w:pStyle w:val="TOC3"/>
        <w:rPr>
          <w:rFonts w:asciiTheme="minorHAnsi" w:eastAsiaTheme="minorEastAsia" w:hAnsiTheme="minorHAnsi" w:cstheme="minorBidi"/>
          <w:sz w:val="22"/>
          <w:szCs w:val="22"/>
        </w:rPr>
      </w:pPr>
      <w:r w:rsidRPr="00FE2B14">
        <w:rPr>
          <w:snapToGrid w:val="0"/>
        </w:rPr>
        <w:t>A.5.1.11</w:t>
      </w:r>
      <w:r>
        <w:rPr>
          <w:rFonts w:asciiTheme="minorHAnsi" w:eastAsiaTheme="minorEastAsia" w:hAnsiTheme="minorHAnsi" w:cstheme="minorBidi"/>
          <w:sz w:val="22"/>
          <w:szCs w:val="22"/>
        </w:rPr>
        <w:tab/>
      </w:r>
      <w:r>
        <w:t>E-UTRAN HD - FDD Intra frequency handover for UE category 0</w:t>
      </w:r>
      <w:r>
        <w:tab/>
        <w:t>1029</w:t>
      </w:r>
    </w:p>
    <w:p w14:paraId="56338ACC" w14:textId="77777777" w:rsidR="001613A3" w:rsidRDefault="001613A3">
      <w:pPr>
        <w:pStyle w:val="TOC4"/>
        <w:rPr>
          <w:rFonts w:asciiTheme="minorHAnsi" w:eastAsiaTheme="minorEastAsia" w:hAnsiTheme="minorHAnsi" w:cstheme="minorBidi"/>
          <w:sz w:val="22"/>
          <w:szCs w:val="22"/>
        </w:rPr>
      </w:pPr>
      <w:r w:rsidRPr="00FE2B14">
        <w:rPr>
          <w:snapToGrid w:val="0"/>
        </w:rPr>
        <w:t>A.5.1.11.1</w:t>
      </w:r>
      <w:r>
        <w:rPr>
          <w:rFonts w:asciiTheme="minorHAnsi" w:eastAsiaTheme="minorEastAsia" w:hAnsiTheme="minorHAnsi" w:cstheme="minorBidi"/>
          <w:sz w:val="22"/>
          <w:szCs w:val="22"/>
        </w:rPr>
        <w:tab/>
      </w:r>
      <w:r w:rsidRPr="00FE2B14">
        <w:rPr>
          <w:snapToGrid w:val="0"/>
        </w:rPr>
        <w:t>Test Purpose and Environment</w:t>
      </w:r>
      <w:r>
        <w:tab/>
        <w:t>1029</w:t>
      </w:r>
    </w:p>
    <w:p w14:paraId="1260A88D" w14:textId="77777777" w:rsidR="001613A3" w:rsidRDefault="001613A3">
      <w:pPr>
        <w:pStyle w:val="TOC4"/>
        <w:rPr>
          <w:rFonts w:asciiTheme="minorHAnsi" w:eastAsiaTheme="minorEastAsia" w:hAnsiTheme="minorHAnsi" w:cstheme="minorBidi"/>
          <w:sz w:val="22"/>
          <w:szCs w:val="22"/>
        </w:rPr>
      </w:pPr>
      <w:r w:rsidRPr="00FE2B14">
        <w:rPr>
          <w:snapToGrid w:val="0"/>
        </w:rPr>
        <w:t>A.5.1.11.2</w:t>
      </w:r>
      <w:r>
        <w:rPr>
          <w:rFonts w:asciiTheme="minorHAnsi" w:eastAsiaTheme="minorEastAsia" w:hAnsiTheme="minorHAnsi" w:cstheme="minorBidi"/>
          <w:sz w:val="22"/>
          <w:szCs w:val="22"/>
        </w:rPr>
        <w:tab/>
      </w:r>
      <w:r w:rsidRPr="00FE2B14">
        <w:rPr>
          <w:snapToGrid w:val="0"/>
        </w:rPr>
        <w:t>Test Requirements</w:t>
      </w:r>
      <w:r>
        <w:tab/>
        <w:t>1031</w:t>
      </w:r>
    </w:p>
    <w:p w14:paraId="212EE70A" w14:textId="77777777" w:rsidR="001613A3" w:rsidRDefault="001613A3">
      <w:pPr>
        <w:pStyle w:val="TOC3"/>
        <w:rPr>
          <w:rFonts w:asciiTheme="minorHAnsi" w:eastAsiaTheme="minorEastAsia" w:hAnsiTheme="minorHAnsi" w:cstheme="minorBidi"/>
          <w:sz w:val="22"/>
          <w:szCs w:val="22"/>
        </w:rPr>
      </w:pPr>
      <w:r w:rsidRPr="00FE2B14">
        <w:rPr>
          <w:rFonts w:cs="v4.2.0"/>
        </w:rPr>
        <w:t>A.5.1.12</w:t>
      </w:r>
      <w:r>
        <w:rPr>
          <w:rFonts w:asciiTheme="minorHAnsi" w:eastAsiaTheme="minorEastAsia" w:hAnsiTheme="minorHAnsi" w:cstheme="minorBidi"/>
          <w:sz w:val="22"/>
          <w:szCs w:val="22"/>
        </w:rPr>
        <w:tab/>
      </w:r>
      <w:r>
        <w:t>E-UTRAN TDD - TDD Intra frequency handover for UE category 0</w:t>
      </w:r>
      <w:r>
        <w:tab/>
        <w:t>1031</w:t>
      </w:r>
    </w:p>
    <w:p w14:paraId="1F623EDB" w14:textId="77777777" w:rsidR="001613A3" w:rsidRDefault="001613A3">
      <w:pPr>
        <w:pStyle w:val="TOC4"/>
        <w:rPr>
          <w:rFonts w:asciiTheme="minorHAnsi" w:eastAsiaTheme="minorEastAsia" w:hAnsiTheme="minorHAnsi" w:cstheme="minorBidi"/>
          <w:sz w:val="22"/>
          <w:szCs w:val="22"/>
        </w:rPr>
      </w:pPr>
      <w:r w:rsidRPr="00FE2B14">
        <w:rPr>
          <w:snapToGrid w:val="0"/>
        </w:rPr>
        <w:t>A.5.1.12.1</w:t>
      </w:r>
      <w:r>
        <w:rPr>
          <w:rFonts w:asciiTheme="minorHAnsi" w:eastAsiaTheme="minorEastAsia" w:hAnsiTheme="minorHAnsi" w:cstheme="minorBidi"/>
          <w:sz w:val="22"/>
          <w:szCs w:val="22"/>
        </w:rPr>
        <w:tab/>
      </w:r>
      <w:r w:rsidRPr="00FE2B14">
        <w:rPr>
          <w:snapToGrid w:val="0"/>
        </w:rPr>
        <w:t>Test Purpose and Environment</w:t>
      </w:r>
      <w:r>
        <w:tab/>
        <w:t>1031</w:t>
      </w:r>
    </w:p>
    <w:p w14:paraId="17121155" w14:textId="77777777" w:rsidR="001613A3" w:rsidRDefault="001613A3">
      <w:pPr>
        <w:pStyle w:val="TOC4"/>
        <w:rPr>
          <w:rFonts w:asciiTheme="minorHAnsi" w:eastAsiaTheme="minorEastAsia" w:hAnsiTheme="minorHAnsi" w:cstheme="minorBidi"/>
          <w:sz w:val="22"/>
          <w:szCs w:val="22"/>
        </w:rPr>
      </w:pPr>
      <w:r w:rsidRPr="00FE2B14">
        <w:rPr>
          <w:snapToGrid w:val="0"/>
        </w:rPr>
        <w:t>A.5.1.12.2</w:t>
      </w:r>
      <w:r>
        <w:rPr>
          <w:rFonts w:asciiTheme="minorHAnsi" w:eastAsiaTheme="minorEastAsia" w:hAnsiTheme="minorHAnsi" w:cstheme="minorBidi"/>
          <w:sz w:val="22"/>
          <w:szCs w:val="22"/>
        </w:rPr>
        <w:tab/>
      </w:r>
      <w:r w:rsidRPr="00FE2B14">
        <w:rPr>
          <w:snapToGrid w:val="0"/>
        </w:rPr>
        <w:t>Test Requirements</w:t>
      </w:r>
      <w:r>
        <w:tab/>
        <w:t>1033</w:t>
      </w:r>
    </w:p>
    <w:p w14:paraId="2B2F9F14" w14:textId="77777777" w:rsidR="001613A3" w:rsidRDefault="001613A3">
      <w:pPr>
        <w:pStyle w:val="TOC3"/>
        <w:rPr>
          <w:rFonts w:asciiTheme="minorHAnsi" w:eastAsiaTheme="minorEastAsia" w:hAnsiTheme="minorHAnsi" w:cstheme="minorBidi"/>
          <w:sz w:val="22"/>
          <w:szCs w:val="22"/>
        </w:rPr>
      </w:pPr>
      <w:r w:rsidRPr="00FE2B14">
        <w:rPr>
          <w:snapToGrid w:val="0"/>
        </w:rPr>
        <w:t>A.5.1.13</w:t>
      </w:r>
      <w:r>
        <w:rPr>
          <w:rFonts w:asciiTheme="minorHAnsi" w:eastAsiaTheme="minorEastAsia" w:hAnsiTheme="minorHAnsi" w:cstheme="minorBidi"/>
          <w:sz w:val="22"/>
          <w:szCs w:val="22"/>
        </w:rPr>
        <w:tab/>
      </w:r>
      <w:r>
        <w:t>E-UTRAN FDD-FDD Intra frequency handover for Cat-M1 UEs in CEModeA</w:t>
      </w:r>
      <w:r>
        <w:tab/>
        <w:t>1033</w:t>
      </w:r>
    </w:p>
    <w:p w14:paraId="5CF69AC1" w14:textId="77777777" w:rsidR="001613A3" w:rsidRDefault="001613A3">
      <w:pPr>
        <w:pStyle w:val="TOC4"/>
        <w:rPr>
          <w:rFonts w:asciiTheme="minorHAnsi" w:eastAsiaTheme="minorEastAsia" w:hAnsiTheme="minorHAnsi" w:cstheme="minorBidi"/>
          <w:sz w:val="22"/>
          <w:szCs w:val="22"/>
        </w:rPr>
      </w:pPr>
      <w:r w:rsidRPr="00FE2B14">
        <w:rPr>
          <w:snapToGrid w:val="0"/>
        </w:rPr>
        <w:t>A.5.1.13.1</w:t>
      </w:r>
      <w:r>
        <w:rPr>
          <w:rFonts w:asciiTheme="minorHAnsi" w:eastAsiaTheme="minorEastAsia" w:hAnsiTheme="minorHAnsi" w:cstheme="minorBidi"/>
          <w:sz w:val="22"/>
          <w:szCs w:val="22"/>
        </w:rPr>
        <w:tab/>
      </w:r>
      <w:r w:rsidRPr="00FE2B14">
        <w:rPr>
          <w:snapToGrid w:val="0"/>
        </w:rPr>
        <w:t>Test Purpose and Environment</w:t>
      </w:r>
      <w:r>
        <w:tab/>
        <w:t>1033</w:t>
      </w:r>
    </w:p>
    <w:p w14:paraId="7B9BCBCE" w14:textId="77777777" w:rsidR="001613A3" w:rsidRDefault="001613A3">
      <w:pPr>
        <w:pStyle w:val="TOC4"/>
        <w:rPr>
          <w:rFonts w:asciiTheme="minorHAnsi" w:eastAsiaTheme="minorEastAsia" w:hAnsiTheme="minorHAnsi" w:cstheme="minorBidi"/>
          <w:sz w:val="22"/>
          <w:szCs w:val="22"/>
        </w:rPr>
      </w:pPr>
      <w:r w:rsidRPr="00FE2B14">
        <w:rPr>
          <w:snapToGrid w:val="0"/>
        </w:rPr>
        <w:t>A.5.1.13.2</w:t>
      </w:r>
      <w:r>
        <w:rPr>
          <w:rFonts w:asciiTheme="minorHAnsi" w:eastAsiaTheme="minorEastAsia" w:hAnsiTheme="minorHAnsi" w:cstheme="minorBidi"/>
          <w:sz w:val="22"/>
          <w:szCs w:val="22"/>
        </w:rPr>
        <w:tab/>
      </w:r>
      <w:r w:rsidRPr="00FE2B14">
        <w:rPr>
          <w:snapToGrid w:val="0"/>
        </w:rPr>
        <w:t>Test Requirements</w:t>
      </w:r>
      <w:r>
        <w:tab/>
        <w:t>1035</w:t>
      </w:r>
    </w:p>
    <w:p w14:paraId="22E69B0B" w14:textId="77777777" w:rsidR="001613A3" w:rsidRDefault="001613A3">
      <w:pPr>
        <w:pStyle w:val="TOC3"/>
        <w:rPr>
          <w:rFonts w:asciiTheme="minorHAnsi" w:eastAsiaTheme="minorEastAsia" w:hAnsiTheme="minorHAnsi" w:cstheme="minorBidi"/>
          <w:sz w:val="22"/>
          <w:szCs w:val="22"/>
        </w:rPr>
      </w:pPr>
      <w:r w:rsidRPr="00FE2B14">
        <w:rPr>
          <w:snapToGrid w:val="0"/>
        </w:rPr>
        <w:t>A.5.1.14</w:t>
      </w:r>
      <w:r>
        <w:rPr>
          <w:rFonts w:asciiTheme="minorHAnsi" w:eastAsiaTheme="minorEastAsia" w:hAnsiTheme="minorHAnsi" w:cstheme="minorBidi"/>
          <w:sz w:val="22"/>
          <w:szCs w:val="22"/>
        </w:rPr>
        <w:tab/>
      </w:r>
      <w:r>
        <w:t>E-UTRAN HD-FDD Intra frequency handover for Cat-M1 UEs in CEModeA</w:t>
      </w:r>
      <w:r>
        <w:tab/>
        <w:t>1036</w:t>
      </w:r>
    </w:p>
    <w:p w14:paraId="03D6BC8E" w14:textId="77777777" w:rsidR="001613A3" w:rsidRDefault="001613A3">
      <w:pPr>
        <w:pStyle w:val="TOC4"/>
        <w:rPr>
          <w:rFonts w:asciiTheme="minorHAnsi" w:eastAsiaTheme="minorEastAsia" w:hAnsiTheme="minorHAnsi" w:cstheme="minorBidi"/>
          <w:sz w:val="22"/>
          <w:szCs w:val="22"/>
        </w:rPr>
      </w:pPr>
      <w:r w:rsidRPr="00FE2B14">
        <w:rPr>
          <w:snapToGrid w:val="0"/>
        </w:rPr>
        <w:t>A.5.1.14.1</w:t>
      </w:r>
      <w:r>
        <w:rPr>
          <w:rFonts w:asciiTheme="minorHAnsi" w:eastAsiaTheme="minorEastAsia" w:hAnsiTheme="minorHAnsi" w:cstheme="minorBidi"/>
          <w:sz w:val="22"/>
          <w:szCs w:val="22"/>
        </w:rPr>
        <w:tab/>
      </w:r>
      <w:r w:rsidRPr="00FE2B14">
        <w:rPr>
          <w:snapToGrid w:val="0"/>
        </w:rPr>
        <w:t>Test Purpose and Environment</w:t>
      </w:r>
      <w:r>
        <w:tab/>
        <w:t>1036</w:t>
      </w:r>
    </w:p>
    <w:p w14:paraId="600C58F8" w14:textId="77777777" w:rsidR="001613A3" w:rsidRDefault="001613A3">
      <w:pPr>
        <w:pStyle w:val="TOC4"/>
        <w:rPr>
          <w:rFonts w:asciiTheme="minorHAnsi" w:eastAsiaTheme="minorEastAsia" w:hAnsiTheme="minorHAnsi" w:cstheme="minorBidi"/>
          <w:sz w:val="22"/>
          <w:szCs w:val="22"/>
        </w:rPr>
      </w:pPr>
      <w:r w:rsidRPr="00FE2B14">
        <w:rPr>
          <w:snapToGrid w:val="0"/>
        </w:rPr>
        <w:t>A.5.1.14.2</w:t>
      </w:r>
      <w:r>
        <w:rPr>
          <w:rFonts w:asciiTheme="minorHAnsi" w:eastAsiaTheme="minorEastAsia" w:hAnsiTheme="minorHAnsi" w:cstheme="minorBidi"/>
          <w:sz w:val="22"/>
          <w:szCs w:val="22"/>
        </w:rPr>
        <w:tab/>
      </w:r>
      <w:r w:rsidRPr="00FE2B14">
        <w:rPr>
          <w:snapToGrid w:val="0"/>
        </w:rPr>
        <w:t>Test Requirements</w:t>
      </w:r>
      <w:r>
        <w:tab/>
        <w:t>1037</w:t>
      </w:r>
    </w:p>
    <w:p w14:paraId="54BE0393" w14:textId="77777777" w:rsidR="001613A3" w:rsidRDefault="001613A3">
      <w:pPr>
        <w:pStyle w:val="TOC3"/>
        <w:rPr>
          <w:rFonts w:asciiTheme="minorHAnsi" w:eastAsiaTheme="minorEastAsia" w:hAnsiTheme="minorHAnsi" w:cstheme="minorBidi"/>
          <w:sz w:val="22"/>
          <w:szCs w:val="22"/>
        </w:rPr>
      </w:pPr>
      <w:r w:rsidRPr="00FE2B14">
        <w:rPr>
          <w:rFonts w:cs="v4.2.0"/>
        </w:rPr>
        <w:t>A.5.1.15</w:t>
      </w:r>
      <w:r>
        <w:rPr>
          <w:rFonts w:asciiTheme="minorHAnsi" w:eastAsiaTheme="minorEastAsia" w:hAnsiTheme="minorHAnsi" w:cstheme="minorBidi"/>
          <w:sz w:val="22"/>
          <w:szCs w:val="22"/>
        </w:rPr>
        <w:tab/>
      </w:r>
      <w:r>
        <w:t>E-UTRAN TDD Intra frequency handover for Cat-M1 UEs in CEModeA</w:t>
      </w:r>
      <w:r>
        <w:tab/>
        <w:t>1038</w:t>
      </w:r>
    </w:p>
    <w:p w14:paraId="189C044F" w14:textId="77777777" w:rsidR="001613A3" w:rsidRDefault="001613A3">
      <w:pPr>
        <w:pStyle w:val="TOC4"/>
        <w:rPr>
          <w:rFonts w:asciiTheme="minorHAnsi" w:eastAsiaTheme="minorEastAsia" w:hAnsiTheme="minorHAnsi" w:cstheme="minorBidi"/>
          <w:sz w:val="22"/>
          <w:szCs w:val="22"/>
        </w:rPr>
      </w:pPr>
      <w:r w:rsidRPr="00FE2B14">
        <w:rPr>
          <w:snapToGrid w:val="0"/>
        </w:rPr>
        <w:t>A.5.1.15.1</w:t>
      </w:r>
      <w:r>
        <w:rPr>
          <w:rFonts w:asciiTheme="minorHAnsi" w:eastAsiaTheme="minorEastAsia" w:hAnsiTheme="minorHAnsi" w:cstheme="minorBidi"/>
          <w:sz w:val="22"/>
          <w:szCs w:val="22"/>
        </w:rPr>
        <w:tab/>
      </w:r>
      <w:r w:rsidRPr="00FE2B14">
        <w:rPr>
          <w:snapToGrid w:val="0"/>
        </w:rPr>
        <w:t>Test Purpose and Environment</w:t>
      </w:r>
      <w:r>
        <w:tab/>
        <w:t>1038</w:t>
      </w:r>
    </w:p>
    <w:p w14:paraId="345DFF60" w14:textId="77777777" w:rsidR="001613A3" w:rsidRDefault="001613A3">
      <w:pPr>
        <w:pStyle w:val="TOC4"/>
        <w:rPr>
          <w:rFonts w:asciiTheme="minorHAnsi" w:eastAsiaTheme="minorEastAsia" w:hAnsiTheme="minorHAnsi" w:cstheme="minorBidi"/>
          <w:sz w:val="22"/>
          <w:szCs w:val="22"/>
        </w:rPr>
      </w:pPr>
      <w:r w:rsidRPr="00FE2B14">
        <w:rPr>
          <w:snapToGrid w:val="0"/>
        </w:rPr>
        <w:t>A.5.1.15.2</w:t>
      </w:r>
      <w:r>
        <w:rPr>
          <w:rFonts w:asciiTheme="minorHAnsi" w:eastAsiaTheme="minorEastAsia" w:hAnsiTheme="minorHAnsi" w:cstheme="minorBidi"/>
          <w:sz w:val="22"/>
          <w:szCs w:val="22"/>
        </w:rPr>
        <w:tab/>
      </w:r>
      <w:r w:rsidRPr="00FE2B14">
        <w:rPr>
          <w:snapToGrid w:val="0"/>
        </w:rPr>
        <w:t>Test Requirements</w:t>
      </w:r>
      <w:r>
        <w:tab/>
        <w:t>1039</w:t>
      </w:r>
    </w:p>
    <w:p w14:paraId="151AD3F4" w14:textId="77777777" w:rsidR="001613A3" w:rsidRDefault="001613A3">
      <w:pPr>
        <w:pStyle w:val="TOC3"/>
        <w:rPr>
          <w:rFonts w:asciiTheme="minorHAnsi" w:eastAsiaTheme="minorEastAsia" w:hAnsiTheme="minorHAnsi" w:cstheme="minorBidi"/>
          <w:sz w:val="22"/>
          <w:szCs w:val="22"/>
        </w:rPr>
      </w:pPr>
      <w:r w:rsidRPr="00FE2B14">
        <w:rPr>
          <w:snapToGrid w:val="0"/>
        </w:rPr>
        <w:t>A.5.1.16</w:t>
      </w:r>
      <w:r>
        <w:rPr>
          <w:rFonts w:asciiTheme="minorHAnsi" w:eastAsiaTheme="minorEastAsia" w:hAnsiTheme="minorHAnsi" w:cstheme="minorBidi"/>
          <w:sz w:val="22"/>
          <w:szCs w:val="22"/>
        </w:rPr>
        <w:tab/>
      </w:r>
      <w:r>
        <w:t>E-UTRAN FDD-FDD Intra frequency handover for Cat-M1 UEs in CEModeB</w:t>
      </w:r>
      <w:r>
        <w:tab/>
        <w:t>1040</w:t>
      </w:r>
    </w:p>
    <w:p w14:paraId="4141F575" w14:textId="77777777" w:rsidR="001613A3" w:rsidRDefault="001613A3">
      <w:pPr>
        <w:pStyle w:val="TOC4"/>
        <w:rPr>
          <w:rFonts w:asciiTheme="minorHAnsi" w:eastAsiaTheme="minorEastAsia" w:hAnsiTheme="minorHAnsi" w:cstheme="minorBidi"/>
          <w:sz w:val="22"/>
          <w:szCs w:val="22"/>
        </w:rPr>
      </w:pPr>
      <w:r w:rsidRPr="00FE2B14">
        <w:rPr>
          <w:snapToGrid w:val="0"/>
        </w:rPr>
        <w:t>A.5.1.16.1</w:t>
      </w:r>
      <w:r>
        <w:rPr>
          <w:rFonts w:asciiTheme="minorHAnsi" w:eastAsiaTheme="minorEastAsia" w:hAnsiTheme="minorHAnsi" w:cstheme="minorBidi"/>
          <w:sz w:val="22"/>
          <w:szCs w:val="22"/>
        </w:rPr>
        <w:tab/>
      </w:r>
      <w:r w:rsidRPr="00FE2B14">
        <w:rPr>
          <w:snapToGrid w:val="0"/>
        </w:rPr>
        <w:t>Test Purpose and Environment</w:t>
      </w:r>
      <w:r>
        <w:tab/>
        <w:t>1040</w:t>
      </w:r>
    </w:p>
    <w:p w14:paraId="1A725DBA" w14:textId="77777777" w:rsidR="001613A3" w:rsidRDefault="001613A3">
      <w:pPr>
        <w:pStyle w:val="TOC4"/>
        <w:rPr>
          <w:rFonts w:asciiTheme="minorHAnsi" w:eastAsiaTheme="minorEastAsia" w:hAnsiTheme="minorHAnsi" w:cstheme="minorBidi"/>
          <w:sz w:val="22"/>
          <w:szCs w:val="22"/>
        </w:rPr>
      </w:pPr>
      <w:r w:rsidRPr="00FE2B14">
        <w:rPr>
          <w:snapToGrid w:val="0"/>
        </w:rPr>
        <w:t>A.5.1.16.2</w:t>
      </w:r>
      <w:r>
        <w:rPr>
          <w:rFonts w:asciiTheme="minorHAnsi" w:eastAsiaTheme="minorEastAsia" w:hAnsiTheme="minorHAnsi" w:cstheme="minorBidi"/>
          <w:sz w:val="22"/>
          <w:szCs w:val="22"/>
        </w:rPr>
        <w:tab/>
      </w:r>
      <w:r w:rsidRPr="00FE2B14">
        <w:rPr>
          <w:snapToGrid w:val="0"/>
        </w:rPr>
        <w:t>Test Requirements</w:t>
      </w:r>
      <w:r>
        <w:tab/>
        <w:t>1041</w:t>
      </w:r>
    </w:p>
    <w:p w14:paraId="30826257" w14:textId="77777777" w:rsidR="001613A3" w:rsidRDefault="001613A3">
      <w:pPr>
        <w:pStyle w:val="TOC3"/>
        <w:rPr>
          <w:rFonts w:asciiTheme="minorHAnsi" w:eastAsiaTheme="minorEastAsia" w:hAnsiTheme="minorHAnsi" w:cstheme="minorBidi"/>
          <w:sz w:val="22"/>
          <w:szCs w:val="22"/>
        </w:rPr>
      </w:pPr>
      <w:r w:rsidRPr="00FE2B14">
        <w:rPr>
          <w:snapToGrid w:val="0"/>
        </w:rPr>
        <w:t>A.5.1.17</w:t>
      </w:r>
      <w:r>
        <w:rPr>
          <w:rFonts w:asciiTheme="minorHAnsi" w:eastAsiaTheme="minorEastAsia" w:hAnsiTheme="minorHAnsi" w:cstheme="minorBidi"/>
          <w:sz w:val="22"/>
          <w:szCs w:val="22"/>
        </w:rPr>
        <w:tab/>
      </w:r>
      <w:r>
        <w:t>E-UTRAN HD-FDD Intra frequency handover for Cat-M1 UEs in CEModeB</w:t>
      </w:r>
      <w:r>
        <w:tab/>
        <w:t>1042</w:t>
      </w:r>
    </w:p>
    <w:p w14:paraId="15037F2C" w14:textId="77777777" w:rsidR="001613A3" w:rsidRDefault="001613A3">
      <w:pPr>
        <w:pStyle w:val="TOC4"/>
        <w:rPr>
          <w:rFonts w:asciiTheme="minorHAnsi" w:eastAsiaTheme="minorEastAsia" w:hAnsiTheme="minorHAnsi" w:cstheme="minorBidi"/>
          <w:sz w:val="22"/>
          <w:szCs w:val="22"/>
        </w:rPr>
      </w:pPr>
      <w:r w:rsidRPr="00FE2B14">
        <w:rPr>
          <w:snapToGrid w:val="0"/>
        </w:rPr>
        <w:t>A.5.1.17.1</w:t>
      </w:r>
      <w:r>
        <w:rPr>
          <w:rFonts w:asciiTheme="minorHAnsi" w:eastAsiaTheme="minorEastAsia" w:hAnsiTheme="minorHAnsi" w:cstheme="minorBidi"/>
          <w:sz w:val="22"/>
          <w:szCs w:val="22"/>
        </w:rPr>
        <w:tab/>
      </w:r>
      <w:r w:rsidRPr="00FE2B14">
        <w:rPr>
          <w:snapToGrid w:val="0"/>
        </w:rPr>
        <w:t>Test Purpose and Environment</w:t>
      </w:r>
      <w:r>
        <w:tab/>
        <w:t>1042</w:t>
      </w:r>
    </w:p>
    <w:p w14:paraId="42326D1D" w14:textId="77777777" w:rsidR="001613A3" w:rsidRDefault="001613A3">
      <w:pPr>
        <w:pStyle w:val="TOC4"/>
        <w:rPr>
          <w:rFonts w:asciiTheme="minorHAnsi" w:eastAsiaTheme="minorEastAsia" w:hAnsiTheme="minorHAnsi" w:cstheme="minorBidi"/>
          <w:sz w:val="22"/>
          <w:szCs w:val="22"/>
        </w:rPr>
      </w:pPr>
      <w:r w:rsidRPr="00FE2B14">
        <w:rPr>
          <w:snapToGrid w:val="0"/>
        </w:rPr>
        <w:t>A.5.1.17.2</w:t>
      </w:r>
      <w:r>
        <w:rPr>
          <w:rFonts w:asciiTheme="minorHAnsi" w:eastAsiaTheme="minorEastAsia" w:hAnsiTheme="minorHAnsi" w:cstheme="minorBidi"/>
          <w:sz w:val="22"/>
          <w:szCs w:val="22"/>
        </w:rPr>
        <w:tab/>
      </w:r>
      <w:r w:rsidRPr="00FE2B14">
        <w:rPr>
          <w:snapToGrid w:val="0"/>
        </w:rPr>
        <w:t>Test Requirements</w:t>
      </w:r>
      <w:r>
        <w:tab/>
        <w:t>1043</w:t>
      </w:r>
    </w:p>
    <w:p w14:paraId="2390B8DE" w14:textId="77777777" w:rsidR="001613A3" w:rsidRDefault="001613A3">
      <w:pPr>
        <w:pStyle w:val="TOC3"/>
        <w:rPr>
          <w:rFonts w:asciiTheme="minorHAnsi" w:eastAsiaTheme="minorEastAsia" w:hAnsiTheme="minorHAnsi" w:cstheme="minorBidi"/>
          <w:sz w:val="22"/>
          <w:szCs w:val="22"/>
        </w:rPr>
      </w:pPr>
      <w:r w:rsidRPr="00FE2B14">
        <w:rPr>
          <w:rFonts w:cs="v4.2.0"/>
        </w:rPr>
        <w:t>A.5.1.18</w:t>
      </w:r>
      <w:r>
        <w:rPr>
          <w:rFonts w:asciiTheme="minorHAnsi" w:eastAsiaTheme="minorEastAsia" w:hAnsiTheme="minorHAnsi" w:cstheme="minorBidi"/>
          <w:sz w:val="22"/>
          <w:szCs w:val="22"/>
        </w:rPr>
        <w:tab/>
      </w:r>
      <w:r>
        <w:t>E-UTRAN TDD Intra frequency handover for Cat-M1 UEs in CEModeB</w:t>
      </w:r>
      <w:r>
        <w:tab/>
        <w:t>1044</w:t>
      </w:r>
    </w:p>
    <w:p w14:paraId="0210F37F" w14:textId="77777777" w:rsidR="001613A3" w:rsidRDefault="001613A3">
      <w:pPr>
        <w:pStyle w:val="TOC4"/>
        <w:rPr>
          <w:rFonts w:asciiTheme="minorHAnsi" w:eastAsiaTheme="minorEastAsia" w:hAnsiTheme="minorHAnsi" w:cstheme="minorBidi"/>
          <w:sz w:val="22"/>
          <w:szCs w:val="22"/>
        </w:rPr>
      </w:pPr>
      <w:r w:rsidRPr="00FE2B14">
        <w:rPr>
          <w:snapToGrid w:val="0"/>
        </w:rPr>
        <w:t>A.5.1.18.1</w:t>
      </w:r>
      <w:r>
        <w:rPr>
          <w:rFonts w:asciiTheme="minorHAnsi" w:eastAsiaTheme="minorEastAsia" w:hAnsiTheme="minorHAnsi" w:cstheme="minorBidi"/>
          <w:sz w:val="22"/>
          <w:szCs w:val="22"/>
        </w:rPr>
        <w:tab/>
      </w:r>
      <w:r w:rsidRPr="00FE2B14">
        <w:rPr>
          <w:snapToGrid w:val="0"/>
        </w:rPr>
        <w:t>Test Purpose and Environment</w:t>
      </w:r>
      <w:r>
        <w:tab/>
        <w:t>1044</w:t>
      </w:r>
    </w:p>
    <w:p w14:paraId="5F59F041" w14:textId="77777777" w:rsidR="001613A3" w:rsidRDefault="001613A3">
      <w:pPr>
        <w:pStyle w:val="TOC4"/>
        <w:rPr>
          <w:rFonts w:asciiTheme="minorHAnsi" w:eastAsiaTheme="minorEastAsia" w:hAnsiTheme="minorHAnsi" w:cstheme="minorBidi"/>
          <w:sz w:val="22"/>
          <w:szCs w:val="22"/>
        </w:rPr>
      </w:pPr>
      <w:r w:rsidRPr="00FE2B14">
        <w:rPr>
          <w:snapToGrid w:val="0"/>
        </w:rPr>
        <w:t>A.5.1.18.2</w:t>
      </w:r>
      <w:r>
        <w:rPr>
          <w:rFonts w:asciiTheme="minorHAnsi" w:eastAsiaTheme="minorEastAsia" w:hAnsiTheme="minorHAnsi" w:cstheme="minorBidi"/>
          <w:sz w:val="22"/>
          <w:szCs w:val="22"/>
        </w:rPr>
        <w:tab/>
      </w:r>
      <w:r w:rsidRPr="00FE2B14">
        <w:rPr>
          <w:snapToGrid w:val="0"/>
        </w:rPr>
        <w:t>Test Requirements</w:t>
      </w:r>
      <w:r>
        <w:tab/>
        <w:t>1045</w:t>
      </w:r>
    </w:p>
    <w:p w14:paraId="1862D266" w14:textId="77777777" w:rsidR="001613A3" w:rsidRDefault="001613A3">
      <w:pPr>
        <w:pStyle w:val="TOC3"/>
        <w:rPr>
          <w:rFonts w:asciiTheme="minorHAnsi" w:eastAsiaTheme="minorEastAsia" w:hAnsiTheme="minorHAnsi" w:cstheme="minorBidi"/>
          <w:sz w:val="22"/>
          <w:szCs w:val="22"/>
        </w:rPr>
      </w:pPr>
      <w:r w:rsidRPr="00FE2B14">
        <w:rPr>
          <w:snapToGrid w:val="0"/>
        </w:rPr>
        <w:t>A.5.1.19</w:t>
      </w:r>
      <w:r>
        <w:rPr>
          <w:rFonts w:asciiTheme="minorHAnsi" w:eastAsiaTheme="minorEastAsia" w:hAnsiTheme="minorHAnsi" w:cstheme="minorBidi"/>
          <w:sz w:val="22"/>
          <w:szCs w:val="22"/>
        </w:rPr>
        <w:tab/>
      </w:r>
      <w:r>
        <w:t>E-UTRAN FDD - FDD Intra frequency handover for UE Category 1bis</w:t>
      </w:r>
      <w:r>
        <w:tab/>
        <w:t>1046</w:t>
      </w:r>
    </w:p>
    <w:p w14:paraId="222E42F0" w14:textId="77777777" w:rsidR="001613A3" w:rsidRDefault="001613A3">
      <w:pPr>
        <w:pStyle w:val="TOC4"/>
        <w:rPr>
          <w:rFonts w:asciiTheme="minorHAnsi" w:eastAsiaTheme="minorEastAsia" w:hAnsiTheme="minorHAnsi" w:cstheme="minorBidi"/>
          <w:sz w:val="22"/>
          <w:szCs w:val="22"/>
        </w:rPr>
      </w:pPr>
      <w:r w:rsidRPr="00FE2B14">
        <w:rPr>
          <w:snapToGrid w:val="0"/>
        </w:rPr>
        <w:t>A.5.1.19.1</w:t>
      </w:r>
      <w:r>
        <w:rPr>
          <w:rFonts w:asciiTheme="minorHAnsi" w:eastAsiaTheme="minorEastAsia" w:hAnsiTheme="minorHAnsi" w:cstheme="minorBidi"/>
          <w:sz w:val="22"/>
          <w:szCs w:val="22"/>
        </w:rPr>
        <w:tab/>
      </w:r>
      <w:r w:rsidRPr="00FE2B14">
        <w:rPr>
          <w:snapToGrid w:val="0"/>
        </w:rPr>
        <w:t>Test Purpose and Environment</w:t>
      </w:r>
      <w:r>
        <w:tab/>
        <w:t>1046</w:t>
      </w:r>
    </w:p>
    <w:p w14:paraId="63CAA749" w14:textId="77777777" w:rsidR="001613A3" w:rsidRDefault="001613A3">
      <w:pPr>
        <w:pStyle w:val="TOC3"/>
        <w:rPr>
          <w:rFonts w:asciiTheme="minorHAnsi" w:eastAsiaTheme="minorEastAsia" w:hAnsiTheme="minorHAnsi" w:cstheme="minorBidi"/>
          <w:sz w:val="22"/>
          <w:szCs w:val="22"/>
        </w:rPr>
      </w:pPr>
      <w:r w:rsidRPr="00FE2B14">
        <w:rPr>
          <w:snapToGrid w:val="0"/>
        </w:rPr>
        <w:t>A.5.1.19.2</w:t>
      </w:r>
      <w:r>
        <w:rPr>
          <w:rFonts w:asciiTheme="minorHAnsi" w:eastAsiaTheme="minorEastAsia" w:hAnsiTheme="minorHAnsi" w:cstheme="minorBidi"/>
          <w:sz w:val="22"/>
          <w:szCs w:val="22"/>
        </w:rPr>
        <w:tab/>
      </w:r>
      <w:r w:rsidRPr="00FE2B14">
        <w:rPr>
          <w:snapToGrid w:val="0"/>
        </w:rPr>
        <w:t>Test Requirements</w:t>
      </w:r>
      <w:r>
        <w:tab/>
        <w:t>1047</w:t>
      </w:r>
    </w:p>
    <w:p w14:paraId="70807AE7" w14:textId="77777777" w:rsidR="001613A3" w:rsidRDefault="001613A3">
      <w:pPr>
        <w:pStyle w:val="TOC3"/>
        <w:rPr>
          <w:rFonts w:asciiTheme="minorHAnsi" w:eastAsiaTheme="minorEastAsia" w:hAnsiTheme="minorHAnsi" w:cstheme="minorBidi"/>
          <w:sz w:val="22"/>
          <w:szCs w:val="22"/>
        </w:rPr>
      </w:pPr>
      <w:r w:rsidRPr="00FE2B14">
        <w:rPr>
          <w:rFonts w:cs="v4.2.0"/>
        </w:rPr>
        <w:t>A.5.1.20</w:t>
      </w:r>
      <w:r>
        <w:rPr>
          <w:rFonts w:asciiTheme="minorHAnsi" w:eastAsiaTheme="minorEastAsia" w:hAnsiTheme="minorHAnsi" w:cstheme="minorBidi"/>
          <w:sz w:val="22"/>
          <w:szCs w:val="22"/>
        </w:rPr>
        <w:tab/>
      </w:r>
      <w:r>
        <w:t>E-UTRAN TDD - TDD Intra frequency handover for UE Category 1bis</w:t>
      </w:r>
      <w:r>
        <w:tab/>
        <w:t>1048</w:t>
      </w:r>
    </w:p>
    <w:p w14:paraId="0BF7D287" w14:textId="77777777" w:rsidR="001613A3" w:rsidRDefault="001613A3">
      <w:pPr>
        <w:pStyle w:val="TOC4"/>
        <w:rPr>
          <w:rFonts w:asciiTheme="minorHAnsi" w:eastAsiaTheme="minorEastAsia" w:hAnsiTheme="minorHAnsi" w:cstheme="minorBidi"/>
          <w:sz w:val="22"/>
          <w:szCs w:val="22"/>
        </w:rPr>
      </w:pPr>
      <w:r w:rsidRPr="00FE2B14">
        <w:rPr>
          <w:snapToGrid w:val="0"/>
        </w:rPr>
        <w:t>A.5.1.20.1</w:t>
      </w:r>
      <w:r>
        <w:rPr>
          <w:rFonts w:asciiTheme="minorHAnsi" w:eastAsiaTheme="minorEastAsia" w:hAnsiTheme="minorHAnsi" w:cstheme="minorBidi"/>
          <w:sz w:val="22"/>
          <w:szCs w:val="22"/>
        </w:rPr>
        <w:tab/>
      </w:r>
      <w:r w:rsidRPr="00FE2B14">
        <w:rPr>
          <w:snapToGrid w:val="0"/>
        </w:rPr>
        <w:t>Test Purpose and Environment</w:t>
      </w:r>
      <w:r>
        <w:tab/>
        <w:t>1048</w:t>
      </w:r>
    </w:p>
    <w:p w14:paraId="3D543A05" w14:textId="77777777" w:rsidR="001613A3" w:rsidRDefault="001613A3">
      <w:pPr>
        <w:pStyle w:val="TOC4"/>
        <w:rPr>
          <w:rFonts w:asciiTheme="minorHAnsi" w:eastAsiaTheme="minorEastAsia" w:hAnsiTheme="minorHAnsi" w:cstheme="minorBidi"/>
          <w:sz w:val="22"/>
          <w:szCs w:val="22"/>
        </w:rPr>
      </w:pPr>
      <w:r w:rsidRPr="00FE2B14">
        <w:rPr>
          <w:snapToGrid w:val="0"/>
        </w:rPr>
        <w:t>A.5.1.20.2</w:t>
      </w:r>
      <w:r>
        <w:rPr>
          <w:rFonts w:asciiTheme="minorHAnsi" w:eastAsiaTheme="minorEastAsia" w:hAnsiTheme="minorHAnsi" w:cstheme="minorBidi"/>
          <w:sz w:val="22"/>
          <w:szCs w:val="22"/>
        </w:rPr>
        <w:tab/>
      </w:r>
      <w:r w:rsidRPr="00FE2B14">
        <w:rPr>
          <w:snapToGrid w:val="0"/>
        </w:rPr>
        <w:t>Test Requirements</w:t>
      </w:r>
      <w:r>
        <w:tab/>
        <w:t>1049</w:t>
      </w:r>
    </w:p>
    <w:p w14:paraId="63429566" w14:textId="77777777" w:rsidR="001613A3" w:rsidRDefault="001613A3">
      <w:pPr>
        <w:pStyle w:val="TOC3"/>
        <w:rPr>
          <w:rFonts w:asciiTheme="minorHAnsi" w:eastAsiaTheme="minorEastAsia" w:hAnsiTheme="minorHAnsi" w:cstheme="minorBidi"/>
          <w:sz w:val="22"/>
          <w:szCs w:val="22"/>
        </w:rPr>
      </w:pPr>
      <w:r w:rsidRPr="00FE2B14">
        <w:rPr>
          <w:snapToGrid w:val="0"/>
        </w:rPr>
        <w:t>A.5.1.21</w:t>
      </w:r>
      <w:r>
        <w:rPr>
          <w:rFonts w:asciiTheme="minorHAnsi" w:eastAsiaTheme="minorEastAsia" w:hAnsiTheme="minorHAnsi" w:cstheme="minorBidi"/>
          <w:sz w:val="22"/>
          <w:szCs w:val="22"/>
        </w:rPr>
        <w:tab/>
      </w:r>
      <w:r>
        <w:t>E-UTRAN FDD - FDD Intra frequency RACH-less handover</w:t>
      </w:r>
      <w:r>
        <w:tab/>
        <w:t>1050</w:t>
      </w:r>
    </w:p>
    <w:p w14:paraId="0C6A641E" w14:textId="77777777" w:rsidR="001613A3" w:rsidRDefault="001613A3">
      <w:pPr>
        <w:pStyle w:val="TOC4"/>
        <w:rPr>
          <w:rFonts w:asciiTheme="minorHAnsi" w:eastAsiaTheme="minorEastAsia" w:hAnsiTheme="minorHAnsi" w:cstheme="minorBidi"/>
          <w:sz w:val="22"/>
          <w:szCs w:val="22"/>
        </w:rPr>
      </w:pPr>
      <w:r w:rsidRPr="00FE2B14">
        <w:rPr>
          <w:snapToGrid w:val="0"/>
        </w:rPr>
        <w:t>A.5.1.21.1</w:t>
      </w:r>
      <w:r>
        <w:rPr>
          <w:rFonts w:asciiTheme="minorHAnsi" w:eastAsiaTheme="minorEastAsia" w:hAnsiTheme="minorHAnsi" w:cstheme="minorBidi"/>
          <w:sz w:val="22"/>
          <w:szCs w:val="22"/>
        </w:rPr>
        <w:tab/>
      </w:r>
      <w:r w:rsidRPr="00FE2B14">
        <w:rPr>
          <w:snapToGrid w:val="0"/>
        </w:rPr>
        <w:t>Test Purpose and Environment</w:t>
      </w:r>
      <w:r>
        <w:tab/>
        <w:t>1050</w:t>
      </w:r>
    </w:p>
    <w:p w14:paraId="688F8240" w14:textId="77777777" w:rsidR="001613A3" w:rsidRDefault="001613A3">
      <w:pPr>
        <w:pStyle w:val="TOC4"/>
        <w:rPr>
          <w:rFonts w:asciiTheme="minorHAnsi" w:eastAsiaTheme="minorEastAsia" w:hAnsiTheme="minorHAnsi" w:cstheme="minorBidi"/>
          <w:sz w:val="22"/>
          <w:szCs w:val="22"/>
        </w:rPr>
      </w:pPr>
      <w:r w:rsidRPr="00FE2B14">
        <w:rPr>
          <w:snapToGrid w:val="0"/>
        </w:rPr>
        <w:t>A.5.1.21.2</w:t>
      </w:r>
      <w:r>
        <w:rPr>
          <w:rFonts w:asciiTheme="minorHAnsi" w:eastAsiaTheme="minorEastAsia" w:hAnsiTheme="minorHAnsi" w:cstheme="minorBidi"/>
          <w:sz w:val="22"/>
          <w:szCs w:val="22"/>
        </w:rPr>
        <w:tab/>
      </w:r>
      <w:r w:rsidRPr="00FE2B14">
        <w:rPr>
          <w:snapToGrid w:val="0"/>
        </w:rPr>
        <w:t>Test Requirements</w:t>
      </w:r>
      <w:r>
        <w:tab/>
        <w:t>1051</w:t>
      </w:r>
    </w:p>
    <w:p w14:paraId="6484C9A8" w14:textId="77777777" w:rsidR="001613A3" w:rsidRDefault="001613A3">
      <w:pPr>
        <w:pStyle w:val="TOC3"/>
        <w:rPr>
          <w:rFonts w:asciiTheme="minorHAnsi" w:eastAsiaTheme="minorEastAsia" w:hAnsiTheme="minorHAnsi" w:cstheme="minorBidi"/>
          <w:sz w:val="22"/>
          <w:szCs w:val="22"/>
        </w:rPr>
      </w:pPr>
      <w:r w:rsidRPr="00FE2B14">
        <w:rPr>
          <w:rFonts w:cs="v4.2.0"/>
        </w:rPr>
        <w:t>A.5.1.22</w:t>
      </w:r>
      <w:r>
        <w:rPr>
          <w:rFonts w:asciiTheme="minorHAnsi" w:eastAsiaTheme="minorEastAsia" w:hAnsiTheme="minorHAnsi" w:cstheme="minorBidi"/>
          <w:sz w:val="22"/>
          <w:szCs w:val="22"/>
        </w:rPr>
        <w:tab/>
      </w:r>
      <w:r>
        <w:t>E-UTRAN TDD - TDD Intra frequency RACH-less handover</w:t>
      </w:r>
      <w:r>
        <w:tab/>
        <w:t>1051</w:t>
      </w:r>
    </w:p>
    <w:p w14:paraId="55392E43" w14:textId="77777777" w:rsidR="001613A3" w:rsidRDefault="001613A3">
      <w:pPr>
        <w:pStyle w:val="TOC4"/>
        <w:rPr>
          <w:rFonts w:asciiTheme="minorHAnsi" w:eastAsiaTheme="minorEastAsia" w:hAnsiTheme="minorHAnsi" w:cstheme="minorBidi"/>
          <w:sz w:val="22"/>
          <w:szCs w:val="22"/>
        </w:rPr>
      </w:pPr>
      <w:r w:rsidRPr="00FE2B14">
        <w:rPr>
          <w:snapToGrid w:val="0"/>
        </w:rPr>
        <w:lastRenderedPageBreak/>
        <w:t>A.5.1.22.1</w:t>
      </w:r>
      <w:r>
        <w:rPr>
          <w:rFonts w:asciiTheme="minorHAnsi" w:eastAsiaTheme="minorEastAsia" w:hAnsiTheme="minorHAnsi" w:cstheme="minorBidi"/>
          <w:sz w:val="22"/>
          <w:szCs w:val="22"/>
        </w:rPr>
        <w:tab/>
      </w:r>
      <w:r w:rsidRPr="00FE2B14">
        <w:rPr>
          <w:snapToGrid w:val="0"/>
        </w:rPr>
        <w:t>Test Purpose and Environment</w:t>
      </w:r>
      <w:r>
        <w:tab/>
        <w:t>1051</w:t>
      </w:r>
    </w:p>
    <w:p w14:paraId="0DB0A054" w14:textId="77777777" w:rsidR="001613A3" w:rsidRDefault="001613A3">
      <w:pPr>
        <w:pStyle w:val="TOC4"/>
        <w:rPr>
          <w:rFonts w:asciiTheme="minorHAnsi" w:eastAsiaTheme="minorEastAsia" w:hAnsiTheme="minorHAnsi" w:cstheme="minorBidi"/>
          <w:sz w:val="22"/>
          <w:szCs w:val="22"/>
        </w:rPr>
      </w:pPr>
      <w:r w:rsidRPr="00FE2B14">
        <w:rPr>
          <w:snapToGrid w:val="0"/>
        </w:rPr>
        <w:t>A.5.1.22.2</w:t>
      </w:r>
      <w:r>
        <w:rPr>
          <w:rFonts w:asciiTheme="minorHAnsi" w:eastAsiaTheme="minorEastAsia" w:hAnsiTheme="minorHAnsi" w:cstheme="minorBidi"/>
          <w:sz w:val="22"/>
          <w:szCs w:val="22"/>
        </w:rPr>
        <w:tab/>
      </w:r>
      <w:r w:rsidRPr="00FE2B14">
        <w:rPr>
          <w:snapToGrid w:val="0"/>
        </w:rPr>
        <w:t>Test Requirements</w:t>
      </w:r>
      <w:r>
        <w:tab/>
        <w:t>1053</w:t>
      </w:r>
    </w:p>
    <w:p w14:paraId="4C035DC7" w14:textId="77777777" w:rsidR="001613A3" w:rsidRDefault="001613A3">
      <w:pPr>
        <w:pStyle w:val="TOC3"/>
        <w:rPr>
          <w:rFonts w:asciiTheme="minorHAnsi" w:eastAsiaTheme="minorEastAsia" w:hAnsiTheme="minorHAnsi" w:cstheme="minorBidi"/>
          <w:sz w:val="22"/>
          <w:szCs w:val="22"/>
        </w:rPr>
      </w:pPr>
      <w:r w:rsidRPr="00FE2B14">
        <w:rPr>
          <w:rFonts w:cs="v4.2.0"/>
        </w:rPr>
        <w:t>A.5.1.23</w:t>
      </w:r>
      <w:r>
        <w:rPr>
          <w:rFonts w:asciiTheme="minorHAnsi" w:eastAsiaTheme="minorEastAsia" w:hAnsiTheme="minorHAnsi" w:cstheme="minorBidi"/>
          <w:sz w:val="22"/>
          <w:szCs w:val="22"/>
        </w:rPr>
        <w:tab/>
      </w:r>
      <w:r>
        <w:t>E-UTRAN FDD – FDD Inter frequency RACH-less handover</w:t>
      </w:r>
      <w:r>
        <w:tab/>
        <w:t>1053</w:t>
      </w:r>
    </w:p>
    <w:p w14:paraId="38317C07" w14:textId="77777777" w:rsidR="001613A3" w:rsidRDefault="001613A3">
      <w:pPr>
        <w:pStyle w:val="TOC4"/>
        <w:rPr>
          <w:rFonts w:asciiTheme="minorHAnsi" w:eastAsiaTheme="minorEastAsia" w:hAnsiTheme="minorHAnsi" w:cstheme="minorBidi"/>
          <w:sz w:val="22"/>
          <w:szCs w:val="22"/>
        </w:rPr>
      </w:pPr>
      <w:r w:rsidRPr="00FE2B14">
        <w:rPr>
          <w:snapToGrid w:val="0"/>
        </w:rPr>
        <w:t>A.5.1.23.1</w:t>
      </w:r>
      <w:r>
        <w:rPr>
          <w:rFonts w:asciiTheme="minorHAnsi" w:eastAsiaTheme="minorEastAsia" w:hAnsiTheme="minorHAnsi" w:cstheme="minorBidi"/>
          <w:sz w:val="22"/>
          <w:szCs w:val="22"/>
        </w:rPr>
        <w:tab/>
      </w:r>
      <w:r w:rsidRPr="00FE2B14">
        <w:rPr>
          <w:snapToGrid w:val="0"/>
        </w:rPr>
        <w:t>Test Purpose and Environment</w:t>
      </w:r>
      <w:r>
        <w:tab/>
        <w:t>1053</w:t>
      </w:r>
    </w:p>
    <w:p w14:paraId="5D6FDF20" w14:textId="77777777" w:rsidR="001613A3" w:rsidRDefault="001613A3">
      <w:pPr>
        <w:pStyle w:val="TOC4"/>
        <w:rPr>
          <w:rFonts w:asciiTheme="minorHAnsi" w:eastAsiaTheme="minorEastAsia" w:hAnsiTheme="minorHAnsi" w:cstheme="minorBidi"/>
          <w:sz w:val="22"/>
          <w:szCs w:val="22"/>
        </w:rPr>
      </w:pPr>
      <w:r w:rsidRPr="00FE2B14">
        <w:rPr>
          <w:snapToGrid w:val="0"/>
        </w:rPr>
        <w:t>A.5.1.23.2</w:t>
      </w:r>
      <w:r>
        <w:rPr>
          <w:rFonts w:asciiTheme="minorHAnsi" w:eastAsiaTheme="minorEastAsia" w:hAnsiTheme="minorHAnsi" w:cstheme="minorBidi"/>
          <w:sz w:val="22"/>
          <w:szCs w:val="22"/>
        </w:rPr>
        <w:tab/>
      </w:r>
      <w:r w:rsidRPr="00FE2B14">
        <w:rPr>
          <w:snapToGrid w:val="0"/>
        </w:rPr>
        <w:t>Test Requirements</w:t>
      </w:r>
      <w:r>
        <w:tab/>
        <w:t>1055</w:t>
      </w:r>
    </w:p>
    <w:p w14:paraId="27CFAC83" w14:textId="77777777" w:rsidR="001613A3" w:rsidRDefault="001613A3">
      <w:pPr>
        <w:pStyle w:val="TOC3"/>
        <w:rPr>
          <w:rFonts w:asciiTheme="minorHAnsi" w:eastAsiaTheme="minorEastAsia" w:hAnsiTheme="minorHAnsi" w:cstheme="minorBidi"/>
          <w:sz w:val="22"/>
          <w:szCs w:val="22"/>
        </w:rPr>
      </w:pPr>
      <w:r w:rsidRPr="00FE2B14">
        <w:rPr>
          <w:rFonts w:cs="v4.2.0"/>
        </w:rPr>
        <w:t>A.5.1.24</w:t>
      </w:r>
      <w:r>
        <w:rPr>
          <w:rFonts w:asciiTheme="minorHAnsi" w:eastAsiaTheme="minorEastAsia" w:hAnsiTheme="minorHAnsi" w:cstheme="minorBidi"/>
          <w:sz w:val="22"/>
          <w:szCs w:val="22"/>
        </w:rPr>
        <w:tab/>
      </w:r>
      <w:r>
        <w:t>E-UTRAN TDD – TDD Inter frequency RACH-less handover</w:t>
      </w:r>
      <w:r>
        <w:tab/>
        <w:t>1055</w:t>
      </w:r>
    </w:p>
    <w:p w14:paraId="6519E7EB" w14:textId="77777777" w:rsidR="001613A3" w:rsidRDefault="001613A3">
      <w:pPr>
        <w:pStyle w:val="TOC4"/>
        <w:rPr>
          <w:rFonts w:asciiTheme="minorHAnsi" w:eastAsiaTheme="minorEastAsia" w:hAnsiTheme="minorHAnsi" w:cstheme="minorBidi"/>
          <w:sz w:val="22"/>
          <w:szCs w:val="22"/>
        </w:rPr>
      </w:pPr>
      <w:r w:rsidRPr="00FE2B14">
        <w:rPr>
          <w:snapToGrid w:val="0"/>
        </w:rPr>
        <w:t>A.5.1.24.1</w:t>
      </w:r>
      <w:r>
        <w:rPr>
          <w:rFonts w:asciiTheme="minorHAnsi" w:eastAsiaTheme="minorEastAsia" w:hAnsiTheme="minorHAnsi" w:cstheme="minorBidi"/>
          <w:sz w:val="22"/>
          <w:szCs w:val="22"/>
        </w:rPr>
        <w:tab/>
      </w:r>
      <w:r w:rsidRPr="00FE2B14">
        <w:rPr>
          <w:snapToGrid w:val="0"/>
        </w:rPr>
        <w:t>Test Purpose and Environment</w:t>
      </w:r>
      <w:r>
        <w:tab/>
        <w:t>1055</w:t>
      </w:r>
    </w:p>
    <w:p w14:paraId="2DE30368" w14:textId="77777777" w:rsidR="001613A3" w:rsidRDefault="001613A3">
      <w:pPr>
        <w:pStyle w:val="TOC4"/>
        <w:rPr>
          <w:rFonts w:asciiTheme="minorHAnsi" w:eastAsiaTheme="minorEastAsia" w:hAnsiTheme="minorHAnsi" w:cstheme="minorBidi"/>
          <w:sz w:val="22"/>
          <w:szCs w:val="22"/>
        </w:rPr>
      </w:pPr>
      <w:r w:rsidRPr="00FE2B14">
        <w:rPr>
          <w:snapToGrid w:val="0"/>
        </w:rPr>
        <w:t>A.5.1.24.2</w:t>
      </w:r>
      <w:r>
        <w:rPr>
          <w:rFonts w:asciiTheme="minorHAnsi" w:eastAsiaTheme="minorEastAsia" w:hAnsiTheme="minorHAnsi" w:cstheme="minorBidi"/>
          <w:sz w:val="22"/>
          <w:szCs w:val="22"/>
        </w:rPr>
        <w:tab/>
      </w:r>
      <w:r w:rsidRPr="00FE2B14">
        <w:rPr>
          <w:snapToGrid w:val="0"/>
        </w:rPr>
        <w:t>Test Requirements</w:t>
      </w:r>
      <w:r>
        <w:tab/>
        <w:t>1057</w:t>
      </w:r>
    </w:p>
    <w:p w14:paraId="790668DF" w14:textId="77777777" w:rsidR="001613A3" w:rsidRDefault="001613A3">
      <w:pPr>
        <w:pStyle w:val="TOC3"/>
        <w:rPr>
          <w:rFonts w:asciiTheme="minorHAnsi" w:eastAsiaTheme="minorEastAsia" w:hAnsiTheme="minorHAnsi" w:cstheme="minorBidi"/>
          <w:sz w:val="22"/>
          <w:szCs w:val="22"/>
        </w:rPr>
      </w:pPr>
      <w:r w:rsidRPr="00FE2B14">
        <w:rPr>
          <w:snapToGrid w:val="0"/>
        </w:rPr>
        <w:t>A.5.1.25</w:t>
      </w:r>
      <w:r>
        <w:rPr>
          <w:rFonts w:asciiTheme="minorHAnsi" w:eastAsiaTheme="minorEastAsia" w:hAnsiTheme="minorHAnsi" w:cstheme="minorBidi"/>
          <w:sz w:val="22"/>
          <w:szCs w:val="22"/>
        </w:rPr>
        <w:tab/>
      </w:r>
      <w:r>
        <w:t>E-UTRAN FDD - FDD Intra frequency make-before-break handover</w:t>
      </w:r>
      <w:r>
        <w:tab/>
        <w:t>1057</w:t>
      </w:r>
    </w:p>
    <w:p w14:paraId="05F226C8" w14:textId="77777777" w:rsidR="001613A3" w:rsidRDefault="001613A3">
      <w:pPr>
        <w:pStyle w:val="TOC4"/>
        <w:rPr>
          <w:rFonts w:asciiTheme="minorHAnsi" w:eastAsiaTheme="minorEastAsia" w:hAnsiTheme="minorHAnsi" w:cstheme="minorBidi"/>
          <w:sz w:val="22"/>
          <w:szCs w:val="22"/>
        </w:rPr>
      </w:pPr>
      <w:r w:rsidRPr="00FE2B14">
        <w:rPr>
          <w:snapToGrid w:val="0"/>
        </w:rPr>
        <w:t>A.5.1.25.1</w:t>
      </w:r>
      <w:r>
        <w:rPr>
          <w:rFonts w:asciiTheme="minorHAnsi" w:eastAsiaTheme="minorEastAsia" w:hAnsiTheme="minorHAnsi" w:cstheme="minorBidi"/>
          <w:sz w:val="22"/>
          <w:szCs w:val="22"/>
        </w:rPr>
        <w:tab/>
      </w:r>
      <w:r w:rsidRPr="00FE2B14">
        <w:rPr>
          <w:snapToGrid w:val="0"/>
        </w:rPr>
        <w:t>Test Purpose and Environment</w:t>
      </w:r>
      <w:r>
        <w:tab/>
        <w:t>1057</w:t>
      </w:r>
    </w:p>
    <w:p w14:paraId="35C66C32" w14:textId="77777777" w:rsidR="001613A3" w:rsidRDefault="001613A3">
      <w:pPr>
        <w:pStyle w:val="TOC4"/>
        <w:rPr>
          <w:rFonts w:asciiTheme="minorHAnsi" w:eastAsiaTheme="minorEastAsia" w:hAnsiTheme="minorHAnsi" w:cstheme="minorBidi"/>
          <w:sz w:val="22"/>
          <w:szCs w:val="22"/>
        </w:rPr>
      </w:pPr>
      <w:r w:rsidRPr="00FE2B14">
        <w:rPr>
          <w:snapToGrid w:val="0"/>
        </w:rPr>
        <w:t>A.5.1.25.2</w:t>
      </w:r>
      <w:r>
        <w:rPr>
          <w:rFonts w:asciiTheme="minorHAnsi" w:eastAsiaTheme="minorEastAsia" w:hAnsiTheme="minorHAnsi" w:cstheme="minorBidi"/>
          <w:sz w:val="22"/>
          <w:szCs w:val="22"/>
        </w:rPr>
        <w:tab/>
      </w:r>
      <w:r w:rsidRPr="00FE2B14">
        <w:rPr>
          <w:snapToGrid w:val="0"/>
        </w:rPr>
        <w:t>Test Requirements</w:t>
      </w:r>
      <w:r>
        <w:tab/>
        <w:t>1059</w:t>
      </w:r>
    </w:p>
    <w:p w14:paraId="18319415" w14:textId="77777777" w:rsidR="001613A3" w:rsidRDefault="001613A3">
      <w:pPr>
        <w:pStyle w:val="TOC3"/>
        <w:rPr>
          <w:rFonts w:asciiTheme="minorHAnsi" w:eastAsiaTheme="minorEastAsia" w:hAnsiTheme="minorHAnsi" w:cstheme="minorBidi"/>
          <w:sz w:val="22"/>
          <w:szCs w:val="22"/>
        </w:rPr>
      </w:pPr>
      <w:r w:rsidRPr="00FE2B14">
        <w:rPr>
          <w:rFonts w:cs="v4.2.0"/>
        </w:rPr>
        <w:t>A.5.1.26</w:t>
      </w:r>
      <w:r>
        <w:rPr>
          <w:rFonts w:asciiTheme="minorHAnsi" w:eastAsiaTheme="minorEastAsia" w:hAnsiTheme="minorHAnsi" w:cstheme="minorBidi"/>
          <w:sz w:val="22"/>
          <w:szCs w:val="22"/>
        </w:rPr>
        <w:tab/>
      </w:r>
      <w:r>
        <w:t>E-UTRAN TDD - TDD Intra frequency make-before-break handover</w:t>
      </w:r>
      <w:r>
        <w:tab/>
        <w:t>1060</w:t>
      </w:r>
    </w:p>
    <w:p w14:paraId="410A9BE8" w14:textId="77777777" w:rsidR="001613A3" w:rsidRDefault="001613A3">
      <w:pPr>
        <w:pStyle w:val="TOC4"/>
        <w:rPr>
          <w:rFonts w:asciiTheme="minorHAnsi" w:eastAsiaTheme="minorEastAsia" w:hAnsiTheme="minorHAnsi" w:cstheme="minorBidi"/>
          <w:sz w:val="22"/>
          <w:szCs w:val="22"/>
        </w:rPr>
      </w:pPr>
      <w:r w:rsidRPr="00FE2B14">
        <w:rPr>
          <w:snapToGrid w:val="0"/>
        </w:rPr>
        <w:t>A.5.1.26.1</w:t>
      </w:r>
      <w:r>
        <w:rPr>
          <w:rFonts w:asciiTheme="minorHAnsi" w:eastAsiaTheme="minorEastAsia" w:hAnsiTheme="minorHAnsi" w:cstheme="minorBidi"/>
          <w:sz w:val="22"/>
          <w:szCs w:val="22"/>
        </w:rPr>
        <w:tab/>
      </w:r>
      <w:r w:rsidRPr="00FE2B14">
        <w:rPr>
          <w:snapToGrid w:val="0"/>
        </w:rPr>
        <w:t>Test Purpose and Environment</w:t>
      </w:r>
      <w:r>
        <w:tab/>
        <w:t>1060</w:t>
      </w:r>
    </w:p>
    <w:p w14:paraId="4F0BE88D" w14:textId="77777777" w:rsidR="001613A3" w:rsidRDefault="001613A3">
      <w:pPr>
        <w:pStyle w:val="TOC4"/>
        <w:rPr>
          <w:rFonts w:asciiTheme="minorHAnsi" w:eastAsiaTheme="minorEastAsia" w:hAnsiTheme="minorHAnsi" w:cstheme="minorBidi"/>
          <w:sz w:val="22"/>
          <w:szCs w:val="22"/>
        </w:rPr>
      </w:pPr>
      <w:r w:rsidRPr="00FE2B14">
        <w:rPr>
          <w:snapToGrid w:val="0"/>
        </w:rPr>
        <w:t>A.5.1.26.2</w:t>
      </w:r>
      <w:r>
        <w:rPr>
          <w:rFonts w:asciiTheme="minorHAnsi" w:eastAsiaTheme="minorEastAsia" w:hAnsiTheme="minorHAnsi" w:cstheme="minorBidi"/>
          <w:sz w:val="22"/>
          <w:szCs w:val="22"/>
        </w:rPr>
        <w:tab/>
      </w:r>
      <w:r w:rsidRPr="00FE2B14">
        <w:rPr>
          <w:snapToGrid w:val="0"/>
        </w:rPr>
        <w:t>Test Requirements</w:t>
      </w:r>
      <w:r>
        <w:tab/>
        <w:t>1061</w:t>
      </w:r>
    </w:p>
    <w:p w14:paraId="16E537D3" w14:textId="77777777" w:rsidR="001613A3" w:rsidRDefault="001613A3">
      <w:pPr>
        <w:pStyle w:val="TOC3"/>
        <w:rPr>
          <w:rFonts w:asciiTheme="minorHAnsi" w:eastAsiaTheme="minorEastAsia" w:hAnsiTheme="minorHAnsi" w:cstheme="minorBidi"/>
          <w:sz w:val="22"/>
          <w:szCs w:val="22"/>
        </w:rPr>
      </w:pPr>
      <w:r w:rsidRPr="00FE2B14">
        <w:rPr>
          <w:snapToGrid w:val="0"/>
        </w:rPr>
        <w:t>A.5.1.27</w:t>
      </w:r>
      <w:r>
        <w:rPr>
          <w:rFonts w:asciiTheme="minorHAnsi" w:eastAsiaTheme="minorEastAsia" w:hAnsiTheme="minorHAnsi" w:cstheme="minorBidi"/>
          <w:sz w:val="22"/>
          <w:szCs w:val="22"/>
        </w:rPr>
        <w:tab/>
      </w:r>
      <w:r>
        <w:t>E-UTRAN FDD inter frequency handover for Cat-M1 UEs in CEModeA</w:t>
      </w:r>
      <w:r>
        <w:tab/>
        <w:t>1062</w:t>
      </w:r>
    </w:p>
    <w:p w14:paraId="729B61E1" w14:textId="77777777" w:rsidR="001613A3" w:rsidRDefault="001613A3">
      <w:pPr>
        <w:pStyle w:val="TOC4"/>
        <w:rPr>
          <w:rFonts w:asciiTheme="minorHAnsi" w:eastAsiaTheme="minorEastAsia" w:hAnsiTheme="minorHAnsi" w:cstheme="minorBidi"/>
          <w:sz w:val="22"/>
          <w:szCs w:val="22"/>
        </w:rPr>
      </w:pPr>
      <w:r w:rsidRPr="00FE2B14">
        <w:rPr>
          <w:snapToGrid w:val="0"/>
        </w:rPr>
        <w:t>A.5.1.27.1</w:t>
      </w:r>
      <w:r>
        <w:rPr>
          <w:rFonts w:asciiTheme="minorHAnsi" w:eastAsiaTheme="minorEastAsia" w:hAnsiTheme="minorHAnsi" w:cstheme="minorBidi"/>
          <w:sz w:val="22"/>
          <w:szCs w:val="22"/>
        </w:rPr>
        <w:tab/>
      </w:r>
      <w:r w:rsidRPr="00FE2B14">
        <w:rPr>
          <w:snapToGrid w:val="0"/>
        </w:rPr>
        <w:t>Test Purpose and Environment</w:t>
      </w:r>
      <w:r>
        <w:tab/>
        <w:t>1062</w:t>
      </w:r>
    </w:p>
    <w:p w14:paraId="4E06F8D6" w14:textId="77777777" w:rsidR="001613A3" w:rsidRDefault="001613A3">
      <w:pPr>
        <w:pStyle w:val="TOC4"/>
        <w:rPr>
          <w:rFonts w:asciiTheme="minorHAnsi" w:eastAsiaTheme="minorEastAsia" w:hAnsiTheme="minorHAnsi" w:cstheme="minorBidi"/>
          <w:sz w:val="22"/>
          <w:szCs w:val="22"/>
        </w:rPr>
      </w:pPr>
      <w:r w:rsidRPr="00FE2B14">
        <w:rPr>
          <w:snapToGrid w:val="0"/>
        </w:rPr>
        <w:t>A.5.1.27.2</w:t>
      </w:r>
      <w:r>
        <w:rPr>
          <w:rFonts w:asciiTheme="minorHAnsi" w:eastAsiaTheme="minorEastAsia" w:hAnsiTheme="minorHAnsi" w:cstheme="minorBidi"/>
          <w:sz w:val="22"/>
          <w:szCs w:val="22"/>
        </w:rPr>
        <w:tab/>
      </w:r>
      <w:r w:rsidRPr="00FE2B14">
        <w:rPr>
          <w:snapToGrid w:val="0"/>
        </w:rPr>
        <w:t>Test Requirements</w:t>
      </w:r>
      <w:r>
        <w:tab/>
        <w:t>1063</w:t>
      </w:r>
    </w:p>
    <w:p w14:paraId="7C850C92" w14:textId="77777777" w:rsidR="001613A3" w:rsidRDefault="001613A3">
      <w:pPr>
        <w:pStyle w:val="TOC3"/>
        <w:rPr>
          <w:rFonts w:asciiTheme="minorHAnsi" w:eastAsiaTheme="minorEastAsia" w:hAnsiTheme="minorHAnsi" w:cstheme="minorBidi"/>
          <w:sz w:val="22"/>
          <w:szCs w:val="22"/>
        </w:rPr>
      </w:pPr>
      <w:r w:rsidRPr="00FE2B14">
        <w:rPr>
          <w:snapToGrid w:val="0"/>
        </w:rPr>
        <w:t>A.5.1.28</w:t>
      </w:r>
      <w:r>
        <w:rPr>
          <w:rFonts w:asciiTheme="minorHAnsi" w:eastAsiaTheme="minorEastAsia" w:hAnsiTheme="minorHAnsi" w:cstheme="minorBidi"/>
          <w:sz w:val="22"/>
          <w:szCs w:val="22"/>
        </w:rPr>
        <w:tab/>
      </w:r>
      <w:r>
        <w:t>E-UTRAN HD-FDD inter frequency handover for Cat-M1 UEs in CEModeA</w:t>
      </w:r>
      <w:r>
        <w:tab/>
        <w:t>1064</w:t>
      </w:r>
    </w:p>
    <w:p w14:paraId="17402D49" w14:textId="77777777" w:rsidR="001613A3" w:rsidRDefault="001613A3">
      <w:pPr>
        <w:pStyle w:val="TOC4"/>
        <w:rPr>
          <w:rFonts w:asciiTheme="minorHAnsi" w:eastAsiaTheme="minorEastAsia" w:hAnsiTheme="minorHAnsi" w:cstheme="minorBidi"/>
          <w:sz w:val="22"/>
          <w:szCs w:val="22"/>
        </w:rPr>
      </w:pPr>
      <w:r w:rsidRPr="00FE2B14">
        <w:rPr>
          <w:snapToGrid w:val="0"/>
        </w:rPr>
        <w:t>A.5.1.28.1</w:t>
      </w:r>
      <w:r>
        <w:rPr>
          <w:rFonts w:asciiTheme="minorHAnsi" w:eastAsiaTheme="minorEastAsia" w:hAnsiTheme="minorHAnsi" w:cstheme="minorBidi"/>
          <w:sz w:val="22"/>
          <w:szCs w:val="22"/>
        </w:rPr>
        <w:tab/>
      </w:r>
      <w:r w:rsidRPr="00FE2B14">
        <w:rPr>
          <w:snapToGrid w:val="0"/>
        </w:rPr>
        <w:t>Test Purpose and Environment</w:t>
      </w:r>
      <w:r>
        <w:tab/>
        <w:t>1064</w:t>
      </w:r>
    </w:p>
    <w:p w14:paraId="141600E5" w14:textId="77777777" w:rsidR="001613A3" w:rsidRDefault="001613A3">
      <w:pPr>
        <w:pStyle w:val="TOC4"/>
        <w:rPr>
          <w:rFonts w:asciiTheme="minorHAnsi" w:eastAsiaTheme="minorEastAsia" w:hAnsiTheme="minorHAnsi" w:cstheme="minorBidi"/>
          <w:sz w:val="22"/>
          <w:szCs w:val="22"/>
        </w:rPr>
      </w:pPr>
      <w:r w:rsidRPr="00FE2B14">
        <w:rPr>
          <w:snapToGrid w:val="0"/>
        </w:rPr>
        <w:t>A.5.1.28.2</w:t>
      </w:r>
      <w:r>
        <w:rPr>
          <w:rFonts w:asciiTheme="minorHAnsi" w:eastAsiaTheme="minorEastAsia" w:hAnsiTheme="minorHAnsi" w:cstheme="minorBidi"/>
          <w:sz w:val="22"/>
          <w:szCs w:val="22"/>
        </w:rPr>
        <w:tab/>
      </w:r>
      <w:r w:rsidRPr="00FE2B14">
        <w:rPr>
          <w:snapToGrid w:val="0"/>
        </w:rPr>
        <w:t>Test Requirements</w:t>
      </w:r>
      <w:r>
        <w:tab/>
        <w:t>1065</w:t>
      </w:r>
    </w:p>
    <w:p w14:paraId="2B2D0D96" w14:textId="77777777" w:rsidR="001613A3" w:rsidRDefault="001613A3">
      <w:pPr>
        <w:pStyle w:val="TOC3"/>
        <w:rPr>
          <w:rFonts w:asciiTheme="minorHAnsi" w:eastAsiaTheme="minorEastAsia" w:hAnsiTheme="minorHAnsi" w:cstheme="minorBidi"/>
          <w:sz w:val="22"/>
          <w:szCs w:val="22"/>
        </w:rPr>
      </w:pPr>
      <w:r w:rsidRPr="00FE2B14">
        <w:rPr>
          <w:snapToGrid w:val="0"/>
        </w:rPr>
        <w:t>A.5.1.29</w:t>
      </w:r>
      <w:r>
        <w:rPr>
          <w:rFonts w:asciiTheme="minorHAnsi" w:eastAsiaTheme="minorEastAsia" w:hAnsiTheme="minorHAnsi" w:cstheme="minorBidi"/>
          <w:sz w:val="22"/>
          <w:szCs w:val="22"/>
        </w:rPr>
        <w:tab/>
      </w:r>
      <w:r>
        <w:t>E-UTRAN TDD inter frequency handover for Cat-M1 UEs in CEModeA</w:t>
      </w:r>
      <w:r>
        <w:tab/>
        <w:t>1066</w:t>
      </w:r>
    </w:p>
    <w:p w14:paraId="7A6EF666" w14:textId="77777777" w:rsidR="001613A3" w:rsidRDefault="001613A3">
      <w:pPr>
        <w:pStyle w:val="TOC4"/>
        <w:rPr>
          <w:rFonts w:asciiTheme="minorHAnsi" w:eastAsiaTheme="minorEastAsia" w:hAnsiTheme="minorHAnsi" w:cstheme="minorBidi"/>
          <w:sz w:val="22"/>
          <w:szCs w:val="22"/>
        </w:rPr>
      </w:pPr>
      <w:r w:rsidRPr="00FE2B14">
        <w:rPr>
          <w:snapToGrid w:val="0"/>
        </w:rPr>
        <w:t>A.5.1.29.1</w:t>
      </w:r>
      <w:r>
        <w:rPr>
          <w:rFonts w:asciiTheme="minorHAnsi" w:eastAsiaTheme="minorEastAsia" w:hAnsiTheme="minorHAnsi" w:cstheme="minorBidi"/>
          <w:sz w:val="22"/>
          <w:szCs w:val="22"/>
        </w:rPr>
        <w:tab/>
      </w:r>
      <w:r w:rsidRPr="00FE2B14">
        <w:rPr>
          <w:snapToGrid w:val="0"/>
        </w:rPr>
        <w:t>Test Purpose and Environment</w:t>
      </w:r>
      <w:r>
        <w:tab/>
        <w:t>1066</w:t>
      </w:r>
    </w:p>
    <w:p w14:paraId="0DEFAF21" w14:textId="77777777" w:rsidR="001613A3" w:rsidRDefault="001613A3">
      <w:pPr>
        <w:pStyle w:val="TOC4"/>
        <w:rPr>
          <w:rFonts w:asciiTheme="minorHAnsi" w:eastAsiaTheme="minorEastAsia" w:hAnsiTheme="minorHAnsi" w:cstheme="minorBidi"/>
          <w:sz w:val="22"/>
          <w:szCs w:val="22"/>
        </w:rPr>
      </w:pPr>
      <w:r w:rsidRPr="00FE2B14">
        <w:rPr>
          <w:snapToGrid w:val="0"/>
        </w:rPr>
        <w:t>A.5.1.29.2</w:t>
      </w:r>
      <w:r>
        <w:rPr>
          <w:rFonts w:asciiTheme="minorHAnsi" w:eastAsiaTheme="minorEastAsia" w:hAnsiTheme="minorHAnsi" w:cstheme="minorBidi"/>
          <w:sz w:val="22"/>
          <w:szCs w:val="22"/>
        </w:rPr>
        <w:tab/>
      </w:r>
      <w:r w:rsidRPr="00FE2B14">
        <w:rPr>
          <w:snapToGrid w:val="0"/>
        </w:rPr>
        <w:t>Test Requirements</w:t>
      </w:r>
      <w:r>
        <w:tab/>
        <w:t>1067</w:t>
      </w:r>
    </w:p>
    <w:p w14:paraId="3F1E3312" w14:textId="77777777" w:rsidR="001613A3" w:rsidRDefault="001613A3">
      <w:pPr>
        <w:pStyle w:val="TOC3"/>
        <w:rPr>
          <w:rFonts w:asciiTheme="minorHAnsi" w:eastAsiaTheme="minorEastAsia" w:hAnsiTheme="minorHAnsi" w:cstheme="minorBidi"/>
          <w:sz w:val="22"/>
          <w:szCs w:val="22"/>
        </w:rPr>
      </w:pPr>
      <w:r w:rsidRPr="00FE2B14">
        <w:rPr>
          <w:snapToGrid w:val="0"/>
        </w:rPr>
        <w:t>A.5.1.30</w:t>
      </w:r>
      <w:r>
        <w:rPr>
          <w:rFonts w:asciiTheme="minorHAnsi" w:eastAsiaTheme="minorEastAsia" w:hAnsiTheme="minorHAnsi" w:cstheme="minorBidi"/>
          <w:sz w:val="22"/>
          <w:szCs w:val="22"/>
        </w:rPr>
        <w:tab/>
      </w:r>
      <w:r>
        <w:t>E-UTRAN FDD inter frequency handover for Cat-M1 UEs in CEModeB</w:t>
      </w:r>
      <w:r>
        <w:tab/>
        <w:t>1068</w:t>
      </w:r>
    </w:p>
    <w:p w14:paraId="049A0838" w14:textId="77777777" w:rsidR="001613A3" w:rsidRDefault="001613A3">
      <w:pPr>
        <w:pStyle w:val="TOC4"/>
        <w:rPr>
          <w:rFonts w:asciiTheme="minorHAnsi" w:eastAsiaTheme="minorEastAsia" w:hAnsiTheme="minorHAnsi" w:cstheme="minorBidi"/>
          <w:sz w:val="22"/>
          <w:szCs w:val="22"/>
        </w:rPr>
      </w:pPr>
      <w:r w:rsidRPr="00FE2B14">
        <w:rPr>
          <w:snapToGrid w:val="0"/>
        </w:rPr>
        <w:t>A.5.1.30.1</w:t>
      </w:r>
      <w:r>
        <w:rPr>
          <w:rFonts w:asciiTheme="minorHAnsi" w:eastAsiaTheme="minorEastAsia" w:hAnsiTheme="minorHAnsi" w:cstheme="minorBidi"/>
          <w:sz w:val="22"/>
          <w:szCs w:val="22"/>
        </w:rPr>
        <w:tab/>
      </w:r>
      <w:r w:rsidRPr="00FE2B14">
        <w:rPr>
          <w:snapToGrid w:val="0"/>
        </w:rPr>
        <w:t>Test Purpose and Environment</w:t>
      </w:r>
      <w:r>
        <w:tab/>
        <w:t>1068</w:t>
      </w:r>
    </w:p>
    <w:p w14:paraId="2439F52F" w14:textId="77777777" w:rsidR="001613A3" w:rsidRDefault="001613A3">
      <w:pPr>
        <w:pStyle w:val="TOC4"/>
        <w:rPr>
          <w:rFonts w:asciiTheme="minorHAnsi" w:eastAsiaTheme="minorEastAsia" w:hAnsiTheme="minorHAnsi" w:cstheme="minorBidi"/>
          <w:sz w:val="22"/>
          <w:szCs w:val="22"/>
        </w:rPr>
      </w:pPr>
      <w:r w:rsidRPr="00FE2B14">
        <w:rPr>
          <w:snapToGrid w:val="0"/>
        </w:rPr>
        <w:t>A.5.1.30.2</w:t>
      </w:r>
      <w:r>
        <w:rPr>
          <w:rFonts w:asciiTheme="minorHAnsi" w:eastAsiaTheme="minorEastAsia" w:hAnsiTheme="minorHAnsi" w:cstheme="minorBidi"/>
          <w:sz w:val="22"/>
          <w:szCs w:val="22"/>
        </w:rPr>
        <w:tab/>
      </w:r>
      <w:r w:rsidRPr="00FE2B14">
        <w:rPr>
          <w:snapToGrid w:val="0"/>
        </w:rPr>
        <w:t>Test Requirements</w:t>
      </w:r>
      <w:r>
        <w:tab/>
        <w:t>1069</w:t>
      </w:r>
    </w:p>
    <w:p w14:paraId="5E7FBF53" w14:textId="77777777" w:rsidR="001613A3" w:rsidRDefault="001613A3">
      <w:pPr>
        <w:pStyle w:val="TOC3"/>
        <w:rPr>
          <w:rFonts w:asciiTheme="minorHAnsi" w:eastAsiaTheme="minorEastAsia" w:hAnsiTheme="minorHAnsi" w:cstheme="minorBidi"/>
          <w:sz w:val="22"/>
          <w:szCs w:val="22"/>
        </w:rPr>
      </w:pPr>
      <w:r w:rsidRPr="00FE2B14">
        <w:rPr>
          <w:snapToGrid w:val="0"/>
        </w:rPr>
        <w:t>A.5.1.31</w:t>
      </w:r>
      <w:r>
        <w:rPr>
          <w:rFonts w:asciiTheme="minorHAnsi" w:eastAsiaTheme="minorEastAsia" w:hAnsiTheme="minorHAnsi" w:cstheme="minorBidi"/>
          <w:sz w:val="22"/>
          <w:szCs w:val="22"/>
        </w:rPr>
        <w:tab/>
      </w:r>
      <w:r>
        <w:t>E-UTRAN HD-FDD inter frequency handover for Cat-M1 UEs in CEModeB</w:t>
      </w:r>
      <w:r>
        <w:tab/>
        <w:t>1070</w:t>
      </w:r>
    </w:p>
    <w:p w14:paraId="65DBB648" w14:textId="77777777" w:rsidR="001613A3" w:rsidRDefault="001613A3">
      <w:pPr>
        <w:pStyle w:val="TOC4"/>
        <w:rPr>
          <w:rFonts w:asciiTheme="minorHAnsi" w:eastAsiaTheme="minorEastAsia" w:hAnsiTheme="minorHAnsi" w:cstheme="minorBidi"/>
          <w:sz w:val="22"/>
          <w:szCs w:val="22"/>
        </w:rPr>
      </w:pPr>
      <w:r w:rsidRPr="00FE2B14">
        <w:rPr>
          <w:snapToGrid w:val="0"/>
        </w:rPr>
        <w:t>A.5.1.31.1</w:t>
      </w:r>
      <w:r>
        <w:rPr>
          <w:rFonts w:asciiTheme="minorHAnsi" w:eastAsiaTheme="minorEastAsia" w:hAnsiTheme="minorHAnsi" w:cstheme="minorBidi"/>
          <w:sz w:val="22"/>
          <w:szCs w:val="22"/>
        </w:rPr>
        <w:tab/>
      </w:r>
      <w:r w:rsidRPr="00FE2B14">
        <w:rPr>
          <w:snapToGrid w:val="0"/>
        </w:rPr>
        <w:t>Test Purpose and Environment</w:t>
      </w:r>
      <w:r>
        <w:tab/>
        <w:t>1070</w:t>
      </w:r>
    </w:p>
    <w:p w14:paraId="38ECCDE9" w14:textId="77777777" w:rsidR="001613A3" w:rsidRDefault="001613A3">
      <w:pPr>
        <w:pStyle w:val="TOC4"/>
        <w:rPr>
          <w:rFonts w:asciiTheme="minorHAnsi" w:eastAsiaTheme="minorEastAsia" w:hAnsiTheme="minorHAnsi" w:cstheme="minorBidi"/>
          <w:sz w:val="22"/>
          <w:szCs w:val="22"/>
        </w:rPr>
      </w:pPr>
      <w:r w:rsidRPr="00FE2B14">
        <w:rPr>
          <w:snapToGrid w:val="0"/>
        </w:rPr>
        <w:t>A.5.1.31.2</w:t>
      </w:r>
      <w:r>
        <w:rPr>
          <w:rFonts w:asciiTheme="minorHAnsi" w:eastAsiaTheme="minorEastAsia" w:hAnsiTheme="minorHAnsi" w:cstheme="minorBidi"/>
          <w:sz w:val="22"/>
          <w:szCs w:val="22"/>
        </w:rPr>
        <w:tab/>
      </w:r>
      <w:r w:rsidRPr="00FE2B14">
        <w:rPr>
          <w:snapToGrid w:val="0"/>
        </w:rPr>
        <w:t>Test Requirements</w:t>
      </w:r>
      <w:r>
        <w:tab/>
        <w:t>1071</w:t>
      </w:r>
    </w:p>
    <w:p w14:paraId="6FA430BE" w14:textId="77777777" w:rsidR="001613A3" w:rsidRDefault="001613A3">
      <w:pPr>
        <w:pStyle w:val="TOC3"/>
        <w:rPr>
          <w:rFonts w:asciiTheme="minorHAnsi" w:eastAsiaTheme="minorEastAsia" w:hAnsiTheme="minorHAnsi" w:cstheme="minorBidi"/>
          <w:sz w:val="22"/>
          <w:szCs w:val="22"/>
        </w:rPr>
      </w:pPr>
      <w:r w:rsidRPr="00FE2B14">
        <w:rPr>
          <w:snapToGrid w:val="0"/>
        </w:rPr>
        <w:t>A.5.1.32</w:t>
      </w:r>
      <w:r>
        <w:rPr>
          <w:rFonts w:asciiTheme="minorHAnsi" w:eastAsiaTheme="minorEastAsia" w:hAnsiTheme="minorHAnsi" w:cstheme="minorBidi"/>
          <w:sz w:val="22"/>
          <w:szCs w:val="22"/>
        </w:rPr>
        <w:tab/>
      </w:r>
      <w:r>
        <w:t>E-UTRAN TDD inter frequency handover for Cat-M1 UEs in CEModeB</w:t>
      </w:r>
      <w:r>
        <w:tab/>
        <w:t>1072</w:t>
      </w:r>
    </w:p>
    <w:p w14:paraId="08EEE5B5" w14:textId="77777777" w:rsidR="001613A3" w:rsidRDefault="001613A3">
      <w:pPr>
        <w:pStyle w:val="TOC4"/>
        <w:rPr>
          <w:rFonts w:asciiTheme="minorHAnsi" w:eastAsiaTheme="minorEastAsia" w:hAnsiTheme="minorHAnsi" w:cstheme="minorBidi"/>
          <w:sz w:val="22"/>
          <w:szCs w:val="22"/>
        </w:rPr>
      </w:pPr>
      <w:r w:rsidRPr="00FE2B14">
        <w:rPr>
          <w:snapToGrid w:val="0"/>
        </w:rPr>
        <w:t>A.5.1.32.1</w:t>
      </w:r>
      <w:r>
        <w:rPr>
          <w:rFonts w:asciiTheme="minorHAnsi" w:eastAsiaTheme="minorEastAsia" w:hAnsiTheme="minorHAnsi" w:cstheme="minorBidi"/>
          <w:sz w:val="22"/>
          <w:szCs w:val="22"/>
        </w:rPr>
        <w:tab/>
      </w:r>
      <w:r w:rsidRPr="00FE2B14">
        <w:rPr>
          <w:snapToGrid w:val="0"/>
        </w:rPr>
        <w:t>Test Purpose and Environment</w:t>
      </w:r>
      <w:r>
        <w:tab/>
        <w:t>1072</w:t>
      </w:r>
    </w:p>
    <w:p w14:paraId="4FEF0DD2" w14:textId="77777777" w:rsidR="001613A3" w:rsidRDefault="001613A3">
      <w:pPr>
        <w:pStyle w:val="TOC4"/>
        <w:rPr>
          <w:rFonts w:asciiTheme="minorHAnsi" w:eastAsiaTheme="minorEastAsia" w:hAnsiTheme="minorHAnsi" w:cstheme="minorBidi"/>
          <w:sz w:val="22"/>
          <w:szCs w:val="22"/>
        </w:rPr>
      </w:pPr>
      <w:r w:rsidRPr="00FE2B14">
        <w:rPr>
          <w:snapToGrid w:val="0"/>
        </w:rPr>
        <w:t>A.5.1.32.2</w:t>
      </w:r>
      <w:r>
        <w:rPr>
          <w:rFonts w:asciiTheme="minorHAnsi" w:eastAsiaTheme="minorEastAsia" w:hAnsiTheme="minorHAnsi" w:cstheme="minorBidi"/>
          <w:sz w:val="22"/>
          <w:szCs w:val="22"/>
        </w:rPr>
        <w:tab/>
      </w:r>
      <w:r w:rsidRPr="00FE2B14">
        <w:rPr>
          <w:snapToGrid w:val="0"/>
        </w:rPr>
        <w:t>Test Requirements</w:t>
      </w:r>
      <w:r>
        <w:tab/>
        <w:t>1073</w:t>
      </w:r>
    </w:p>
    <w:p w14:paraId="20F20C8E" w14:textId="77777777" w:rsidR="001613A3" w:rsidRDefault="001613A3">
      <w:pPr>
        <w:pStyle w:val="TOC3"/>
        <w:rPr>
          <w:rFonts w:asciiTheme="minorHAnsi" w:eastAsiaTheme="minorEastAsia" w:hAnsiTheme="minorHAnsi" w:cstheme="minorBidi"/>
          <w:sz w:val="22"/>
          <w:szCs w:val="22"/>
        </w:rPr>
      </w:pPr>
      <w:r w:rsidRPr="00FE2B14">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1074</w:t>
      </w:r>
    </w:p>
    <w:p w14:paraId="00D86035" w14:textId="77777777" w:rsidR="001613A3" w:rsidRDefault="001613A3">
      <w:pPr>
        <w:pStyle w:val="TOC4"/>
        <w:rPr>
          <w:rFonts w:asciiTheme="minorHAnsi" w:eastAsiaTheme="minorEastAsia" w:hAnsiTheme="minorHAnsi" w:cstheme="minorBidi"/>
          <w:sz w:val="22"/>
          <w:szCs w:val="22"/>
        </w:rPr>
      </w:pPr>
      <w:r w:rsidRPr="00FE2B14">
        <w:rPr>
          <w:snapToGrid w:val="0"/>
        </w:rPr>
        <w:t>A.5.1.33.1</w:t>
      </w:r>
      <w:r>
        <w:rPr>
          <w:rFonts w:asciiTheme="minorHAnsi" w:eastAsiaTheme="minorEastAsia" w:hAnsiTheme="minorHAnsi" w:cstheme="minorBidi"/>
          <w:sz w:val="22"/>
          <w:szCs w:val="22"/>
        </w:rPr>
        <w:tab/>
      </w:r>
      <w:r w:rsidRPr="00FE2B14">
        <w:rPr>
          <w:snapToGrid w:val="0"/>
        </w:rPr>
        <w:t>Test Purpose and Environment</w:t>
      </w:r>
      <w:r>
        <w:tab/>
        <w:t>1074</w:t>
      </w:r>
    </w:p>
    <w:p w14:paraId="07EF82B6" w14:textId="77777777" w:rsidR="001613A3" w:rsidRDefault="001613A3">
      <w:pPr>
        <w:pStyle w:val="TOC4"/>
        <w:rPr>
          <w:rFonts w:asciiTheme="minorHAnsi" w:eastAsiaTheme="minorEastAsia" w:hAnsiTheme="minorHAnsi" w:cstheme="minorBidi"/>
          <w:sz w:val="22"/>
          <w:szCs w:val="22"/>
        </w:rPr>
      </w:pPr>
      <w:r w:rsidRPr="00FE2B14">
        <w:rPr>
          <w:snapToGrid w:val="0"/>
        </w:rPr>
        <w:t>A.5.1.13.2</w:t>
      </w:r>
      <w:r>
        <w:rPr>
          <w:rFonts w:asciiTheme="minorHAnsi" w:eastAsiaTheme="minorEastAsia" w:hAnsiTheme="minorHAnsi" w:cstheme="minorBidi"/>
          <w:sz w:val="22"/>
          <w:szCs w:val="22"/>
        </w:rPr>
        <w:tab/>
      </w:r>
      <w:r w:rsidRPr="00FE2B14">
        <w:rPr>
          <w:snapToGrid w:val="0"/>
        </w:rPr>
        <w:t>Test Requirements</w:t>
      </w:r>
      <w:r>
        <w:tab/>
        <w:t>1075</w:t>
      </w:r>
    </w:p>
    <w:p w14:paraId="0A762F1A" w14:textId="77777777" w:rsidR="001613A3" w:rsidRDefault="001613A3">
      <w:pPr>
        <w:pStyle w:val="TOC3"/>
        <w:rPr>
          <w:rFonts w:asciiTheme="minorHAnsi" w:eastAsiaTheme="minorEastAsia" w:hAnsiTheme="minorHAnsi" w:cstheme="minorBidi"/>
          <w:sz w:val="22"/>
          <w:szCs w:val="22"/>
        </w:rPr>
      </w:pPr>
      <w:r w:rsidRPr="00FE2B14">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1076</w:t>
      </w:r>
    </w:p>
    <w:p w14:paraId="72F9B326" w14:textId="77777777" w:rsidR="001613A3" w:rsidRDefault="001613A3">
      <w:pPr>
        <w:pStyle w:val="TOC4"/>
        <w:rPr>
          <w:rFonts w:asciiTheme="minorHAnsi" w:eastAsiaTheme="minorEastAsia" w:hAnsiTheme="minorHAnsi" w:cstheme="minorBidi"/>
          <w:sz w:val="22"/>
          <w:szCs w:val="22"/>
        </w:rPr>
      </w:pPr>
      <w:r w:rsidRPr="00FE2B14">
        <w:rPr>
          <w:snapToGrid w:val="0"/>
        </w:rPr>
        <w:t>A.5.1.34.1</w:t>
      </w:r>
      <w:r>
        <w:rPr>
          <w:rFonts w:asciiTheme="minorHAnsi" w:eastAsiaTheme="minorEastAsia" w:hAnsiTheme="minorHAnsi" w:cstheme="minorBidi"/>
          <w:sz w:val="22"/>
          <w:szCs w:val="22"/>
        </w:rPr>
        <w:tab/>
      </w:r>
      <w:r w:rsidRPr="00FE2B14">
        <w:rPr>
          <w:snapToGrid w:val="0"/>
        </w:rPr>
        <w:t>Test Purpose and Environment</w:t>
      </w:r>
      <w:r>
        <w:tab/>
        <w:t>1076</w:t>
      </w:r>
    </w:p>
    <w:p w14:paraId="705AB1EC" w14:textId="77777777" w:rsidR="001613A3" w:rsidRDefault="001613A3">
      <w:pPr>
        <w:pStyle w:val="TOC4"/>
        <w:rPr>
          <w:rFonts w:asciiTheme="minorHAnsi" w:eastAsiaTheme="minorEastAsia" w:hAnsiTheme="minorHAnsi" w:cstheme="minorBidi"/>
          <w:sz w:val="22"/>
          <w:szCs w:val="22"/>
        </w:rPr>
      </w:pPr>
      <w:r w:rsidRPr="00FE2B14">
        <w:rPr>
          <w:snapToGrid w:val="0"/>
        </w:rPr>
        <w:t>A.5.1.34.2</w:t>
      </w:r>
      <w:r>
        <w:rPr>
          <w:rFonts w:asciiTheme="minorHAnsi" w:eastAsiaTheme="minorEastAsia" w:hAnsiTheme="minorHAnsi" w:cstheme="minorBidi"/>
          <w:sz w:val="22"/>
          <w:szCs w:val="22"/>
        </w:rPr>
        <w:tab/>
      </w:r>
      <w:r w:rsidRPr="00FE2B14">
        <w:rPr>
          <w:snapToGrid w:val="0"/>
        </w:rPr>
        <w:t>Test Requirements</w:t>
      </w:r>
      <w:r>
        <w:tab/>
        <w:t>1077</w:t>
      </w:r>
    </w:p>
    <w:p w14:paraId="6268AFBB" w14:textId="77777777" w:rsidR="001613A3" w:rsidRDefault="001613A3">
      <w:pPr>
        <w:pStyle w:val="TOC3"/>
        <w:rPr>
          <w:rFonts w:asciiTheme="minorHAnsi" w:eastAsiaTheme="minorEastAsia" w:hAnsiTheme="minorHAnsi" w:cstheme="minorBidi"/>
          <w:sz w:val="22"/>
          <w:szCs w:val="22"/>
        </w:rPr>
      </w:pPr>
      <w:r w:rsidRPr="00FE2B14">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1078</w:t>
      </w:r>
    </w:p>
    <w:p w14:paraId="652A82A8" w14:textId="77777777" w:rsidR="001613A3" w:rsidRDefault="001613A3">
      <w:pPr>
        <w:pStyle w:val="TOC4"/>
        <w:rPr>
          <w:rFonts w:asciiTheme="minorHAnsi" w:eastAsiaTheme="minorEastAsia" w:hAnsiTheme="minorHAnsi" w:cstheme="minorBidi"/>
          <w:sz w:val="22"/>
          <w:szCs w:val="22"/>
        </w:rPr>
      </w:pPr>
      <w:r w:rsidRPr="00FE2B14">
        <w:rPr>
          <w:snapToGrid w:val="0"/>
        </w:rPr>
        <w:t>A.5.1.35.1</w:t>
      </w:r>
      <w:r>
        <w:rPr>
          <w:rFonts w:asciiTheme="minorHAnsi" w:eastAsiaTheme="minorEastAsia" w:hAnsiTheme="minorHAnsi" w:cstheme="minorBidi"/>
          <w:sz w:val="22"/>
          <w:szCs w:val="22"/>
        </w:rPr>
        <w:tab/>
      </w:r>
      <w:r w:rsidRPr="00FE2B14">
        <w:rPr>
          <w:snapToGrid w:val="0"/>
        </w:rPr>
        <w:t>Test Purpose and Environment</w:t>
      </w:r>
      <w:r>
        <w:tab/>
        <w:t>1078</w:t>
      </w:r>
    </w:p>
    <w:p w14:paraId="2AE34C30" w14:textId="77777777" w:rsidR="001613A3" w:rsidRDefault="001613A3">
      <w:pPr>
        <w:pStyle w:val="TOC4"/>
        <w:rPr>
          <w:rFonts w:asciiTheme="minorHAnsi" w:eastAsiaTheme="minorEastAsia" w:hAnsiTheme="minorHAnsi" w:cstheme="minorBidi"/>
          <w:sz w:val="22"/>
          <w:szCs w:val="22"/>
        </w:rPr>
      </w:pPr>
      <w:r w:rsidRPr="00FE2B14">
        <w:rPr>
          <w:snapToGrid w:val="0"/>
        </w:rPr>
        <w:t>A.5.1.35.2</w:t>
      </w:r>
      <w:r>
        <w:rPr>
          <w:rFonts w:asciiTheme="minorHAnsi" w:eastAsiaTheme="minorEastAsia" w:hAnsiTheme="minorHAnsi" w:cstheme="minorBidi"/>
          <w:sz w:val="22"/>
          <w:szCs w:val="22"/>
        </w:rPr>
        <w:tab/>
      </w:r>
      <w:r w:rsidRPr="00FE2B14">
        <w:rPr>
          <w:snapToGrid w:val="0"/>
        </w:rPr>
        <w:t>Test Requirements</w:t>
      </w:r>
      <w:r>
        <w:tab/>
        <w:t>1079</w:t>
      </w:r>
    </w:p>
    <w:p w14:paraId="6CEE8927" w14:textId="77777777" w:rsidR="001613A3" w:rsidRDefault="001613A3">
      <w:pPr>
        <w:pStyle w:val="TOC3"/>
        <w:rPr>
          <w:rFonts w:asciiTheme="minorHAnsi" w:eastAsiaTheme="minorEastAsia" w:hAnsiTheme="minorHAnsi" w:cstheme="minorBidi"/>
          <w:sz w:val="22"/>
          <w:szCs w:val="22"/>
        </w:rPr>
      </w:pPr>
      <w:r w:rsidRPr="00FE2B14">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1080</w:t>
      </w:r>
    </w:p>
    <w:p w14:paraId="16109475" w14:textId="77777777" w:rsidR="001613A3" w:rsidRDefault="001613A3">
      <w:pPr>
        <w:pStyle w:val="TOC4"/>
        <w:rPr>
          <w:rFonts w:asciiTheme="minorHAnsi" w:eastAsiaTheme="minorEastAsia" w:hAnsiTheme="minorHAnsi" w:cstheme="minorBidi"/>
          <w:sz w:val="22"/>
          <w:szCs w:val="22"/>
        </w:rPr>
      </w:pPr>
      <w:r w:rsidRPr="00FE2B14">
        <w:rPr>
          <w:snapToGrid w:val="0"/>
        </w:rPr>
        <w:t>A.5.1.36.1</w:t>
      </w:r>
      <w:r>
        <w:rPr>
          <w:rFonts w:asciiTheme="minorHAnsi" w:eastAsiaTheme="minorEastAsia" w:hAnsiTheme="minorHAnsi" w:cstheme="minorBidi"/>
          <w:sz w:val="22"/>
          <w:szCs w:val="22"/>
        </w:rPr>
        <w:tab/>
      </w:r>
      <w:r w:rsidRPr="00FE2B14">
        <w:rPr>
          <w:snapToGrid w:val="0"/>
        </w:rPr>
        <w:t>Test Purpose and Environment</w:t>
      </w:r>
      <w:r>
        <w:tab/>
        <w:t>1080</w:t>
      </w:r>
    </w:p>
    <w:p w14:paraId="151C0694" w14:textId="77777777" w:rsidR="001613A3" w:rsidRDefault="001613A3">
      <w:pPr>
        <w:pStyle w:val="TOC4"/>
        <w:rPr>
          <w:rFonts w:asciiTheme="minorHAnsi" w:eastAsiaTheme="minorEastAsia" w:hAnsiTheme="minorHAnsi" w:cstheme="minorBidi"/>
          <w:sz w:val="22"/>
          <w:szCs w:val="22"/>
        </w:rPr>
      </w:pPr>
      <w:r w:rsidRPr="00FE2B14">
        <w:rPr>
          <w:snapToGrid w:val="0"/>
        </w:rPr>
        <w:t>A.5.1.36.2</w:t>
      </w:r>
      <w:r>
        <w:rPr>
          <w:rFonts w:asciiTheme="minorHAnsi" w:eastAsiaTheme="minorEastAsia" w:hAnsiTheme="minorHAnsi" w:cstheme="minorBidi"/>
          <w:sz w:val="22"/>
          <w:szCs w:val="22"/>
        </w:rPr>
        <w:tab/>
      </w:r>
      <w:r w:rsidRPr="00FE2B14">
        <w:rPr>
          <w:snapToGrid w:val="0"/>
        </w:rPr>
        <w:t>Test Requirements</w:t>
      </w:r>
      <w:r>
        <w:tab/>
        <w:t>1081</w:t>
      </w:r>
    </w:p>
    <w:p w14:paraId="6F350679" w14:textId="77777777" w:rsidR="001613A3" w:rsidRDefault="001613A3">
      <w:pPr>
        <w:pStyle w:val="TOC3"/>
        <w:rPr>
          <w:rFonts w:asciiTheme="minorHAnsi" w:eastAsiaTheme="minorEastAsia" w:hAnsiTheme="minorHAnsi" w:cstheme="minorBidi"/>
          <w:sz w:val="22"/>
          <w:szCs w:val="22"/>
        </w:rPr>
      </w:pPr>
      <w:r w:rsidRPr="00FE2B14">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1082</w:t>
      </w:r>
    </w:p>
    <w:p w14:paraId="60463E53" w14:textId="77777777" w:rsidR="001613A3" w:rsidRDefault="001613A3">
      <w:pPr>
        <w:pStyle w:val="TOC4"/>
        <w:rPr>
          <w:rFonts w:asciiTheme="minorHAnsi" w:eastAsiaTheme="minorEastAsia" w:hAnsiTheme="minorHAnsi" w:cstheme="minorBidi"/>
          <w:sz w:val="22"/>
          <w:szCs w:val="22"/>
        </w:rPr>
      </w:pPr>
      <w:r w:rsidRPr="00FE2B14">
        <w:rPr>
          <w:snapToGrid w:val="0"/>
        </w:rPr>
        <w:t>A.5.1.37.1</w:t>
      </w:r>
      <w:r>
        <w:rPr>
          <w:rFonts w:asciiTheme="minorHAnsi" w:eastAsiaTheme="minorEastAsia" w:hAnsiTheme="minorHAnsi" w:cstheme="minorBidi"/>
          <w:sz w:val="22"/>
          <w:szCs w:val="22"/>
        </w:rPr>
        <w:tab/>
      </w:r>
      <w:r w:rsidRPr="00FE2B14">
        <w:rPr>
          <w:snapToGrid w:val="0"/>
        </w:rPr>
        <w:t>Test Purpose and Environment</w:t>
      </w:r>
      <w:r>
        <w:tab/>
        <w:t>1082</w:t>
      </w:r>
    </w:p>
    <w:p w14:paraId="01D1E56D" w14:textId="77777777" w:rsidR="001613A3" w:rsidRDefault="001613A3">
      <w:pPr>
        <w:pStyle w:val="TOC4"/>
        <w:rPr>
          <w:rFonts w:asciiTheme="minorHAnsi" w:eastAsiaTheme="minorEastAsia" w:hAnsiTheme="minorHAnsi" w:cstheme="minorBidi"/>
          <w:sz w:val="22"/>
          <w:szCs w:val="22"/>
        </w:rPr>
      </w:pPr>
      <w:r w:rsidRPr="00FE2B14">
        <w:rPr>
          <w:snapToGrid w:val="0"/>
        </w:rPr>
        <w:t>A.5.1.37.2</w:t>
      </w:r>
      <w:r>
        <w:rPr>
          <w:rFonts w:asciiTheme="minorHAnsi" w:eastAsiaTheme="minorEastAsia" w:hAnsiTheme="minorHAnsi" w:cstheme="minorBidi"/>
          <w:sz w:val="22"/>
          <w:szCs w:val="22"/>
        </w:rPr>
        <w:tab/>
      </w:r>
      <w:r w:rsidRPr="00FE2B14">
        <w:rPr>
          <w:snapToGrid w:val="0"/>
        </w:rPr>
        <w:t>Test Requirements</w:t>
      </w:r>
      <w:r>
        <w:tab/>
        <w:t>1083</w:t>
      </w:r>
    </w:p>
    <w:p w14:paraId="6C5B2FF5" w14:textId="77777777" w:rsidR="001613A3" w:rsidRDefault="001613A3">
      <w:pPr>
        <w:pStyle w:val="TOC3"/>
        <w:rPr>
          <w:rFonts w:asciiTheme="minorHAnsi" w:eastAsiaTheme="minorEastAsia" w:hAnsiTheme="minorHAnsi" w:cstheme="minorBidi"/>
          <w:sz w:val="22"/>
          <w:szCs w:val="22"/>
        </w:rPr>
      </w:pPr>
      <w:r w:rsidRPr="00FE2B14">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1084</w:t>
      </w:r>
    </w:p>
    <w:p w14:paraId="014BAE0A" w14:textId="77777777" w:rsidR="001613A3" w:rsidRDefault="001613A3">
      <w:pPr>
        <w:pStyle w:val="TOC4"/>
        <w:rPr>
          <w:rFonts w:asciiTheme="minorHAnsi" w:eastAsiaTheme="minorEastAsia" w:hAnsiTheme="minorHAnsi" w:cstheme="minorBidi"/>
          <w:sz w:val="22"/>
          <w:szCs w:val="22"/>
        </w:rPr>
      </w:pPr>
      <w:r w:rsidRPr="00FE2B14">
        <w:rPr>
          <w:snapToGrid w:val="0"/>
        </w:rPr>
        <w:t>A.5.1.38.1</w:t>
      </w:r>
      <w:r>
        <w:rPr>
          <w:rFonts w:asciiTheme="minorHAnsi" w:eastAsiaTheme="minorEastAsia" w:hAnsiTheme="minorHAnsi" w:cstheme="minorBidi"/>
          <w:sz w:val="22"/>
          <w:szCs w:val="22"/>
        </w:rPr>
        <w:tab/>
      </w:r>
      <w:r w:rsidRPr="00FE2B14">
        <w:rPr>
          <w:snapToGrid w:val="0"/>
        </w:rPr>
        <w:t>Test Purpose and Environment</w:t>
      </w:r>
      <w:r>
        <w:tab/>
        <w:t>1084</w:t>
      </w:r>
    </w:p>
    <w:p w14:paraId="4F606C8E" w14:textId="77777777" w:rsidR="001613A3" w:rsidRDefault="001613A3">
      <w:pPr>
        <w:pStyle w:val="TOC4"/>
        <w:rPr>
          <w:rFonts w:asciiTheme="minorHAnsi" w:eastAsiaTheme="minorEastAsia" w:hAnsiTheme="minorHAnsi" w:cstheme="minorBidi"/>
          <w:sz w:val="22"/>
          <w:szCs w:val="22"/>
        </w:rPr>
      </w:pPr>
      <w:r w:rsidRPr="00FE2B14">
        <w:rPr>
          <w:snapToGrid w:val="0"/>
        </w:rPr>
        <w:t>A.5.1.38.2</w:t>
      </w:r>
      <w:r>
        <w:rPr>
          <w:rFonts w:asciiTheme="minorHAnsi" w:eastAsiaTheme="minorEastAsia" w:hAnsiTheme="minorHAnsi" w:cstheme="minorBidi"/>
          <w:sz w:val="22"/>
          <w:szCs w:val="22"/>
        </w:rPr>
        <w:tab/>
      </w:r>
      <w:r w:rsidRPr="00FE2B14">
        <w:rPr>
          <w:snapToGrid w:val="0"/>
        </w:rPr>
        <w:t>Test Requirements</w:t>
      </w:r>
      <w:r>
        <w:tab/>
        <w:t>1085</w:t>
      </w:r>
    </w:p>
    <w:p w14:paraId="413162E5" w14:textId="77777777" w:rsidR="001613A3" w:rsidRDefault="001613A3">
      <w:pPr>
        <w:pStyle w:val="TOC3"/>
        <w:rPr>
          <w:rFonts w:asciiTheme="minorHAnsi" w:eastAsiaTheme="minorEastAsia" w:hAnsiTheme="minorHAnsi" w:cstheme="minorBidi"/>
          <w:sz w:val="22"/>
          <w:szCs w:val="22"/>
        </w:rPr>
      </w:pPr>
      <w:r w:rsidRPr="00FE2B14">
        <w:rPr>
          <w:snapToGrid w:val="0"/>
        </w:rPr>
        <w:t>A.5.1.39</w:t>
      </w:r>
      <w:r>
        <w:rPr>
          <w:rFonts w:asciiTheme="minorHAnsi" w:eastAsiaTheme="minorEastAsia" w:hAnsiTheme="minorHAnsi" w:cstheme="minorBidi"/>
          <w:sz w:val="22"/>
          <w:szCs w:val="22"/>
        </w:rPr>
        <w:tab/>
      </w:r>
      <w:r>
        <w:t>E-UTRAN FDD - FDD Intra frequency handover with direct SCell activation</w:t>
      </w:r>
      <w:r>
        <w:tab/>
        <w:t>1086</w:t>
      </w:r>
    </w:p>
    <w:p w14:paraId="1EABD24C" w14:textId="77777777" w:rsidR="001613A3" w:rsidRDefault="001613A3">
      <w:pPr>
        <w:pStyle w:val="TOC4"/>
        <w:rPr>
          <w:rFonts w:asciiTheme="minorHAnsi" w:eastAsiaTheme="minorEastAsia" w:hAnsiTheme="minorHAnsi" w:cstheme="minorBidi"/>
          <w:sz w:val="22"/>
          <w:szCs w:val="22"/>
        </w:rPr>
      </w:pPr>
      <w:r w:rsidRPr="00FE2B14">
        <w:rPr>
          <w:snapToGrid w:val="0"/>
        </w:rPr>
        <w:t>A.5.1.39.1</w:t>
      </w:r>
      <w:r>
        <w:rPr>
          <w:rFonts w:asciiTheme="minorHAnsi" w:eastAsiaTheme="minorEastAsia" w:hAnsiTheme="minorHAnsi" w:cstheme="minorBidi"/>
          <w:sz w:val="22"/>
          <w:szCs w:val="22"/>
        </w:rPr>
        <w:tab/>
      </w:r>
      <w:r w:rsidRPr="00FE2B14">
        <w:rPr>
          <w:snapToGrid w:val="0"/>
        </w:rPr>
        <w:t>Test Purpose and Environment</w:t>
      </w:r>
      <w:r>
        <w:tab/>
        <w:t>1086</w:t>
      </w:r>
    </w:p>
    <w:p w14:paraId="40AF5EB0" w14:textId="77777777" w:rsidR="001613A3" w:rsidRDefault="001613A3">
      <w:pPr>
        <w:pStyle w:val="TOC4"/>
        <w:rPr>
          <w:rFonts w:asciiTheme="minorHAnsi" w:eastAsiaTheme="minorEastAsia" w:hAnsiTheme="minorHAnsi" w:cstheme="minorBidi"/>
          <w:sz w:val="22"/>
          <w:szCs w:val="22"/>
        </w:rPr>
      </w:pPr>
      <w:r w:rsidRPr="00FE2B14">
        <w:rPr>
          <w:snapToGrid w:val="0"/>
        </w:rPr>
        <w:t>A.5.1.39.2</w:t>
      </w:r>
      <w:r>
        <w:rPr>
          <w:rFonts w:asciiTheme="minorHAnsi" w:eastAsiaTheme="minorEastAsia" w:hAnsiTheme="minorHAnsi" w:cstheme="minorBidi"/>
          <w:sz w:val="22"/>
          <w:szCs w:val="22"/>
        </w:rPr>
        <w:tab/>
      </w:r>
      <w:r w:rsidRPr="00FE2B14">
        <w:rPr>
          <w:snapToGrid w:val="0"/>
        </w:rPr>
        <w:t>Test Requirements</w:t>
      </w:r>
      <w:r>
        <w:tab/>
        <w:t>1087</w:t>
      </w:r>
    </w:p>
    <w:p w14:paraId="22D05ECE" w14:textId="77777777" w:rsidR="001613A3" w:rsidRDefault="001613A3">
      <w:pPr>
        <w:pStyle w:val="TOC3"/>
        <w:rPr>
          <w:rFonts w:asciiTheme="minorHAnsi" w:eastAsiaTheme="minorEastAsia" w:hAnsiTheme="minorHAnsi" w:cstheme="minorBidi"/>
          <w:sz w:val="22"/>
          <w:szCs w:val="22"/>
        </w:rPr>
      </w:pPr>
      <w:r w:rsidRPr="00FE2B14">
        <w:rPr>
          <w:rFonts w:cs="v4.2.0"/>
        </w:rPr>
        <w:t>A.5.1.40</w:t>
      </w:r>
      <w:r>
        <w:rPr>
          <w:rFonts w:asciiTheme="minorHAnsi" w:eastAsiaTheme="minorEastAsia" w:hAnsiTheme="minorHAnsi" w:cstheme="minorBidi"/>
          <w:sz w:val="22"/>
          <w:szCs w:val="22"/>
        </w:rPr>
        <w:tab/>
      </w:r>
      <w:r>
        <w:t>E-UTRAN TDD - TDD Intra frequency handover with direct SCell activation</w:t>
      </w:r>
      <w:r>
        <w:tab/>
        <w:t>1088</w:t>
      </w:r>
    </w:p>
    <w:p w14:paraId="2ED1C8A6" w14:textId="77777777" w:rsidR="001613A3" w:rsidRDefault="001613A3">
      <w:pPr>
        <w:pStyle w:val="TOC4"/>
        <w:rPr>
          <w:rFonts w:asciiTheme="minorHAnsi" w:eastAsiaTheme="minorEastAsia" w:hAnsiTheme="minorHAnsi" w:cstheme="minorBidi"/>
          <w:sz w:val="22"/>
          <w:szCs w:val="22"/>
        </w:rPr>
      </w:pPr>
      <w:r w:rsidRPr="00FE2B14">
        <w:rPr>
          <w:snapToGrid w:val="0"/>
        </w:rPr>
        <w:t>A.5.1.40.1</w:t>
      </w:r>
      <w:r>
        <w:rPr>
          <w:rFonts w:asciiTheme="minorHAnsi" w:eastAsiaTheme="minorEastAsia" w:hAnsiTheme="minorHAnsi" w:cstheme="minorBidi"/>
          <w:sz w:val="22"/>
          <w:szCs w:val="22"/>
        </w:rPr>
        <w:tab/>
      </w:r>
      <w:r w:rsidRPr="00FE2B14">
        <w:rPr>
          <w:snapToGrid w:val="0"/>
        </w:rPr>
        <w:t>Test Purpose and Environment</w:t>
      </w:r>
      <w:r>
        <w:tab/>
        <w:t>1088</w:t>
      </w:r>
    </w:p>
    <w:p w14:paraId="410B4A8B" w14:textId="77777777" w:rsidR="001613A3" w:rsidRDefault="001613A3">
      <w:pPr>
        <w:pStyle w:val="TOC4"/>
        <w:rPr>
          <w:rFonts w:asciiTheme="minorHAnsi" w:eastAsiaTheme="minorEastAsia" w:hAnsiTheme="minorHAnsi" w:cstheme="minorBidi"/>
          <w:sz w:val="22"/>
          <w:szCs w:val="22"/>
        </w:rPr>
      </w:pPr>
      <w:r w:rsidRPr="00FE2B14">
        <w:rPr>
          <w:snapToGrid w:val="0"/>
        </w:rPr>
        <w:t>A.5.1.40.2</w:t>
      </w:r>
      <w:r>
        <w:rPr>
          <w:rFonts w:asciiTheme="minorHAnsi" w:eastAsiaTheme="minorEastAsia" w:hAnsiTheme="minorHAnsi" w:cstheme="minorBidi"/>
          <w:sz w:val="22"/>
          <w:szCs w:val="22"/>
        </w:rPr>
        <w:tab/>
      </w:r>
      <w:r w:rsidRPr="00FE2B14">
        <w:rPr>
          <w:snapToGrid w:val="0"/>
        </w:rPr>
        <w:t>Test Requirements</w:t>
      </w:r>
      <w:r>
        <w:tab/>
        <w:t>1089</w:t>
      </w:r>
    </w:p>
    <w:p w14:paraId="69377FD9" w14:textId="77777777" w:rsidR="001613A3" w:rsidRDefault="001613A3">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1090</w:t>
      </w:r>
    </w:p>
    <w:p w14:paraId="1130A15E" w14:textId="77777777" w:rsidR="001613A3" w:rsidRDefault="001613A3">
      <w:pPr>
        <w:pStyle w:val="TOC3"/>
        <w:rPr>
          <w:rFonts w:asciiTheme="minorHAnsi" w:eastAsiaTheme="minorEastAsia" w:hAnsiTheme="minorHAnsi" w:cstheme="minorBidi"/>
          <w:sz w:val="22"/>
          <w:szCs w:val="22"/>
        </w:rPr>
      </w:pPr>
      <w:r w:rsidRPr="00FE2B14">
        <w:rPr>
          <w:rFonts w:cs="v4.2.0"/>
          <w:lang w:val="sv-SE"/>
        </w:rPr>
        <w:t>A.5.2.1</w:t>
      </w:r>
      <w:r>
        <w:rPr>
          <w:rFonts w:asciiTheme="minorHAnsi" w:eastAsiaTheme="minorEastAsia" w:hAnsiTheme="minorHAnsi" w:cstheme="minorBidi"/>
          <w:sz w:val="22"/>
          <w:szCs w:val="22"/>
        </w:rPr>
        <w:tab/>
      </w:r>
      <w:r w:rsidRPr="00FE2B14">
        <w:rPr>
          <w:lang w:val="sv-SE"/>
        </w:rPr>
        <w:t>E-UTRAN FDD – UTRAN FDD Handover</w:t>
      </w:r>
      <w:r>
        <w:tab/>
        <w:t>1090</w:t>
      </w:r>
    </w:p>
    <w:p w14:paraId="11AB5E74" w14:textId="77777777" w:rsidR="001613A3" w:rsidRDefault="001613A3">
      <w:pPr>
        <w:pStyle w:val="TOC4"/>
        <w:rPr>
          <w:rFonts w:asciiTheme="minorHAnsi" w:eastAsiaTheme="minorEastAsia" w:hAnsiTheme="minorHAnsi" w:cstheme="minorBidi"/>
          <w:sz w:val="22"/>
          <w:szCs w:val="22"/>
        </w:rPr>
      </w:pPr>
      <w:r>
        <w:lastRenderedPageBreak/>
        <w:t>A.5.2.1.1</w:t>
      </w:r>
      <w:r>
        <w:rPr>
          <w:rFonts w:asciiTheme="minorHAnsi" w:eastAsiaTheme="minorEastAsia" w:hAnsiTheme="minorHAnsi" w:cstheme="minorBidi"/>
          <w:sz w:val="22"/>
          <w:szCs w:val="22"/>
        </w:rPr>
        <w:tab/>
      </w:r>
      <w:r>
        <w:t>Test Purpose and Environment</w:t>
      </w:r>
      <w:r>
        <w:tab/>
        <w:t>1090</w:t>
      </w:r>
    </w:p>
    <w:p w14:paraId="765350AB" w14:textId="77777777" w:rsidR="001613A3" w:rsidRDefault="001613A3">
      <w:pPr>
        <w:pStyle w:val="TOC4"/>
        <w:rPr>
          <w:rFonts w:asciiTheme="minorHAnsi" w:eastAsiaTheme="minorEastAsia" w:hAnsiTheme="minorHAnsi" w:cstheme="minorBidi"/>
          <w:sz w:val="22"/>
          <w:szCs w:val="22"/>
        </w:rPr>
      </w:pPr>
      <w:r w:rsidRPr="00FE2B14">
        <w:rPr>
          <w:snapToGrid w:val="0"/>
        </w:rPr>
        <w:t>A.5.2.1.2</w:t>
      </w:r>
      <w:r>
        <w:rPr>
          <w:rFonts w:asciiTheme="minorHAnsi" w:eastAsiaTheme="minorEastAsia" w:hAnsiTheme="minorHAnsi" w:cstheme="minorBidi"/>
          <w:sz w:val="22"/>
          <w:szCs w:val="22"/>
        </w:rPr>
        <w:tab/>
      </w:r>
      <w:r w:rsidRPr="00FE2B14">
        <w:rPr>
          <w:snapToGrid w:val="0"/>
        </w:rPr>
        <w:t>Test Requirements</w:t>
      </w:r>
      <w:r>
        <w:tab/>
        <w:t>1092</w:t>
      </w:r>
    </w:p>
    <w:p w14:paraId="754AA9BA" w14:textId="77777777" w:rsidR="001613A3" w:rsidRDefault="001613A3">
      <w:pPr>
        <w:pStyle w:val="TOC3"/>
        <w:rPr>
          <w:rFonts w:asciiTheme="minorHAnsi" w:eastAsiaTheme="minorEastAsia" w:hAnsiTheme="minorHAnsi" w:cstheme="minorBidi"/>
          <w:sz w:val="22"/>
          <w:szCs w:val="22"/>
        </w:rPr>
      </w:pPr>
      <w:r w:rsidRPr="00FE2B14">
        <w:rPr>
          <w:lang w:val="sv-SE"/>
        </w:rPr>
        <w:t>A.5.2.2</w:t>
      </w:r>
      <w:r>
        <w:rPr>
          <w:rFonts w:asciiTheme="minorHAnsi" w:eastAsiaTheme="minorEastAsia" w:hAnsiTheme="minorHAnsi" w:cstheme="minorBidi"/>
          <w:sz w:val="22"/>
          <w:szCs w:val="22"/>
        </w:rPr>
        <w:tab/>
      </w:r>
      <w:r w:rsidRPr="00FE2B14">
        <w:rPr>
          <w:lang w:val="sv-SE"/>
        </w:rPr>
        <w:t>E-UTRAN TDD - UTRAN FDD Handover</w:t>
      </w:r>
      <w:r>
        <w:tab/>
        <w:t>1093</w:t>
      </w:r>
    </w:p>
    <w:p w14:paraId="4C5E3D48" w14:textId="77777777" w:rsidR="001613A3" w:rsidRDefault="001613A3">
      <w:pPr>
        <w:pStyle w:val="TOC4"/>
        <w:rPr>
          <w:rFonts w:asciiTheme="minorHAnsi" w:eastAsiaTheme="minorEastAsia" w:hAnsiTheme="minorHAnsi" w:cstheme="minorBidi"/>
          <w:sz w:val="22"/>
          <w:szCs w:val="22"/>
        </w:rPr>
      </w:pPr>
      <w:r w:rsidRPr="00FE2B14">
        <w:rPr>
          <w:snapToGrid w:val="0"/>
        </w:rPr>
        <w:t>A.5.2.2.1</w:t>
      </w:r>
      <w:r>
        <w:rPr>
          <w:rFonts w:asciiTheme="minorHAnsi" w:eastAsiaTheme="minorEastAsia" w:hAnsiTheme="minorHAnsi" w:cstheme="minorBidi"/>
          <w:sz w:val="22"/>
          <w:szCs w:val="22"/>
        </w:rPr>
        <w:tab/>
      </w:r>
      <w:r w:rsidRPr="00FE2B14">
        <w:rPr>
          <w:snapToGrid w:val="0"/>
        </w:rPr>
        <w:t>Test Purpose and Environment</w:t>
      </w:r>
      <w:r>
        <w:tab/>
        <w:t>1093</w:t>
      </w:r>
    </w:p>
    <w:p w14:paraId="5661BE9C" w14:textId="77777777" w:rsidR="001613A3" w:rsidRDefault="001613A3">
      <w:pPr>
        <w:pStyle w:val="TOC4"/>
        <w:rPr>
          <w:rFonts w:asciiTheme="minorHAnsi" w:eastAsiaTheme="minorEastAsia" w:hAnsiTheme="minorHAnsi" w:cstheme="minorBidi"/>
          <w:sz w:val="22"/>
          <w:szCs w:val="22"/>
        </w:rPr>
      </w:pPr>
      <w:r w:rsidRPr="00FE2B14">
        <w:rPr>
          <w:snapToGrid w:val="0"/>
        </w:rPr>
        <w:t>A.5.2.2.2</w:t>
      </w:r>
      <w:r>
        <w:rPr>
          <w:rFonts w:asciiTheme="minorHAnsi" w:eastAsiaTheme="minorEastAsia" w:hAnsiTheme="minorHAnsi" w:cstheme="minorBidi"/>
          <w:sz w:val="22"/>
          <w:szCs w:val="22"/>
        </w:rPr>
        <w:tab/>
      </w:r>
      <w:r w:rsidRPr="00FE2B14">
        <w:rPr>
          <w:snapToGrid w:val="0"/>
        </w:rPr>
        <w:t>Test Requirements</w:t>
      </w:r>
      <w:r>
        <w:tab/>
        <w:t>1096</w:t>
      </w:r>
    </w:p>
    <w:p w14:paraId="7EDA3D23" w14:textId="77777777" w:rsidR="001613A3" w:rsidRDefault="001613A3">
      <w:pPr>
        <w:pStyle w:val="TOC3"/>
        <w:rPr>
          <w:rFonts w:asciiTheme="minorHAnsi" w:eastAsiaTheme="minorEastAsia" w:hAnsiTheme="minorHAnsi" w:cstheme="minorBidi"/>
          <w:sz w:val="22"/>
          <w:szCs w:val="22"/>
        </w:rPr>
      </w:pPr>
      <w:r w:rsidRPr="00FE2B14">
        <w:rPr>
          <w:rFonts w:cs="v4.2.0"/>
          <w:snapToGrid w:val="0"/>
          <w:lang w:val="sv-SE"/>
        </w:rPr>
        <w:t>A.</w:t>
      </w:r>
      <w:r w:rsidRPr="00FE2B14">
        <w:rPr>
          <w:rFonts w:cs="v4.2.0"/>
          <w:snapToGrid w:val="0"/>
          <w:lang w:val="sv-SE" w:eastAsia="zh-CN"/>
        </w:rPr>
        <w:t>5</w:t>
      </w:r>
      <w:r w:rsidRPr="00FE2B14">
        <w:rPr>
          <w:rFonts w:cs="v4.2.0"/>
          <w:snapToGrid w:val="0"/>
          <w:lang w:val="sv-SE"/>
        </w:rPr>
        <w:t>.</w:t>
      </w:r>
      <w:r w:rsidRPr="00FE2B14">
        <w:rPr>
          <w:rFonts w:cs="v4.2.0"/>
          <w:snapToGrid w:val="0"/>
          <w:lang w:val="sv-SE" w:eastAsia="zh-CN"/>
        </w:rPr>
        <w:t>2</w:t>
      </w:r>
      <w:r w:rsidRPr="00FE2B14">
        <w:rPr>
          <w:rFonts w:cs="v4.2.0"/>
          <w:snapToGrid w:val="0"/>
          <w:lang w:val="sv-SE"/>
        </w:rPr>
        <w:t>.</w:t>
      </w:r>
      <w:r w:rsidRPr="00FE2B14">
        <w:rPr>
          <w:rFonts w:cs="v4.2.0"/>
          <w:snapToGrid w:val="0"/>
          <w:lang w:val="sv-SE" w:eastAsia="zh-CN"/>
        </w:rPr>
        <w:t xml:space="preserve">3 </w:t>
      </w:r>
      <w:r w:rsidRPr="00FE2B14">
        <w:rPr>
          <w:lang w:val="sv-SE"/>
        </w:rPr>
        <w:t>E-UTRAN FDD- GSM Handover</w:t>
      </w:r>
      <w:r>
        <w:tab/>
        <w:t>1096</w:t>
      </w:r>
    </w:p>
    <w:p w14:paraId="15685916" w14:textId="77777777" w:rsidR="001613A3" w:rsidRDefault="001613A3">
      <w:pPr>
        <w:pStyle w:val="TOC5"/>
        <w:rPr>
          <w:rFonts w:asciiTheme="minorHAnsi" w:eastAsiaTheme="minorEastAsia" w:hAnsiTheme="minorHAnsi" w:cstheme="minorBidi"/>
          <w:sz w:val="22"/>
          <w:szCs w:val="22"/>
        </w:rPr>
      </w:pPr>
      <w:r w:rsidRPr="00FE2B14">
        <w:rPr>
          <w:snapToGrid w:val="0"/>
        </w:rPr>
        <w:t>A.</w:t>
      </w:r>
      <w:r w:rsidRPr="00FE2B14">
        <w:rPr>
          <w:snapToGrid w:val="0"/>
          <w:lang w:eastAsia="zh-CN"/>
        </w:rPr>
        <w:t>5</w:t>
      </w:r>
      <w:r w:rsidRPr="00FE2B14">
        <w:rPr>
          <w:snapToGrid w:val="0"/>
        </w:rPr>
        <w:t>.</w:t>
      </w:r>
      <w:r w:rsidRPr="00FE2B14">
        <w:rPr>
          <w:snapToGrid w:val="0"/>
          <w:lang w:eastAsia="zh-CN"/>
        </w:rPr>
        <w:t>2</w:t>
      </w:r>
      <w:r w:rsidRPr="00FE2B14">
        <w:rPr>
          <w:snapToGrid w:val="0"/>
        </w:rPr>
        <w:t>.</w:t>
      </w:r>
      <w:r w:rsidRPr="00FE2B14">
        <w:rPr>
          <w:snapToGrid w:val="0"/>
          <w:lang w:eastAsia="zh-CN"/>
        </w:rPr>
        <w:t>3.1</w:t>
      </w:r>
      <w:r>
        <w:rPr>
          <w:rFonts w:asciiTheme="minorHAnsi" w:eastAsiaTheme="minorEastAsia" w:hAnsiTheme="minorHAnsi" w:cstheme="minorBidi"/>
          <w:sz w:val="22"/>
          <w:szCs w:val="22"/>
        </w:rPr>
        <w:tab/>
      </w:r>
      <w:r w:rsidRPr="00FE2B14">
        <w:rPr>
          <w:snapToGrid w:val="0"/>
        </w:rPr>
        <w:t>Test Purpose and Environment</w:t>
      </w:r>
      <w:r>
        <w:tab/>
        <w:t>1096</w:t>
      </w:r>
    </w:p>
    <w:p w14:paraId="5F2E4DB9" w14:textId="77777777" w:rsidR="001613A3" w:rsidRDefault="001613A3">
      <w:pPr>
        <w:pStyle w:val="TOC5"/>
        <w:rPr>
          <w:rFonts w:asciiTheme="minorHAnsi" w:eastAsiaTheme="minorEastAsia" w:hAnsiTheme="minorHAnsi" w:cstheme="minorBidi"/>
          <w:sz w:val="22"/>
          <w:szCs w:val="22"/>
        </w:rPr>
      </w:pPr>
      <w:r w:rsidRPr="00FE2B14">
        <w:rPr>
          <w:snapToGrid w:val="0"/>
        </w:rPr>
        <w:t>A.</w:t>
      </w:r>
      <w:r w:rsidRPr="00FE2B14">
        <w:rPr>
          <w:snapToGrid w:val="0"/>
          <w:lang w:eastAsia="zh-CN"/>
        </w:rPr>
        <w:t>5</w:t>
      </w:r>
      <w:r w:rsidRPr="00FE2B14">
        <w:rPr>
          <w:snapToGrid w:val="0"/>
        </w:rPr>
        <w:t>.</w:t>
      </w:r>
      <w:r w:rsidRPr="00FE2B14">
        <w:rPr>
          <w:snapToGrid w:val="0"/>
          <w:lang w:eastAsia="zh-CN"/>
        </w:rPr>
        <w:t>2</w:t>
      </w:r>
      <w:r w:rsidRPr="00FE2B14">
        <w:rPr>
          <w:snapToGrid w:val="0"/>
        </w:rPr>
        <w:t>.</w:t>
      </w:r>
      <w:r w:rsidRPr="00FE2B14">
        <w:rPr>
          <w:snapToGrid w:val="0"/>
          <w:lang w:eastAsia="zh-CN"/>
        </w:rPr>
        <w:t>3.2</w:t>
      </w:r>
      <w:r>
        <w:rPr>
          <w:rFonts w:asciiTheme="minorHAnsi" w:eastAsiaTheme="minorEastAsia" w:hAnsiTheme="minorHAnsi" w:cstheme="minorBidi"/>
          <w:sz w:val="22"/>
          <w:szCs w:val="22"/>
        </w:rPr>
        <w:tab/>
      </w:r>
      <w:r w:rsidRPr="00FE2B14">
        <w:rPr>
          <w:snapToGrid w:val="0"/>
        </w:rPr>
        <w:t xml:space="preserve">Test </w:t>
      </w:r>
      <w:r w:rsidRPr="00FE2B14">
        <w:rPr>
          <w:snapToGrid w:val="0"/>
          <w:lang w:eastAsia="zh-CN"/>
        </w:rPr>
        <w:t>Requirements</w:t>
      </w:r>
      <w:r>
        <w:tab/>
        <w:t>1097</w:t>
      </w:r>
    </w:p>
    <w:p w14:paraId="0E689CE9" w14:textId="77777777" w:rsidR="001613A3" w:rsidRDefault="001613A3">
      <w:pPr>
        <w:pStyle w:val="TOC3"/>
        <w:rPr>
          <w:rFonts w:asciiTheme="minorHAnsi" w:eastAsiaTheme="minorEastAsia" w:hAnsiTheme="minorHAnsi" w:cstheme="minorBidi"/>
          <w:sz w:val="22"/>
          <w:szCs w:val="22"/>
        </w:rPr>
      </w:pPr>
      <w:r w:rsidRPr="00FE2B14">
        <w:rPr>
          <w:lang w:val="sv-SE"/>
        </w:rPr>
        <w:t>A.5.2.4</w:t>
      </w:r>
      <w:r>
        <w:rPr>
          <w:rFonts w:asciiTheme="minorHAnsi" w:eastAsiaTheme="minorEastAsia" w:hAnsiTheme="minorHAnsi" w:cstheme="minorBidi"/>
          <w:sz w:val="22"/>
          <w:szCs w:val="22"/>
        </w:rPr>
        <w:tab/>
      </w:r>
      <w:r w:rsidRPr="00FE2B14">
        <w:rPr>
          <w:lang w:val="sv-SE"/>
        </w:rPr>
        <w:t>E-UTRAN</w:t>
      </w:r>
      <w:r w:rsidRPr="00FE2B14">
        <w:rPr>
          <w:lang w:val="sv-SE" w:eastAsia="zh-CN"/>
        </w:rPr>
        <w:t xml:space="preserve"> TDD</w:t>
      </w:r>
      <w:r w:rsidRPr="00FE2B14">
        <w:rPr>
          <w:lang w:val="sv-SE"/>
        </w:rPr>
        <w:t xml:space="preserve"> - UTRAN TDD Handover</w:t>
      </w:r>
      <w:r>
        <w:tab/>
        <w:t>1098</w:t>
      </w:r>
    </w:p>
    <w:p w14:paraId="5E583CEE" w14:textId="77777777" w:rsidR="001613A3" w:rsidRDefault="001613A3">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1098</w:t>
      </w:r>
    </w:p>
    <w:p w14:paraId="7A266FB1" w14:textId="77777777" w:rsidR="001613A3" w:rsidRDefault="001613A3">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1098</w:t>
      </w:r>
    </w:p>
    <w:p w14:paraId="2F97D575" w14:textId="77777777" w:rsidR="001613A3" w:rsidRDefault="001613A3">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1098</w:t>
      </w:r>
    </w:p>
    <w:p w14:paraId="6EE4C297" w14:textId="77777777" w:rsidR="001613A3" w:rsidRDefault="001613A3">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1100</w:t>
      </w:r>
    </w:p>
    <w:p w14:paraId="590A19EF" w14:textId="77777777" w:rsidR="001613A3" w:rsidRDefault="001613A3">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1100</w:t>
      </w:r>
    </w:p>
    <w:p w14:paraId="7391C20F" w14:textId="77777777" w:rsidR="001613A3" w:rsidRDefault="001613A3">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1100</w:t>
      </w:r>
    </w:p>
    <w:p w14:paraId="39CEAA4B" w14:textId="77777777" w:rsidR="001613A3" w:rsidRDefault="001613A3">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1100</w:t>
      </w:r>
    </w:p>
    <w:p w14:paraId="4867C800" w14:textId="77777777" w:rsidR="001613A3" w:rsidRDefault="001613A3">
      <w:pPr>
        <w:pStyle w:val="TOC5"/>
        <w:rPr>
          <w:rFonts w:asciiTheme="minorHAnsi" w:eastAsiaTheme="minorEastAsia" w:hAnsiTheme="minorHAnsi" w:cstheme="minorBidi"/>
          <w:sz w:val="22"/>
          <w:szCs w:val="22"/>
        </w:rPr>
      </w:pPr>
      <w:r w:rsidRPr="00FE2B14">
        <w:rPr>
          <w:lang w:val="sv-SE"/>
        </w:rPr>
        <w:t>A.</w:t>
      </w:r>
      <w:r w:rsidRPr="00FE2B14">
        <w:rPr>
          <w:lang w:val="sv-SE" w:eastAsia="zh-CN"/>
        </w:rPr>
        <w:t>5</w:t>
      </w:r>
      <w:r w:rsidRPr="00FE2B14">
        <w:rPr>
          <w:lang w:val="sv-SE"/>
        </w:rPr>
        <w:t>.</w:t>
      </w:r>
      <w:r w:rsidRPr="00FE2B14">
        <w:rPr>
          <w:lang w:val="sv-SE" w:eastAsia="zh-CN"/>
        </w:rPr>
        <w:t>2</w:t>
      </w:r>
      <w:r w:rsidRPr="00FE2B14">
        <w:rPr>
          <w:lang w:val="sv-SE"/>
        </w:rPr>
        <w:t>.</w:t>
      </w:r>
      <w:r w:rsidRPr="00FE2B14">
        <w:rPr>
          <w:lang w:val="sv-SE" w:eastAsia="zh-CN"/>
        </w:rPr>
        <w:t>4</w:t>
      </w:r>
      <w:r w:rsidRPr="00FE2B14">
        <w:rPr>
          <w:lang w:val="sv-SE"/>
        </w:rPr>
        <w:t>.</w:t>
      </w:r>
      <w:r w:rsidRPr="00FE2B14">
        <w:rPr>
          <w:lang w:val="sv-SE" w:eastAsia="zh-CN"/>
        </w:rPr>
        <w:t>2</w:t>
      </w:r>
      <w:r w:rsidRPr="00FE2B14">
        <w:rPr>
          <w:lang w:val="sv-SE"/>
        </w:rPr>
        <w:t>.</w:t>
      </w:r>
      <w:r w:rsidRPr="00FE2B14">
        <w:rPr>
          <w:lang w:val="sv-SE" w:eastAsia="zh-CN"/>
        </w:rPr>
        <w:t>3</w:t>
      </w:r>
      <w:r>
        <w:rPr>
          <w:rFonts w:asciiTheme="minorHAnsi" w:eastAsiaTheme="minorEastAsia" w:hAnsiTheme="minorHAnsi" w:cstheme="minorBidi"/>
          <w:sz w:val="22"/>
          <w:szCs w:val="22"/>
        </w:rPr>
        <w:tab/>
      </w:r>
      <w:r w:rsidRPr="00FE2B14">
        <w:rPr>
          <w:lang w:val="sv-SE" w:eastAsia="zh-CN"/>
        </w:rPr>
        <w:t>Void</w:t>
      </w:r>
      <w:r>
        <w:tab/>
        <w:t>1100</w:t>
      </w:r>
    </w:p>
    <w:p w14:paraId="50709026" w14:textId="77777777" w:rsidR="001613A3" w:rsidRDefault="001613A3">
      <w:pPr>
        <w:pStyle w:val="TOC3"/>
        <w:rPr>
          <w:rFonts w:asciiTheme="minorHAnsi" w:eastAsiaTheme="minorEastAsia" w:hAnsiTheme="minorHAnsi" w:cstheme="minorBidi"/>
          <w:sz w:val="22"/>
          <w:szCs w:val="22"/>
        </w:rPr>
      </w:pPr>
      <w:r w:rsidRPr="00FE2B14">
        <w:rPr>
          <w:rFonts w:cs="v4.2.0"/>
          <w:lang w:val="sv-SE"/>
        </w:rPr>
        <w:t>A.5.2.5</w:t>
      </w:r>
      <w:r>
        <w:rPr>
          <w:rFonts w:asciiTheme="minorHAnsi" w:eastAsiaTheme="minorEastAsia" w:hAnsiTheme="minorHAnsi" w:cstheme="minorBidi"/>
          <w:sz w:val="22"/>
          <w:szCs w:val="22"/>
        </w:rPr>
        <w:tab/>
      </w:r>
      <w:r w:rsidRPr="00FE2B14">
        <w:rPr>
          <w:lang w:val="sv-SE"/>
        </w:rPr>
        <w:t>E-UTRAN FDD – UTRAN TDD Handover</w:t>
      </w:r>
      <w:r>
        <w:tab/>
        <w:t>1100</w:t>
      </w:r>
    </w:p>
    <w:p w14:paraId="0956EE14" w14:textId="77777777" w:rsidR="001613A3" w:rsidRDefault="001613A3">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1100</w:t>
      </w:r>
    </w:p>
    <w:p w14:paraId="66F83ACC" w14:textId="77777777" w:rsidR="001613A3" w:rsidRDefault="001613A3">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1103</w:t>
      </w:r>
    </w:p>
    <w:p w14:paraId="5BF49387" w14:textId="77777777" w:rsidR="001613A3" w:rsidRDefault="001613A3">
      <w:pPr>
        <w:pStyle w:val="TOC4"/>
        <w:rPr>
          <w:rFonts w:asciiTheme="minorHAnsi" w:eastAsiaTheme="minorEastAsia" w:hAnsiTheme="minorHAnsi" w:cstheme="minorBidi"/>
          <w:sz w:val="22"/>
          <w:szCs w:val="22"/>
        </w:rPr>
      </w:pPr>
      <w:r w:rsidRPr="00FE2B14">
        <w:rPr>
          <w:snapToGrid w:val="0"/>
        </w:rPr>
        <w:t>A.5.2.5.2</w:t>
      </w:r>
      <w:r>
        <w:rPr>
          <w:rFonts w:asciiTheme="minorHAnsi" w:eastAsiaTheme="minorEastAsia" w:hAnsiTheme="minorHAnsi" w:cstheme="minorBidi"/>
          <w:sz w:val="22"/>
          <w:szCs w:val="22"/>
        </w:rPr>
        <w:tab/>
      </w:r>
      <w:r w:rsidRPr="00FE2B14">
        <w:rPr>
          <w:snapToGrid w:val="0"/>
        </w:rPr>
        <w:t>Test Requirements</w:t>
      </w:r>
      <w:r>
        <w:tab/>
        <w:t>1103</w:t>
      </w:r>
    </w:p>
    <w:p w14:paraId="50CC7FB4" w14:textId="77777777" w:rsidR="001613A3" w:rsidRDefault="001613A3">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1103</w:t>
      </w:r>
    </w:p>
    <w:p w14:paraId="504BF82D" w14:textId="77777777" w:rsidR="001613A3" w:rsidRDefault="001613A3">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1103</w:t>
      </w:r>
    </w:p>
    <w:p w14:paraId="0D7CC3BF" w14:textId="77777777" w:rsidR="001613A3" w:rsidRDefault="001613A3">
      <w:pPr>
        <w:pStyle w:val="TOC5"/>
        <w:rPr>
          <w:rFonts w:asciiTheme="minorHAnsi" w:eastAsiaTheme="minorEastAsia" w:hAnsiTheme="minorHAnsi" w:cstheme="minorBidi"/>
          <w:sz w:val="22"/>
          <w:szCs w:val="22"/>
        </w:rPr>
      </w:pPr>
      <w:r w:rsidRPr="00FE2B14">
        <w:rPr>
          <w:lang w:val="sv-SE"/>
        </w:rPr>
        <w:t>A.5.2.5.2.3</w:t>
      </w:r>
      <w:r>
        <w:rPr>
          <w:rFonts w:asciiTheme="minorHAnsi" w:eastAsiaTheme="minorEastAsia" w:hAnsiTheme="minorHAnsi" w:cstheme="minorBidi"/>
          <w:sz w:val="22"/>
          <w:szCs w:val="22"/>
        </w:rPr>
        <w:tab/>
      </w:r>
      <w:r w:rsidRPr="00FE2B14">
        <w:rPr>
          <w:lang w:val="sv-SE"/>
        </w:rPr>
        <w:t>Void</w:t>
      </w:r>
      <w:r>
        <w:tab/>
        <w:t>1103</w:t>
      </w:r>
    </w:p>
    <w:p w14:paraId="066E315C" w14:textId="77777777" w:rsidR="001613A3" w:rsidRDefault="001613A3">
      <w:pPr>
        <w:pStyle w:val="TOC4"/>
        <w:rPr>
          <w:rFonts w:asciiTheme="minorHAnsi" w:eastAsiaTheme="minorEastAsia" w:hAnsiTheme="minorHAnsi" w:cstheme="minorBidi"/>
          <w:sz w:val="22"/>
          <w:szCs w:val="22"/>
        </w:rPr>
      </w:pPr>
      <w:r w:rsidRPr="00FE2B14">
        <w:rPr>
          <w:rFonts w:cs="v4.2.0"/>
          <w:snapToGrid w:val="0"/>
          <w:lang w:val="sv-SE"/>
        </w:rPr>
        <w:t>A.5.2.</w:t>
      </w:r>
      <w:r w:rsidRPr="00FE2B14">
        <w:rPr>
          <w:rFonts w:cs="v4.2.0"/>
          <w:snapToGrid w:val="0"/>
          <w:lang w:val="sv-SE" w:eastAsia="zh-CN"/>
        </w:rPr>
        <w:t>6</w:t>
      </w:r>
      <w:r>
        <w:rPr>
          <w:rFonts w:asciiTheme="minorHAnsi" w:eastAsiaTheme="minorEastAsia" w:hAnsiTheme="minorHAnsi" w:cstheme="minorBidi"/>
          <w:sz w:val="22"/>
          <w:szCs w:val="22"/>
        </w:rPr>
        <w:tab/>
      </w:r>
      <w:r w:rsidRPr="00FE2B14">
        <w:rPr>
          <w:lang w:val="sv-SE"/>
        </w:rPr>
        <w:t>E-UTRAN TDD - GSM Handover</w:t>
      </w:r>
      <w:r>
        <w:tab/>
        <w:t>1103</w:t>
      </w:r>
    </w:p>
    <w:p w14:paraId="4C684806" w14:textId="77777777" w:rsidR="001613A3" w:rsidRDefault="001613A3">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1103</w:t>
      </w:r>
    </w:p>
    <w:p w14:paraId="579FF175" w14:textId="77777777" w:rsidR="001613A3" w:rsidRDefault="001613A3">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1105</w:t>
      </w:r>
    </w:p>
    <w:p w14:paraId="2DFF0932" w14:textId="77777777" w:rsidR="001613A3" w:rsidRDefault="001613A3">
      <w:pPr>
        <w:pStyle w:val="TOC3"/>
        <w:rPr>
          <w:rFonts w:asciiTheme="minorHAnsi" w:eastAsiaTheme="minorEastAsia" w:hAnsiTheme="minorHAnsi" w:cstheme="minorBidi"/>
          <w:sz w:val="22"/>
          <w:szCs w:val="22"/>
        </w:rPr>
      </w:pPr>
      <w:r w:rsidRPr="00FE2B14">
        <w:rPr>
          <w:rFonts w:cs="v4.2.0"/>
          <w:lang w:val="sv-SE"/>
        </w:rPr>
        <w:t>A.5.2.</w:t>
      </w:r>
      <w:r w:rsidRPr="00FE2B14">
        <w:rPr>
          <w:rFonts w:cs="v4.2.0"/>
          <w:lang w:val="sv-SE" w:eastAsia="zh-CN"/>
        </w:rPr>
        <w:t>7</w:t>
      </w:r>
      <w:r>
        <w:rPr>
          <w:rFonts w:asciiTheme="minorHAnsi" w:eastAsiaTheme="minorEastAsia" w:hAnsiTheme="minorHAnsi" w:cstheme="minorBidi"/>
          <w:sz w:val="22"/>
          <w:szCs w:val="22"/>
        </w:rPr>
        <w:tab/>
      </w:r>
      <w:r w:rsidRPr="00FE2B14">
        <w:rPr>
          <w:lang w:val="sv-SE"/>
        </w:rPr>
        <w:t>E-UTRAN FDD – UTRAN FDD Handover; Unknown Target Cell</w:t>
      </w:r>
      <w:r>
        <w:tab/>
        <w:t>1106</w:t>
      </w:r>
    </w:p>
    <w:p w14:paraId="2C108806" w14:textId="77777777" w:rsidR="001613A3" w:rsidRDefault="001613A3">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1106</w:t>
      </w:r>
    </w:p>
    <w:p w14:paraId="113F2540" w14:textId="77777777" w:rsidR="001613A3" w:rsidRDefault="001613A3">
      <w:pPr>
        <w:pStyle w:val="TOC4"/>
        <w:rPr>
          <w:rFonts w:asciiTheme="minorHAnsi" w:eastAsiaTheme="minorEastAsia" w:hAnsiTheme="minorHAnsi" w:cstheme="minorBidi"/>
          <w:sz w:val="22"/>
          <w:szCs w:val="22"/>
        </w:rPr>
      </w:pPr>
      <w:r w:rsidRPr="00FE2B14">
        <w:rPr>
          <w:snapToGrid w:val="0"/>
        </w:rPr>
        <w:t>A.5.2.</w:t>
      </w:r>
      <w:r w:rsidRPr="00FE2B14">
        <w:rPr>
          <w:snapToGrid w:val="0"/>
          <w:lang w:eastAsia="zh-CN"/>
        </w:rPr>
        <w:t>7</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1108</w:t>
      </w:r>
    </w:p>
    <w:p w14:paraId="3E84BE46" w14:textId="77777777" w:rsidR="001613A3" w:rsidRDefault="001613A3">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1108</w:t>
      </w:r>
    </w:p>
    <w:p w14:paraId="05845BD9" w14:textId="77777777" w:rsidR="001613A3" w:rsidRDefault="001613A3">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1108</w:t>
      </w:r>
    </w:p>
    <w:p w14:paraId="41C45432" w14:textId="77777777" w:rsidR="001613A3" w:rsidRDefault="001613A3">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1109</w:t>
      </w:r>
    </w:p>
    <w:p w14:paraId="23DEDD21" w14:textId="77777777" w:rsidR="001613A3" w:rsidRDefault="001613A3">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1110</w:t>
      </w:r>
    </w:p>
    <w:p w14:paraId="37D60219" w14:textId="77777777" w:rsidR="001613A3" w:rsidRDefault="001613A3">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1110</w:t>
      </w:r>
    </w:p>
    <w:p w14:paraId="281B3B05" w14:textId="77777777" w:rsidR="001613A3" w:rsidRDefault="001613A3">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1111</w:t>
      </w:r>
    </w:p>
    <w:p w14:paraId="37B402A9" w14:textId="77777777" w:rsidR="001613A3" w:rsidRDefault="001613A3">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1112</w:t>
      </w:r>
    </w:p>
    <w:p w14:paraId="0FD6F10D" w14:textId="77777777" w:rsidR="001613A3" w:rsidRDefault="001613A3">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1112</w:t>
      </w:r>
    </w:p>
    <w:p w14:paraId="43EA4987" w14:textId="77777777" w:rsidR="001613A3" w:rsidRDefault="001613A3">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1114</w:t>
      </w:r>
    </w:p>
    <w:p w14:paraId="0E1396AA" w14:textId="77777777" w:rsidR="001613A3" w:rsidRDefault="001613A3">
      <w:pPr>
        <w:pStyle w:val="TOC3"/>
        <w:rPr>
          <w:rFonts w:asciiTheme="minorHAnsi" w:eastAsiaTheme="minorEastAsia" w:hAnsiTheme="minorHAnsi" w:cstheme="minorBidi"/>
          <w:sz w:val="22"/>
          <w:szCs w:val="22"/>
        </w:rPr>
      </w:pPr>
      <w:r w:rsidRPr="00FE2B14">
        <w:rPr>
          <w:rFonts w:cs="v4.2.0"/>
        </w:rPr>
        <w:t>A.5.2.10A</w:t>
      </w:r>
      <w:r>
        <w:rPr>
          <w:rFonts w:asciiTheme="minorHAnsi" w:eastAsiaTheme="minorEastAsia" w:hAnsiTheme="minorHAnsi" w:cstheme="minorBidi"/>
          <w:sz w:val="22"/>
          <w:szCs w:val="22"/>
        </w:rPr>
        <w:tab/>
      </w:r>
      <w:r>
        <w:t>E-UTRAN FDD – UTRAN FDD Multicarrier Handover with two target cells</w:t>
      </w:r>
      <w:r>
        <w:tab/>
        <w:t>1114</w:t>
      </w:r>
    </w:p>
    <w:p w14:paraId="2087AA56" w14:textId="77777777" w:rsidR="001613A3" w:rsidRDefault="001613A3">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1114</w:t>
      </w:r>
    </w:p>
    <w:p w14:paraId="0F9E7006" w14:textId="77777777" w:rsidR="001613A3" w:rsidRDefault="001613A3">
      <w:pPr>
        <w:pStyle w:val="TOC4"/>
        <w:rPr>
          <w:rFonts w:asciiTheme="minorHAnsi" w:eastAsiaTheme="minorEastAsia" w:hAnsiTheme="minorHAnsi" w:cstheme="minorBidi"/>
          <w:sz w:val="22"/>
          <w:szCs w:val="22"/>
        </w:rPr>
      </w:pPr>
      <w:r w:rsidRPr="00FE2B14">
        <w:rPr>
          <w:snapToGrid w:val="0"/>
        </w:rPr>
        <w:t>A.5.2.10A.2</w:t>
      </w:r>
      <w:r>
        <w:rPr>
          <w:rFonts w:asciiTheme="minorHAnsi" w:eastAsiaTheme="minorEastAsia" w:hAnsiTheme="minorHAnsi" w:cstheme="minorBidi"/>
          <w:sz w:val="22"/>
          <w:szCs w:val="22"/>
        </w:rPr>
        <w:tab/>
      </w:r>
      <w:r w:rsidRPr="00FE2B14">
        <w:rPr>
          <w:snapToGrid w:val="0"/>
        </w:rPr>
        <w:t>Test Requirements</w:t>
      </w:r>
      <w:r>
        <w:tab/>
        <w:t>1117</w:t>
      </w:r>
    </w:p>
    <w:p w14:paraId="4C3C544B" w14:textId="77777777" w:rsidR="001613A3" w:rsidRDefault="001613A3">
      <w:pPr>
        <w:pStyle w:val="TOC3"/>
        <w:rPr>
          <w:rFonts w:asciiTheme="minorHAnsi" w:eastAsiaTheme="minorEastAsia" w:hAnsiTheme="minorHAnsi" w:cstheme="minorBidi"/>
          <w:sz w:val="22"/>
          <w:szCs w:val="22"/>
        </w:rPr>
      </w:pPr>
      <w:r w:rsidRPr="00FE2B14">
        <w:rPr>
          <w:rFonts w:cs="v4.2.0"/>
        </w:rPr>
        <w:t>A.5.2.10B</w:t>
      </w:r>
      <w:r>
        <w:rPr>
          <w:rFonts w:asciiTheme="minorHAnsi" w:eastAsiaTheme="minorEastAsia" w:hAnsiTheme="minorHAnsi" w:cstheme="minorBidi"/>
          <w:sz w:val="22"/>
          <w:szCs w:val="22"/>
        </w:rPr>
        <w:tab/>
      </w:r>
      <w:r>
        <w:t>E-UTRAN TDD – UTRAN FDD Multicarrier Handover with two target cells</w:t>
      </w:r>
      <w:r>
        <w:tab/>
        <w:t>1117</w:t>
      </w:r>
    </w:p>
    <w:p w14:paraId="417AB157" w14:textId="77777777" w:rsidR="001613A3" w:rsidRDefault="001613A3">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1117</w:t>
      </w:r>
    </w:p>
    <w:p w14:paraId="1AF22642" w14:textId="77777777" w:rsidR="001613A3" w:rsidRDefault="001613A3">
      <w:pPr>
        <w:pStyle w:val="TOC4"/>
        <w:rPr>
          <w:rFonts w:asciiTheme="minorHAnsi" w:eastAsiaTheme="minorEastAsia" w:hAnsiTheme="minorHAnsi" w:cstheme="minorBidi"/>
          <w:sz w:val="22"/>
          <w:szCs w:val="22"/>
        </w:rPr>
      </w:pPr>
      <w:r w:rsidRPr="00FE2B14">
        <w:rPr>
          <w:snapToGrid w:val="0"/>
        </w:rPr>
        <w:t>A.5.2.10B.2</w:t>
      </w:r>
      <w:r>
        <w:rPr>
          <w:rFonts w:asciiTheme="minorHAnsi" w:eastAsiaTheme="minorEastAsia" w:hAnsiTheme="minorHAnsi" w:cstheme="minorBidi"/>
          <w:sz w:val="22"/>
          <w:szCs w:val="22"/>
        </w:rPr>
        <w:tab/>
      </w:r>
      <w:r w:rsidRPr="00FE2B14">
        <w:rPr>
          <w:snapToGrid w:val="0"/>
        </w:rPr>
        <w:t>Test Requirements</w:t>
      </w:r>
      <w:r>
        <w:tab/>
        <w:t>1120</w:t>
      </w:r>
    </w:p>
    <w:p w14:paraId="56B268AC" w14:textId="77777777" w:rsidR="001613A3" w:rsidRDefault="001613A3">
      <w:pPr>
        <w:pStyle w:val="TOC3"/>
        <w:rPr>
          <w:rFonts w:asciiTheme="minorHAnsi" w:eastAsiaTheme="minorEastAsia" w:hAnsiTheme="minorHAnsi" w:cstheme="minorBidi"/>
          <w:sz w:val="22"/>
          <w:szCs w:val="22"/>
        </w:rPr>
      </w:pPr>
      <w:r w:rsidRPr="00FE2B14">
        <w:rPr>
          <w:rFonts w:cs="v4.2.0"/>
          <w:lang w:val="sv-SE"/>
        </w:rPr>
        <w:t>A.5.2.1</w:t>
      </w:r>
      <w:r w:rsidRPr="00FE2B14">
        <w:rPr>
          <w:rFonts w:cs="v4.2.0"/>
          <w:lang w:val="sv-SE" w:eastAsia="zh-CN"/>
        </w:rPr>
        <w:t>1</w:t>
      </w:r>
      <w:r>
        <w:rPr>
          <w:rFonts w:asciiTheme="minorHAnsi" w:eastAsiaTheme="minorEastAsia" w:hAnsiTheme="minorHAnsi" w:cstheme="minorBidi"/>
          <w:sz w:val="22"/>
          <w:szCs w:val="22"/>
        </w:rPr>
        <w:tab/>
      </w:r>
      <w:r w:rsidRPr="00FE2B14">
        <w:rPr>
          <w:lang w:val="sv-SE"/>
        </w:rPr>
        <w:t>E-UTRAN FDD – UTRAN FDD Handover</w:t>
      </w:r>
      <w:r w:rsidRPr="00FE2B14">
        <w:rPr>
          <w:lang w:val="sv-SE" w:eastAsia="zh-CN"/>
        </w:rPr>
        <w:t xml:space="preserve"> for 5MHz Bandwidth</w:t>
      </w:r>
      <w:r>
        <w:tab/>
        <w:t>1120</w:t>
      </w:r>
    </w:p>
    <w:p w14:paraId="15667F41" w14:textId="77777777" w:rsidR="001613A3" w:rsidRDefault="001613A3">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1120</w:t>
      </w:r>
    </w:p>
    <w:p w14:paraId="182CA241" w14:textId="77777777" w:rsidR="001613A3" w:rsidRDefault="001613A3">
      <w:pPr>
        <w:pStyle w:val="TOC4"/>
        <w:rPr>
          <w:rFonts w:asciiTheme="minorHAnsi" w:eastAsiaTheme="minorEastAsia" w:hAnsiTheme="minorHAnsi" w:cstheme="minorBidi"/>
          <w:sz w:val="22"/>
          <w:szCs w:val="22"/>
        </w:rPr>
      </w:pPr>
      <w:r w:rsidRPr="00FE2B14">
        <w:rPr>
          <w:snapToGrid w:val="0"/>
        </w:rPr>
        <w:t>A.5.2.</w:t>
      </w:r>
      <w:r w:rsidRPr="00FE2B14">
        <w:rPr>
          <w:snapToGrid w:val="0"/>
          <w:lang w:eastAsia="zh-CN"/>
        </w:rPr>
        <w:t>11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1120</w:t>
      </w:r>
    </w:p>
    <w:p w14:paraId="03594F97" w14:textId="77777777" w:rsidR="001613A3" w:rsidRDefault="001613A3">
      <w:pPr>
        <w:pStyle w:val="TOC4"/>
        <w:rPr>
          <w:rFonts w:asciiTheme="minorHAnsi" w:eastAsiaTheme="minorEastAsia" w:hAnsiTheme="minorHAnsi" w:cstheme="minorBidi"/>
          <w:sz w:val="22"/>
          <w:szCs w:val="22"/>
        </w:rPr>
      </w:pPr>
      <w:r w:rsidRPr="00FE2B14">
        <w:rPr>
          <w:lang w:val="en-US"/>
        </w:rPr>
        <w:t>A.5.3</w:t>
      </w:r>
      <w:r>
        <w:rPr>
          <w:rFonts w:asciiTheme="minorHAnsi" w:eastAsiaTheme="minorEastAsia" w:hAnsiTheme="minorHAnsi" w:cstheme="minorBidi"/>
          <w:sz w:val="22"/>
          <w:szCs w:val="22"/>
        </w:rPr>
        <w:tab/>
      </w:r>
      <w:r w:rsidRPr="00FE2B14">
        <w:rPr>
          <w:lang w:val="en-US"/>
        </w:rPr>
        <w:t>E-UTRAN Handover to Non-3GPP RATs</w:t>
      </w:r>
      <w:r>
        <w:tab/>
        <w:t>1121</w:t>
      </w:r>
    </w:p>
    <w:p w14:paraId="144EFB45" w14:textId="77777777" w:rsidR="001613A3" w:rsidRDefault="001613A3">
      <w:pPr>
        <w:pStyle w:val="TOC4"/>
        <w:rPr>
          <w:rFonts w:asciiTheme="minorHAnsi" w:eastAsiaTheme="minorEastAsia" w:hAnsiTheme="minorHAnsi" w:cstheme="minorBidi"/>
          <w:sz w:val="22"/>
          <w:szCs w:val="22"/>
        </w:rPr>
      </w:pPr>
      <w:r w:rsidRPr="00FE2B14">
        <w:rPr>
          <w:lang w:val="en-US"/>
        </w:rPr>
        <w:t>A.5.3.1</w:t>
      </w:r>
      <w:r>
        <w:rPr>
          <w:rFonts w:asciiTheme="minorHAnsi" w:eastAsiaTheme="minorEastAsia" w:hAnsiTheme="minorHAnsi" w:cstheme="minorBidi"/>
          <w:sz w:val="22"/>
          <w:szCs w:val="22"/>
        </w:rPr>
        <w:tab/>
      </w:r>
      <w:r w:rsidRPr="00FE2B14">
        <w:rPr>
          <w:lang w:val="en-US"/>
        </w:rPr>
        <w:t>E-UTRAN FDD – HRPD Handover</w:t>
      </w:r>
      <w:r>
        <w:tab/>
        <w:t>1121</w:t>
      </w:r>
    </w:p>
    <w:p w14:paraId="350A4E60" w14:textId="77777777" w:rsidR="001613A3" w:rsidRDefault="001613A3">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1121</w:t>
      </w:r>
    </w:p>
    <w:p w14:paraId="676D7737" w14:textId="77777777" w:rsidR="001613A3" w:rsidRDefault="001613A3">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1123</w:t>
      </w:r>
    </w:p>
    <w:p w14:paraId="6D83579D" w14:textId="77777777" w:rsidR="001613A3" w:rsidRDefault="001613A3">
      <w:pPr>
        <w:pStyle w:val="TOC4"/>
        <w:rPr>
          <w:rFonts w:asciiTheme="minorHAnsi" w:eastAsiaTheme="minorEastAsia" w:hAnsiTheme="minorHAnsi" w:cstheme="minorBidi"/>
          <w:sz w:val="22"/>
          <w:szCs w:val="22"/>
        </w:rPr>
      </w:pPr>
      <w:r w:rsidRPr="00FE2B14">
        <w:rPr>
          <w:lang w:val="en-US"/>
        </w:rPr>
        <w:t>A.5.3.2</w:t>
      </w:r>
      <w:r>
        <w:rPr>
          <w:rFonts w:asciiTheme="minorHAnsi" w:eastAsiaTheme="minorEastAsia" w:hAnsiTheme="minorHAnsi" w:cstheme="minorBidi"/>
          <w:sz w:val="22"/>
          <w:szCs w:val="22"/>
        </w:rPr>
        <w:tab/>
      </w:r>
      <w:r w:rsidRPr="00FE2B14">
        <w:rPr>
          <w:lang w:val="en-US"/>
        </w:rPr>
        <w:t>E-UTRAN FDD – cdma2000 1X Handover</w:t>
      </w:r>
      <w:r>
        <w:tab/>
        <w:t>1123</w:t>
      </w:r>
    </w:p>
    <w:p w14:paraId="62C50BAF" w14:textId="77777777" w:rsidR="001613A3" w:rsidRDefault="001613A3">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1123</w:t>
      </w:r>
    </w:p>
    <w:p w14:paraId="3C5E16E9" w14:textId="77777777" w:rsidR="001613A3" w:rsidRDefault="001613A3">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1126</w:t>
      </w:r>
    </w:p>
    <w:p w14:paraId="00A1B66D" w14:textId="77777777" w:rsidR="001613A3" w:rsidRDefault="001613A3">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1126</w:t>
      </w:r>
    </w:p>
    <w:p w14:paraId="56E0158A" w14:textId="77777777" w:rsidR="001613A3" w:rsidRDefault="001613A3">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1126</w:t>
      </w:r>
    </w:p>
    <w:p w14:paraId="6DA733D6" w14:textId="77777777" w:rsidR="001613A3" w:rsidRDefault="001613A3">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1128</w:t>
      </w:r>
    </w:p>
    <w:p w14:paraId="427C82D7" w14:textId="77777777" w:rsidR="001613A3" w:rsidRDefault="001613A3">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1129</w:t>
      </w:r>
    </w:p>
    <w:p w14:paraId="3DB453BD" w14:textId="77777777" w:rsidR="001613A3" w:rsidRDefault="001613A3">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1129</w:t>
      </w:r>
    </w:p>
    <w:p w14:paraId="49FD4723" w14:textId="77777777" w:rsidR="001613A3" w:rsidRDefault="001613A3">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1130</w:t>
      </w:r>
    </w:p>
    <w:p w14:paraId="149EDC83" w14:textId="77777777" w:rsidR="001613A3" w:rsidRDefault="001613A3">
      <w:pPr>
        <w:pStyle w:val="TOC3"/>
        <w:rPr>
          <w:rFonts w:asciiTheme="minorHAnsi" w:eastAsiaTheme="minorEastAsia" w:hAnsiTheme="minorHAnsi" w:cstheme="minorBidi"/>
          <w:sz w:val="22"/>
          <w:szCs w:val="22"/>
        </w:rPr>
      </w:pPr>
      <w:r w:rsidRPr="00FE2B14">
        <w:rPr>
          <w:lang w:val="sv-SE"/>
        </w:rPr>
        <w:t>A.5.3.</w:t>
      </w:r>
      <w:r w:rsidRPr="00FE2B14">
        <w:rPr>
          <w:lang w:val="sv-SE" w:eastAsia="zh-CN"/>
        </w:rPr>
        <w:t>5</w:t>
      </w:r>
      <w:r>
        <w:rPr>
          <w:rFonts w:asciiTheme="minorHAnsi" w:eastAsiaTheme="minorEastAsia" w:hAnsiTheme="minorHAnsi" w:cstheme="minorBidi"/>
          <w:sz w:val="22"/>
          <w:szCs w:val="22"/>
        </w:rPr>
        <w:tab/>
      </w:r>
      <w:r w:rsidRPr="00FE2B14">
        <w:rPr>
          <w:lang w:val="sv-SE"/>
        </w:rPr>
        <w:t xml:space="preserve">E-UTRAN </w:t>
      </w:r>
      <w:r w:rsidRPr="00FE2B14">
        <w:rPr>
          <w:lang w:val="sv-SE" w:eastAsia="zh-CN"/>
        </w:rPr>
        <w:t>T</w:t>
      </w:r>
      <w:r w:rsidRPr="00FE2B14">
        <w:rPr>
          <w:lang w:val="sv-SE"/>
        </w:rPr>
        <w:t>DD – HRPD Handover</w:t>
      </w:r>
      <w:r>
        <w:tab/>
        <w:t>1131</w:t>
      </w:r>
    </w:p>
    <w:p w14:paraId="2D7E5C6A" w14:textId="77777777" w:rsidR="001613A3" w:rsidRDefault="001613A3">
      <w:pPr>
        <w:pStyle w:val="TOC4"/>
        <w:rPr>
          <w:rFonts w:asciiTheme="minorHAnsi" w:eastAsiaTheme="minorEastAsia" w:hAnsiTheme="minorHAnsi" w:cstheme="minorBidi"/>
          <w:sz w:val="22"/>
          <w:szCs w:val="22"/>
        </w:rPr>
      </w:pPr>
      <w:r>
        <w:lastRenderedPageBreak/>
        <w:t>A.5.3.</w:t>
      </w:r>
      <w:r>
        <w:rPr>
          <w:lang w:eastAsia="zh-CN"/>
        </w:rPr>
        <w:t>5</w:t>
      </w:r>
      <w:r>
        <w:t>.1</w:t>
      </w:r>
      <w:r>
        <w:rPr>
          <w:rFonts w:asciiTheme="minorHAnsi" w:eastAsiaTheme="minorEastAsia" w:hAnsiTheme="minorHAnsi" w:cstheme="minorBidi"/>
          <w:sz w:val="22"/>
          <w:szCs w:val="22"/>
        </w:rPr>
        <w:tab/>
      </w:r>
      <w:r>
        <w:t>Test Purpose and Environment</w:t>
      </w:r>
      <w:r>
        <w:tab/>
        <w:t>1131</w:t>
      </w:r>
    </w:p>
    <w:p w14:paraId="63AC2BA4" w14:textId="77777777" w:rsidR="001613A3" w:rsidRDefault="001613A3">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1133</w:t>
      </w:r>
    </w:p>
    <w:p w14:paraId="5F132A50" w14:textId="77777777" w:rsidR="001613A3" w:rsidRDefault="001613A3">
      <w:pPr>
        <w:pStyle w:val="TOC3"/>
        <w:rPr>
          <w:rFonts w:asciiTheme="minorHAnsi" w:eastAsiaTheme="minorEastAsia" w:hAnsiTheme="minorHAnsi" w:cstheme="minorBidi"/>
          <w:sz w:val="22"/>
          <w:szCs w:val="22"/>
        </w:rPr>
      </w:pPr>
      <w:r w:rsidRPr="00FE2B14">
        <w:rPr>
          <w:lang w:val="en-US"/>
        </w:rPr>
        <w:t>A.5.3.6</w:t>
      </w:r>
      <w:r>
        <w:rPr>
          <w:rFonts w:asciiTheme="minorHAnsi" w:eastAsiaTheme="minorEastAsia" w:hAnsiTheme="minorHAnsi" w:cstheme="minorBidi"/>
          <w:sz w:val="22"/>
          <w:szCs w:val="22"/>
        </w:rPr>
        <w:tab/>
      </w:r>
      <w:r w:rsidRPr="00FE2B14">
        <w:rPr>
          <w:lang w:val="en-US"/>
        </w:rPr>
        <w:t>E-UTRAN TDD – cdma2000 1X Handover</w:t>
      </w:r>
      <w:r>
        <w:tab/>
        <w:t>1134</w:t>
      </w:r>
    </w:p>
    <w:p w14:paraId="7D4B22F0" w14:textId="77777777" w:rsidR="001613A3" w:rsidRDefault="001613A3">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1134</w:t>
      </w:r>
    </w:p>
    <w:p w14:paraId="46885643" w14:textId="77777777" w:rsidR="001613A3" w:rsidRDefault="001613A3">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1137</w:t>
      </w:r>
    </w:p>
    <w:p w14:paraId="77621297" w14:textId="77777777" w:rsidR="001613A3" w:rsidRDefault="001613A3">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1137</w:t>
      </w:r>
    </w:p>
    <w:p w14:paraId="08702B49" w14:textId="77777777" w:rsidR="001613A3" w:rsidRDefault="001613A3">
      <w:pPr>
        <w:pStyle w:val="TOC2"/>
        <w:rPr>
          <w:rFonts w:asciiTheme="minorHAnsi" w:eastAsiaTheme="minorEastAsia" w:hAnsiTheme="minorHAnsi" w:cstheme="minorBidi"/>
          <w:sz w:val="22"/>
          <w:szCs w:val="22"/>
        </w:rPr>
      </w:pPr>
      <w:r w:rsidRPr="00FE2B14">
        <w:rPr>
          <w:rFonts w:cs="v4.2.0"/>
        </w:rPr>
        <w:t>A.6.1</w:t>
      </w:r>
      <w:r>
        <w:rPr>
          <w:rFonts w:asciiTheme="minorHAnsi" w:eastAsiaTheme="minorEastAsia" w:hAnsiTheme="minorHAnsi" w:cstheme="minorBidi"/>
          <w:sz w:val="22"/>
          <w:szCs w:val="22"/>
        </w:rPr>
        <w:tab/>
      </w:r>
      <w:r w:rsidRPr="00FE2B14">
        <w:rPr>
          <w:rFonts w:cs="v4.2.0"/>
        </w:rPr>
        <w:t>RRC Re-establishment</w:t>
      </w:r>
      <w:r>
        <w:tab/>
        <w:t>1137</w:t>
      </w:r>
    </w:p>
    <w:p w14:paraId="52394FE2" w14:textId="77777777" w:rsidR="001613A3" w:rsidRDefault="001613A3">
      <w:pPr>
        <w:pStyle w:val="TOC3"/>
        <w:rPr>
          <w:rFonts w:asciiTheme="minorHAnsi" w:eastAsiaTheme="minorEastAsia" w:hAnsiTheme="minorHAnsi" w:cstheme="minorBidi"/>
          <w:sz w:val="22"/>
          <w:szCs w:val="22"/>
        </w:rPr>
      </w:pPr>
      <w:r w:rsidRPr="00FE2B14">
        <w:rPr>
          <w:rFonts w:cs="v4.2.0"/>
          <w:snapToGrid w:val="0"/>
        </w:rPr>
        <w:t>A.6.1.1</w:t>
      </w:r>
      <w:r>
        <w:rPr>
          <w:rFonts w:asciiTheme="minorHAnsi" w:eastAsiaTheme="minorEastAsia" w:hAnsiTheme="minorHAnsi" w:cstheme="minorBidi"/>
          <w:sz w:val="22"/>
          <w:szCs w:val="22"/>
        </w:rPr>
        <w:tab/>
      </w:r>
      <w:r w:rsidRPr="00FE2B14">
        <w:rPr>
          <w:rFonts w:cs="v4.2.0"/>
          <w:snapToGrid w:val="0"/>
        </w:rPr>
        <w:t>E-UTRAN FDD Intra-frequency RRC Re-establishment</w:t>
      </w:r>
      <w:r>
        <w:tab/>
        <w:t>1137</w:t>
      </w:r>
    </w:p>
    <w:p w14:paraId="7BBA6C10" w14:textId="77777777" w:rsidR="001613A3" w:rsidRDefault="001613A3">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FE2B14">
        <w:rPr>
          <w:snapToGrid w:val="0"/>
        </w:rPr>
        <w:t>Test Purpose and Environment</w:t>
      </w:r>
      <w:r>
        <w:tab/>
        <w:t>1137</w:t>
      </w:r>
    </w:p>
    <w:p w14:paraId="39D08F49" w14:textId="77777777" w:rsidR="001613A3" w:rsidRDefault="001613A3">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1138</w:t>
      </w:r>
    </w:p>
    <w:p w14:paraId="1115A589" w14:textId="77777777" w:rsidR="001613A3" w:rsidRDefault="001613A3">
      <w:pPr>
        <w:pStyle w:val="TOC3"/>
        <w:rPr>
          <w:rFonts w:asciiTheme="minorHAnsi" w:eastAsiaTheme="minorEastAsia" w:hAnsiTheme="minorHAnsi" w:cstheme="minorBidi"/>
          <w:sz w:val="22"/>
          <w:szCs w:val="22"/>
        </w:rPr>
      </w:pPr>
      <w:r w:rsidRPr="00FE2B14">
        <w:rPr>
          <w:rFonts w:cs="v4.2.0"/>
          <w:snapToGrid w:val="0"/>
        </w:rPr>
        <w:t>A.6.1.2</w:t>
      </w:r>
      <w:r>
        <w:rPr>
          <w:rFonts w:asciiTheme="minorHAnsi" w:eastAsiaTheme="minorEastAsia" w:hAnsiTheme="minorHAnsi" w:cstheme="minorBidi"/>
          <w:sz w:val="22"/>
          <w:szCs w:val="22"/>
        </w:rPr>
        <w:tab/>
      </w:r>
      <w:r w:rsidRPr="00FE2B14">
        <w:rPr>
          <w:rFonts w:cs="v4.2.0"/>
          <w:snapToGrid w:val="0"/>
        </w:rPr>
        <w:t>E-UTRAN FDD Inter-frequency RRC Re-establishment</w:t>
      </w:r>
      <w:r>
        <w:tab/>
        <w:t>1139</w:t>
      </w:r>
    </w:p>
    <w:p w14:paraId="067C2D39" w14:textId="77777777" w:rsidR="001613A3" w:rsidRDefault="001613A3">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FE2B14">
        <w:rPr>
          <w:snapToGrid w:val="0"/>
        </w:rPr>
        <w:t>Test Purpose and Environment</w:t>
      </w:r>
      <w:r>
        <w:tab/>
        <w:t>1139</w:t>
      </w:r>
    </w:p>
    <w:p w14:paraId="64DF9CE0" w14:textId="77777777" w:rsidR="001613A3" w:rsidRDefault="001613A3">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1140</w:t>
      </w:r>
    </w:p>
    <w:p w14:paraId="71922DEA" w14:textId="77777777" w:rsidR="001613A3" w:rsidRDefault="001613A3">
      <w:pPr>
        <w:pStyle w:val="TOC3"/>
        <w:rPr>
          <w:rFonts w:asciiTheme="minorHAnsi" w:eastAsiaTheme="minorEastAsia" w:hAnsiTheme="minorHAnsi" w:cstheme="minorBidi"/>
          <w:sz w:val="22"/>
          <w:szCs w:val="22"/>
        </w:rPr>
      </w:pPr>
      <w:r w:rsidRPr="00FE2B14">
        <w:rPr>
          <w:rFonts w:cs="v4.2.0"/>
          <w:snapToGrid w:val="0"/>
        </w:rPr>
        <w:t>A.6.1.3</w:t>
      </w:r>
      <w:r>
        <w:rPr>
          <w:rFonts w:asciiTheme="minorHAnsi" w:eastAsiaTheme="minorEastAsia" w:hAnsiTheme="minorHAnsi" w:cstheme="minorBidi"/>
          <w:sz w:val="22"/>
          <w:szCs w:val="22"/>
        </w:rPr>
        <w:tab/>
      </w:r>
      <w:r w:rsidRPr="00FE2B14">
        <w:rPr>
          <w:rFonts w:cs="v4.2.0"/>
          <w:snapToGrid w:val="0"/>
        </w:rPr>
        <w:t>E-UTRAN TDD Intra-frequency RRC Re-establishment</w:t>
      </w:r>
      <w:r>
        <w:tab/>
        <w:t>1141</w:t>
      </w:r>
    </w:p>
    <w:p w14:paraId="0FF86378" w14:textId="77777777" w:rsidR="001613A3" w:rsidRDefault="001613A3">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FE2B14">
        <w:rPr>
          <w:snapToGrid w:val="0"/>
        </w:rPr>
        <w:t>Test Purpose and Environment</w:t>
      </w:r>
      <w:r>
        <w:tab/>
        <w:t>1141</w:t>
      </w:r>
    </w:p>
    <w:p w14:paraId="470CB701" w14:textId="77777777" w:rsidR="001613A3" w:rsidRDefault="001613A3">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1142</w:t>
      </w:r>
    </w:p>
    <w:p w14:paraId="4DD574FC" w14:textId="77777777" w:rsidR="001613A3" w:rsidRDefault="001613A3">
      <w:pPr>
        <w:pStyle w:val="TOC3"/>
        <w:rPr>
          <w:rFonts w:asciiTheme="minorHAnsi" w:eastAsiaTheme="minorEastAsia" w:hAnsiTheme="minorHAnsi" w:cstheme="minorBidi"/>
          <w:sz w:val="22"/>
          <w:szCs w:val="22"/>
        </w:rPr>
      </w:pPr>
      <w:r w:rsidRPr="00FE2B14">
        <w:rPr>
          <w:snapToGrid w:val="0"/>
        </w:rPr>
        <w:t>A.6.1.4</w:t>
      </w:r>
      <w:r>
        <w:rPr>
          <w:rFonts w:asciiTheme="minorHAnsi" w:eastAsiaTheme="minorEastAsia" w:hAnsiTheme="minorHAnsi" w:cstheme="minorBidi"/>
          <w:sz w:val="22"/>
          <w:szCs w:val="22"/>
        </w:rPr>
        <w:tab/>
      </w:r>
      <w:r w:rsidRPr="00FE2B14">
        <w:rPr>
          <w:snapToGrid w:val="0"/>
        </w:rPr>
        <w:t>E-UTRAN TDD Inter-frequency RRC Re-establishment</w:t>
      </w:r>
      <w:r>
        <w:tab/>
        <w:t>1143</w:t>
      </w:r>
    </w:p>
    <w:p w14:paraId="10F5B64D" w14:textId="77777777" w:rsidR="001613A3" w:rsidRDefault="001613A3">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FE2B14">
        <w:rPr>
          <w:snapToGrid w:val="0"/>
        </w:rPr>
        <w:t>Test Purpose and Environment</w:t>
      </w:r>
      <w:r>
        <w:tab/>
        <w:t>1143</w:t>
      </w:r>
    </w:p>
    <w:p w14:paraId="3D5F57C7" w14:textId="77777777" w:rsidR="001613A3" w:rsidRDefault="001613A3">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1144</w:t>
      </w:r>
    </w:p>
    <w:p w14:paraId="0DB742CA" w14:textId="77777777" w:rsidR="001613A3" w:rsidRDefault="001613A3">
      <w:pPr>
        <w:pStyle w:val="TOC3"/>
        <w:rPr>
          <w:rFonts w:asciiTheme="minorHAnsi" w:eastAsiaTheme="minorEastAsia" w:hAnsiTheme="minorHAnsi" w:cstheme="minorBidi"/>
          <w:sz w:val="22"/>
          <w:szCs w:val="22"/>
        </w:rPr>
      </w:pPr>
      <w:r w:rsidRPr="00FE2B14">
        <w:rPr>
          <w:snapToGrid w:val="0"/>
        </w:rPr>
        <w:t>A.6.1.</w:t>
      </w:r>
      <w:r w:rsidRPr="00FE2B14">
        <w:rPr>
          <w:snapToGrid w:val="0"/>
          <w:lang w:eastAsia="zh-CN"/>
        </w:rPr>
        <w:t>5</w:t>
      </w:r>
      <w:r>
        <w:rPr>
          <w:rFonts w:asciiTheme="minorHAnsi" w:eastAsiaTheme="minorEastAsia" w:hAnsiTheme="minorHAnsi" w:cstheme="minorBidi"/>
          <w:sz w:val="22"/>
          <w:szCs w:val="22"/>
        </w:rPr>
        <w:tab/>
      </w:r>
      <w:r w:rsidRPr="00FE2B14">
        <w:rPr>
          <w:snapToGrid w:val="0"/>
        </w:rPr>
        <w:t>E-UTRAN FDD Intra-frequency RRC Re-establishment</w:t>
      </w:r>
      <w:r w:rsidRPr="00FE2B14">
        <w:rPr>
          <w:snapToGrid w:val="0"/>
          <w:lang w:eastAsia="zh-CN"/>
        </w:rPr>
        <w:t xml:space="preserve"> for 5MHz bandwidth</w:t>
      </w:r>
      <w:r>
        <w:tab/>
        <w:t>1145</w:t>
      </w:r>
    </w:p>
    <w:p w14:paraId="4A89FC86" w14:textId="77777777" w:rsidR="001613A3" w:rsidRDefault="001613A3">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FE2B14">
        <w:rPr>
          <w:snapToGrid w:val="0"/>
        </w:rPr>
        <w:t>Test Purpose and Environment</w:t>
      </w:r>
      <w:r>
        <w:tab/>
        <w:t>1145</w:t>
      </w:r>
    </w:p>
    <w:p w14:paraId="2AA982EA" w14:textId="77777777" w:rsidR="001613A3" w:rsidRDefault="001613A3">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1145</w:t>
      </w:r>
    </w:p>
    <w:p w14:paraId="44100381" w14:textId="77777777" w:rsidR="001613A3" w:rsidRDefault="001613A3">
      <w:pPr>
        <w:pStyle w:val="TOC3"/>
        <w:rPr>
          <w:rFonts w:asciiTheme="minorHAnsi" w:eastAsiaTheme="minorEastAsia" w:hAnsiTheme="minorHAnsi" w:cstheme="minorBidi"/>
          <w:sz w:val="22"/>
          <w:szCs w:val="22"/>
        </w:rPr>
      </w:pPr>
      <w:r w:rsidRPr="00FE2B14">
        <w:rPr>
          <w:snapToGrid w:val="0"/>
        </w:rPr>
        <w:t>A.6.1.6</w:t>
      </w:r>
      <w:r>
        <w:rPr>
          <w:rFonts w:asciiTheme="minorHAnsi" w:eastAsiaTheme="minorEastAsia" w:hAnsiTheme="minorHAnsi" w:cstheme="minorBidi"/>
          <w:sz w:val="22"/>
          <w:szCs w:val="22"/>
        </w:rPr>
        <w:tab/>
      </w:r>
      <w:r w:rsidRPr="00FE2B14">
        <w:rPr>
          <w:snapToGrid w:val="0"/>
        </w:rPr>
        <w:t>E-UTRAN FD-FDD Intra-frequency RRC Re-establishment for UE category 0</w:t>
      </w:r>
      <w:r>
        <w:tab/>
        <w:t>1145</w:t>
      </w:r>
    </w:p>
    <w:p w14:paraId="3563440E" w14:textId="77777777" w:rsidR="001613A3" w:rsidRDefault="001613A3">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FE2B14">
        <w:rPr>
          <w:snapToGrid w:val="0"/>
        </w:rPr>
        <w:t>Test Purpose and Environment</w:t>
      </w:r>
      <w:r>
        <w:tab/>
        <w:t>1145</w:t>
      </w:r>
    </w:p>
    <w:p w14:paraId="3C369EE8" w14:textId="77777777" w:rsidR="001613A3" w:rsidRDefault="001613A3">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1147</w:t>
      </w:r>
    </w:p>
    <w:p w14:paraId="167B119C" w14:textId="77777777" w:rsidR="001613A3" w:rsidRDefault="001613A3">
      <w:pPr>
        <w:pStyle w:val="TOC3"/>
        <w:rPr>
          <w:rFonts w:asciiTheme="minorHAnsi" w:eastAsiaTheme="minorEastAsia" w:hAnsiTheme="minorHAnsi" w:cstheme="minorBidi"/>
          <w:sz w:val="22"/>
          <w:szCs w:val="22"/>
        </w:rPr>
      </w:pPr>
      <w:r w:rsidRPr="00FE2B14">
        <w:rPr>
          <w:snapToGrid w:val="0"/>
        </w:rPr>
        <w:t>A.6.1.7</w:t>
      </w:r>
      <w:r>
        <w:rPr>
          <w:rFonts w:asciiTheme="minorHAnsi" w:eastAsiaTheme="minorEastAsia" w:hAnsiTheme="minorHAnsi" w:cstheme="minorBidi"/>
          <w:sz w:val="22"/>
          <w:szCs w:val="22"/>
        </w:rPr>
        <w:tab/>
      </w:r>
      <w:r w:rsidRPr="00FE2B14">
        <w:rPr>
          <w:snapToGrid w:val="0"/>
        </w:rPr>
        <w:t>E-UTRAN HD-FDD Intra-frequency RRC Re-establishment for UE category 0</w:t>
      </w:r>
      <w:r>
        <w:tab/>
        <w:t>1148</w:t>
      </w:r>
    </w:p>
    <w:p w14:paraId="0A5F53A9" w14:textId="77777777" w:rsidR="001613A3" w:rsidRDefault="001613A3">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FE2B14">
        <w:rPr>
          <w:snapToGrid w:val="0"/>
        </w:rPr>
        <w:t>Test Purpose and Environment</w:t>
      </w:r>
      <w:r>
        <w:tab/>
        <w:t>1148</w:t>
      </w:r>
    </w:p>
    <w:p w14:paraId="06192089" w14:textId="77777777" w:rsidR="001613A3" w:rsidRDefault="001613A3">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1149</w:t>
      </w:r>
    </w:p>
    <w:p w14:paraId="0D01ECB5" w14:textId="77777777" w:rsidR="001613A3" w:rsidRDefault="001613A3">
      <w:pPr>
        <w:pStyle w:val="TOC3"/>
        <w:rPr>
          <w:rFonts w:asciiTheme="minorHAnsi" w:eastAsiaTheme="minorEastAsia" w:hAnsiTheme="minorHAnsi" w:cstheme="minorBidi"/>
          <w:sz w:val="22"/>
          <w:szCs w:val="22"/>
        </w:rPr>
      </w:pPr>
      <w:r w:rsidRPr="00FE2B14">
        <w:rPr>
          <w:snapToGrid w:val="0"/>
        </w:rPr>
        <w:t>A.6.1.8</w:t>
      </w:r>
      <w:r>
        <w:rPr>
          <w:rFonts w:asciiTheme="minorHAnsi" w:eastAsiaTheme="minorEastAsia" w:hAnsiTheme="minorHAnsi" w:cstheme="minorBidi"/>
          <w:sz w:val="22"/>
          <w:szCs w:val="22"/>
        </w:rPr>
        <w:tab/>
      </w:r>
      <w:r w:rsidRPr="00FE2B14">
        <w:rPr>
          <w:snapToGrid w:val="0"/>
        </w:rPr>
        <w:t>E-UTRAN TDD Intra-frequency RRC Re-establishment for UE category 0</w:t>
      </w:r>
      <w:r>
        <w:tab/>
        <w:t>1150</w:t>
      </w:r>
    </w:p>
    <w:p w14:paraId="1DE2936E" w14:textId="77777777" w:rsidR="001613A3" w:rsidRDefault="001613A3">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FE2B14">
        <w:rPr>
          <w:snapToGrid w:val="0"/>
        </w:rPr>
        <w:t>Test Purpose and Environment</w:t>
      </w:r>
      <w:r>
        <w:tab/>
        <w:t>1150</w:t>
      </w:r>
    </w:p>
    <w:p w14:paraId="183E94DE" w14:textId="77777777" w:rsidR="001613A3" w:rsidRDefault="001613A3">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1151</w:t>
      </w:r>
    </w:p>
    <w:p w14:paraId="33E1BB14" w14:textId="77777777" w:rsidR="001613A3" w:rsidRDefault="001613A3">
      <w:pPr>
        <w:pStyle w:val="TOC3"/>
        <w:rPr>
          <w:rFonts w:asciiTheme="minorHAnsi" w:eastAsiaTheme="minorEastAsia" w:hAnsiTheme="minorHAnsi" w:cstheme="minorBidi"/>
          <w:sz w:val="22"/>
          <w:szCs w:val="22"/>
        </w:rPr>
      </w:pPr>
      <w:r w:rsidRPr="00FE2B14">
        <w:rPr>
          <w:snapToGrid w:val="0"/>
        </w:rPr>
        <w:t>A.6.1.9</w:t>
      </w:r>
      <w:r>
        <w:rPr>
          <w:rFonts w:asciiTheme="minorHAnsi" w:eastAsiaTheme="minorEastAsia" w:hAnsiTheme="minorHAnsi" w:cstheme="minorBidi"/>
          <w:sz w:val="22"/>
          <w:szCs w:val="22"/>
        </w:rPr>
        <w:tab/>
      </w:r>
      <w:r w:rsidRPr="00FE2B14">
        <w:rPr>
          <w:snapToGrid w:val="0"/>
        </w:rPr>
        <w:t>E-UTRAN FD-FDD Intra-frequency RRC Re-establishment for Cat-M1 UE in CEModeA</w:t>
      </w:r>
      <w:r>
        <w:tab/>
        <w:t>1152</w:t>
      </w:r>
    </w:p>
    <w:p w14:paraId="75D2AB1B" w14:textId="77777777" w:rsidR="001613A3" w:rsidRDefault="001613A3">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FE2B14">
        <w:rPr>
          <w:snapToGrid w:val="0"/>
        </w:rPr>
        <w:t>Test Purpose and Environment</w:t>
      </w:r>
      <w:r>
        <w:tab/>
        <w:t>1152</w:t>
      </w:r>
    </w:p>
    <w:p w14:paraId="2DFB1788" w14:textId="77777777" w:rsidR="001613A3" w:rsidRDefault="001613A3">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1153</w:t>
      </w:r>
    </w:p>
    <w:p w14:paraId="14C28577" w14:textId="77777777" w:rsidR="001613A3" w:rsidRDefault="001613A3">
      <w:pPr>
        <w:pStyle w:val="TOC3"/>
        <w:rPr>
          <w:rFonts w:asciiTheme="minorHAnsi" w:eastAsiaTheme="minorEastAsia" w:hAnsiTheme="minorHAnsi" w:cstheme="minorBidi"/>
          <w:sz w:val="22"/>
          <w:szCs w:val="22"/>
        </w:rPr>
      </w:pPr>
      <w:r w:rsidRPr="00FE2B14">
        <w:rPr>
          <w:snapToGrid w:val="0"/>
        </w:rPr>
        <w:t>A.6.1.10</w:t>
      </w:r>
      <w:r>
        <w:rPr>
          <w:rFonts w:asciiTheme="minorHAnsi" w:eastAsiaTheme="minorEastAsia" w:hAnsiTheme="minorHAnsi" w:cstheme="minorBidi"/>
          <w:sz w:val="22"/>
          <w:szCs w:val="22"/>
        </w:rPr>
        <w:tab/>
      </w:r>
      <w:r w:rsidRPr="00FE2B14">
        <w:rPr>
          <w:snapToGrid w:val="0"/>
        </w:rPr>
        <w:t>E-UTRAN HD-FDD Intra-frequency RRC Re-establishment for Cat-M1 UE in CEModeA</w:t>
      </w:r>
      <w:r>
        <w:tab/>
        <w:t>1154</w:t>
      </w:r>
    </w:p>
    <w:p w14:paraId="0586DD88" w14:textId="77777777" w:rsidR="001613A3" w:rsidRDefault="001613A3">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FE2B14">
        <w:rPr>
          <w:snapToGrid w:val="0"/>
        </w:rPr>
        <w:t>Test Purpose and Environment</w:t>
      </w:r>
      <w:r>
        <w:tab/>
        <w:t>1154</w:t>
      </w:r>
    </w:p>
    <w:p w14:paraId="21ED5FD5" w14:textId="77777777" w:rsidR="001613A3" w:rsidRDefault="001613A3">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1155</w:t>
      </w:r>
    </w:p>
    <w:p w14:paraId="2A82356A" w14:textId="77777777" w:rsidR="001613A3" w:rsidRDefault="001613A3">
      <w:pPr>
        <w:pStyle w:val="TOC3"/>
        <w:rPr>
          <w:rFonts w:asciiTheme="minorHAnsi" w:eastAsiaTheme="minorEastAsia" w:hAnsiTheme="minorHAnsi" w:cstheme="minorBidi"/>
          <w:sz w:val="22"/>
          <w:szCs w:val="22"/>
        </w:rPr>
      </w:pPr>
      <w:r w:rsidRPr="00FE2B14">
        <w:rPr>
          <w:snapToGrid w:val="0"/>
        </w:rPr>
        <w:t>A.6.1.11</w:t>
      </w:r>
      <w:r>
        <w:rPr>
          <w:rFonts w:asciiTheme="minorHAnsi" w:eastAsiaTheme="minorEastAsia" w:hAnsiTheme="minorHAnsi" w:cstheme="minorBidi"/>
          <w:sz w:val="22"/>
          <w:szCs w:val="22"/>
        </w:rPr>
        <w:tab/>
      </w:r>
      <w:r w:rsidRPr="00FE2B14">
        <w:rPr>
          <w:snapToGrid w:val="0"/>
        </w:rPr>
        <w:t>E-UTRAN TDD Intra-frequency RRC Re-establishment for Cat-M1 UE in CEModeA</w:t>
      </w:r>
      <w:r>
        <w:tab/>
        <w:t>1156</w:t>
      </w:r>
    </w:p>
    <w:p w14:paraId="6047DE7A" w14:textId="77777777" w:rsidR="001613A3" w:rsidRDefault="001613A3">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FE2B14">
        <w:rPr>
          <w:snapToGrid w:val="0"/>
        </w:rPr>
        <w:t>Test Purpose and Environment</w:t>
      </w:r>
      <w:r>
        <w:tab/>
        <w:t>1156</w:t>
      </w:r>
    </w:p>
    <w:p w14:paraId="402EC649" w14:textId="77777777" w:rsidR="001613A3" w:rsidRDefault="001613A3">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1157</w:t>
      </w:r>
    </w:p>
    <w:p w14:paraId="5D79C1CC" w14:textId="77777777" w:rsidR="001613A3" w:rsidRDefault="001613A3">
      <w:pPr>
        <w:pStyle w:val="TOC3"/>
        <w:rPr>
          <w:rFonts w:asciiTheme="minorHAnsi" w:eastAsiaTheme="minorEastAsia" w:hAnsiTheme="minorHAnsi" w:cstheme="minorBidi"/>
          <w:sz w:val="22"/>
          <w:szCs w:val="22"/>
        </w:rPr>
      </w:pPr>
      <w:r w:rsidRPr="00FE2B14">
        <w:rPr>
          <w:snapToGrid w:val="0"/>
        </w:rPr>
        <w:t>A.6.1.12</w:t>
      </w:r>
      <w:r>
        <w:rPr>
          <w:rFonts w:asciiTheme="minorHAnsi" w:eastAsiaTheme="minorEastAsia" w:hAnsiTheme="minorHAnsi" w:cstheme="minorBidi"/>
          <w:sz w:val="22"/>
          <w:szCs w:val="22"/>
        </w:rPr>
        <w:tab/>
      </w:r>
      <w:r w:rsidRPr="00FE2B14">
        <w:rPr>
          <w:snapToGrid w:val="0"/>
        </w:rPr>
        <w:t>E-UTRAN FD-FDD Intra-frequency RRC Re-establishment for Cat-M1 UE in CEModeB</w:t>
      </w:r>
      <w:r>
        <w:tab/>
        <w:t>1158</w:t>
      </w:r>
    </w:p>
    <w:p w14:paraId="230CA2CD" w14:textId="77777777" w:rsidR="001613A3" w:rsidRDefault="001613A3">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FE2B14">
        <w:rPr>
          <w:snapToGrid w:val="0"/>
        </w:rPr>
        <w:t>Test Purpose and Environment</w:t>
      </w:r>
      <w:r>
        <w:tab/>
        <w:t>1158</w:t>
      </w:r>
    </w:p>
    <w:p w14:paraId="36CE5755" w14:textId="77777777" w:rsidR="001613A3" w:rsidRDefault="001613A3">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1159</w:t>
      </w:r>
    </w:p>
    <w:p w14:paraId="24F92EF3" w14:textId="77777777" w:rsidR="001613A3" w:rsidRDefault="001613A3">
      <w:pPr>
        <w:pStyle w:val="TOC3"/>
        <w:rPr>
          <w:rFonts w:asciiTheme="minorHAnsi" w:eastAsiaTheme="minorEastAsia" w:hAnsiTheme="minorHAnsi" w:cstheme="minorBidi"/>
          <w:sz w:val="22"/>
          <w:szCs w:val="22"/>
        </w:rPr>
      </w:pPr>
      <w:r w:rsidRPr="00FE2B14">
        <w:rPr>
          <w:snapToGrid w:val="0"/>
        </w:rPr>
        <w:t>A.6.1.13</w:t>
      </w:r>
      <w:r>
        <w:rPr>
          <w:rFonts w:asciiTheme="minorHAnsi" w:eastAsiaTheme="minorEastAsia" w:hAnsiTheme="minorHAnsi" w:cstheme="minorBidi"/>
          <w:sz w:val="22"/>
          <w:szCs w:val="22"/>
        </w:rPr>
        <w:tab/>
      </w:r>
      <w:r w:rsidRPr="00FE2B14">
        <w:rPr>
          <w:snapToGrid w:val="0"/>
        </w:rPr>
        <w:t>E-UTRAN HD-FDD Intra-frequency RRC Re-establishment for Cat-M1 UE in CEModeB</w:t>
      </w:r>
      <w:r>
        <w:tab/>
        <w:t>1160</w:t>
      </w:r>
    </w:p>
    <w:p w14:paraId="068AD64E" w14:textId="77777777" w:rsidR="001613A3" w:rsidRDefault="001613A3">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FE2B14">
        <w:rPr>
          <w:snapToGrid w:val="0"/>
        </w:rPr>
        <w:t>Test Purpose and Environment</w:t>
      </w:r>
      <w:r>
        <w:tab/>
        <w:t>1160</w:t>
      </w:r>
    </w:p>
    <w:p w14:paraId="174C2064" w14:textId="77777777" w:rsidR="001613A3" w:rsidRDefault="001613A3">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1161</w:t>
      </w:r>
    </w:p>
    <w:p w14:paraId="5E835CB1" w14:textId="77777777" w:rsidR="001613A3" w:rsidRDefault="001613A3">
      <w:pPr>
        <w:pStyle w:val="TOC3"/>
        <w:rPr>
          <w:rFonts w:asciiTheme="minorHAnsi" w:eastAsiaTheme="minorEastAsia" w:hAnsiTheme="minorHAnsi" w:cstheme="minorBidi"/>
          <w:sz w:val="22"/>
          <w:szCs w:val="22"/>
        </w:rPr>
      </w:pPr>
      <w:r w:rsidRPr="00FE2B14">
        <w:rPr>
          <w:snapToGrid w:val="0"/>
        </w:rPr>
        <w:t>A.6.1.14</w:t>
      </w:r>
      <w:r>
        <w:rPr>
          <w:rFonts w:asciiTheme="minorHAnsi" w:eastAsiaTheme="minorEastAsia" w:hAnsiTheme="minorHAnsi" w:cstheme="minorBidi"/>
          <w:sz w:val="22"/>
          <w:szCs w:val="22"/>
        </w:rPr>
        <w:tab/>
      </w:r>
      <w:r w:rsidRPr="00FE2B14">
        <w:rPr>
          <w:snapToGrid w:val="0"/>
        </w:rPr>
        <w:t>E-UTRAN TDD Intra-frequency RRC Re-establishment for Cat-M1 UE in CEModeB</w:t>
      </w:r>
      <w:r>
        <w:tab/>
        <w:t>1162</w:t>
      </w:r>
    </w:p>
    <w:p w14:paraId="7087CD43" w14:textId="77777777" w:rsidR="001613A3" w:rsidRDefault="001613A3">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FE2B14">
        <w:rPr>
          <w:snapToGrid w:val="0"/>
        </w:rPr>
        <w:t>Test Purpose and Environment</w:t>
      </w:r>
      <w:r>
        <w:tab/>
        <w:t>1162</w:t>
      </w:r>
    </w:p>
    <w:p w14:paraId="24DA70D0" w14:textId="77777777" w:rsidR="001613A3" w:rsidRDefault="001613A3">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1163</w:t>
      </w:r>
    </w:p>
    <w:p w14:paraId="6B269D92" w14:textId="77777777" w:rsidR="001613A3" w:rsidRDefault="001613A3">
      <w:pPr>
        <w:pStyle w:val="TOC3"/>
        <w:rPr>
          <w:rFonts w:asciiTheme="minorHAnsi" w:eastAsiaTheme="minorEastAsia" w:hAnsiTheme="minorHAnsi" w:cstheme="minorBidi"/>
          <w:sz w:val="22"/>
          <w:szCs w:val="22"/>
        </w:rPr>
      </w:pPr>
      <w:r w:rsidRPr="00FE2B14">
        <w:rPr>
          <w:snapToGrid w:val="0"/>
        </w:rPr>
        <w:t>A.6.1.15</w:t>
      </w:r>
      <w:r>
        <w:rPr>
          <w:rFonts w:asciiTheme="minorHAnsi" w:eastAsiaTheme="minorEastAsia" w:hAnsiTheme="minorHAnsi" w:cstheme="minorBidi"/>
          <w:sz w:val="22"/>
          <w:szCs w:val="22"/>
        </w:rPr>
        <w:tab/>
      </w:r>
      <w:r w:rsidRPr="00FE2B14">
        <w:rPr>
          <w:snapToGrid w:val="0"/>
        </w:rPr>
        <w:t>HD-FDD Intra-frequency RRC Re-establishment for UE</w:t>
      </w:r>
      <w:r w:rsidRPr="00FE2B14">
        <w:rPr>
          <w:snapToGrid w:val="0"/>
          <w:lang w:eastAsia="zh-CN"/>
        </w:rPr>
        <w:t xml:space="preserve"> category NB1 in In-Band mode under enhanced coverage</w:t>
      </w:r>
      <w:r>
        <w:tab/>
        <w:t>1164</w:t>
      </w:r>
    </w:p>
    <w:p w14:paraId="4377EB37" w14:textId="77777777" w:rsidR="001613A3" w:rsidRDefault="001613A3">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FE2B14">
        <w:rPr>
          <w:snapToGrid w:val="0"/>
        </w:rPr>
        <w:t>Test Purpose and Environment</w:t>
      </w:r>
      <w:r>
        <w:tab/>
        <w:t>1164</w:t>
      </w:r>
    </w:p>
    <w:p w14:paraId="6A877C83" w14:textId="77777777" w:rsidR="001613A3" w:rsidRDefault="001613A3">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1166</w:t>
      </w:r>
    </w:p>
    <w:p w14:paraId="6AC09E21" w14:textId="77777777" w:rsidR="001613A3" w:rsidRDefault="001613A3">
      <w:pPr>
        <w:pStyle w:val="TOC3"/>
        <w:rPr>
          <w:rFonts w:asciiTheme="minorHAnsi" w:eastAsiaTheme="minorEastAsia" w:hAnsiTheme="minorHAnsi" w:cstheme="minorBidi"/>
          <w:sz w:val="22"/>
          <w:szCs w:val="22"/>
        </w:rPr>
      </w:pPr>
      <w:r w:rsidRPr="00FE2B14">
        <w:rPr>
          <w:snapToGrid w:val="0"/>
        </w:rPr>
        <w:t>A.6.1.16</w:t>
      </w:r>
      <w:r>
        <w:rPr>
          <w:rFonts w:asciiTheme="minorHAnsi" w:eastAsiaTheme="minorEastAsia" w:hAnsiTheme="minorHAnsi" w:cstheme="minorBidi"/>
          <w:sz w:val="22"/>
          <w:szCs w:val="22"/>
        </w:rPr>
        <w:tab/>
      </w:r>
      <w:r w:rsidRPr="00FE2B14">
        <w:rPr>
          <w:snapToGrid w:val="0"/>
        </w:rPr>
        <w:t>HD-FDD Int</w:t>
      </w:r>
      <w:r w:rsidRPr="00FE2B14">
        <w:rPr>
          <w:snapToGrid w:val="0"/>
          <w:lang w:eastAsia="zh-CN"/>
        </w:rPr>
        <w:t>er</w:t>
      </w:r>
      <w:r w:rsidRPr="00FE2B14">
        <w:rPr>
          <w:snapToGrid w:val="0"/>
        </w:rPr>
        <w:t>-frequency RRC Re-establishment for UE</w:t>
      </w:r>
      <w:r w:rsidRPr="00FE2B14">
        <w:rPr>
          <w:snapToGrid w:val="0"/>
          <w:lang w:eastAsia="zh-CN"/>
        </w:rPr>
        <w:t xml:space="preserve"> category NB1 in In-Band mode under </w:t>
      </w:r>
      <w:r w:rsidRPr="00FE2B14">
        <w:rPr>
          <w:rFonts w:cs="Intel Clear Light"/>
          <w:lang w:eastAsia="zh-CN"/>
        </w:rPr>
        <w:t>normal</w:t>
      </w:r>
      <w:r w:rsidRPr="00FE2B14">
        <w:rPr>
          <w:rFonts w:cs="Arial"/>
          <w:lang w:eastAsia="zh-CN"/>
        </w:rPr>
        <w:t xml:space="preserve"> </w:t>
      </w:r>
      <w:r w:rsidRPr="00FE2B14">
        <w:rPr>
          <w:snapToGrid w:val="0"/>
          <w:lang w:eastAsia="zh-CN"/>
        </w:rPr>
        <w:t>coverage</w:t>
      </w:r>
      <w:r>
        <w:tab/>
        <w:t>1167</w:t>
      </w:r>
    </w:p>
    <w:p w14:paraId="7A7F5172" w14:textId="77777777" w:rsidR="001613A3" w:rsidRDefault="001613A3">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FE2B14">
        <w:rPr>
          <w:snapToGrid w:val="0"/>
        </w:rPr>
        <w:t>Test Purpose and Environment</w:t>
      </w:r>
      <w:r>
        <w:tab/>
        <w:t>1167</w:t>
      </w:r>
    </w:p>
    <w:p w14:paraId="01646D1E" w14:textId="77777777" w:rsidR="001613A3" w:rsidRDefault="001613A3">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1169</w:t>
      </w:r>
    </w:p>
    <w:p w14:paraId="04BABE31" w14:textId="77777777" w:rsidR="001613A3" w:rsidRDefault="001613A3">
      <w:pPr>
        <w:pStyle w:val="TOC3"/>
        <w:rPr>
          <w:rFonts w:asciiTheme="minorHAnsi" w:eastAsiaTheme="minorEastAsia" w:hAnsiTheme="minorHAnsi" w:cstheme="minorBidi"/>
          <w:sz w:val="22"/>
          <w:szCs w:val="22"/>
        </w:rPr>
      </w:pPr>
      <w:r w:rsidRPr="00FE2B14">
        <w:rPr>
          <w:snapToGrid w:val="0"/>
        </w:rPr>
        <w:t>A.6.1.17</w:t>
      </w:r>
      <w:r>
        <w:rPr>
          <w:rFonts w:asciiTheme="minorHAnsi" w:eastAsiaTheme="minorEastAsia" w:hAnsiTheme="minorHAnsi" w:cstheme="minorBidi"/>
          <w:sz w:val="22"/>
          <w:szCs w:val="22"/>
        </w:rPr>
        <w:tab/>
      </w:r>
      <w:r w:rsidRPr="00FE2B14">
        <w:rPr>
          <w:snapToGrid w:val="0"/>
        </w:rPr>
        <w:t>E-UTRAN FD-FDD Inter-frequency RRC Re-establishment for Cat-M1 UE in CEModeA</w:t>
      </w:r>
      <w:r>
        <w:tab/>
        <w:t>1170</w:t>
      </w:r>
    </w:p>
    <w:p w14:paraId="0B1F0A50" w14:textId="77777777" w:rsidR="001613A3" w:rsidRDefault="001613A3">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FE2B14">
        <w:rPr>
          <w:snapToGrid w:val="0"/>
        </w:rPr>
        <w:t>Test Purpose and Environment</w:t>
      </w:r>
      <w:r>
        <w:tab/>
        <w:t>1170</w:t>
      </w:r>
    </w:p>
    <w:p w14:paraId="40DB59FD" w14:textId="77777777" w:rsidR="001613A3" w:rsidRDefault="001613A3">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1171</w:t>
      </w:r>
    </w:p>
    <w:p w14:paraId="3A181EF3" w14:textId="77777777" w:rsidR="001613A3" w:rsidRDefault="001613A3">
      <w:pPr>
        <w:pStyle w:val="TOC3"/>
        <w:rPr>
          <w:rFonts w:asciiTheme="minorHAnsi" w:eastAsiaTheme="minorEastAsia" w:hAnsiTheme="minorHAnsi" w:cstheme="minorBidi"/>
          <w:sz w:val="22"/>
          <w:szCs w:val="22"/>
        </w:rPr>
      </w:pPr>
      <w:r w:rsidRPr="00FE2B14">
        <w:rPr>
          <w:snapToGrid w:val="0"/>
        </w:rPr>
        <w:t>A.6.1.18</w:t>
      </w:r>
      <w:r>
        <w:rPr>
          <w:rFonts w:asciiTheme="minorHAnsi" w:eastAsiaTheme="minorEastAsia" w:hAnsiTheme="minorHAnsi" w:cstheme="minorBidi"/>
          <w:sz w:val="22"/>
          <w:szCs w:val="22"/>
        </w:rPr>
        <w:tab/>
      </w:r>
      <w:r w:rsidRPr="00FE2B14">
        <w:rPr>
          <w:snapToGrid w:val="0"/>
        </w:rPr>
        <w:t>E-UTRAN HD-FDD Inter-frequency RRC Re-establishment for Cat-M1 UE in CEModeA</w:t>
      </w:r>
      <w:r>
        <w:tab/>
        <w:t>1172</w:t>
      </w:r>
    </w:p>
    <w:p w14:paraId="4A682CBD" w14:textId="77777777" w:rsidR="001613A3" w:rsidRDefault="001613A3">
      <w:pPr>
        <w:pStyle w:val="TOC4"/>
        <w:rPr>
          <w:rFonts w:asciiTheme="minorHAnsi" w:eastAsiaTheme="minorEastAsia" w:hAnsiTheme="minorHAnsi" w:cstheme="minorBidi"/>
          <w:sz w:val="22"/>
          <w:szCs w:val="22"/>
        </w:rPr>
      </w:pPr>
      <w:r>
        <w:lastRenderedPageBreak/>
        <w:t>A.6.1.18.1</w:t>
      </w:r>
      <w:r>
        <w:rPr>
          <w:rFonts w:asciiTheme="minorHAnsi" w:eastAsiaTheme="minorEastAsia" w:hAnsiTheme="minorHAnsi" w:cstheme="minorBidi"/>
          <w:sz w:val="22"/>
          <w:szCs w:val="22"/>
        </w:rPr>
        <w:tab/>
      </w:r>
      <w:r w:rsidRPr="00FE2B14">
        <w:rPr>
          <w:snapToGrid w:val="0"/>
        </w:rPr>
        <w:t>Test Purpose and Environment</w:t>
      </w:r>
      <w:r>
        <w:tab/>
        <w:t>1172</w:t>
      </w:r>
    </w:p>
    <w:p w14:paraId="19892E0C" w14:textId="77777777" w:rsidR="001613A3" w:rsidRDefault="001613A3">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1173</w:t>
      </w:r>
    </w:p>
    <w:p w14:paraId="3EB83E9A" w14:textId="77777777" w:rsidR="001613A3" w:rsidRDefault="001613A3">
      <w:pPr>
        <w:pStyle w:val="TOC3"/>
        <w:rPr>
          <w:rFonts w:asciiTheme="minorHAnsi" w:eastAsiaTheme="minorEastAsia" w:hAnsiTheme="minorHAnsi" w:cstheme="minorBidi"/>
          <w:sz w:val="22"/>
          <w:szCs w:val="22"/>
        </w:rPr>
      </w:pPr>
      <w:r w:rsidRPr="00FE2B14">
        <w:rPr>
          <w:snapToGrid w:val="0"/>
        </w:rPr>
        <w:t>A.6.1.19</w:t>
      </w:r>
      <w:r>
        <w:rPr>
          <w:rFonts w:asciiTheme="minorHAnsi" w:eastAsiaTheme="minorEastAsia" w:hAnsiTheme="minorHAnsi" w:cstheme="minorBidi"/>
          <w:sz w:val="22"/>
          <w:szCs w:val="22"/>
        </w:rPr>
        <w:tab/>
      </w:r>
      <w:r w:rsidRPr="00FE2B14">
        <w:rPr>
          <w:snapToGrid w:val="0"/>
        </w:rPr>
        <w:t>E-UTRAN TDD-TDD Inter-frequency RRC Re-establishment for Cat-M1 UE in CEModeA</w:t>
      </w:r>
      <w:r>
        <w:tab/>
        <w:t>1174</w:t>
      </w:r>
    </w:p>
    <w:p w14:paraId="3D467549" w14:textId="77777777" w:rsidR="001613A3" w:rsidRDefault="001613A3">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FE2B14">
        <w:rPr>
          <w:snapToGrid w:val="0"/>
        </w:rPr>
        <w:t>Test Purpose and Environment</w:t>
      </w:r>
      <w:r>
        <w:tab/>
        <w:t>1174</w:t>
      </w:r>
    </w:p>
    <w:p w14:paraId="530E351B" w14:textId="77777777" w:rsidR="001613A3" w:rsidRDefault="001613A3">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1175</w:t>
      </w:r>
    </w:p>
    <w:p w14:paraId="63182080" w14:textId="77777777" w:rsidR="001613A3" w:rsidRDefault="001613A3">
      <w:pPr>
        <w:pStyle w:val="TOC3"/>
        <w:rPr>
          <w:rFonts w:asciiTheme="minorHAnsi" w:eastAsiaTheme="minorEastAsia" w:hAnsiTheme="minorHAnsi" w:cstheme="minorBidi"/>
          <w:sz w:val="22"/>
          <w:szCs w:val="22"/>
        </w:rPr>
      </w:pPr>
      <w:r w:rsidRPr="00FE2B14">
        <w:rPr>
          <w:snapToGrid w:val="0"/>
        </w:rPr>
        <w:t>A.6.1.20</w:t>
      </w:r>
      <w:r>
        <w:rPr>
          <w:rFonts w:asciiTheme="minorHAnsi" w:eastAsiaTheme="minorEastAsia" w:hAnsiTheme="minorHAnsi" w:cstheme="minorBidi"/>
          <w:sz w:val="22"/>
          <w:szCs w:val="22"/>
        </w:rPr>
        <w:tab/>
      </w:r>
      <w:r w:rsidRPr="00FE2B14">
        <w:rPr>
          <w:snapToGrid w:val="0"/>
        </w:rPr>
        <w:t>E-UTRAN FD-FDD Inter-frequency RRC Re-establishment for Cat-M1 UE in CEModeB</w:t>
      </w:r>
      <w:r>
        <w:tab/>
        <w:t>1176</w:t>
      </w:r>
    </w:p>
    <w:p w14:paraId="2FA3CA95" w14:textId="77777777" w:rsidR="001613A3" w:rsidRDefault="001613A3">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FE2B14">
        <w:rPr>
          <w:snapToGrid w:val="0"/>
        </w:rPr>
        <w:t>Test Purpose and Environment</w:t>
      </w:r>
      <w:r>
        <w:tab/>
        <w:t>1176</w:t>
      </w:r>
    </w:p>
    <w:p w14:paraId="399F882D" w14:textId="77777777" w:rsidR="001613A3" w:rsidRDefault="001613A3">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1177</w:t>
      </w:r>
    </w:p>
    <w:p w14:paraId="3837FC37" w14:textId="77777777" w:rsidR="001613A3" w:rsidRDefault="001613A3">
      <w:pPr>
        <w:pStyle w:val="TOC3"/>
        <w:rPr>
          <w:rFonts w:asciiTheme="minorHAnsi" w:eastAsiaTheme="minorEastAsia" w:hAnsiTheme="minorHAnsi" w:cstheme="minorBidi"/>
          <w:sz w:val="22"/>
          <w:szCs w:val="22"/>
        </w:rPr>
      </w:pPr>
      <w:r w:rsidRPr="00FE2B14">
        <w:rPr>
          <w:snapToGrid w:val="0"/>
        </w:rPr>
        <w:t>A.6.1.21</w:t>
      </w:r>
      <w:r>
        <w:rPr>
          <w:rFonts w:asciiTheme="minorHAnsi" w:eastAsiaTheme="minorEastAsia" w:hAnsiTheme="minorHAnsi" w:cstheme="minorBidi"/>
          <w:sz w:val="22"/>
          <w:szCs w:val="22"/>
        </w:rPr>
        <w:tab/>
      </w:r>
      <w:r w:rsidRPr="00FE2B14">
        <w:rPr>
          <w:snapToGrid w:val="0"/>
        </w:rPr>
        <w:t>E-UTRAN HD-FDD Inter-frequency RRC Re-establishment for Cat-M1 UE in CEModeB</w:t>
      </w:r>
      <w:r>
        <w:tab/>
        <w:t>1178</w:t>
      </w:r>
    </w:p>
    <w:p w14:paraId="56D3A9F6" w14:textId="77777777" w:rsidR="001613A3" w:rsidRDefault="001613A3">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FE2B14">
        <w:rPr>
          <w:snapToGrid w:val="0"/>
        </w:rPr>
        <w:t>Test Purpose and Environment</w:t>
      </w:r>
      <w:r>
        <w:tab/>
        <w:t>1178</w:t>
      </w:r>
    </w:p>
    <w:p w14:paraId="112C365C" w14:textId="77777777" w:rsidR="001613A3" w:rsidRDefault="001613A3">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1179</w:t>
      </w:r>
    </w:p>
    <w:p w14:paraId="682E21CA" w14:textId="77777777" w:rsidR="001613A3" w:rsidRDefault="001613A3">
      <w:pPr>
        <w:pStyle w:val="TOC3"/>
        <w:rPr>
          <w:rFonts w:asciiTheme="minorHAnsi" w:eastAsiaTheme="minorEastAsia" w:hAnsiTheme="minorHAnsi" w:cstheme="minorBidi"/>
          <w:sz w:val="22"/>
          <w:szCs w:val="22"/>
        </w:rPr>
      </w:pPr>
      <w:r w:rsidRPr="00FE2B14">
        <w:rPr>
          <w:snapToGrid w:val="0"/>
        </w:rPr>
        <w:t>A.6.1.22</w:t>
      </w:r>
      <w:r>
        <w:rPr>
          <w:rFonts w:asciiTheme="minorHAnsi" w:eastAsiaTheme="minorEastAsia" w:hAnsiTheme="minorHAnsi" w:cstheme="minorBidi"/>
          <w:sz w:val="22"/>
          <w:szCs w:val="22"/>
        </w:rPr>
        <w:tab/>
      </w:r>
      <w:r w:rsidRPr="00FE2B14">
        <w:rPr>
          <w:snapToGrid w:val="0"/>
        </w:rPr>
        <w:t>E-UTRAN TDD Inter-frequency RRC Re-establishment for Cat-M1 UE in CEModeB</w:t>
      </w:r>
      <w:r>
        <w:tab/>
        <w:t>1180</w:t>
      </w:r>
    </w:p>
    <w:p w14:paraId="4CD32F54" w14:textId="77777777" w:rsidR="001613A3" w:rsidRDefault="001613A3">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FE2B14">
        <w:rPr>
          <w:snapToGrid w:val="0"/>
        </w:rPr>
        <w:t>Test Purpose and Environment</w:t>
      </w:r>
      <w:r>
        <w:tab/>
        <w:t>1180</w:t>
      </w:r>
    </w:p>
    <w:p w14:paraId="5CCB8766" w14:textId="77777777" w:rsidR="001613A3" w:rsidRDefault="001613A3">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1181</w:t>
      </w:r>
    </w:p>
    <w:p w14:paraId="071644C0" w14:textId="77777777" w:rsidR="001613A3" w:rsidRDefault="001613A3">
      <w:pPr>
        <w:pStyle w:val="TOC3"/>
        <w:rPr>
          <w:rFonts w:asciiTheme="minorHAnsi" w:eastAsiaTheme="minorEastAsia" w:hAnsiTheme="minorHAnsi" w:cstheme="minorBidi"/>
          <w:sz w:val="22"/>
          <w:szCs w:val="22"/>
        </w:rPr>
      </w:pPr>
      <w:r w:rsidRPr="00FE2B14">
        <w:rPr>
          <w:snapToGrid w:val="0"/>
        </w:rPr>
        <w:t>A.6.1.23</w:t>
      </w:r>
      <w:r>
        <w:rPr>
          <w:rFonts w:asciiTheme="minorHAnsi" w:eastAsiaTheme="minorEastAsia" w:hAnsiTheme="minorHAnsi" w:cstheme="minorBidi"/>
          <w:sz w:val="22"/>
          <w:szCs w:val="22"/>
        </w:rPr>
        <w:tab/>
      </w:r>
      <w:r w:rsidRPr="00FE2B14">
        <w:rPr>
          <w:snapToGrid w:val="0"/>
        </w:rPr>
        <w:t>E-UTRAN TDD Int</w:t>
      </w:r>
      <w:r w:rsidRPr="00FE2B14">
        <w:rPr>
          <w:snapToGrid w:val="0"/>
          <w:lang w:eastAsia="zh-CN"/>
        </w:rPr>
        <w:t>er</w:t>
      </w:r>
      <w:r w:rsidRPr="00FE2B14">
        <w:rPr>
          <w:snapToGrid w:val="0"/>
        </w:rPr>
        <w:t>-frequency RRC Re-establishment for UE</w:t>
      </w:r>
      <w:r w:rsidRPr="00FE2B14">
        <w:rPr>
          <w:snapToGrid w:val="0"/>
          <w:lang w:eastAsia="zh-CN"/>
        </w:rPr>
        <w:t xml:space="preserve"> category NB1 in In-Band mode under </w:t>
      </w:r>
      <w:r w:rsidRPr="00FE2B14">
        <w:rPr>
          <w:rFonts w:cs="Intel Clear Light"/>
          <w:lang w:eastAsia="zh-CN"/>
        </w:rPr>
        <w:t>normal</w:t>
      </w:r>
      <w:r w:rsidRPr="00FE2B14">
        <w:rPr>
          <w:rFonts w:cs="Arial"/>
          <w:lang w:eastAsia="zh-CN"/>
        </w:rPr>
        <w:t xml:space="preserve"> </w:t>
      </w:r>
      <w:r w:rsidRPr="00FE2B14">
        <w:rPr>
          <w:snapToGrid w:val="0"/>
          <w:lang w:eastAsia="zh-CN"/>
        </w:rPr>
        <w:t>coverage</w:t>
      </w:r>
      <w:r>
        <w:tab/>
        <w:t>1182</w:t>
      </w:r>
    </w:p>
    <w:p w14:paraId="7C58346A" w14:textId="77777777" w:rsidR="001613A3" w:rsidRDefault="001613A3">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FE2B14">
        <w:rPr>
          <w:snapToGrid w:val="0"/>
        </w:rPr>
        <w:t>Test Purpose and Environment</w:t>
      </w:r>
      <w:r>
        <w:tab/>
        <w:t>1182</w:t>
      </w:r>
    </w:p>
    <w:p w14:paraId="5EDFCF53" w14:textId="77777777" w:rsidR="001613A3" w:rsidRDefault="001613A3">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1184</w:t>
      </w:r>
    </w:p>
    <w:p w14:paraId="4B219711" w14:textId="77777777" w:rsidR="001613A3" w:rsidRDefault="001613A3">
      <w:pPr>
        <w:pStyle w:val="TOC3"/>
        <w:rPr>
          <w:rFonts w:asciiTheme="minorHAnsi" w:eastAsiaTheme="minorEastAsia" w:hAnsiTheme="minorHAnsi" w:cstheme="minorBidi"/>
          <w:sz w:val="22"/>
          <w:szCs w:val="22"/>
        </w:rPr>
      </w:pPr>
      <w:r w:rsidRPr="00FE2B14">
        <w:rPr>
          <w:snapToGrid w:val="0"/>
        </w:rPr>
        <w:t>A.6.1.24</w:t>
      </w:r>
      <w:r>
        <w:rPr>
          <w:rFonts w:asciiTheme="minorHAnsi" w:eastAsiaTheme="minorEastAsia" w:hAnsiTheme="minorHAnsi" w:cstheme="minorBidi"/>
          <w:sz w:val="22"/>
          <w:szCs w:val="22"/>
        </w:rPr>
        <w:tab/>
      </w:r>
      <w:r w:rsidRPr="00FE2B14">
        <w:rPr>
          <w:snapToGrid w:val="0"/>
        </w:rPr>
        <w:t>E-UTRAN TDD - TDD Intra-frequency RRC Re-establishment for UE</w:t>
      </w:r>
      <w:r w:rsidRPr="00FE2B14">
        <w:rPr>
          <w:snapToGrid w:val="0"/>
          <w:lang w:eastAsia="zh-CN"/>
        </w:rPr>
        <w:t xml:space="preserve"> category NB1 in In-Band mode under enhanced coverage</w:t>
      </w:r>
      <w:r>
        <w:tab/>
        <w:t>1185</w:t>
      </w:r>
    </w:p>
    <w:p w14:paraId="62AD40F0" w14:textId="77777777" w:rsidR="001613A3" w:rsidRDefault="001613A3">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FE2B14">
        <w:rPr>
          <w:snapToGrid w:val="0"/>
        </w:rPr>
        <w:t>Test Purpose and Environment</w:t>
      </w:r>
      <w:r>
        <w:tab/>
        <w:t>1185</w:t>
      </w:r>
    </w:p>
    <w:p w14:paraId="2BA12841" w14:textId="77777777" w:rsidR="001613A3" w:rsidRDefault="001613A3">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1187</w:t>
      </w:r>
    </w:p>
    <w:p w14:paraId="6092231F" w14:textId="77777777" w:rsidR="001613A3" w:rsidRDefault="001613A3">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1188</w:t>
      </w:r>
    </w:p>
    <w:p w14:paraId="615A5079" w14:textId="77777777" w:rsidR="001613A3" w:rsidRDefault="001613A3">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1188</w:t>
      </w:r>
    </w:p>
    <w:p w14:paraId="60CE2798" w14:textId="77777777" w:rsidR="001613A3" w:rsidRDefault="001613A3">
      <w:pPr>
        <w:pStyle w:val="TOC4"/>
        <w:rPr>
          <w:rFonts w:asciiTheme="minorHAnsi" w:eastAsiaTheme="minorEastAsia" w:hAnsiTheme="minorHAnsi" w:cstheme="minorBidi"/>
          <w:sz w:val="22"/>
          <w:szCs w:val="22"/>
        </w:rPr>
      </w:pPr>
      <w:r w:rsidRPr="00FE2B14">
        <w:rPr>
          <w:rFonts w:cs="v4.2.0"/>
        </w:rPr>
        <w:t>A.6.2.1.1</w:t>
      </w:r>
      <w:r>
        <w:rPr>
          <w:rFonts w:asciiTheme="minorHAnsi" w:eastAsiaTheme="minorEastAsia" w:hAnsiTheme="minorHAnsi" w:cstheme="minorBidi"/>
          <w:sz w:val="22"/>
          <w:szCs w:val="22"/>
        </w:rPr>
        <w:tab/>
      </w:r>
      <w:r w:rsidRPr="00FE2B14">
        <w:rPr>
          <w:rFonts w:cs="v4.2.0"/>
        </w:rPr>
        <w:t>Test Purpose and Environment</w:t>
      </w:r>
      <w:r>
        <w:tab/>
        <w:t>1188</w:t>
      </w:r>
    </w:p>
    <w:p w14:paraId="5FD1D2CD" w14:textId="77777777" w:rsidR="001613A3" w:rsidRDefault="001613A3">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1189</w:t>
      </w:r>
    </w:p>
    <w:p w14:paraId="0F90E17C" w14:textId="77777777" w:rsidR="001613A3" w:rsidRDefault="001613A3">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1189</w:t>
      </w:r>
    </w:p>
    <w:p w14:paraId="442711D0" w14:textId="77777777" w:rsidR="001613A3" w:rsidRDefault="001613A3">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1189</w:t>
      </w:r>
    </w:p>
    <w:p w14:paraId="29E32225" w14:textId="77777777" w:rsidR="001613A3" w:rsidRDefault="001613A3">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1189</w:t>
      </w:r>
    </w:p>
    <w:p w14:paraId="09A1A728" w14:textId="77777777" w:rsidR="001613A3" w:rsidRDefault="001613A3">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1190</w:t>
      </w:r>
    </w:p>
    <w:p w14:paraId="19966879" w14:textId="77777777" w:rsidR="001613A3" w:rsidRDefault="001613A3">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1190</w:t>
      </w:r>
    </w:p>
    <w:p w14:paraId="3A32B39D" w14:textId="77777777" w:rsidR="001613A3" w:rsidRDefault="001613A3">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1190</w:t>
      </w:r>
    </w:p>
    <w:p w14:paraId="462156B7" w14:textId="77777777" w:rsidR="001613A3" w:rsidRDefault="001613A3">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1190</w:t>
      </w:r>
    </w:p>
    <w:p w14:paraId="08088BAB" w14:textId="77777777" w:rsidR="001613A3" w:rsidRDefault="001613A3">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1190</w:t>
      </w:r>
    </w:p>
    <w:p w14:paraId="4AE2C2C9" w14:textId="77777777" w:rsidR="001613A3" w:rsidRDefault="001613A3">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1191</w:t>
      </w:r>
    </w:p>
    <w:p w14:paraId="7857848A" w14:textId="77777777" w:rsidR="001613A3" w:rsidRDefault="001613A3">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1192</w:t>
      </w:r>
    </w:p>
    <w:p w14:paraId="50849512" w14:textId="77777777" w:rsidR="001613A3" w:rsidRDefault="001613A3">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1192</w:t>
      </w:r>
    </w:p>
    <w:p w14:paraId="0957C5F5" w14:textId="77777777" w:rsidR="001613A3" w:rsidRDefault="001613A3">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1192</w:t>
      </w:r>
    </w:p>
    <w:p w14:paraId="0752097F" w14:textId="77777777" w:rsidR="001613A3" w:rsidRDefault="001613A3">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1192</w:t>
      </w:r>
    </w:p>
    <w:p w14:paraId="7142F72B" w14:textId="77777777" w:rsidR="001613A3" w:rsidRDefault="001613A3">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1194</w:t>
      </w:r>
    </w:p>
    <w:p w14:paraId="31112901" w14:textId="77777777" w:rsidR="001613A3" w:rsidRDefault="001613A3">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1194</w:t>
      </w:r>
    </w:p>
    <w:p w14:paraId="7A5ED2EB" w14:textId="77777777" w:rsidR="001613A3" w:rsidRDefault="001613A3">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1194</w:t>
      </w:r>
    </w:p>
    <w:p w14:paraId="22CE6D1F" w14:textId="77777777" w:rsidR="001613A3" w:rsidRDefault="001613A3">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1194</w:t>
      </w:r>
    </w:p>
    <w:p w14:paraId="643CF987" w14:textId="77777777" w:rsidR="001613A3" w:rsidRDefault="001613A3">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1195</w:t>
      </w:r>
    </w:p>
    <w:p w14:paraId="123DA3E3" w14:textId="77777777" w:rsidR="001613A3" w:rsidRDefault="001613A3">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1195</w:t>
      </w:r>
    </w:p>
    <w:p w14:paraId="61C4E7E5" w14:textId="77777777" w:rsidR="001613A3" w:rsidRDefault="001613A3">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1195</w:t>
      </w:r>
    </w:p>
    <w:p w14:paraId="5A013161" w14:textId="77777777" w:rsidR="001613A3" w:rsidRDefault="001613A3">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1195</w:t>
      </w:r>
    </w:p>
    <w:p w14:paraId="7AD0335F" w14:textId="77777777" w:rsidR="001613A3" w:rsidRDefault="001613A3">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1195</w:t>
      </w:r>
    </w:p>
    <w:p w14:paraId="204FBB40" w14:textId="77777777" w:rsidR="001613A3" w:rsidRDefault="001613A3">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1197</w:t>
      </w:r>
    </w:p>
    <w:p w14:paraId="2DCF43EB" w14:textId="77777777" w:rsidR="001613A3" w:rsidRDefault="001613A3">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1197</w:t>
      </w:r>
    </w:p>
    <w:p w14:paraId="036D54A8" w14:textId="77777777" w:rsidR="001613A3" w:rsidRDefault="001613A3">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1197</w:t>
      </w:r>
    </w:p>
    <w:p w14:paraId="1455730C" w14:textId="77777777" w:rsidR="001613A3" w:rsidRDefault="001613A3">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1197</w:t>
      </w:r>
    </w:p>
    <w:p w14:paraId="2D2B47D0" w14:textId="77777777" w:rsidR="001613A3" w:rsidRDefault="001613A3">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1197</w:t>
      </w:r>
    </w:p>
    <w:p w14:paraId="706EAFBB" w14:textId="77777777" w:rsidR="001613A3" w:rsidRDefault="001613A3">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1198</w:t>
      </w:r>
    </w:p>
    <w:p w14:paraId="61588979" w14:textId="77777777" w:rsidR="001613A3" w:rsidRDefault="001613A3">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1198</w:t>
      </w:r>
    </w:p>
    <w:p w14:paraId="1C9EE091" w14:textId="77777777" w:rsidR="001613A3" w:rsidRDefault="001613A3">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1198</w:t>
      </w:r>
    </w:p>
    <w:p w14:paraId="1619ECF3" w14:textId="77777777" w:rsidR="001613A3" w:rsidRDefault="001613A3">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1198</w:t>
      </w:r>
    </w:p>
    <w:p w14:paraId="7BA3EAAF" w14:textId="77777777" w:rsidR="001613A3" w:rsidRDefault="001613A3">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1199</w:t>
      </w:r>
    </w:p>
    <w:p w14:paraId="5A6F358E" w14:textId="77777777" w:rsidR="001613A3" w:rsidRDefault="001613A3">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1199</w:t>
      </w:r>
    </w:p>
    <w:p w14:paraId="77667DB2" w14:textId="77777777" w:rsidR="001613A3" w:rsidRDefault="001613A3">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1201</w:t>
      </w:r>
    </w:p>
    <w:p w14:paraId="31F11232" w14:textId="77777777" w:rsidR="001613A3" w:rsidRDefault="001613A3">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1201</w:t>
      </w:r>
    </w:p>
    <w:p w14:paraId="0853DDD0" w14:textId="77777777" w:rsidR="001613A3" w:rsidRDefault="001613A3">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1201</w:t>
      </w:r>
    </w:p>
    <w:p w14:paraId="14711948" w14:textId="77777777" w:rsidR="001613A3" w:rsidRDefault="001613A3">
      <w:pPr>
        <w:pStyle w:val="TOC5"/>
        <w:rPr>
          <w:rFonts w:asciiTheme="minorHAnsi" w:eastAsiaTheme="minorEastAsia" w:hAnsiTheme="minorHAnsi" w:cstheme="minorBidi"/>
          <w:sz w:val="22"/>
          <w:szCs w:val="22"/>
        </w:rPr>
      </w:pPr>
      <w:r>
        <w:lastRenderedPageBreak/>
        <w:t>A.6.2.7.2.3</w:t>
      </w:r>
      <w:r>
        <w:rPr>
          <w:rFonts w:asciiTheme="minorHAnsi" w:eastAsiaTheme="minorEastAsia" w:hAnsiTheme="minorHAnsi" w:cstheme="minorBidi"/>
          <w:sz w:val="22"/>
          <w:szCs w:val="22"/>
        </w:rPr>
        <w:tab/>
      </w:r>
      <w:r>
        <w:t>Stop Preamble transmission if maximum number of preamble transmission counter has been reached</w:t>
      </w:r>
      <w:r>
        <w:tab/>
        <w:t>1201</w:t>
      </w:r>
    </w:p>
    <w:p w14:paraId="51E392C8" w14:textId="77777777" w:rsidR="001613A3" w:rsidRDefault="001613A3">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1202</w:t>
      </w:r>
    </w:p>
    <w:p w14:paraId="2282E244" w14:textId="77777777" w:rsidR="001613A3" w:rsidRDefault="001613A3">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1202</w:t>
      </w:r>
    </w:p>
    <w:p w14:paraId="122F1BDB" w14:textId="77777777" w:rsidR="001613A3" w:rsidRDefault="001613A3">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1204</w:t>
      </w:r>
    </w:p>
    <w:p w14:paraId="344C492C" w14:textId="77777777" w:rsidR="001613A3" w:rsidRDefault="001613A3">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1204</w:t>
      </w:r>
    </w:p>
    <w:p w14:paraId="6D9FE1B1" w14:textId="77777777" w:rsidR="001613A3" w:rsidRDefault="001613A3">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1204</w:t>
      </w:r>
    </w:p>
    <w:p w14:paraId="29A232CC" w14:textId="77777777" w:rsidR="001613A3" w:rsidRDefault="001613A3">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1204</w:t>
      </w:r>
    </w:p>
    <w:p w14:paraId="4E837A60" w14:textId="77777777" w:rsidR="001613A3" w:rsidRDefault="001613A3">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1205</w:t>
      </w:r>
    </w:p>
    <w:p w14:paraId="24FA8C8B" w14:textId="77777777" w:rsidR="001613A3" w:rsidRDefault="001613A3">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1205</w:t>
      </w:r>
    </w:p>
    <w:p w14:paraId="3AEE77E7" w14:textId="77777777" w:rsidR="001613A3" w:rsidRDefault="001613A3">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1207</w:t>
      </w:r>
    </w:p>
    <w:p w14:paraId="697AB6BA" w14:textId="77777777" w:rsidR="001613A3" w:rsidRDefault="001613A3">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1207</w:t>
      </w:r>
    </w:p>
    <w:p w14:paraId="23C0E74C" w14:textId="77777777" w:rsidR="001613A3" w:rsidRDefault="001613A3">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1208</w:t>
      </w:r>
    </w:p>
    <w:p w14:paraId="3A760D66" w14:textId="77777777" w:rsidR="001613A3" w:rsidRDefault="001613A3">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1208</w:t>
      </w:r>
    </w:p>
    <w:p w14:paraId="5DECE422" w14:textId="77777777" w:rsidR="001613A3" w:rsidRDefault="001613A3">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1209</w:t>
      </w:r>
    </w:p>
    <w:p w14:paraId="63F8E3A3" w14:textId="77777777" w:rsidR="001613A3" w:rsidRDefault="001613A3">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1209</w:t>
      </w:r>
    </w:p>
    <w:p w14:paraId="5E41C4A5" w14:textId="77777777" w:rsidR="001613A3" w:rsidRDefault="001613A3">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1211</w:t>
      </w:r>
    </w:p>
    <w:p w14:paraId="1C21E561" w14:textId="77777777" w:rsidR="001613A3" w:rsidRDefault="001613A3">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1211</w:t>
      </w:r>
    </w:p>
    <w:p w14:paraId="5B69823E" w14:textId="77777777" w:rsidR="001613A3" w:rsidRDefault="001613A3">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1212</w:t>
      </w:r>
    </w:p>
    <w:p w14:paraId="79B673B7" w14:textId="77777777" w:rsidR="001613A3" w:rsidRDefault="001613A3">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1212</w:t>
      </w:r>
    </w:p>
    <w:p w14:paraId="67822299" w14:textId="77777777" w:rsidR="001613A3" w:rsidRDefault="001613A3">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1212</w:t>
      </w:r>
    </w:p>
    <w:p w14:paraId="06762FD0" w14:textId="77777777" w:rsidR="001613A3" w:rsidRDefault="001613A3">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1212</w:t>
      </w:r>
    </w:p>
    <w:p w14:paraId="7F14E512" w14:textId="77777777" w:rsidR="001613A3" w:rsidRDefault="001613A3">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1212</w:t>
      </w:r>
    </w:p>
    <w:p w14:paraId="5FA4F1AD" w14:textId="77777777" w:rsidR="001613A3" w:rsidRDefault="001613A3">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1213</w:t>
      </w:r>
    </w:p>
    <w:p w14:paraId="55D869B7" w14:textId="77777777" w:rsidR="001613A3" w:rsidRDefault="001613A3">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1213</w:t>
      </w:r>
    </w:p>
    <w:p w14:paraId="6A5C7296" w14:textId="77777777" w:rsidR="001613A3" w:rsidRDefault="001613A3">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1213</w:t>
      </w:r>
    </w:p>
    <w:p w14:paraId="77A4CDEA" w14:textId="77777777" w:rsidR="001613A3" w:rsidRDefault="001613A3">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1215</w:t>
      </w:r>
    </w:p>
    <w:p w14:paraId="087C79A8" w14:textId="77777777" w:rsidR="001613A3" w:rsidRDefault="001613A3">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1215</w:t>
      </w:r>
    </w:p>
    <w:p w14:paraId="2A53C806" w14:textId="77777777" w:rsidR="001613A3" w:rsidRDefault="001613A3">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1216</w:t>
      </w:r>
    </w:p>
    <w:p w14:paraId="6B2D452D" w14:textId="77777777" w:rsidR="001613A3" w:rsidRDefault="001613A3">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1216</w:t>
      </w:r>
    </w:p>
    <w:p w14:paraId="42C3B5A0" w14:textId="77777777" w:rsidR="001613A3" w:rsidRDefault="001613A3">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1216</w:t>
      </w:r>
    </w:p>
    <w:p w14:paraId="691B92B7" w14:textId="77777777" w:rsidR="001613A3" w:rsidRDefault="001613A3">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1216</w:t>
      </w:r>
    </w:p>
    <w:p w14:paraId="61D85D48" w14:textId="77777777" w:rsidR="001613A3" w:rsidRDefault="001613A3">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1216</w:t>
      </w:r>
    </w:p>
    <w:p w14:paraId="447F7516" w14:textId="77777777" w:rsidR="001613A3" w:rsidRDefault="001613A3">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1217</w:t>
      </w:r>
    </w:p>
    <w:p w14:paraId="68BBB657" w14:textId="77777777" w:rsidR="001613A3" w:rsidRDefault="001613A3">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1217</w:t>
      </w:r>
    </w:p>
    <w:p w14:paraId="044F1049" w14:textId="77777777" w:rsidR="001613A3" w:rsidRDefault="001613A3">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1217</w:t>
      </w:r>
    </w:p>
    <w:p w14:paraId="68306A7A" w14:textId="77777777" w:rsidR="001613A3" w:rsidRDefault="001613A3">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1219</w:t>
      </w:r>
    </w:p>
    <w:p w14:paraId="2471BFBC" w14:textId="77777777" w:rsidR="001613A3" w:rsidRDefault="001613A3">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1219</w:t>
      </w:r>
    </w:p>
    <w:p w14:paraId="3AD55AFA" w14:textId="77777777" w:rsidR="001613A3" w:rsidRDefault="001613A3">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1220</w:t>
      </w:r>
    </w:p>
    <w:p w14:paraId="260FEDD5" w14:textId="77777777" w:rsidR="001613A3" w:rsidRDefault="001613A3">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1220</w:t>
      </w:r>
    </w:p>
    <w:p w14:paraId="4C23C305" w14:textId="77777777" w:rsidR="001613A3" w:rsidRDefault="001613A3">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1220</w:t>
      </w:r>
    </w:p>
    <w:p w14:paraId="12FD6AF7" w14:textId="77777777" w:rsidR="001613A3" w:rsidRDefault="001613A3">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1220</w:t>
      </w:r>
    </w:p>
    <w:p w14:paraId="1EFD3889" w14:textId="77777777" w:rsidR="001613A3" w:rsidRDefault="001613A3">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1220</w:t>
      </w:r>
    </w:p>
    <w:p w14:paraId="736E9916" w14:textId="77777777" w:rsidR="001613A3" w:rsidRDefault="001613A3">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1221</w:t>
      </w:r>
    </w:p>
    <w:p w14:paraId="74F3DF78" w14:textId="77777777" w:rsidR="001613A3" w:rsidRDefault="001613A3">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1221</w:t>
      </w:r>
    </w:p>
    <w:p w14:paraId="4AD0EFCF" w14:textId="77777777" w:rsidR="001613A3" w:rsidRDefault="001613A3">
      <w:pPr>
        <w:pStyle w:val="TOC4"/>
        <w:rPr>
          <w:rFonts w:asciiTheme="minorHAnsi" w:eastAsiaTheme="minorEastAsia" w:hAnsiTheme="minorHAnsi" w:cstheme="minorBidi"/>
          <w:sz w:val="22"/>
          <w:szCs w:val="22"/>
        </w:rPr>
      </w:pPr>
      <w:r w:rsidRPr="00FE2B14">
        <w:rPr>
          <w:rFonts w:cs="v4.2.0"/>
        </w:rPr>
        <w:t>A.6.2.13.1</w:t>
      </w:r>
      <w:r>
        <w:rPr>
          <w:rFonts w:asciiTheme="minorHAnsi" w:eastAsiaTheme="minorEastAsia" w:hAnsiTheme="minorHAnsi" w:cstheme="minorBidi"/>
          <w:sz w:val="22"/>
          <w:szCs w:val="22"/>
        </w:rPr>
        <w:tab/>
      </w:r>
      <w:r w:rsidRPr="00FE2B14">
        <w:rPr>
          <w:rFonts w:cs="v4.2.0"/>
        </w:rPr>
        <w:t>Test Purpose and Environment</w:t>
      </w:r>
      <w:r>
        <w:tab/>
        <w:t>1221</w:t>
      </w:r>
    </w:p>
    <w:p w14:paraId="4C8CC3B9" w14:textId="77777777" w:rsidR="001613A3" w:rsidRDefault="001613A3">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1223</w:t>
      </w:r>
    </w:p>
    <w:p w14:paraId="4F3D5CC8" w14:textId="77777777" w:rsidR="001613A3" w:rsidRDefault="001613A3">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1223</w:t>
      </w:r>
    </w:p>
    <w:p w14:paraId="001D56ED" w14:textId="77777777" w:rsidR="001613A3" w:rsidRDefault="001613A3">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1224</w:t>
      </w:r>
    </w:p>
    <w:p w14:paraId="009C75A7" w14:textId="77777777" w:rsidR="001613A3" w:rsidRDefault="001613A3">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1224</w:t>
      </w:r>
    </w:p>
    <w:p w14:paraId="0D5A39F3" w14:textId="77777777" w:rsidR="001613A3" w:rsidRDefault="001613A3">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1224</w:t>
      </w:r>
    </w:p>
    <w:p w14:paraId="596DDC8E" w14:textId="77777777" w:rsidR="001613A3" w:rsidRDefault="001613A3">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1224</w:t>
      </w:r>
    </w:p>
    <w:p w14:paraId="66B3185D" w14:textId="77777777" w:rsidR="001613A3" w:rsidRDefault="001613A3">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1224</w:t>
      </w:r>
    </w:p>
    <w:p w14:paraId="7FBA8D62" w14:textId="77777777" w:rsidR="001613A3" w:rsidRDefault="001613A3">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1225</w:t>
      </w:r>
    </w:p>
    <w:p w14:paraId="32CEF47E" w14:textId="77777777" w:rsidR="001613A3" w:rsidRDefault="001613A3">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1225</w:t>
      </w:r>
    </w:p>
    <w:p w14:paraId="48866468" w14:textId="77777777" w:rsidR="001613A3" w:rsidRDefault="001613A3">
      <w:pPr>
        <w:pStyle w:val="TOC4"/>
        <w:rPr>
          <w:rFonts w:asciiTheme="minorHAnsi" w:eastAsiaTheme="minorEastAsia" w:hAnsiTheme="minorHAnsi" w:cstheme="minorBidi"/>
          <w:sz w:val="22"/>
          <w:szCs w:val="22"/>
        </w:rPr>
      </w:pPr>
      <w:r w:rsidRPr="00FE2B14">
        <w:rPr>
          <w:rFonts w:cs="v4.2.0"/>
        </w:rPr>
        <w:t>A.6.2.14.1</w:t>
      </w:r>
      <w:r>
        <w:rPr>
          <w:rFonts w:asciiTheme="minorHAnsi" w:eastAsiaTheme="minorEastAsia" w:hAnsiTheme="minorHAnsi" w:cstheme="minorBidi"/>
          <w:sz w:val="22"/>
          <w:szCs w:val="22"/>
        </w:rPr>
        <w:tab/>
      </w:r>
      <w:r w:rsidRPr="00FE2B14">
        <w:rPr>
          <w:rFonts w:cs="v4.2.0"/>
        </w:rPr>
        <w:t>Test Purpose and Environment</w:t>
      </w:r>
      <w:r>
        <w:tab/>
        <w:t>1225</w:t>
      </w:r>
    </w:p>
    <w:p w14:paraId="66C6D36E" w14:textId="77777777" w:rsidR="001613A3" w:rsidRDefault="001613A3">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1227</w:t>
      </w:r>
    </w:p>
    <w:p w14:paraId="74AA0125" w14:textId="77777777" w:rsidR="001613A3" w:rsidRDefault="001613A3">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1227</w:t>
      </w:r>
    </w:p>
    <w:p w14:paraId="38FACEA5" w14:textId="77777777" w:rsidR="001613A3" w:rsidRDefault="001613A3">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1228</w:t>
      </w:r>
    </w:p>
    <w:p w14:paraId="08D6607E" w14:textId="77777777" w:rsidR="001613A3" w:rsidRDefault="001613A3">
      <w:pPr>
        <w:pStyle w:val="TOC5"/>
        <w:rPr>
          <w:rFonts w:asciiTheme="minorHAnsi" w:eastAsiaTheme="minorEastAsia" w:hAnsiTheme="minorHAnsi" w:cstheme="minorBidi"/>
          <w:sz w:val="22"/>
          <w:szCs w:val="22"/>
        </w:rPr>
      </w:pPr>
      <w:r>
        <w:lastRenderedPageBreak/>
        <w:t>A.6.2.14.2.3</w:t>
      </w:r>
      <w:r>
        <w:rPr>
          <w:rFonts w:asciiTheme="minorHAnsi" w:eastAsiaTheme="minorEastAsia" w:hAnsiTheme="minorHAnsi" w:cstheme="minorBidi"/>
          <w:sz w:val="22"/>
          <w:szCs w:val="22"/>
        </w:rPr>
        <w:tab/>
      </w:r>
      <w:r>
        <w:t>Receiving a NACK on msg3</w:t>
      </w:r>
      <w:r>
        <w:tab/>
        <w:t>1228</w:t>
      </w:r>
    </w:p>
    <w:p w14:paraId="23407F5E" w14:textId="77777777" w:rsidR="001613A3" w:rsidRDefault="001613A3">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1228</w:t>
      </w:r>
    </w:p>
    <w:p w14:paraId="7C62F876" w14:textId="77777777" w:rsidR="001613A3" w:rsidRDefault="001613A3">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1228</w:t>
      </w:r>
    </w:p>
    <w:p w14:paraId="7BE2B35C" w14:textId="77777777" w:rsidR="001613A3" w:rsidRDefault="001613A3">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1228</w:t>
      </w:r>
    </w:p>
    <w:p w14:paraId="4307D139" w14:textId="77777777" w:rsidR="001613A3" w:rsidRDefault="001613A3">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1229</w:t>
      </w:r>
    </w:p>
    <w:p w14:paraId="1DF25AD7" w14:textId="77777777" w:rsidR="001613A3" w:rsidRDefault="001613A3">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1229</w:t>
      </w:r>
    </w:p>
    <w:p w14:paraId="7593A97E" w14:textId="77777777" w:rsidR="001613A3" w:rsidRDefault="001613A3">
      <w:pPr>
        <w:pStyle w:val="TOC4"/>
        <w:rPr>
          <w:rFonts w:asciiTheme="minorHAnsi" w:eastAsiaTheme="minorEastAsia" w:hAnsiTheme="minorHAnsi" w:cstheme="minorBidi"/>
          <w:sz w:val="22"/>
          <w:szCs w:val="22"/>
        </w:rPr>
      </w:pPr>
      <w:r w:rsidRPr="00FE2B14">
        <w:rPr>
          <w:rFonts w:cs="v4.2.0"/>
        </w:rPr>
        <w:t>A.6.2.15.1</w:t>
      </w:r>
      <w:r>
        <w:rPr>
          <w:rFonts w:asciiTheme="minorHAnsi" w:eastAsiaTheme="minorEastAsia" w:hAnsiTheme="minorHAnsi" w:cstheme="minorBidi"/>
          <w:sz w:val="22"/>
          <w:szCs w:val="22"/>
        </w:rPr>
        <w:tab/>
      </w:r>
      <w:r w:rsidRPr="00FE2B14">
        <w:rPr>
          <w:rFonts w:cs="v4.2.0"/>
        </w:rPr>
        <w:t>Test Purpose and Environment</w:t>
      </w:r>
      <w:r>
        <w:tab/>
        <w:t>1229</w:t>
      </w:r>
    </w:p>
    <w:p w14:paraId="3CDA3A3D" w14:textId="77777777" w:rsidR="001613A3" w:rsidRDefault="001613A3">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1231</w:t>
      </w:r>
    </w:p>
    <w:p w14:paraId="1AF90C8E" w14:textId="77777777" w:rsidR="001613A3" w:rsidRDefault="001613A3">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1231</w:t>
      </w:r>
    </w:p>
    <w:p w14:paraId="5F63679F" w14:textId="77777777" w:rsidR="001613A3" w:rsidRDefault="001613A3">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1232</w:t>
      </w:r>
    </w:p>
    <w:p w14:paraId="038B15E8" w14:textId="77777777" w:rsidR="001613A3" w:rsidRDefault="001613A3">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1232</w:t>
      </w:r>
    </w:p>
    <w:p w14:paraId="09D42247" w14:textId="77777777" w:rsidR="001613A3" w:rsidRDefault="001613A3">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1232</w:t>
      </w:r>
    </w:p>
    <w:p w14:paraId="2A33ABBA" w14:textId="77777777" w:rsidR="001613A3" w:rsidRDefault="001613A3">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1232</w:t>
      </w:r>
    </w:p>
    <w:p w14:paraId="1B4FBF50" w14:textId="77777777" w:rsidR="001613A3" w:rsidRDefault="001613A3">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1232</w:t>
      </w:r>
    </w:p>
    <w:p w14:paraId="5D6B1124" w14:textId="77777777" w:rsidR="001613A3" w:rsidRDefault="001613A3">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1233</w:t>
      </w:r>
    </w:p>
    <w:p w14:paraId="6F7D6AF1" w14:textId="77777777" w:rsidR="001613A3" w:rsidRDefault="001613A3">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1233</w:t>
      </w:r>
    </w:p>
    <w:p w14:paraId="397C89BA" w14:textId="77777777" w:rsidR="001613A3" w:rsidRDefault="001613A3">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1233</w:t>
      </w:r>
    </w:p>
    <w:p w14:paraId="79BC66E1" w14:textId="77777777" w:rsidR="001613A3" w:rsidRDefault="001613A3">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1236</w:t>
      </w:r>
    </w:p>
    <w:p w14:paraId="4BC3BC6D" w14:textId="77777777" w:rsidR="001613A3" w:rsidRDefault="001613A3">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1236</w:t>
      </w:r>
    </w:p>
    <w:p w14:paraId="2F2070A6" w14:textId="77777777" w:rsidR="001613A3" w:rsidRDefault="001613A3">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1237</w:t>
      </w:r>
    </w:p>
    <w:p w14:paraId="0A8E5BFC" w14:textId="77777777" w:rsidR="001613A3" w:rsidRDefault="001613A3">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1237</w:t>
      </w:r>
    </w:p>
    <w:p w14:paraId="126B978F" w14:textId="77777777" w:rsidR="001613A3" w:rsidRDefault="001613A3">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1237</w:t>
      </w:r>
    </w:p>
    <w:p w14:paraId="44A20797" w14:textId="77777777" w:rsidR="001613A3" w:rsidRDefault="001613A3">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1237</w:t>
      </w:r>
    </w:p>
    <w:p w14:paraId="170A0001" w14:textId="77777777" w:rsidR="001613A3" w:rsidRDefault="001613A3">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1237</w:t>
      </w:r>
    </w:p>
    <w:p w14:paraId="75AED929" w14:textId="77777777" w:rsidR="001613A3" w:rsidRDefault="001613A3">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1237</w:t>
      </w:r>
    </w:p>
    <w:p w14:paraId="4FCDFFF1" w14:textId="77777777" w:rsidR="001613A3" w:rsidRDefault="001613A3">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1238</w:t>
      </w:r>
    </w:p>
    <w:p w14:paraId="2CE098BE" w14:textId="77777777" w:rsidR="001613A3" w:rsidRDefault="001613A3">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1238</w:t>
      </w:r>
    </w:p>
    <w:p w14:paraId="3F5082D8" w14:textId="77777777" w:rsidR="001613A3" w:rsidRDefault="001613A3">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1241</w:t>
      </w:r>
    </w:p>
    <w:p w14:paraId="0EB87FCC" w14:textId="77777777" w:rsidR="001613A3" w:rsidRDefault="001613A3">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1241</w:t>
      </w:r>
    </w:p>
    <w:p w14:paraId="570B7B17" w14:textId="77777777" w:rsidR="001613A3" w:rsidRDefault="001613A3">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1242</w:t>
      </w:r>
    </w:p>
    <w:p w14:paraId="6E7E1438" w14:textId="77777777" w:rsidR="001613A3" w:rsidRDefault="001613A3">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1242</w:t>
      </w:r>
    </w:p>
    <w:p w14:paraId="75DA93A3" w14:textId="77777777" w:rsidR="001613A3" w:rsidRDefault="001613A3">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1242</w:t>
      </w:r>
    </w:p>
    <w:p w14:paraId="5D5ED89D" w14:textId="77777777" w:rsidR="001613A3" w:rsidRDefault="001613A3">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1242</w:t>
      </w:r>
    </w:p>
    <w:p w14:paraId="1AA8D761" w14:textId="77777777" w:rsidR="001613A3" w:rsidRDefault="001613A3">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1242</w:t>
      </w:r>
    </w:p>
    <w:p w14:paraId="5A5B5DA2" w14:textId="77777777" w:rsidR="001613A3" w:rsidRDefault="001613A3">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1242</w:t>
      </w:r>
    </w:p>
    <w:p w14:paraId="7E23EEEF" w14:textId="77777777" w:rsidR="001613A3" w:rsidRDefault="001613A3">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1243</w:t>
      </w:r>
    </w:p>
    <w:p w14:paraId="439233EB" w14:textId="77777777" w:rsidR="001613A3" w:rsidRDefault="001613A3">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1243</w:t>
      </w:r>
    </w:p>
    <w:p w14:paraId="5ADEAA31" w14:textId="77777777" w:rsidR="001613A3" w:rsidRDefault="001613A3">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1246</w:t>
      </w:r>
    </w:p>
    <w:p w14:paraId="2B340241" w14:textId="77777777" w:rsidR="001613A3" w:rsidRDefault="001613A3">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1246</w:t>
      </w:r>
    </w:p>
    <w:p w14:paraId="05473309" w14:textId="77777777" w:rsidR="001613A3" w:rsidRDefault="001613A3">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1247</w:t>
      </w:r>
    </w:p>
    <w:p w14:paraId="177D9552" w14:textId="77777777" w:rsidR="001613A3" w:rsidRDefault="001613A3">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1247</w:t>
      </w:r>
    </w:p>
    <w:p w14:paraId="47D63558" w14:textId="77777777" w:rsidR="001613A3" w:rsidRDefault="001613A3">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1247</w:t>
      </w:r>
    </w:p>
    <w:p w14:paraId="7FC9408A" w14:textId="77777777" w:rsidR="001613A3" w:rsidRDefault="001613A3">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1247</w:t>
      </w:r>
    </w:p>
    <w:p w14:paraId="66BDEA96" w14:textId="77777777" w:rsidR="001613A3" w:rsidRDefault="001613A3">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1247</w:t>
      </w:r>
    </w:p>
    <w:p w14:paraId="1EDD7175" w14:textId="77777777" w:rsidR="001613A3" w:rsidRDefault="001613A3">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1247</w:t>
      </w:r>
    </w:p>
    <w:p w14:paraId="30565DBC" w14:textId="77777777" w:rsidR="001613A3" w:rsidRDefault="001613A3">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1248</w:t>
      </w:r>
    </w:p>
    <w:p w14:paraId="7C56D307" w14:textId="77777777" w:rsidR="001613A3" w:rsidRDefault="001613A3">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1248</w:t>
      </w:r>
    </w:p>
    <w:p w14:paraId="29EABCAA" w14:textId="77777777" w:rsidR="001613A3" w:rsidRDefault="001613A3">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1250</w:t>
      </w:r>
    </w:p>
    <w:p w14:paraId="2D5488D2" w14:textId="77777777" w:rsidR="001613A3" w:rsidRDefault="001613A3">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1250</w:t>
      </w:r>
    </w:p>
    <w:p w14:paraId="1F11A992" w14:textId="77777777" w:rsidR="001613A3" w:rsidRDefault="001613A3">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1251</w:t>
      </w:r>
    </w:p>
    <w:p w14:paraId="03A3123F" w14:textId="77777777" w:rsidR="001613A3" w:rsidRDefault="001613A3">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1251</w:t>
      </w:r>
    </w:p>
    <w:p w14:paraId="21FFA3F3" w14:textId="77777777" w:rsidR="001613A3" w:rsidRDefault="001613A3">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1251</w:t>
      </w:r>
    </w:p>
    <w:p w14:paraId="6741696E" w14:textId="77777777" w:rsidR="001613A3" w:rsidRDefault="001613A3">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1251</w:t>
      </w:r>
    </w:p>
    <w:p w14:paraId="53769E17" w14:textId="77777777" w:rsidR="001613A3" w:rsidRDefault="001613A3">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1251</w:t>
      </w:r>
    </w:p>
    <w:p w14:paraId="089BBF3C" w14:textId="77777777" w:rsidR="001613A3" w:rsidRDefault="001613A3">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1251</w:t>
      </w:r>
    </w:p>
    <w:p w14:paraId="5A042355" w14:textId="77777777" w:rsidR="001613A3" w:rsidRDefault="001613A3">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1252</w:t>
      </w:r>
    </w:p>
    <w:p w14:paraId="6BCC591B" w14:textId="77777777" w:rsidR="001613A3" w:rsidRDefault="001613A3">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1252</w:t>
      </w:r>
    </w:p>
    <w:p w14:paraId="198349DC" w14:textId="77777777" w:rsidR="001613A3" w:rsidRDefault="001613A3">
      <w:pPr>
        <w:pStyle w:val="TOC4"/>
        <w:rPr>
          <w:rFonts w:asciiTheme="minorHAnsi" w:eastAsiaTheme="minorEastAsia" w:hAnsiTheme="minorHAnsi" w:cstheme="minorBidi"/>
          <w:sz w:val="22"/>
          <w:szCs w:val="22"/>
        </w:rPr>
      </w:pPr>
      <w:r>
        <w:lastRenderedPageBreak/>
        <w:t>A.6.2.20.2</w:t>
      </w:r>
      <w:r>
        <w:rPr>
          <w:rFonts w:asciiTheme="minorHAnsi" w:eastAsiaTheme="minorEastAsia" w:hAnsiTheme="minorHAnsi" w:cstheme="minorBidi"/>
          <w:sz w:val="22"/>
          <w:szCs w:val="22"/>
        </w:rPr>
        <w:tab/>
      </w:r>
      <w:r>
        <w:t>Test Requirements</w:t>
      </w:r>
      <w:r>
        <w:tab/>
        <w:t>1254</w:t>
      </w:r>
    </w:p>
    <w:p w14:paraId="5CB549DF" w14:textId="77777777" w:rsidR="001613A3" w:rsidRDefault="001613A3">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1254</w:t>
      </w:r>
    </w:p>
    <w:p w14:paraId="31DFDEC2" w14:textId="77777777" w:rsidR="001613A3" w:rsidRDefault="001613A3">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1255</w:t>
      </w:r>
    </w:p>
    <w:p w14:paraId="74717DC8" w14:textId="77777777" w:rsidR="001613A3" w:rsidRDefault="001613A3">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1255</w:t>
      </w:r>
    </w:p>
    <w:p w14:paraId="40F36288" w14:textId="77777777" w:rsidR="001613A3" w:rsidRDefault="001613A3">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1255</w:t>
      </w:r>
    </w:p>
    <w:p w14:paraId="5417E56E" w14:textId="77777777" w:rsidR="001613A3" w:rsidRDefault="001613A3">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1255</w:t>
      </w:r>
    </w:p>
    <w:p w14:paraId="33C987A0" w14:textId="77777777" w:rsidR="001613A3" w:rsidRDefault="001613A3">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1255</w:t>
      </w:r>
    </w:p>
    <w:p w14:paraId="5564D6B9" w14:textId="77777777" w:rsidR="001613A3" w:rsidRDefault="001613A3">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1255</w:t>
      </w:r>
    </w:p>
    <w:p w14:paraId="188E49A2" w14:textId="77777777" w:rsidR="001613A3" w:rsidRDefault="001613A3">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1256</w:t>
      </w:r>
    </w:p>
    <w:p w14:paraId="25AB77D6" w14:textId="77777777" w:rsidR="001613A3" w:rsidRDefault="001613A3">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1256</w:t>
      </w:r>
    </w:p>
    <w:p w14:paraId="3E21181F" w14:textId="77777777" w:rsidR="001613A3" w:rsidRDefault="001613A3">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1258</w:t>
      </w:r>
    </w:p>
    <w:p w14:paraId="16A72CC3" w14:textId="77777777" w:rsidR="001613A3" w:rsidRDefault="001613A3">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1258</w:t>
      </w:r>
    </w:p>
    <w:p w14:paraId="266D03F7" w14:textId="77777777" w:rsidR="001613A3" w:rsidRDefault="001613A3">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1259</w:t>
      </w:r>
    </w:p>
    <w:p w14:paraId="3F3DED60" w14:textId="77777777" w:rsidR="001613A3" w:rsidRDefault="001613A3">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1259</w:t>
      </w:r>
    </w:p>
    <w:p w14:paraId="45C86320" w14:textId="77777777" w:rsidR="001613A3" w:rsidRDefault="001613A3">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1259</w:t>
      </w:r>
    </w:p>
    <w:p w14:paraId="338FA801" w14:textId="77777777" w:rsidR="001613A3" w:rsidRDefault="001613A3">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1259</w:t>
      </w:r>
    </w:p>
    <w:p w14:paraId="292CFEFD" w14:textId="77777777" w:rsidR="001613A3" w:rsidRDefault="001613A3">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1259</w:t>
      </w:r>
    </w:p>
    <w:p w14:paraId="3E3EF478" w14:textId="77777777" w:rsidR="001613A3" w:rsidRDefault="001613A3">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1259</w:t>
      </w:r>
    </w:p>
    <w:p w14:paraId="10358127" w14:textId="77777777" w:rsidR="001613A3" w:rsidRDefault="001613A3">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1260</w:t>
      </w:r>
    </w:p>
    <w:p w14:paraId="6FA87BAC" w14:textId="77777777" w:rsidR="001613A3" w:rsidRDefault="001613A3">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1260</w:t>
      </w:r>
    </w:p>
    <w:p w14:paraId="2D9D72C4" w14:textId="77777777" w:rsidR="001613A3" w:rsidRDefault="001613A3">
      <w:pPr>
        <w:pStyle w:val="TOC4"/>
        <w:rPr>
          <w:rFonts w:asciiTheme="minorHAnsi" w:eastAsiaTheme="minorEastAsia" w:hAnsiTheme="minorHAnsi" w:cstheme="minorBidi"/>
          <w:sz w:val="22"/>
          <w:szCs w:val="22"/>
        </w:rPr>
      </w:pPr>
      <w:r w:rsidRPr="00FE2B14">
        <w:rPr>
          <w:snapToGrid w:val="0"/>
        </w:rPr>
        <w:t>A.6.3.1.1</w:t>
      </w:r>
      <w:r>
        <w:rPr>
          <w:rFonts w:asciiTheme="minorHAnsi" w:eastAsiaTheme="minorEastAsia" w:hAnsiTheme="minorHAnsi" w:cstheme="minorBidi"/>
          <w:sz w:val="22"/>
          <w:szCs w:val="22"/>
        </w:rPr>
        <w:tab/>
      </w:r>
      <w:r w:rsidRPr="00FE2B14">
        <w:rPr>
          <w:snapToGrid w:val="0"/>
        </w:rPr>
        <w:t>Test Purpose and Environment</w:t>
      </w:r>
      <w:r>
        <w:tab/>
        <w:t>1260</w:t>
      </w:r>
    </w:p>
    <w:p w14:paraId="0C4897A8" w14:textId="77777777" w:rsidR="001613A3" w:rsidRDefault="001613A3">
      <w:pPr>
        <w:pStyle w:val="TOC4"/>
        <w:rPr>
          <w:rFonts w:asciiTheme="minorHAnsi" w:eastAsiaTheme="minorEastAsia" w:hAnsiTheme="minorHAnsi" w:cstheme="minorBidi"/>
          <w:sz w:val="22"/>
          <w:szCs w:val="22"/>
        </w:rPr>
      </w:pPr>
      <w:r w:rsidRPr="00FE2B14">
        <w:rPr>
          <w:snapToGrid w:val="0"/>
        </w:rPr>
        <w:t>A.6.3.1.2</w:t>
      </w:r>
      <w:r>
        <w:rPr>
          <w:rFonts w:asciiTheme="minorHAnsi" w:eastAsiaTheme="minorEastAsia" w:hAnsiTheme="minorHAnsi" w:cstheme="minorBidi"/>
          <w:sz w:val="22"/>
          <w:szCs w:val="22"/>
        </w:rPr>
        <w:tab/>
      </w:r>
      <w:r w:rsidRPr="00FE2B14">
        <w:rPr>
          <w:snapToGrid w:val="0"/>
        </w:rPr>
        <w:t>Test Requirements</w:t>
      </w:r>
      <w:r>
        <w:tab/>
        <w:t>1262</w:t>
      </w:r>
    </w:p>
    <w:p w14:paraId="57EEC253" w14:textId="77777777" w:rsidR="001613A3" w:rsidRDefault="001613A3">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1262</w:t>
      </w:r>
    </w:p>
    <w:p w14:paraId="7DA1D020" w14:textId="77777777" w:rsidR="001613A3" w:rsidRDefault="001613A3">
      <w:pPr>
        <w:pStyle w:val="TOC4"/>
        <w:rPr>
          <w:rFonts w:asciiTheme="minorHAnsi" w:eastAsiaTheme="minorEastAsia" w:hAnsiTheme="minorHAnsi" w:cstheme="minorBidi"/>
          <w:sz w:val="22"/>
          <w:szCs w:val="22"/>
        </w:rPr>
      </w:pPr>
      <w:r w:rsidRPr="00FE2B14">
        <w:rPr>
          <w:snapToGrid w:val="0"/>
        </w:rPr>
        <w:t>A.6.3.2.1</w:t>
      </w:r>
      <w:r>
        <w:rPr>
          <w:rFonts w:asciiTheme="minorHAnsi" w:eastAsiaTheme="minorEastAsia" w:hAnsiTheme="minorHAnsi" w:cstheme="minorBidi"/>
          <w:sz w:val="22"/>
          <w:szCs w:val="22"/>
        </w:rPr>
        <w:tab/>
      </w:r>
      <w:r w:rsidRPr="00FE2B14">
        <w:rPr>
          <w:snapToGrid w:val="0"/>
        </w:rPr>
        <w:t>Test Purpose and Environment</w:t>
      </w:r>
      <w:r>
        <w:tab/>
        <w:t>1262</w:t>
      </w:r>
    </w:p>
    <w:p w14:paraId="43BA63FF" w14:textId="77777777" w:rsidR="001613A3" w:rsidRDefault="001613A3">
      <w:pPr>
        <w:pStyle w:val="TOC4"/>
        <w:rPr>
          <w:rFonts w:asciiTheme="minorHAnsi" w:eastAsiaTheme="minorEastAsia" w:hAnsiTheme="minorHAnsi" w:cstheme="minorBidi"/>
          <w:sz w:val="22"/>
          <w:szCs w:val="22"/>
        </w:rPr>
      </w:pPr>
      <w:r w:rsidRPr="00FE2B14">
        <w:rPr>
          <w:snapToGrid w:val="0"/>
        </w:rPr>
        <w:t>A.6.3.2.2</w:t>
      </w:r>
      <w:r>
        <w:rPr>
          <w:rFonts w:asciiTheme="minorHAnsi" w:eastAsiaTheme="minorEastAsia" w:hAnsiTheme="minorHAnsi" w:cstheme="minorBidi"/>
          <w:sz w:val="22"/>
          <w:szCs w:val="22"/>
        </w:rPr>
        <w:tab/>
      </w:r>
      <w:r w:rsidRPr="00FE2B14">
        <w:rPr>
          <w:snapToGrid w:val="0"/>
        </w:rPr>
        <w:t>Test Requirements</w:t>
      </w:r>
      <w:r>
        <w:tab/>
        <w:t>1264</w:t>
      </w:r>
    </w:p>
    <w:p w14:paraId="609AF797" w14:textId="77777777" w:rsidR="001613A3" w:rsidRDefault="001613A3">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1264</w:t>
      </w:r>
    </w:p>
    <w:p w14:paraId="34194069" w14:textId="77777777" w:rsidR="001613A3" w:rsidRDefault="001613A3">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1264</w:t>
      </w:r>
    </w:p>
    <w:p w14:paraId="47C8CCD8" w14:textId="77777777" w:rsidR="001613A3" w:rsidRDefault="001613A3">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1265</w:t>
      </w:r>
    </w:p>
    <w:p w14:paraId="7D6745FE" w14:textId="77777777" w:rsidR="001613A3" w:rsidRDefault="001613A3">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1266</w:t>
      </w:r>
    </w:p>
    <w:p w14:paraId="7DF52512" w14:textId="77777777" w:rsidR="001613A3" w:rsidRDefault="001613A3">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1266</w:t>
      </w:r>
    </w:p>
    <w:p w14:paraId="409C10DC" w14:textId="77777777" w:rsidR="001613A3" w:rsidRDefault="001613A3">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1267</w:t>
      </w:r>
    </w:p>
    <w:p w14:paraId="3E3FA25C" w14:textId="77777777" w:rsidR="001613A3" w:rsidRDefault="001613A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1268</w:t>
      </w:r>
    </w:p>
    <w:p w14:paraId="2A44867B"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5</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1268</w:t>
      </w:r>
    </w:p>
    <w:p w14:paraId="21E7D51B"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1270</w:t>
      </w:r>
    </w:p>
    <w:p w14:paraId="55E73E08" w14:textId="77777777" w:rsidR="001613A3" w:rsidRDefault="001613A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1270</w:t>
      </w:r>
    </w:p>
    <w:p w14:paraId="23438EDA"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6</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1270</w:t>
      </w:r>
    </w:p>
    <w:p w14:paraId="71CC01C8" w14:textId="77777777" w:rsidR="001613A3" w:rsidRDefault="001613A3">
      <w:pPr>
        <w:pStyle w:val="TOC4"/>
        <w:rPr>
          <w:rFonts w:asciiTheme="minorHAnsi" w:eastAsiaTheme="minorEastAsia" w:hAnsiTheme="minorHAnsi" w:cstheme="minorBidi"/>
          <w:sz w:val="22"/>
          <w:szCs w:val="22"/>
        </w:rPr>
      </w:pPr>
      <w:r w:rsidRPr="00FE2B14">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FE2B14">
        <w:rPr>
          <w:snapToGrid w:val="0"/>
        </w:rPr>
        <w:t>Test Requirements</w:t>
      </w:r>
      <w:r>
        <w:tab/>
        <w:t>1272</w:t>
      </w:r>
    </w:p>
    <w:p w14:paraId="3A6D4586" w14:textId="77777777" w:rsidR="001613A3" w:rsidRDefault="001613A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1272</w:t>
      </w:r>
    </w:p>
    <w:p w14:paraId="0D1106DD"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7</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1272</w:t>
      </w:r>
    </w:p>
    <w:p w14:paraId="61411650"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7</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1275</w:t>
      </w:r>
    </w:p>
    <w:p w14:paraId="1901E696" w14:textId="77777777" w:rsidR="001613A3" w:rsidRDefault="001613A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1275</w:t>
      </w:r>
    </w:p>
    <w:p w14:paraId="78F7D511"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8</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1275</w:t>
      </w:r>
    </w:p>
    <w:p w14:paraId="56B5DF71"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8</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1278</w:t>
      </w:r>
    </w:p>
    <w:p w14:paraId="1A49CC0B" w14:textId="77777777" w:rsidR="001613A3" w:rsidRDefault="001613A3">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1278</w:t>
      </w:r>
    </w:p>
    <w:p w14:paraId="1C257B3E" w14:textId="77777777" w:rsidR="001613A3" w:rsidRDefault="001613A3">
      <w:pPr>
        <w:pStyle w:val="TOC4"/>
        <w:rPr>
          <w:rFonts w:asciiTheme="minorHAnsi" w:eastAsiaTheme="minorEastAsia" w:hAnsiTheme="minorHAnsi" w:cstheme="minorBidi"/>
          <w:sz w:val="22"/>
          <w:szCs w:val="22"/>
        </w:rPr>
      </w:pPr>
      <w:r w:rsidRPr="00FE2B14">
        <w:rPr>
          <w:snapToGrid w:val="0"/>
        </w:rPr>
        <w:t>A.6.3.9.1</w:t>
      </w:r>
      <w:r>
        <w:rPr>
          <w:rFonts w:asciiTheme="minorHAnsi" w:eastAsiaTheme="minorEastAsia" w:hAnsiTheme="minorHAnsi" w:cstheme="minorBidi"/>
          <w:sz w:val="22"/>
          <w:szCs w:val="22"/>
        </w:rPr>
        <w:tab/>
      </w:r>
      <w:r w:rsidRPr="00FE2B14">
        <w:rPr>
          <w:snapToGrid w:val="0"/>
        </w:rPr>
        <w:t>Test Purpose and Environment</w:t>
      </w:r>
      <w:r>
        <w:tab/>
        <w:t>1278</w:t>
      </w:r>
    </w:p>
    <w:p w14:paraId="64F5CAAB" w14:textId="77777777" w:rsidR="001613A3" w:rsidRDefault="001613A3">
      <w:pPr>
        <w:pStyle w:val="TOC4"/>
        <w:rPr>
          <w:rFonts w:asciiTheme="minorHAnsi" w:eastAsiaTheme="minorEastAsia" w:hAnsiTheme="minorHAnsi" w:cstheme="minorBidi"/>
          <w:sz w:val="22"/>
          <w:szCs w:val="22"/>
        </w:rPr>
      </w:pPr>
      <w:r w:rsidRPr="00FE2B14">
        <w:rPr>
          <w:snapToGrid w:val="0"/>
        </w:rPr>
        <w:t>A.6.3.9.2</w:t>
      </w:r>
      <w:r>
        <w:rPr>
          <w:rFonts w:asciiTheme="minorHAnsi" w:eastAsiaTheme="minorEastAsia" w:hAnsiTheme="minorHAnsi" w:cstheme="minorBidi"/>
          <w:sz w:val="22"/>
          <w:szCs w:val="22"/>
        </w:rPr>
        <w:tab/>
      </w:r>
      <w:r w:rsidRPr="00FE2B14">
        <w:rPr>
          <w:snapToGrid w:val="0"/>
        </w:rPr>
        <w:t>Test Requirements</w:t>
      </w:r>
      <w:r>
        <w:tab/>
        <w:t>1280</w:t>
      </w:r>
    </w:p>
    <w:p w14:paraId="446CF775" w14:textId="77777777" w:rsidR="001613A3" w:rsidRDefault="001613A3">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1280</w:t>
      </w:r>
    </w:p>
    <w:p w14:paraId="235E2E94" w14:textId="77777777" w:rsidR="001613A3" w:rsidRDefault="001613A3">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1280</w:t>
      </w:r>
    </w:p>
    <w:p w14:paraId="6F2DACE5" w14:textId="77777777" w:rsidR="001613A3" w:rsidRDefault="001613A3">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1282</w:t>
      </w:r>
    </w:p>
    <w:p w14:paraId="464EB1D2" w14:textId="77777777" w:rsidR="001613A3" w:rsidRDefault="001613A3">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1282</w:t>
      </w:r>
    </w:p>
    <w:p w14:paraId="54089D07" w14:textId="77777777" w:rsidR="001613A3" w:rsidRDefault="001613A3">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1282</w:t>
      </w:r>
    </w:p>
    <w:p w14:paraId="697D0A47" w14:textId="77777777" w:rsidR="001613A3" w:rsidRDefault="001613A3">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1284</w:t>
      </w:r>
    </w:p>
    <w:p w14:paraId="7D0045D8" w14:textId="77777777" w:rsidR="001613A3" w:rsidRDefault="001613A3">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1284</w:t>
      </w:r>
    </w:p>
    <w:p w14:paraId="0E845992" w14:textId="77777777" w:rsidR="001613A3" w:rsidRDefault="001613A3">
      <w:pPr>
        <w:pStyle w:val="TOC4"/>
        <w:rPr>
          <w:rFonts w:asciiTheme="minorHAnsi" w:eastAsiaTheme="minorEastAsia" w:hAnsiTheme="minorHAnsi" w:cstheme="minorBidi"/>
          <w:sz w:val="22"/>
          <w:szCs w:val="22"/>
        </w:rPr>
      </w:pPr>
      <w:r w:rsidRPr="00FE2B14">
        <w:rPr>
          <w:snapToGrid w:val="0"/>
        </w:rPr>
        <w:t>A.6.3.12.1</w:t>
      </w:r>
      <w:r>
        <w:rPr>
          <w:rFonts w:asciiTheme="minorHAnsi" w:eastAsiaTheme="minorEastAsia" w:hAnsiTheme="minorHAnsi" w:cstheme="minorBidi"/>
          <w:sz w:val="22"/>
          <w:szCs w:val="22"/>
        </w:rPr>
        <w:tab/>
      </w:r>
      <w:r w:rsidRPr="00FE2B14">
        <w:rPr>
          <w:snapToGrid w:val="0"/>
        </w:rPr>
        <w:t>Test Purpose and Environment</w:t>
      </w:r>
      <w:r>
        <w:tab/>
        <w:t>1284</w:t>
      </w:r>
    </w:p>
    <w:p w14:paraId="066CF150" w14:textId="77777777" w:rsidR="001613A3" w:rsidRDefault="001613A3">
      <w:pPr>
        <w:pStyle w:val="TOC4"/>
        <w:rPr>
          <w:rFonts w:asciiTheme="minorHAnsi" w:eastAsiaTheme="minorEastAsia" w:hAnsiTheme="minorHAnsi" w:cstheme="minorBidi"/>
          <w:sz w:val="22"/>
          <w:szCs w:val="22"/>
        </w:rPr>
      </w:pPr>
      <w:r w:rsidRPr="00FE2B14">
        <w:rPr>
          <w:snapToGrid w:val="0"/>
        </w:rPr>
        <w:t>A.6.3.12.2</w:t>
      </w:r>
      <w:r>
        <w:rPr>
          <w:rFonts w:asciiTheme="minorHAnsi" w:eastAsiaTheme="minorEastAsia" w:hAnsiTheme="minorHAnsi" w:cstheme="minorBidi"/>
          <w:sz w:val="22"/>
          <w:szCs w:val="22"/>
        </w:rPr>
        <w:tab/>
      </w:r>
      <w:r w:rsidRPr="00FE2B14">
        <w:rPr>
          <w:snapToGrid w:val="0"/>
        </w:rPr>
        <w:t>Test Requirements</w:t>
      </w:r>
      <w:r>
        <w:tab/>
        <w:t>1287</w:t>
      </w:r>
    </w:p>
    <w:p w14:paraId="1C72312D" w14:textId="77777777" w:rsidR="001613A3" w:rsidRDefault="001613A3">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1288</w:t>
      </w:r>
    </w:p>
    <w:p w14:paraId="63D55E24" w14:textId="77777777" w:rsidR="001613A3" w:rsidRDefault="001613A3">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1288</w:t>
      </w:r>
    </w:p>
    <w:p w14:paraId="0B898045" w14:textId="77777777" w:rsidR="001613A3" w:rsidRDefault="001613A3">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1288</w:t>
      </w:r>
    </w:p>
    <w:p w14:paraId="350A8DD7" w14:textId="77777777" w:rsidR="001613A3" w:rsidRDefault="001613A3">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1288</w:t>
      </w:r>
    </w:p>
    <w:p w14:paraId="70F0427A" w14:textId="77777777" w:rsidR="001613A3" w:rsidRDefault="001613A3">
      <w:pPr>
        <w:pStyle w:val="TOC4"/>
        <w:rPr>
          <w:rFonts w:asciiTheme="minorHAnsi" w:eastAsiaTheme="minorEastAsia" w:hAnsiTheme="minorHAnsi" w:cstheme="minorBidi"/>
          <w:sz w:val="22"/>
          <w:szCs w:val="22"/>
        </w:rPr>
      </w:pPr>
      <w:r w:rsidRPr="00FE2B14">
        <w:rPr>
          <w:rFonts w:cs="v4.2.0"/>
        </w:rPr>
        <w:t>A.7.1.1.2</w:t>
      </w:r>
      <w:r>
        <w:rPr>
          <w:rFonts w:asciiTheme="minorHAnsi" w:eastAsiaTheme="minorEastAsia" w:hAnsiTheme="minorHAnsi" w:cstheme="minorBidi"/>
          <w:sz w:val="22"/>
          <w:szCs w:val="22"/>
        </w:rPr>
        <w:tab/>
      </w:r>
      <w:r w:rsidRPr="00FE2B14">
        <w:rPr>
          <w:rFonts w:cs="v4.2.0"/>
        </w:rPr>
        <w:t>Test Requirements</w:t>
      </w:r>
      <w:r>
        <w:tab/>
        <w:t>1289</w:t>
      </w:r>
    </w:p>
    <w:p w14:paraId="4C332633" w14:textId="77777777" w:rsidR="001613A3" w:rsidRDefault="001613A3">
      <w:pPr>
        <w:pStyle w:val="TOC3"/>
        <w:rPr>
          <w:rFonts w:asciiTheme="minorHAnsi" w:eastAsiaTheme="minorEastAsia" w:hAnsiTheme="minorHAnsi" w:cstheme="minorBidi"/>
          <w:sz w:val="22"/>
          <w:szCs w:val="22"/>
        </w:rPr>
      </w:pPr>
      <w:r>
        <w:lastRenderedPageBreak/>
        <w:t>A.7.1.2</w:t>
      </w:r>
      <w:r>
        <w:rPr>
          <w:rFonts w:asciiTheme="minorHAnsi" w:eastAsiaTheme="minorEastAsia" w:hAnsiTheme="minorHAnsi" w:cstheme="minorBidi"/>
          <w:sz w:val="22"/>
          <w:szCs w:val="22"/>
        </w:rPr>
        <w:tab/>
      </w:r>
      <w:r>
        <w:t>E-UTRAN TDD - UE Transmit Timing Accuracy Tests</w:t>
      </w:r>
      <w:r>
        <w:tab/>
        <w:t>1290</w:t>
      </w:r>
    </w:p>
    <w:p w14:paraId="614D514F" w14:textId="77777777" w:rsidR="001613A3" w:rsidRDefault="001613A3">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1290</w:t>
      </w:r>
    </w:p>
    <w:p w14:paraId="6E353B48" w14:textId="77777777" w:rsidR="001613A3" w:rsidRDefault="001613A3">
      <w:pPr>
        <w:pStyle w:val="TOC4"/>
        <w:rPr>
          <w:rFonts w:asciiTheme="minorHAnsi" w:eastAsiaTheme="minorEastAsia" w:hAnsiTheme="minorHAnsi" w:cstheme="minorBidi"/>
          <w:sz w:val="22"/>
          <w:szCs w:val="22"/>
        </w:rPr>
      </w:pPr>
      <w:r w:rsidRPr="00FE2B14">
        <w:rPr>
          <w:rFonts w:cs="v4.2.0"/>
        </w:rPr>
        <w:t>A.7.1.2.2</w:t>
      </w:r>
      <w:r>
        <w:rPr>
          <w:rFonts w:asciiTheme="minorHAnsi" w:eastAsiaTheme="minorEastAsia" w:hAnsiTheme="minorHAnsi" w:cstheme="minorBidi"/>
          <w:sz w:val="22"/>
          <w:szCs w:val="22"/>
        </w:rPr>
        <w:tab/>
      </w:r>
      <w:r w:rsidRPr="00FE2B14">
        <w:rPr>
          <w:rFonts w:cs="v4.2.0"/>
        </w:rPr>
        <w:t>Test Requirements</w:t>
      </w:r>
      <w:r>
        <w:tab/>
        <w:t>1292</w:t>
      </w:r>
    </w:p>
    <w:p w14:paraId="0B303577" w14:textId="77777777" w:rsidR="001613A3" w:rsidRDefault="001613A3">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1293</w:t>
      </w:r>
    </w:p>
    <w:p w14:paraId="537FD6E5" w14:textId="77777777" w:rsidR="001613A3" w:rsidRDefault="001613A3">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1293</w:t>
      </w:r>
    </w:p>
    <w:p w14:paraId="6A63DFAA" w14:textId="77777777" w:rsidR="001613A3" w:rsidRDefault="001613A3">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1295</w:t>
      </w:r>
    </w:p>
    <w:p w14:paraId="148859BF" w14:textId="77777777" w:rsidR="001613A3" w:rsidRDefault="001613A3">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1296</w:t>
      </w:r>
    </w:p>
    <w:p w14:paraId="4DE7B7D2" w14:textId="77777777" w:rsidR="001613A3" w:rsidRDefault="001613A3">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1296</w:t>
      </w:r>
    </w:p>
    <w:p w14:paraId="4D83DF69" w14:textId="77777777" w:rsidR="001613A3" w:rsidRDefault="001613A3">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1297</w:t>
      </w:r>
    </w:p>
    <w:p w14:paraId="571E9D1B" w14:textId="77777777" w:rsidR="001613A3" w:rsidRDefault="001613A3">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p>
    <w:p w14:paraId="4C7DE61B" w14:textId="77777777" w:rsidR="001613A3" w:rsidRDefault="001613A3">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1298</w:t>
      </w:r>
    </w:p>
    <w:p w14:paraId="14F176B9" w14:textId="77777777" w:rsidR="001613A3" w:rsidRDefault="001613A3">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1298</w:t>
      </w:r>
    </w:p>
    <w:p w14:paraId="0E6453AD" w14:textId="77777777" w:rsidR="001613A3" w:rsidRDefault="001613A3">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p>
    <w:p w14:paraId="39EADDBA" w14:textId="77777777" w:rsidR="001613A3" w:rsidRDefault="001613A3">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1298</w:t>
      </w:r>
    </w:p>
    <w:p w14:paraId="02490629" w14:textId="77777777" w:rsidR="001613A3" w:rsidRDefault="001613A3">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1299</w:t>
      </w:r>
    </w:p>
    <w:p w14:paraId="467E015A" w14:textId="77777777" w:rsidR="001613A3" w:rsidRDefault="001613A3">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1299</w:t>
      </w:r>
    </w:p>
    <w:p w14:paraId="6B06A4D9" w14:textId="77777777" w:rsidR="001613A3" w:rsidRDefault="001613A3">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1299</w:t>
      </w:r>
    </w:p>
    <w:p w14:paraId="78EF10CA" w14:textId="77777777" w:rsidR="001613A3" w:rsidRDefault="001613A3">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1301</w:t>
      </w:r>
    </w:p>
    <w:p w14:paraId="06640E3F" w14:textId="77777777" w:rsidR="001613A3" w:rsidRDefault="001613A3">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1302</w:t>
      </w:r>
    </w:p>
    <w:p w14:paraId="478339EA" w14:textId="77777777" w:rsidR="001613A3" w:rsidRDefault="001613A3">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1302</w:t>
      </w:r>
    </w:p>
    <w:p w14:paraId="1051943C" w14:textId="77777777" w:rsidR="001613A3" w:rsidRDefault="001613A3">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1303</w:t>
      </w:r>
    </w:p>
    <w:p w14:paraId="24B08D8D" w14:textId="77777777" w:rsidR="001613A3" w:rsidRDefault="001613A3">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FE2B14">
        <w:rPr>
          <w:snapToGrid w:val="0"/>
          <w:lang w:eastAsia="zh-CN"/>
        </w:rPr>
        <w:t xml:space="preserve"> for 20MHz +20MHz</w:t>
      </w:r>
      <w:r>
        <w:tab/>
        <w:t>1304</w:t>
      </w:r>
    </w:p>
    <w:p w14:paraId="24332634" w14:textId="77777777" w:rsidR="001613A3" w:rsidRDefault="001613A3">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1304</w:t>
      </w:r>
    </w:p>
    <w:p w14:paraId="594D5369" w14:textId="77777777" w:rsidR="001613A3" w:rsidRDefault="001613A3">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1304</w:t>
      </w:r>
    </w:p>
    <w:p w14:paraId="0685B7AB" w14:textId="77777777" w:rsidR="001613A3" w:rsidRDefault="001613A3">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FE2B14">
        <w:rPr>
          <w:snapToGrid w:val="0"/>
          <w:lang w:eastAsia="zh-CN"/>
        </w:rPr>
        <w:t>20MHz +10MHz</w:t>
      </w:r>
      <w:r>
        <w:tab/>
        <w:t>1304</w:t>
      </w:r>
    </w:p>
    <w:p w14:paraId="52E3CA66" w14:textId="77777777" w:rsidR="001613A3" w:rsidRDefault="001613A3">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1304</w:t>
      </w:r>
    </w:p>
    <w:p w14:paraId="07D89C80" w14:textId="77777777" w:rsidR="001613A3" w:rsidRDefault="001613A3">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1304</w:t>
      </w:r>
    </w:p>
    <w:p w14:paraId="1BF88E21" w14:textId="77777777" w:rsidR="001613A3" w:rsidRDefault="001613A3">
      <w:pPr>
        <w:pStyle w:val="TOC3"/>
        <w:rPr>
          <w:rFonts w:asciiTheme="minorHAnsi" w:eastAsiaTheme="minorEastAsia" w:hAnsiTheme="minorHAnsi" w:cstheme="minorBidi"/>
          <w:sz w:val="22"/>
          <w:szCs w:val="22"/>
        </w:rPr>
      </w:pPr>
      <w:r w:rsidRPr="00FE2B14">
        <w:rPr>
          <w:lang w:val="fi-FI"/>
        </w:rPr>
        <w:t>A.7.1.8</w:t>
      </w:r>
      <w:r>
        <w:rPr>
          <w:rFonts w:asciiTheme="minorHAnsi" w:eastAsiaTheme="minorEastAsia" w:hAnsiTheme="minorHAnsi" w:cstheme="minorBidi"/>
          <w:sz w:val="22"/>
          <w:szCs w:val="22"/>
        </w:rPr>
        <w:tab/>
      </w:r>
      <w:r w:rsidRPr="00FE2B14">
        <w:rPr>
          <w:lang w:val="fi-FI"/>
        </w:rPr>
        <w:t>Void</w:t>
      </w:r>
      <w:r>
        <w:tab/>
        <w:t>1305</w:t>
      </w:r>
    </w:p>
    <w:p w14:paraId="2971413C" w14:textId="77777777" w:rsidR="001613A3" w:rsidRDefault="001613A3">
      <w:pPr>
        <w:pStyle w:val="TOC4"/>
        <w:rPr>
          <w:rFonts w:asciiTheme="minorHAnsi" w:eastAsiaTheme="minorEastAsia" w:hAnsiTheme="minorHAnsi" w:cstheme="minorBidi"/>
          <w:sz w:val="22"/>
          <w:szCs w:val="22"/>
        </w:rPr>
      </w:pPr>
      <w:r w:rsidRPr="00FE2B14">
        <w:rPr>
          <w:lang w:val="fi-FI"/>
        </w:rPr>
        <w:t>A.7.1.8.1</w:t>
      </w:r>
      <w:r>
        <w:rPr>
          <w:rFonts w:asciiTheme="minorHAnsi" w:eastAsiaTheme="minorEastAsia" w:hAnsiTheme="minorHAnsi" w:cstheme="minorBidi"/>
          <w:sz w:val="22"/>
          <w:szCs w:val="22"/>
        </w:rPr>
        <w:tab/>
      </w:r>
      <w:r w:rsidRPr="00FE2B14">
        <w:rPr>
          <w:lang w:val="fi-FI"/>
        </w:rPr>
        <w:t>Void</w:t>
      </w:r>
      <w:r>
        <w:tab/>
        <w:t>1305</w:t>
      </w:r>
    </w:p>
    <w:p w14:paraId="78E06BF1" w14:textId="77777777" w:rsidR="001613A3" w:rsidRDefault="001613A3">
      <w:pPr>
        <w:pStyle w:val="TOC4"/>
        <w:rPr>
          <w:rFonts w:asciiTheme="minorHAnsi" w:eastAsiaTheme="minorEastAsia" w:hAnsiTheme="minorHAnsi" w:cstheme="minorBidi"/>
          <w:sz w:val="22"/>
          <w:szCs w:val="22"/>
        </w:rPr>
      </w:pPr>
      <w:r w:rsidRPr="00FE2B14">
        <w:rPr>
          <w:lang w:val="fi-FI"/>
        </w:rPr>
        <w:t>A.7.1.8.2</w:t>
      </w:r>
      <w:r>
        <w:rPr>
          <w:rFonts w:asciiTheme="minorHAnsi" w:eastAsiaTheme="minorEastAsia" w:hAnsiTheme="minorHAnsi" w:cstheme="minorBidi"/>
          <w:sz w:val="22"/>
          <w:szCs w:val="22"/>
        </w:rPr>
        <w:tab/>
      </w:r>
      <w:r w:rsidRPr="00FE2B14">
        <w:rPr>
          <w:lang w:val="fi-FI"/>
        </w:rPr>
        <w:t>Void</w:t>
      </w:r>
      <w:r>
        <w:tab/>
        <w:t>1305</w:t>
      </w:r>
    </w:p>
    <w:p w14:paraId="5499F1E3" w14:textId="77777777" w:rsidR="001613A3" w:rsidRDefault="001613A3">
      <w:pPr>
        <w:pStyle w:val="TOC3"/>
        <w:rPr>
          <w:rFonts w:asciiTheme="minorHAnsi" w:eastAsiaTheme="minorEastAsia" w:hAnsiTheme="minorHAnsi" w:cstheme="minorBidi"/>
          <w:sz w:val="22"/>
          <w:szCs w:val="22"/>
        </w:rPr>
      </w:pPr>
      <w:r w:rsidRPr="00FE2B14">
        <w:rPr>
          <w:lang w:val="fi-FI"/>
        </w:rPr>
        <w:t>A.7.1.9</w:t>
      </w:r>
      <w:r>
        <w:rPr>
          <w:rFonts w:asciiTheme="minorHAnsi" w:eastAsiaTheme="minorEastAsia" w:hAnsiTheme="minorHAnsi" w:cstheme="minorBidi"/>
          <w:sz w:val="22"/>
          <w:szCs w:val="22"/>
        </w:rPr>
        <w:tab/>
      </w:r>
      <w:r w:rsidRPr="00FE2B14">
        <w:rPr>
          <w:lang w:val="fi-FI"/>
        </w:rPr>
        <w:t>Void</w:t>
      </w:r>
      <w:r>
        <w:tab/>
        <w:t>1305</w:t>
      </w:r>
    </w:p>
    <w:p w14:paraId="30E17CB0" w14:textId="77777777" w:rsidR="001613A3" w:rsidRDefault="001613A3">
      <w:pPr>
        <w:pStyle w:val="TOC4"/>
        <w:rPr>
          <w:rFonts w:asciiTheme="minorHAnsi" w:eastAsiaTheme="minorEastAsia" w:hAnsiTheme="minorHAnsi" w:cstheme="minorBidi"/>
          <w:sz w:val="22"/>
          <w:szCs w:val="22"/>
        </w:rPr>
      </w:pPr>
      <w:r w:rsidRPr="00FE2B14">
        <w:rPr>
          <w:lang w:val="fi-FI"/>
        </w:rPr>
        <w:t>A.7.1.9.1</w:t>
      </w:r>
      <w:r>
        <w:rPr>
          <w:rFonts w:asciiTheme="minorHAnsi" w:eastAsiaTheme="minorEastAsia" w:hAnsiTheme="minorHAnsi" w:cstheme="minorBidi"/>
          <w:sz w:val="22"/>
          <w:szCs w:val="22"/>
        </w:rPr>
        <w:tab/>
      </w:r>
      <w:r w:rsidRPr="00FE2B14">
        <w:rPr>
          <w:lang w:val="fi-FI"/>
        </w:rPr>
        <w:t>Void</w:t>
      </w:r>
      <w:r>
        <w:tab/>
        <w:t>1305</w:t>
      </w:r>
    </w:p>
    <w:p w14:paraId="55794301" w14:textId="77777777" w:rsidR="001613A3" w:rsidRDefault="001613A3">
      <w:pPr>
        <w:pStyle w:val="TOC4"/>
        <w:rPr>
          <w:rFonts w:asciiTheme="minorHAnsi" w:eastAsiaTheme="minorEastAsia" w:hAnsiTheme="minorHAnsi" w:cstheme="minorBidi"/>
          <w:sz w:val="22"/>
          <w:szCs w:val="22"/>
        </w:rPr>
      </w:pPr>
      <w:r w:rsidRPr="00FE2B14">
        <w:rPr>
          <w:lang w:val="fi-FI"/>
        </w:rPr>
        <w:t>A.7.1.9.2</w:t>
      </w:r>
      <w:r>
        <w:rPr>
          <w:rFonts w:asciiTheme="minorHAnsi" w:eastAsiaTheme="minorEastAsia" w:hAnsiTheme="minorHAnsi" w:cstheme="minorBidi"/>
          <w:sz w:val="22"/>
          <w:szCs w:val="22"/>
        </w:rPr>
        <w:tab/>
      </w:r>
      <w:r w:rsidRPr="00FE2B14">
        <w:rPr>
          <w:lang w:val="fi-FI"/>
        </w:rPr>
        <w:t>Void</w:t>
      </w:r>
      <w:r>
        <w:tab/>
        <w:t>1305</w:t>
      </w:r>
    </w:p>
    <w:p w14:paraId="280C59C0" w14:textId="77777777" w:rsidR="001613A3" w:rsidRDefault="001613A3">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1305</w:t>
      </w:r>
    </w:p>
    <w:p w14:paraId="7CDBF329" w14:textId="77777777" w:rsidR="001613A3" w:rsidRDefault="001613A3">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1305</w:t>
      </w:r>
    </w:p>
    <w:p w14:paraId="1D0C78FD" w14:textId="77777777" w:rsidR="001613A3" w:rsidRDefault="001613A3">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1307</w:t>
      </w:r>
    </w:p>
    <w:p w14:paraId="028A3697" w14:textId="77777777" w:rsidR="001613A3" w:rsidRDefault="001613A3">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1307</w:t>
      </w:r>
    </w:p>
    <w:p w14:paraId="0B5CE692" w14:textId="77777777" w:rsidR="001613A3" w:rsidRDefault="001613A3">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1307</w:t>
      </w:r>
    </w:p>
    <w:p w14:paraId="06062CDC" w14:textId="77777777" w:rsidR="001613A3" w:rsidRDefault="001613A3">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1309</w:t>
      </w:r>
    </w:p>
    <w:p w14:paraId="35F3B8C6" w14:textId="77777777" w:rsidR="001613A3" w:rsidRDefault="001613A3">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1309</w:t>
      </w:r>
    </w:p>
    <w:p w14:paraId="62044BBD" w14:textId="77777777" w:rsidR="001613A3" w:rsidRDefault="001613A3">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1309</w:t>
      </w:r>
    </w:p>
    <w:p w14:paraId="59DA735E" w14:textId="77777777" w:rsidR="001613A3" w:rsidRDefault="001613A3">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1311</w:t>
      </w:r>
    </w:p>
    <w:p w14:paraId="2C88B198" w14:textId="77777777" w:rsidR="001613A3" w:rsidRDefault="001613A3">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p>
    <w:p w14:paraId="1311E2E6" w14:textId="77777777" w:rsidR="001613A3" w:rsidRDefault="001613A3">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1311</w:t>
      </w:r>
    </w:p>
    <w:p w14:paraId="303A3A64" w14:textId="77777777" w:rsidR="001613A3" w:rsidRDefault="001613A3">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1313</w:t>
      </w:r>
    </w:p>
    <w:p w14:paraId="44DEE7F1" w14:textId="77777777" w:rsidR="001613A3" w:rsidRDefault="001613A3">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1314</w:t>
      </w:r>
    </w:p>
    <w:p w14:paraId="3674EBAF" w14:textId="77777777" w:rsidR="001613A3" w:rsidRDefault="001613A3">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1314</w:t>
      </w:r>
    </w:p>
    <w:p w14:paraId="3E8257F7" w14:textId="77777777" w:rsidR="001613A3" w:rsidRDefault="001613A3">
      <w:pPr>
        <w:pStyle w:val="TOC4"/>
        <w:rPr>
          <w:rFonts w:asciiTheme="minorHAnsi" w:eastAsiaTheme="minorEastAsia" w:hAnsiTheme="minorHAnsi" w:cstheme="minorBidi"/>
          <w:sz w:val="22"/>
          <w:szCs w:val="22"/>
        </w:rPr>
      </w:pPr>
      <w:r w:rsidRPr="00FE2B14">
        <w:rPr>
          <w:rFonts w:cs="v4.2.0"/>
        </w:rPr>
        <w:t>A.7.1.14.2</w:t>
      </w:r>
      <w:r>
        <w:rPr>
          <w:rFonts w:asciiTheme="minorHAnsi" w:eastAsiaTheme="minorEastAsia" w:hAnsiTheme="minorHAnsi" w:cstheme="minorBidi"/>
          <w:sz w:val="22"/>
          <w:szCs w:val="22"/>
        </w:rPr>
        <w:tab/>
      </w:r>
      <w:r w:rsidRPr="00FE2B14">
        <w:rPr>
          <w:rFonts w:cs="v4.2.0"/>
        </w:rPr>
        <w:t>Test Requirements</w:t>
      </w:r>
      <w:r>
        <w:tab/>
        <w:t>1315</w:t>
      </w:r>
    </w:p>
    <w:p w14:paraId="29756BD5" w14:textId="77777777" w:rsidR="001613A3" w:rsidRDefault="001613A3">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1315</w:t>
      </w:r>
    </w:p>
    <w:p w14:paraId="18B6A0B3" w14:textId="77777777" w:rsidR="001613A3" w:rsidRDefault="001613A3">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1315</w:t>
      </w:r>
    </w:p>
    <w:p w14:paraId="313FB018" w14:textId="77777777" w:rsidR="001613A3" w:rsidRDefault="001613A3">
      <w:pPr>
        <w:pStyle w:val="TOC4"/>
        <w:rPr>
          <w:rFonts w:asciiTheme="minorHAnsi" w:eastAsiaTheme="minorEastAsia" w:hAnsiTheme="minorHAnsi" w:cstheme="minorBidi"/>
          <w:sz w:val="22"/>
          <w:szCs w:val="22"/>
        </w:rPr>
      </w:pPr>
      <w:r w:rsidRPr="00FE2B14">
        <w:rPr>
          <w:rFonts w:cs="v4.2.0"/>
        </w:rPr>
        <w:t>A.7.1.15.2</w:t>
      </w:r>
      <w:r>
        <w:rPr>
          <w:rFonts w:asciiTheme="minorHAnsi" w:eastAsiaTheme="minorEastAsia" w:hAnsiTheme="minorHAnsi" w:cstheme="minorBidi"/>
          <w:sz w:val="22"/>
          <w:szCs w:val="22"/>
        </w:rPr>
        <w:tab/>
      </w:r>
      <w:r w:rsidRPr="00FE2B14">
        <w:rPr>
          <w:rFonts w:cs="v4.2.0"/>
        </w:rPr>
        <w:t>Test Requirements</w:t>
      </w:r>
      <w:r>
        <w:tab/>
        <w:t>1316</w:t>
      </w:r>
    </w:p>
    <w:p w14:paraId="735363FB" w14:textId="77777777" w:rsidR="001613A3" w:rsidRDefault="001613A3">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1317</w:t>
      </w:r>
    </w:p>
    <w:p w14:paraId="612F772A" w14:textId="77777777" w:rsidR="001613A3" w:rsidRDefault="001613A3">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1317</w:t>
      </w:r>
    </w:p>
    <w:p w14:paraId="74FB5E25" w14:textId="77777777" w:rsidR="001613A3" w:rsidRDefault="001613A3">
      <w:pPr>
        <w:pStyle w:val="TOC4"/>
        <w:rPr>
          <w:rFonts w:asciiTheme="minorHAnsi" w:eastAsiaTheme="minorEastAsia" w:hAnsiTheme="minorHAnsi" w:cstheme="minorBidi"/>
          <w:sz w:val="22"/>
          <w:szCs w:val="22"/>
        </w:rPr>
      </w:pPr>
      <w:r w:rsidRPr="00FE2B14">
        <w:rPr>
          <w:rFonts w:cs="v4.2.0"/>
        </w:rPr>
        <w:t>A.7.1.16.2</w:t>
      </w:r>
      <w:r>
        <w:rPr>
          <w:rFonts w:asciiTheme="minorHAnsi" w:eastAsiaTheme="minorEastAsia" w:hAnsiTheme="minorHAnsi" w:cstheme="minorBidi"/>
          <w:sz w:val="22"/>
          <w:szCs w:val="22"/>
        </w:rPr>
        <w:tab/>
      </w:r>
      <w:r w:rsidRPr="00FE2B14">
        <w:rPr>
          <w:rFonts w:cs="v4.2.0"/>
        </w:rPr>
        <w:t>Test Requirements</w:t>
      </w:r>
      <w:r>
        <w:tab/>
        <w:t>1318</w:t>
      </w:r>
    </w:p>
    <w:p w14:paraId="6A57B41D" w14:textId="77777777" w:rsidR="001613A3" w:rsidRDefault="001613A3">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p>
    <w:p w14:paraId="41A5B459" w14:textId="77777777" w:rsidR="001613A3" w:rsidRDefault="001613A3">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1319</w:t>
      </w:r>
    </w:p>
    <w:p w14:paraId="0D047ED2" w14:textId="77777777" w:rsidR="001613A3" w:rsidRDefault="001613A3">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1321</w:t>
      </w:r>
    </w:p>
    <w:p w14:paraId="0081F285" w14:textId="77777777" w:rsidR="001613A3" w:rsidRDefault="001613A3">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p>
    <w:p w14:paraId="14417C96" w14:textId="77777777" w:rsidR="001613A3" w:rsidRDefault="001613A3">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1322</w:t>
      </w:r>
    </w:p>
    <w:p w14:paraId="2F5536AC" w14:textId="77777777" w:rsidR="001613A3" w:rsidRDefault="001613A3">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1324</w:t>
      </w:r>
    </w:p>
    <w:p w14:paraId="731F41F4" w14:textId="77777777" w:rsidR="001613A3" w:rsidRDefault="001613A3">
      <w:pPr>
        <w:pStyle w:val="TOC3"/>
        <w:rPr>
          <w:rFonts w:asciiTheme="minorHAnsi" w:eastAsiaTheme="minorEastAsia" w:hAnsiTheme="minorHAnsi" w:cstheme="minorBidi"/>
          <w:sz w:val="22"/>
          <w:szCs w:val="22"/>
        </w:rPr>
      </w:pPr>
      <w:r w:rsidRPr="00FE2B14">
        <w:rPr>
          <w:snapToGrid w:val="0"/>
        </w:rPr>
        <w:lastRenderedPageBreak/>
        <w:t>A.7.1.19</w:t>
      </w:r>
      <w:r>
        <w:rPr>
          <w:rFonts w:asciiTheme="minorHAnsi" w:eastAsiaTheme="minorEastAsia" w:hAnsiTheme="minorHAnsi" w:cstheme="minorBidi"/>
          <w:sz w:val="22"/>
          <w:szCs w:val="22"/>
        </w:rPr>
        <w:tab/>
      </w:r>
      <w:r>
        <w:rPr>
          <w:lang w:eastAsia="zh-CN"/>
        </w:rPr>
        <w:t>E-UTRAN FDD - UE Transmit Timing Accuracy Test for RACH-less Handover</w:t>
      </w:r>
      <w:r>
        <w:tab/>
        <w:t>1325</w:t>
      </w:r>
    </w:p>
    <w:p w14:paraId="1132318E" w14:textId="77777777" w:rsidR="001613A3" w:rsidRDefault="001613A3">
      <w:pPr>
        <w:pStyle w:val="TOC4"/>
        <w:rPr>
          <w:rFonts w:asciiTheme="minorHAnsi" w:eastAsiaTheme="minorEastAsia" w:hAnsiTheme="minorHAnsi" w:cstheme="minorBidi"/>
          <w:sz w:val="22"/>
          <w:szCs w:val="22"/>
        </w:rPr>
      </w:pPr>
      <w:r w:rsidRPr="00FE2B14">
        <w:rPr>
          <w:snapToGrid w:val="0"/>
        </w:rPr>
        <w:t>A.7.1.19.1</w:t>
      </w:r>
      <w:r>
        <w:rPr>
          <w:rFonts w:asciiTheme="minorHAnsi" w:eastAsiaTheme="minorEastAsia" w:hAnsiTheme="minorHAnsi" w:cstheme="minorBidi"/>
          <w:sz w:val="22"/>
          <w:szCs w:val="22"/>
        </w:rPr>
        <w:tab/>
      </w:r>
      <w:r w:rsidRPr="00FE2B14">
        <w:rPr>
          <w:snapToGrid w:val="0"/>
        </w:rPr>
        <w:t>Test Purpose and Environment</w:t>
      </w:r>
      <w:r>
        <w:tab/>
        <w:t>1325</w:t>
      </w:r>
    </w:p>
    <w:p w14:paraId="4DA3D2DA" w14:textId="77777777" w:rsidR="001613A3" w:rsidRDefault="001613A3">
      <w:pPr>
        <w:pStyle w:val="TOC4"/>
        <w:rPr>
          <w:rFonts w:asciiTheme="minorHAnsi" w:eastAsiaTheme="minorEastAsia" w:hAnsiTheme="minorHAnsi" w:cstheme="minorBidi"/>
          <w:sz w:val="22"/>
          <w:szCs w:val="22"/>
        </w:rPr>
      </w:pPr>
      <w:r w:rsidRPr="00FE2B14">
        <w:rPr>
          <w:snapToGrid w:val="0"/>
        </w:rPr>
        <w:t>A.7.1.19.2</w:t>
      </w:r>
      <w:r>
        <w:rPr>
          <w:rFonts w:asciiTheme="minorHAnsi" w:eastAsiaTheme="minorEastAsia" w:hAnsiTheme="minorHAnsi" w:cstheme="minorBidi"/>
          <w:sz w:val="22"/>
          <w:szCs w:val="22"/>
        </w:rPr>
        <w:tab/>
      </w:r>
      <w:r w:rsidRPr="00FE2B14">
        <w:rPr>
          <w:snapToGrid w:val="0"/>
        </w:rPr>
        <w:t>Test Requirements</w:t>
      </w:r>
      <w:r>
        <w:tab/>
        <w:t>1326</w:t>
      </w:r>
    </w:p>
    <w:p w14:paraId="20DCCCDD" w14:textId="77777777" w:rsidR="001613A3" w:rsidRDefault="001613A3">
      <w:pPr>
        <w:pStyle w:val="TOC3"/>
        <w:rPr>
          <w:rFonts w:asciiTheme="minorHAnsi" w:eastAsiaTheme="minorEastAsia" w:hAnsiTheme="minorHAnsi" w:cstheme="minorBidi"/>
          <w:sz w:val="22"/>
          <w:szCs w:val="22"/>
        </w:rPr>
      </w:pPr>
      <w:r w:rsidRPr="00FE2B14">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1326</w:t>
      </w:r>
    </w:p>
    <w:p w14:paraId="51AC01B1" w14:textId="77777777" w:rsidR="001613A3" w:rsidRDefault="001613A3">
      <w:pPr>
        <w:pStyle w:val="TOC4"/>
        <w:rPr>
          <w:rFonts w:asciiTheme="minorHAnsi" w:eastAsiaTheme="minorEastAsia" w:hAnsiTheme="minorHAnsi" w:cstheme="minorBidi"/>
          <w:sz w:val="22"/>
          <w:szCs w:val="22"/>
        </w:rPr>
      </w:pPr>
      <w:r w:rsidRPr="00FE2B14">
        <w:rPr>
          <w:snapToGrid w:val="0"/>
        </w:rPr>
        <w:t>A.7.1.20.1</w:t>
      </w:r>
      <w:r>
        <w:rPr>
          <w:rFonts w:asciiTheme="minorHAnsi" w:eastAsiaTheme="minorEastAsia" w:hAnsiTheme="minorHAnsi" w:cstheme="minorBidi"/>
          <w:sz w:val="22"/>
          <w:szCs w:val="22"/>
        </w:rPr>
        <w:tab/>
      </w:r>
      <w:r w:rsidRPr="00FE2B14">
        <w:rPr>
          <w:snapToGrid w:val="0"/>
        </w:rPr>
        <w:t>Test Purpose and Environment</w:t>
      </w:r>
      <w:r>
        <w:tab/>
        <w:t>1326</w:t>
      </w:r>
    </w:p>
    <w:p w14:paraId="4EC9C11C" w14:textId="77777777" w:rsidR="001613A3" w:rsidRDefault="001613A3">
      <w:pPr>
        <w:pStyle w:val="TOC4"/>
        <w:rPr>
          <w:rFonts w:asciiTheme="minorHAnsi" w:eastAsiaTheme="minorEastAsia" w:hAnsiTheme="minorHAnsi" w:cstheme="minorBidi"/>
          <w:sz w:val="22"/>
          <w:szCs w:val="22"/>
        </w:rPr>
      </w:pPr>
      <w:r w:rsidRPr="00FE2B14">
        <w:rPr>
          <w:snapToGrid w:val="0"/>
        </w:rPr>
        <w:t>A.7.1.20.2</w:t>
      </w:r>
      <w:r>
        <w:rPr>
          <w:rFonts w:asciiTheme="minorHAnsi" w:eastAsiaTheme="minorEastAsia" w:hAnsiTheme="minorHAnsi" w:cstheme="minorBidi"/>
          <w:sz w:val="22"/>
          <w:szCs w:val="22"/>
        </w:rPr>
        <w:tab/>
      </w:r>
      <w:r w:rsidRPr="00FE2B14">
        <w:rPr>
          <w:snapToGrid w:val="0"/>
        </w:rPr>
        <w:t>Test Requirements</w:t>
      </w:r>
      <w:r>
        <w:tab/>
        <w:t>1328</w:t>
      </w:r>
    </w:p>
    <w:p w14:paraId="2D0238E6" w14:textId="77777777" w:rsidR="001613A3" w:rsidRDefault="001613A3">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1328</w:t>
      </w:r>
    </w:p>
    <w:p w14:paraId="494D8E58" w14:textId="77777777" w:rsidR="001613A3" w:rsidRDefault="001613A3">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1328</w:t>
      </w:r>
    </w:p>
    <w:p w14:paraId="3F5AA80D" w14:textId="77777777" w:rsidR="001613A3" w:rsidRDefault="001613A3">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1330</w:t>
      </w:r>
    </w:p>
    <w:p w14:paraId="13EDCBA6" w14:textId="77777777" w:rsidR="001613A3" w:rsidRDefault="001613A3">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1330</w:t>
      </w:r>
    </w:p>
    <w:p w14:paraId="24AA5960" w14:textId="77777777" w:rsidR="001613A3" w:rsidRDefault="001613A3">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1330</w:t>
      </w:r>
    </w:p>
    <w:p w14:paraId="363388F3" w14:textId="77777777" w:rsidR="001613A3" w:rsidRDefault="001613A3">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1332</w:t>
      </w:r>
    </w:p>
    <w:p w14:paraId="72199A48" w14:textId="77777777" w:rsidR="001613A3" w:rsidRDefault="001613A3">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1332</w:t>
      </w:r>
    </w:p>
    <w:p w14:paraId="5B40AB59" w14:textId="77777777" w:rsidR="001613A3" w:rsidRDefault="001613A3">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1332</w:t>
      </w:r>
    </w:p>
    <w:p w14:paraId="5AFA6473" w14:textId="77777777" w:rsidR="001613A3" w:rsidRDefault="001613A3">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1334</w:t>
      </w:r>
    </w:p>
    <w:p w14:paraId="52EC77ED" w14:textId="77777777" w:rsidR="001613A3" w:rsidRDefault="001613A3">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1334</w:t>
      </w:r>
    </w:p>
    <w:p w14:paraId="54C1AB5E" w14:textId="77777777" w:rsidR="001613A3" w:rsidRDefault="001613A3">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1334</w:t>
      </w:r>
    </w:p>
    <w:p w14:paraId="24D8210C" w14:textId="77777777" w:rsidR="001613A3" w:rsidRDefault="001613A3">
      <w:pPr>
        <w:pStyle w:val="TOC4"/>
        <w:rPr>
          <w:rFonts w:asciiTheme="minorHAnsi" w:eastAsiaTheme="minorEastAsia" w:hAnsiTheme="minorHAnsi" w:cstheme="minorBidi"/>
          <w:sz w:val="22"/>
          <w:szCs w:val="22"/>
        </w:rPr>
      </w:pPr>
      <w:r w:rsidRPr="00FE2B14">
        <w:rPr>
          <w:rFonts w:cs="v4.2.0"/>
        </w:rPr>
        <w:t>A.7.1.24.2</w:t>
      </w:r>
      <w:r>
        <w:rPr>
          <w:rFonts w:asciiTheme="minorHAnsi" w:eastAsiaTheme="minorEastAsia" w:hAnsiTheme="minorHAnsi" w:cstheme="minorBidi"/>
          <w:sz w:val="22"/>
          <w:szCs w:val="22"/>
        </w:rPr>
        <w:tab/>
      </w:r>
      <w:r w:rsidRPr="00FE2B14">
        <w:rPr>
          <w:rFonts w:cs="v4.2.0"/>
        </w:rPr>
        <w:t>Test Requirements</w:t>
      </w:r>
      <w:r>
        <w:tab/>
        <w:t>1335</w:t>
      </w:r>
    </w:p>
    <w:p w14:paraId="1278926B" w14:textId="77777777" w:rsidR="001613A3" w:rsidRDefault="001613A3">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1336</w:t>
      </w:r>
    </w:p>
    <w:p w14:paraId="3695CA2B" w14:textId="77777777" w:rsidR="001613A3" w:rsidRDefault="001613A3">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1336</w:t>
      </w:r>
    </w:p>
    <w:p w14:paraId="2B79AF69" w14:textId="77777777" w:rsidR="001613A3" w:rsidRDefault="001613A3">
      <w:pPr>
        <w:pStyle w:val="TOC4"/>
        <w:rPr>
          <w:rFonts w:asciiTheme="minorHAnsi" w:eastAsiaTheme="minorEastAsia" w:hAnsiTheme="minorHAnsi" w:cstheme="minorBidi"/>
          <w:sz w:val="22"/>
          <w:szCs w:val="22"/>
        </w:rPr>
      </w:pPr>
      <w:r w:rsidRPr="00FE2B14">
        <w:rPr>
          <w:rFonts w:cs="v4.2.0"/>
        </w:rPr>
        <w:t>A.7.1.25.2</w:t>
      </w:r>
      <w:r>
        <w:rPr>
          <w:rFonts w:asciiTheme="minorHAnsi" w:eastAsiaTheme="minorEastAsia" w:hAnsiTheme="minorHAnsi" w:cstheme="minorBidi"/>
          <w:sz w:val="22"/>
          <w:szCs w:val="22"/>
        </w:rPr>
        <w:tab/>
      </w:r>
      <w:r w:rsidRPr="00FE2B14">
        <w:rPr>
          <w:rFonts w:cs="v4.2.0"/>
        </w:rPr>
        <w:t>Test Requirements</w:t>
      </w:r>
      <w:r>
        <w:tab/>
        <w:t>1337</w:t>
      </w:r>
    </w:p>
    <w:p w14:paraId="764B162C" w14:textId="77777777" w:rsidR="001613A3" w:rsidRDefault="001613A3">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1338</w:t>
      </w:r>
    </w:p>
    <w:p w14:paraId="399E9DAE" w14:textId="77777777" w:rsidR="001613A3" w:rsidRDefault="001613A3">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1338</w:t>
      </w:r>
    </w:p>
    <w:p w14:paraId="1513F441" w14:textId="77777777" w:rsidR="001613A3" w:rsidRDefault="001613A3">
      <w:pPr>
        <w:pStyle w:val="TOC4"/>
        <w:rPr>
          <w:rFonts w:asciiTheme="minorHAnsi" w:eastAsiaTheme="minorEastAsia" w:hAnsiTheme="minorHAnsi" w:cstheme="minorBidi"/>
          <w:sz w:val="22"/>
          <w:szCs w:val="22"/>
        </w:rPr>
      </w:pPr>
      <w:r w:rsidRPr="00FE2B14">
        <w:rPr>
          <w:rFonts w:cs="v4.2.0"/>
        </w:rPr>
        <w:t>A.7.1.26.2</w:t>
      </w:r>
      <w:r>
        <w:rPr>
          <w:rFonts w:asciiTheme="minorHAnsi" w:eastAsiaTheme="minorEastAsia" w:hAnsiTheme="minorHAnsi" w:cstheme="minorBidi"/>
          <w:sz w:val="22"/>
          <w:szCs w:val="22"/>
        </w:rPr>
        <w:tab/>
      </w:r>
      <w:r w:rsidRPr="00FE2B14">
        <w:rPr>
          <w:rFonts w:cs="v4.2.0"/>
        </w:rPr>
        <w:t>Test Requirements</w:t>
      </w:r>
      <w:r>
        <w:tab/>
        <w:t>1339</w:t>
      </w:r>
    </w:p>
    <w:p w14:paraId="398E2580" w14:textId="77777777" w:rsidR="001613A3" w:rsidRDefault="001613A3">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p>
    <w:p w14:paraId="1D4168B5" w14:textId="77777777" w:rsidR="001613A3" w:rsidRDefault="001613A3">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1340</w:t>
      </w:r>
    </w:p>
    <w:p w14:paraId="715AACFC" w14:textId="77777777" w:rsidR="001613A3" w:rsidRDefault="001613A3">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1342</w:t>
      </w:r>
    </w:p>
    <w:p w14:paraId="3EAB3975" w14:textId="77777777" w:rsidR="001613A3" w:rsidRDefault="001613A3">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p>
    <w:p w14:paraId="49C8055C" w14:textId="77777777" w:rsidR="001613A3" w:rsidRDefault="001613A3">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1342</w:t>
      </w:r>
    </w:p>
    <w:p w14:paraId="19827BAE" w14:textId="77777777" w:rsidR="001613A3" w:rsidRDefault="001613A3">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1344</w:t>
      </w:r>
    </w:p>
    <w:p w14:paraId="3DCF9335" w14:textId="77777777" w:rsidR="001613A3" w:rsidRDefault="001613A3">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1345</w:t>
      </w:r>
    </w:p>
    <w:p w14:paraId="5F4F3FA7" w14:textId="77777777" w:rsidR="001613A3" w:rsidRDefault="001613A3">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1345</w:t>
      </w:r>
    </w:p>
    <w:p w14:paraId="7E49DCFB" w14:textId="77777777" w:rsidR="001613A3" w:rsidRDefault="001613A3">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1345</w:t>
      </w:r>
    </w:p>
    <w:p w14:paraId="72AF77ED" w14:textId="77777777" w:rsidR="001613A3" w:rsidRDefault="001613A3">
      <w:pPr>
        <w:pStyle w:val="TOC4"/>
        <w:rPr>
          <w:rFonts w:asciiTheme="minorHAnsi" w:eastAsiaTheme="minorEastAsia" w:hAnsiTheme="minorHAnsi" w:cstheme="minorBidi"/>
          <w:sz w:val="22"/>
          <w:szCs w:val="22"/>
        </w:rPr>
      </w:pPr>
      <w:r w:rsidRPr="00FE2B14">
        <w:rPr>
          <w:rFonts w:cs="v4.2.0"/>
        </w:rPr>
        <w:t>A.7.2.1.2</w:t>
      </w:r>
      <w:r>
        <w:rPr>
          <w:rFonts w:asciiTheme="minorHAnsi" w:eastAsiaTheme="minorEastAsia" w:hAnsiTheme="minorHAnsi" w:cstheme="minorBidi"/>
          <w:sz w:val="22"/>
          <w:szCs w:val="22"/>
        </w:rPr>
        <w:tab/>
      </w:r>
      <w:r w:rsidRPr="00FE2B14">
        <w:rPr>
          <w:rFonts w:cs="v4.2.0"/>
        </w:rPr>
        <w:t>Test Requirements</w:t>
      </w:r>
      <w:r>
        <w:tab/>
        <w:t>1346</w:t>
      </w:r>
    </w:p>
    <w:p w14:paraId="5098AAEB" w14:textId="77777777" w:rsidR="001613A3" w:rsidRDefault="001613A3">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1347</w:t>
      </w:r>
    </w:p>
    <w:p w14:paraId="0BE1E1E6" w14:textId="77777777" w:rsidR="001613A3" w:rsidRDefault="001613A3">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1347</w:t>
      </w:r>
    </w:p>
    <w:p w14:paraId="73A3F6F0" w14:textId="77777777" w:rsidR="001613A3" w:rsidRDefault="001613A3">
      <w:pPr>
        <w:pStyle w:val="TOC4"/>
        <w:rPr>
          <w:rFonts w:asciiTheme="minorHAnsi" w:eastAsiaTheme="minorEastAsia" w:hAnsiTheme="minorHAnsi" w:cstheme="minorBidi"/>
          <w:sz w:val="22"/>
          <w:szCs w:val="22"/>
        </w:rPr>
      </w:pPr>
      <w:r w:rsidRPr="00FE2B14">
        <w:rPr>
          <w:rFonts w:cs="v4.2.0"/>
        </w:rPr>
        <w:t>A.7.2.2.2</w:t>
      </w:r>
      <w:r>
        <w:rPr>
          <w:rFonts w:asciiTheme="minorHAnsi" w:eastAsiaTheme="minorEastAsia" w:hAnsiTheme="minorHAnsi" w:cstheme="minorBidi"/>
          <w:sz w:val="22"/>
          <w:szCs w:val="22"/>
        </w:rPr>
        <w:tab/>
      </w:r>
      <w:r w:rsidRPr="00FE2B14">
        <w:rPr>
          <w:rFonts w:cs="v4.2.0"/>
        </w:rPr>
        <w:t>Test Requirements</w:t>
      </w:r>
      <w:r>
        <w:tab/>
        <w:t>1349</w:t>
      </w:r>
    </w:p>
    <w:p w14:paraId="744552D7" w14:textId="77777777" w:rsidR="001613A3" w:rsidRDefault="001613A3">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p>
    <w:p w14:paraId="2287F379" w14:textId="77777777" w:rsidR="001613A3" w:rsidRDefault="001613A3">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1349</w:t>
      </w:r>
    </w:p>
    <w:p w14:paraId="54943C0D" w14:textId="77777777" w:rsidR="001613A3" w:rsidRDefault="001613A3">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1349</w:t>
      </w:r>
    </w:p>
    <w:p w14:paraId="55D0A96B" w14:textId="77777777" w:rsidR="001613A3" w:rsidRDefault="001613A3">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p>
    <w:p w14:paraId="410060E3" w14:textId="77777777" w:rsidR="001613A3" w:rsidRDefault="001613A3">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1349</w:t>
      </w:r>
    </w:p>
    <w:p w14:paraId="4691B756" w14:textId="77777777" w:rsidR="001613A3" w:rsidRDefault="001613A3">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1352</w:t>
      </w:r>
    </w:p>
    <w:p w14:paraId="5F333409" w14:textId="77777777" w:rsidR="001613A3" w:rsidRDefault="001613A3">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p>
    <w:p w14:paraId="4A601649" w14:textId="77777777" w:rsidR="001613A3" w:rsidRDefault="001613A3">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1352</w:t>
      </w:r>
    </w:p>
    <w:p w14:paraId="6343C044" w14:textId="77777777" w:rsidR="001613A3" w:rsidRDefault="001613A3">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1354</w:t>
      </w:r>
    </w:p>
    <w:p w14:paraId="3933D110" w14:textId="77777777" w:rsidR="001613A3" w:rsidRDefault="001613A3">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p>
    <w:p w14:paraId="13E81CEB" w14:textId="77777777" w:rsidR="001613A3" w:rsidRDefault="001613A3">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1354</w:t>
      </w:r>
    </w:p>
    <w:p w14:paraId="4AAA2F7F" w14:textId="77777777" w:rsidR="001613A3" w:rsidRDefault="001613A3">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1355</w:t>
      </w:r>
    </w:p>
    <w:p w14:paraId="7DED09F4" w14:textId="77777777" w:rsidR="001613A3" w:rsidRDefault="001613A3">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p>
    <w:p w14:paraId="09A3C849" w14:textId="77777777" w:rsidR="001613A3" w:rsidRDefault="001613A3">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1355</w:t>
      </w:r>
    </w:p>
    <w:p w14:paraId="6B4748B2" w14:textId="77777777" w:rsidR="001613A3" w:rsidRDefault="001613A3">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1355</w:t>
      </w:r>
    </w:p>
    <w:p w14:paraId="28BCCD00" w14:textId="77777777" w:rsidR="001613A3" w:rsidRDefault="001613A3">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1355</w:t>
      </w:r>
    </w:p>
    <w:p w14:paraId="6E11480C" w14:textId="77777777" w:rsidR="001613A3" w:rsidRDefault="001613A3">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1355</w:t>
      </w:r>
    </w:p>
    <w:p w14:paraId="2805E667" w14:textId="77777777" w:rsidR="001613A3" w:rsidRDefault="001613A3">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1358</w:t>
      </w:r>
    </w:p>
    <w:p w14:paraId="0564C295" w14:textId="77777777" w:rsidR="001613A3" w:rsidRDefault="001613A3">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1358</w:t>
      </w:r>
    </w:p>
    <w:p w14:paraId="05897459" w14:textId="77777777" w:rsidR="001613A3" w:rsidRDefault="001613A3">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1358</w:t>
      </w:r>
    </w:p>
    <w:p w14:paraId="05411FE0" w14:textId="77777777" w:rsidR="001613A3" w:rsidRDefault="001613A3">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1360</w:t>
      </w:r>
    </w:p>
    <w:p w14:paraId="2E7087ED" w14:textId="77777777" w:rsidR="001613A3" w:rsidRDefault="001613A3">
      <w:pPr>
        <w:pStyle w:val="TOC3"/>
        <w:rPr>
          <w:rFonts w:asciiTheme="minorHAnsi" w:eastAsiaTheme="minorEastAsia" w:hAnsiTheme="minorHAnsi" w:cstheme="minorBidi"/>
          <w:sz w:val="22"/>
          <w:szCs w:val="22"/>
        </w:rPr>
      </w:pPr>
      <w:r>
        <w:lastRenderedPageBreak/>
        <w:t>A.7.2.8</w:t>
      </w:r>
      <w:r>
        <w:rPr>
          <w:rFonts w:asciiTheme="minorHAnsi" w:eastAsiaTheme="minorEastAsia" w:hAnsiTheme="minorHAnsi" w:cstheme="minorBidi"/>
          <w:sz w:val="22"/>
          <w:szCs w:val="22"/>
        </w:rPr>
        <w:tab/>
      </w:r>
      <w:r>
        <w:t>E-UTRAN TDD Timing Advance Adjustment Accuracy Test for Cat-M1 UE in CEModeA</w:t>
      </w:r>
      <w:r>
        <w:tab/>
        <w:t>1360</w:t>
      </w:r>
    </w:p>
    <w:p w14:paraId="2E1B67BD" w14:textId="77777777" w:rsidR="001613A3" w:rsidRDefault="001613A3">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1360</w:t>
      </w:r>
    </w:p>
    <w:p w14:paraId="6C6792ED" w14:textId="77777777" w:rsidR="001613A3" w:rsidRDefault="001613A3">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1362</w:t>
      </w:r>
    </w:p>
    <w:p w14:paraId="5C7C830F" w14:textId="77777777" w:rsidR="001613A3" w:rsidRDefault="001613A3">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1364</w:t>
      </w:r>
    </w:p>
    <w:p w14:paraId="2FBCC51F" w14:textId="77777777" w:rsidR="001613A3" w:rsidRDefault="001613A3">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p>
    <w:p w14:paraId="77E2F499" w14:textId="77777777" w:rsidR="001613A3" w:rsidRDefault="001613A3">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1364</w:t>
      </w:r>
    </w:p>
    <w:p w14:paraId="58CE9694" w14:textId="77777777" w:rsidR="001613A3" w:rsidRDefault="001613A3">
      <w:pPr>
        <w:pStyle w:val="TOC4"/>
        <w:rPr>
          <w:rFonts w:asciiTheme="minorHAnsi" w:eastAsiaTheme="minorEastAsia" w:hAnsiTheme="minorHAnsi" w:cstheme="minorBidi"/>
          <w:sz w:val="22"/>
          <w:szCs w:val="22"/>
        </w:rPr>
      </w:pPr>
      <w:r w:rsidRPr="00FE2B14">
        <w:rPr>
          <w:rFonts w:cs="v4.2.0"/>
        </w:rPr>
        <w:t>A.7.2.10.2</w:t>
      </w:r>
      <w:r>
        <w:rPr>
          <w:rFonts w:asciiTheme="minorHAnsi" w:eastAsiaTheme="minorEastAsia" w:hAnsiTheme="minorHAnsi" w:cstheme="minorBidi"/>
          <w:sz w:val="22"/>
          <w:szCs w:val="22"/>
        </w:rPr>
        <w:tab/>
      </w:r>
      <w:r w:rsidRPr="00FE2B14">
        <w:rPr>
          <w:rFonts w:cs="v4.2.0"/>
        </w:rPr>
        <w:t>Test Requirements</w:t>
      </w:r>
      <w:r>
        <w:tab/>
        <w:t>1365</w:t>
      </w:r>
    </w:p>
    <w:p w14:paraId="0873957E" w14:textId="77777777" w:rsidR="001613A3" w:rsidRDefault="001613A3">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1365</w:t>
      </w:r>
    </w:p>
    <w:p w14:paraId="553AC190" w14:textId="77777777" w:rsidR="001613A3" w:rsidRDefault="001613A3">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1365</w:t>
      </w:r>
    </w:p>
    <w:p w14:paraId="4A209365" w14:textId="77777777" w:rsidR="001613A3" w:rsidRDefault="001613A3">
      <w:pPr>
        <w:pStyle w:val="TOC4"/>
        <w:rPr>
          <w:rFonts w:asciiTheme="minorHAnsi" w:eastAsiaTheme="minorEastAsia" w:hAnsiTheme="minorHAnsi" w:cstheme="minorBidi"/>
          <w:sz w:val="22"/>
          <w:szCs w:val="22"/>
        </w:rPr>
      </w:pPr>
      <w:r w:rsidRPr="00FE2B14">
        <w:rPr>
          <w:rFonts w:cs="v4.2.0"/>
        </w:rPr>
        <w:t>A.7.2.11.2</w:t>
      </w:r>
      <w:r>
        <w:rPr>
          <w:rFonts w:asciiTheme="minorHAnsi" w:eastAsiaTheme="minorEastAsia" w:hAnsiTheme="minorHAnsi" w:cstheme="minorBidi"/>
          <w:sz w:val="22"/>
          <w:szCs w:val="22"/>
        </w:rPr>
        <w:tab/>
      </w:r>
      <w:r w:rsidRPr="00FE2B14">
        <w:rPr>
          <w:rFonts w:cs="v4.2.0"/>
        </w:rPr>
        <w:t>Test Requirements</w:t>
      </w:r>
      <w:r>
        <w:tab/>
        <w:t>1367</w:t>
      </w:r>
    </w:p>
    <w:p w14:paraId="5EC35A9D" w14:textId="77777777" w:rsidR="001613A3" w:rsidRDefault="001613A3">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1367</w:t>
      </w:r>
    </w:p>
    <w:p w14:paraId="07781979" w14:textId="77777777" w:rsidR="001613A3" w:rsidRDefault="001613A3">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1367</w:t>
      </w:r>
    </w:p>
    <w:p w14:paraId="2575E1AB" w14:textId="77777777" w:rsidR="001613A3" w:rsidRDefault="001613A3">
      <w:pPr>
        <w:pStyle w:val="TOC4"/>
        <w:rPr>
          <w:rFonts w:asciiTheme="minorHAnsi" w:eastAsiaTheme="minorEastAsia" w:hAnsiTheme="minorHAnsi" w:cstheme="minorBidi"/>
          <w:sz w:val="22"/>
          <w:szCs w:val="22"/>
        </w:rPr>
      </w:pPr>
      <w:r w:rsidRPr="00FE2B14">
        <w:rPr>
          <w:rFonts w:cs="v4.2.0"/>
        </w:rPr>
        <w:t>A.7.2.12.2</w:t>
      </w:r>
      <w:r>
        <w:rPr>
          <w:rFonts w:asciiTheme="minorHAnsi" w:eastAsiaTheme="minorEastAsia" w:hAnsiTheme="minorHAnsi" w:cstheme="minorBidi"/>
          <w:sz w:val="22"/>
          <w:szCs w:val="22"/>
        </w:rPr>
        <w:tab/>
      </w:r>
      <w:r w:rsidRPr="00FE2B14">
        <w:rPr>
          <w:rFonts w:cs="v4.2.0"/>
        </w:rPr>
        <w:t>Test Requirements</w:t>
      </w:r>
      <w:r>
        <w:tab/>
        <w:t>1369</w:t>
      </w:r>
    </w:p>
    <w:p w14:paraId="365F2521" w14:textId="77777777" w:rsidR="001613A3" w:rsidRDefault="001613A3">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FE2B14">
        <w:rPr>
          <w:i/>
          <w:iCs/>
          <w:lang w:val="en-US"/>
        </w:rPr>
        <w:t>ShortProcessingTime=TRUE</w:t>
      </w:r>
      <w:r>
        <w:tab/>
        <w:t>1369</w:t>
      </w:r>
    </w:p>
    <w:p w14:paraId="7B202BD1" w14:textId="77777777" w:rsidR="001613A3" w:rsidRDefault="001613A3">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1369</w:t>
      </w:r>
    </w:p>
    <w:p w14:paraId="1C3DE00C" w14:textId="77777777" w:rsidR="001613A3" w:rsidRDefault="001613A3">
      <w:pPr>
        <w:pStyle w:val="TOC4"/>
        <w:rPr>
          <w:rFonts w:asciiTheme="minorHAnsi" w:eastAsiaTheme="minorEastAsia" w:hAnsiTheme="minorHAnsi" w:cstheme="minorBidi"/>
          <w:sz w:val="22"/>
          <w:szCs w:val="22"/>
        </w:rPr>
      </w:pPr>
      <w:r w:rsidRPr="00FE2B14">
        <w:rPr>
          <w:rFonts w:cs="v4.2.0"/>
        </w:rPr>
        <w:t>A.7.2.13.2</w:t>
      </w:r>
      <w:r>
        <w:rPr>
          <w:rFonts w:asciiTheme="minorHAnsi" w:eastAsiaTheme="minorEastAsia" w:hAnsiTheme="minorHAnsi" w:cstheme="minorBidi"/>
          <w:sz w:val="22"/>
          <w:szCs w:val="22"/>
        </w:rPr>
        <w:tab/>
      </w:r>
      <w:r w:rsidRPr="00FE2B14">
        <w:rPr>
          <w:rFonts w:cs="v4.2.0"/>
        </w:rPr>
        <w:t>Test Requirements</w:t>
      </w:r>
      <w:r>
        <w:tab/>
        <w:t>1371</w:t>
      </w:r>
    </w:p>
    <w:p w14:paraId="0CC8EE3A" w14:textId="77777777" w:rsidR="001613A3" w:rsidRDefault="001613A3">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FE2B14">
        <w:rPr>
          <w:i/>
          <w:iCs/>
          <w:lang w:val="en-US"/>
        </w:rPr>
        <w:t>ShortProcessingTime=TRUE</w:t>
      </w:r>
      <w:r>
        <w:tab/>
        <w:t>1371</w:t>
      </w:r>
    </w:p>
    <w:p w14:paraId="1367CD96" w14:textId="77777777" w:rsidR="001613A3" w:rsidRDefault="001613A3">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1371</w:t>
      </w:r>
    </w:p>
    <w:p w14:paraId="1046B4E8" w14:textId="77777777" w:rsidR="001613A3" w:rsidRDefault="001613A3">
      <w:pPr>
        <w:pStyle w:val="TOC4"/>
        <w:rPr>
          <w:rFonts w:asciiTheme="minorHAnsi" w:eastAsiaTheme="minorEastAsia" w:hAnsiTheme="minorHAnsi" w:cstheme="minorBidi"/>
          <w:sz w:val="22"/>
          <w:szCs w:val="22"/>
        </w:rPr>
      </w:pPr>
      <w:r w:rsidRPr="00FE2B14">
        <w:rPr>
          <w:rFonts w:cs="v4.2.0"/>
        </w:rPr>
        <w:t>A.7.2.14.2</w:t>
      </w:r>
      <w:r>
        <w:rPr>
          <w:rFonts w:asciiTheme="minorHAnsi" w:eastAsiaTheme="minorEastAsia" w:hAnsiTheme="minorHAnsi" w:cstheme="minorBidi"/>
          <w:sz w:val="22"/>
          <w:szCs w:val="22"/>
        </w:rPr>
        <w:tab/>
      </w:r>
      <w:r w:rsidRPr="00FE2B14">
        <w:rPr>
          <w:rFonts w:cs="v4.2.0"/>
        </w:rPr>
        <w:t>Test Requirements</w:t>
      </w:r>
      <w:r>
        <w:tab/>
        <w:t>1373</w:t>
      </w:r>
    </w:p>
    <w:p w14:paraId="0396F1B7" w14:textId="77777777" w:rsidR="001613A3" w:rsidRDefault="001613A3">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1373</w:t>
      </w:r>
    </w:p>
    <w:p w14:paraId="50C3AD41" w14:textId="77777777" w:rsidR="001613A3" w:rsidRDefault="001613A3">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1373</w:t>
      </w:r>
    </w:p>
    <w:p w14:paraId="7DDA8428" w14:textId="77777777" w:rsidR="001613A3" w:rsidRDefault="001613A3">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1375</w:t>
      </w:r>
    </w:p>
    <w:p w14:paraId="430CE1CD" w14:textId="77777777" w:rsidR="001613A3" w:rsidRDefault="001613A3">
      <w:pPr>
        <w:pStyle w:val="TOC2"/>
        <w:rPr>
          <w:rFonts w:asciiTheme="minorHAnsi" w:eastAsiaTheme="minorEastAsia" w:hAnsiTheme="minorHAnsi" w:cstheme="minorBidi"/>
          <w:sz w:val="22"/>
          <w:szCs w:val="22"/>
        </w:rPr>
      </w:pPr>
      <w:r w:rsidRPr="00FE2B14">
        <w:rPr>
          <w:rFonts w:eastAsia="MS Mincho"/>
          <w:lang w:eastAsia="zh-CN"/>
        </w:rPr>
        <w:t>A.7.3</w:t>
      </w:r>
      <w:r>
        <w:rPr>
          <w:rFonts w:asciiTheme="minorHAnsi" w:eastAsiaTheme="minorEastAsia" w:hAnsiTheme="minorHAnsi" w:cstheme="minorBidi"/>
          <w:sz w:val="22"/>
          <w:szCs w:val="22"/>
        </w:rPr>
        <w:tab/>
      </w:r>
      <w:r w:rsidRPr="00FE2B14">
        <w:rPr>
          <w:rFonts w:eastAsia="MS Mincho"/>
          <w:lang w:eastAsia="zh-CN"/>
        </w:rPr>
        <w:t>Radio Link Monitoring</w:t>
      </w:r>
      <w:r>
        <w:tab/>
        <w:t>1375</w:t>
      </w:r>
    </w:p>
    <w:p w14:paraId="603F4545"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A.7.3.1</w:t>
      </w:r>
      <w:r>
        <w:rPr>
          <w:rFonts w:asciiTheme="minorHAnsi" w:eastAsiaTheme="minorEastAsia" w:hAnsiTheme="minorHAnsi" w:cstheme="minorBidi"/>
          <w:sz w:val="22"/>
          <w:szCs w:val="22"/>
        </w:rPr>
        <w:tab/>
      </w:r>
      <w:r w:rsidRPr="00FE2B14">
        <w:rPr>
          <w:rFonts w:eastAsia="MS Mincho"/>
          <w:lang w:eastAsia="zh-CN"/>
        </w:rPr>
        <w:t>E-UTRAN FDD Radio Link Monitoring Test for Out-of-sync</w:t>
      </w:r>
      <w:r>
        <w:tab/>
        <w:t>1376</w:t>
      </w:r>
    </w:p>
    <w:p w14:paraId="7651531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A.7.3.1.1</w:t>
      </w:r>
      <w:r>
        <w:rPr>
          <w:rFonts w:asciiTheme="minorHAnsi" w:eastAsiaTheme="minorEastAsia" w:hAnsiTheme="minorHAnsi" w:cstheme="minorBidi"/>
          <w:sz w:val="22"/>
          <w:szCs w:val="22"/>
        </w:rPr>
        <w:tab/>
      </w:r>
      <w:r w:rsidRPr="00FE2B14">
        <w:rPr>
          <w:snapToGrid w:val="0"/>
          <w:lang w:eastAsia="zh-CN"/>
        </w:rPr>
        <w:t>Test Purpose and Environment</w:t>
      </w:r>
      <w:r>
        <w:tab/>
        <w:t>1376</w:t>
      </w:r>
    </w:p>
    <w:p w14:paraId="28EC7557" w14:textId="77777777" w:rsidR="001613A3" w:rsidRDefault="001613A3">
      <w:pPr>
        <w:pStyle w:val="TOC4"/>
        <w:rPr>
          <w:rFonts w:asciiTheme="minorHAnsi" w:eastAsiaTheme="minorEastAsia" w:hAnsiTheme="minorHAnsi" w:cstheme="minorBidi"/>
          <w:sz w:val="22"/>
          <w:szCs w:val="22"/>
        </w:rPr>
      </w:pPr>
      <w:r w:rsidRPr="00FE2B14">
        <w:rPr>
          <w:snapToGrid w:val="0"/>
        </w:rPr>
        <w:t>A.7.3.1.2</w:t>
      </w:r>
      <w:r>
        <w:rPr>
          <w:rFonts w:asciiTheme="minorHAnsi" w:eastAsiaTheme="minorEastAsia" w:hAnsiTheme="minorHAnsi" w:cstheme="minorBidi"/>
          <w:sz w:val="22"/>
          <w:szCs w:val="22"/>
        </w:rPr>
        <w:tab/>
      </w:r>
      <w:r w:rsidRPr="00FE2B14">
        <w:rPr>
          <w:snapToGrid w:val="0"/>
        </w:rPr>
        <w:t>Test Requirements</w:t>
      </w:r>
      <w:r>
        <w:tab/>
        <w:t>1380</w:t>
      </w:r>
    </w:p>
    <w:p w14:paraId="125E4D12"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w:t>
      </w:r>
      <w:r w:rsidRPr="00FE2B14">
        <w:rPr>
          <w:rFonts w:eastAsia="MS Mincho"/>
        </w:rPr>
        <w:t>2</w:t>
      </w:r>
      <w:r>
        <w:rPr>
          <w:rFonts w:asciiTheme="minorHAnsi" w:eastAsiaTheme="minorEastAsia" w:hAnsiTheme="minorHAnsi" w:cstheme="minorBidi"/>
          <w:sz w:val="22"/>
          <w:szCs w:val="22"/>
        </w:rPr>
        <w:tab/>
      </w:r>
      <w:r w:rsidRPr="00FE2B14">
        <w:rPr>
          <w:rFonts w:eastAsia="MS Mincho"/>
          <w:lang w:eastAsia="zh-CN"/>
        </w:rPr>
        <w:t xml:space="preserve">E-UTRAN FDD Radio Link Monitoring Test for </w:t>
      </w:r>
      <w:r w:rsidRPr="00FE2B14">
        <w:rPr>
          <w:rFonts w:eastAsia="MS Mincho"/>
        </w:rPr>
        <w:t>In</w:t>
      </w:r>
      <w:r w:rsidRPr="00FE2B14">
        <w:rPr>
          <w:rFonts w:eastAsia="MS Mincho"/>
          <w:lang w:eastAsia="zh-CN"/>
        </w:rPr>
        <w:t>-sync</w:t>
      </w:r>
      <w:r>
        <w:tab/>
        <w:t>1380</w:t>
      </w:r>
    </w:p>
    <w:p w14:paraId="46BF636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2</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1380</w:t>
      </w:r>
    </w:p>
    <w:p w14:paraId="3756867F" w14:textId="77777777" w:rsidR="001613A3" w:rsidRDefault="001613A3">
      <w:pPr>
        <w:pStyle w:val="TOC4"/>
        <w:rPr>
          <w:rFonts w:asciiTheme="minorHAnsi" w:eastAsiaTheme="minorEastAsia" w:hAnsiTheme="minorHAnsi" w:cstheme="minorBidi"/>
          <w:sz w:val="22"/>
          <w:szCs w:val="22"/>
        </w:rPr>
      </w:pPr>
      <w:r w:rsidRPr="00FE2B14">
        <w:rPr>
          <w:snapToGrid w:val="0"/>
        </w:rPr>
        <w:t>A.7.3.2.2</w:t>
      </w:r>
      <w:r>
        <w:rPr>
          <w:rFonts w:asciiTheme="minorHAnsi" w:eastAsiaTheme="minorEastAsia" w:hAnsiTheme="minorHAnsi" w:cstheme="minorBidi"/>
          <w:sz w:val="22"/>
          <w:szCs w:val="22"/>
        </w:rPr>
        <w:tab/>
      </w:r>
      <w:r w:rsidRPr="00FE2B14">
        <w:rPr>
          <w:snapToGrid w:val="0"/>
        </w:rPr>
        <w:t>Test Requirements</w:t>
      </w:r>
      <w:r>
        <w:tab/>
        <w:t>1383</w:t>
      </w:r>
    </w:p>
    <w:p w14:paraId="0D728291"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w:t>
      </w:r>
      <w:r>
        <w:rPr>
          <w:rFonts w:asciiTheme="minorHAnsi" w:eastAsiaTheme="minorEastAsia" w:hAnsiTheme="minorHAnsi" w:cstheme="minorBidi"/>
          <w:sz w:val="22"/>
          <w:szCs w:val="22"/>
        </w:rPr>
        <w:tab/>
      </w:r>
      <w:r w:rsidRPr="00FE2B14">
        <w:rPr>
          <w:rFonts w:eastAsia="MS Mincho"/>
          <w:lang w:eastAsia="zh-CN"/>
        </w:rPr>
        <w:t>E-UTRAN TDD Radio Link Monitoring Test for Out-of-sync</w:t>
      </w:r>
      <w:r>
        <w:tab/>
        <w:t>1383</w:t>
      </w:r>
    </w:p>
    <w:p w14:paraId="7D07B2A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A.7.3.3.1</w:t>
      </w:r>
      <w:r>
        <w:rPr>
          <w:rFonts w:asciiTheme="minorHAnsi" w:eastAsiaTheme="minorEastAsia" w:hAnsiTheme="minorHAnsi" w:cstheme="minorBidi"/>
          <w:sz w:val="22"/>
          <w:szCs w:val="22"/>
        </w:rPr>
        <w:tab/>
      </w:r>
      <w:r w:rsidRPr="00FE2B14">
        <w:rPr>
          <w:snapToGrid w:val="0"/>
          <w:lang w:eastAsia="zh-CN"/>
        </w:rPr>
        <w:t>Test Purpose and Environment</w:t>
      </w:r>
      <w:r>
        <w:tab/>
        <w:t>1383</w:t>
      </w:r>
    </w:p>
    <w:p w14:paraId="2B5D1FBC" w14:textId="77777777" w:rsidR="001613A3" w:rsidRDefault="001613A3">
      <w:pPr>
        <w:pStyle w:val="TOC4"/>
        <w:rPr>
          <w:rFonts w:asciiTheme="minorHAnsi" w:eastAsiaTheme="minorEastAsia" w:hAnsiTheme="minorHAnsi" w:cstheme="minorBidi"/>
          <w:sz w:val="22"/>
          <w:szCs w:val="22"/>
        </w:rPr>
      </w:pPr>
      <w:r w:rsidRPr="00FE2B14">
        <w:rPr>
          <w:snapToGrid w:val="0"/>
        </w:rPr>
        <w:t>A.7.3.3.2</w:t>
      </w:r>
      <w:r>
        <w:rPr>
          <w:rFonts w:asciiTheme="minorHAnsi" w:eastAsiaTheme="minorEastAsia" w:hAnsiTheme="minorHAnsi" w:cstheme="minorBidi"/>
          <w:sz w:val="22"/>
          <w:szCs w:val="22"/>
        </w:rPr>
        <w:tab/>
      </w:r>
      <w:r w:rsidRPr="00FE2B14">
        <w:rPr>
          <w:snapToGrid w:val="0"/>
        </w:rPr>
        <w:t>Test Requirements</w:t>
      </w:r>
      <w:r>
        <w:tab/>
        <w:t>1387</w:t>
      </w:r>
    </w:p>
    <w:p w14:paraId="2E974757"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w:t>
      </w:r>
      <w:r w:rsidRPr="00FE2B14">
        <w:rPr>
          <w:rFonts w:eastAsia="MS Mincho"/>
        </w:rPr>
        <w:t>4</w:t>
      </w:r>
      <w:r>
        <w:rPr>
          <w:rFonts w:asciiTheme="minorHAnsi" w:eastAsiaTheme="minorEastAsia" w:hAnsiTheme="minorHAnsi" w:cstheme="minorBidi"/>
          <w:sz w:val="22"/>
          <w:szCs w:val="22"/>
        </w:rPr>
        <w:tab/>
      </w:r>
      <w:r w:rsidRPr="00FE2B14">
        <w:rPr>
          <w:rFonts w:eastAsia="MS Mincho"/>
          <w:lang w:eastAsia="zh-CN"/>
        </w:rPr>
        <w:t xml:space="preserve">E-UTRAN TDD Radio Link Monitoring Test for </w:t>
      </w:r>
      <w:r w:rsidRPr="00FE2B14">
        <w:rPr>
          <w:rFonts w:eastAsia="MS Mincho"/>
        </w:rPr>
        <w:t>In</w:t>
      </w:r>
      <w:r w:rsidRPr="00FE2B14">
        <w:rPr>
          <w:rFonts w:eastAsia="MS Mincho"/>
          <w:lang w:eastAsia="zh-CN"/>
        </w:rPr>
        <w:t>-sync</w:t>
      </w:r>
      <w:r>
        <w:tab/>
        <w:t>1387</w:t>
      </w:r>
    </w:p>
    <w:p w14:paraId="7C98987D"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1387</w:t>
      </w:r>
    </w:p>
    <w:p w14:paraId="051EE2FB" w14:textId="77777777" w:rsidR="001613A3" w:rsidRDefault="001613A3">
      <w:pPr>
        <w:pStyle w:val="TOC4"/>
        <w:rPr>
          <w:rFonts w:asciiTheme="minorHAnsi" w:eastAsiaTheme="minorEastAsia" w:hAnsiTheme="minorHAnsi" w:cstheme="minorBidi"/>
          <w:sz w:val="22"/>
          <w:szCs w:val="22"/>
        </w:rPr>
      </w:pPr>
      <w:r w:rsidRPr="00FE2B14">
        <w:rPr>
          <w:snapToGrid w:val="0"/>
        </w:rPr>
        <w:t>A.7.3.4.2</w:t>
      </w:r>
      <w:r>
        <w:rPr>
          <w:rFonts w:asciiTheme="minorHAnsi" w:eastAsiaTheme="minorEastAsia" w:hAnsiTheme="minorHAnsi" w:cstheme="minorBidi"/>
          <w:sz w:val="22"/>
          <w:szCs w:val="22"/>
        </w:rPr>
        <w:tab/>
      </w:r>
      <w:r w:rsidRPr="00FE2B14">
        <w:rPr>
          <w:snapToGrid w:val="0"/>
        </w:rPr>
        <w:t>Test Requirements</w:t>
      </w:r>
      <w:r>
        <w:tab/>
        <w:t>1390</w:t>
      </w:r>
    </w:p>
    <w:p w14:paraId="0CF67C7F" w14:textId="77777777" w:rsidR="001613A3" w:rsidRDefault="001613A3">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1390</w:t>
      </w:r>
    </w:p>
    <w:p w14:paraId="6712C84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A.7.3.5.1</w:t>
      </w:r>
      <w:r>
        <w:rPr>
          <w:rFonts w:asciiTheme="minorHAnsi" w:eastAsiaTheme="minorEastAsia" w:hAnsiTheme="minorHAnsi" w:cstheme="minorBidi"/>
          <w:sz w:val="22"/>
          <w:szCs w:val="22"/>
        </w:rPr>
        <w:tab/>
      </w:r>
      <w:r w:rsidRPr="00FE2B14">
        <w:rPr>
          <w:snapToGrid w:val="0"/>
          <w:lang w:eastAsia="zh-CN"/>
        </w:rPr>
        <w:t>Test Purpose and Environment</w:t>
      </w:r>
      <w:r>
        <w:tab/>
        <w:t>1390</w:t>
      </w:r>
    </w:p>
    <w:p w14:paraId="569A828B" w14:textId="77777777" w:rsidR="001613A3" w:rsidRDefault="001613A3">
      <w:pPr>
        <w:pStyle w:val="TOC4"/>
        <w:rPr>
          <w:rFonts w:asciiTheme="minorHAnsi" w:eastAsiaTheme="minorEastAsia" w:hAnsiTheme="minorHAnsi" w:cstheme="minorBidi"/>
          <w:sz w:val="22"/>
          <w:szCs w:val="22"/>
        </w:rPr>
      </w:pPr>
      <w:r w:rsidRPr="00FE2B14">
        <w:rPr>
          <w:snapToGrid w:val="0"/>
        </w:rPr>
        <w:t>A.7.3.5.2</w:t>
      </w:r>
      <w:r>
        <w:rPr>
          <w:rFonts w:asciiTheme="minorHAnsi" w:eastAsiaTheme="minorEastAsia" w:hAnsiTheme="minorHAnsi" w:cstheme="minorBidi"/>
          <w:sz w:val="22"/>
          <w:szCs w:val="22"/>
        </w:rPr>
        <w:tab/>
      </w:r>
      <w:r w:rsidRPr="00FE2B14">
        <w:rPr>
          <w:snapToGrid w:val="0"/>
        </w:rPr>
        <w:t>Test Requirements</w:t>
      </w:r>
      <w:r>
        <w:tab/>
        <w:t>1394</w:t>
      </w:r>
    </w:p>
    <w:p w14:paraId="008EE92A" w14:textId="77777777" w:rsidR="001613A3" w:rsidRDefault="001613A3">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1395</w:t>
      </w:r>
    </w:p>
    <w:p w14:paraId="05939B7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6</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1395</w:t>
      </w:r>
    </w:p>
    <w:p w14:paraId="0AC10333" w14:textId="77777777" w:rsidR="001613A3" w:rsidRDefault="001613A3">
      <w:pPr>
        <w:pStyle w:val="TOC4"/>
        <w:rPr>
          <w:rFonts w:asciiTheme="minorHAnsi" w:eastAsiaTheme="minorEastAsia" w:hAnsiTheme="minorHAnsi" w:cstheme="minorBidi"/>
          <w:sz w:val="22"/>
          <w:szCs w:val="22"/>
        </w:rPr>
      </w:pPr>
      <w:r w:rsidRPr="00FE2B14">
        <w:rPr>
          <w:snapToGrid w:val="0"/>
        </w:rPr>
        <w:t>A.7.3.6.2</w:t>
      </w:r>
      <w:r>
        <w:rPr>
          <w:rFonts w:asciiTheme="minorHAnsi" w:eastAsiaTheme="minorEastAsia" w:hAnsiTheme="minorHAnsi" w:cstheme="minorBidi"/>
          <w:sz w:val="22"/>
          <w:szCs w:val="22"/>
        </w:rPr>
        <w:tab/>
      </w:r>
      <w:r w:rsidRPr="00FE2B14">
        <w:rPr>
          <w:snapToGrid w:val="0"/>
        </w:rPr>
        <w:t>Test Requirements</w:t>
      </w:r>
      <w:r>
        <w:tab/>
        <w:t>1398</w:t>
      </w:r>
    </w:p>
    <w:p w14:paraId="29A47302" w14:textId="77777777" w:rsidR="001613A3" w:rsidRDefault="001613A3">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1398</w:t>
      </w:r>
    </w:p>
    <w:p w14:paraId="24DCE622"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A.7.3.7.1</w:t>
      </w:r>
      <w:r>
        <w:rPr>
          <w:rFonts w:asciiTheme="minorHAnsi" w:eastAsiaTheme="minorEastAsia" w:hAnsiTheme="minorHAnsi" w:cstheme="minorBidi"/>
          <w:sz w:val="22"/>
          <w:szCs w:val="22"/>
        </w:rPr>
        <w:tab/>
      </w:r>
      <w:r w:rsidRPr="00FE2B14">
        <w:rPr>
          <w:snapToGrid w:val="0"/>
          <w:lang w:eastAsia="zh-CN"/>
        </w:rPr>
        <w:t>Test Purpose and Environment</w:t>
      </w:r>
      <w:r>
        <w:tab/>
        <w:t>1398</w:t>
      </w:r>
    </w:p>
    <w:p w14:paraId="49755A34" w14:textId="77777777" w:rsidR="001613A3" w:rsidRDefault="001613A3">
      <w:pPr>
        <w:pStyle w:val="TOC4"/>
        <w:rPr>
          <w:rFonts w:asciiTheme="minorHAnsi" w:eastAsiaTheme="minorEastAsia" w:hAnsiTheme="minorHAnsi" w:cstheme="minorBidi"/>
          <w:sz w:val="22"/>
          <w:szCs w:val="22"/>
        </w:rPr>
      </w:pPr>
      <w:r w:rsidRPr="00FE2B14">
        <w:rPr>
          <w:snapToGrid w:val="0"/>
        </w:rPr>
        <w:t>A.7.3.7.2</w:t>
      </w:r>
      <w:r>
        <w:rPr>
          <w:rFonts w:asciiTheme="minorHAnsi" w:eastAsiaTheme="minorEastAsia" w:hAnsiTheme="minorHAnsi" w:cstheme="minorBidi"/>
          <w:sz w:val="22"/>
          <w:szCs w:val="22"/>
        </w:rPr>
        <w:tab/>
      </w:r>
      <w:r w:rsidRPr="00FE2B14">
        <w:rPr>
          <w:snapToGrid w:val="0"/>
        </w:rPr>
        <w:t>Test Requirements</w:t>
      </w:r>
      <w:r>
        <w:tab/>
        <w:t>1401</w:t>
      </w:r>
    </w:p>
    <w:p w14:paraId="36124B0B" w14:textId="77777777" w:rsidR="001613A3" w:rsidRDefault="001613A3">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1401</w:t>
      </w:r>
    </w:p>
    <w:p w14:paraId="76D5A9C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8</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1401</w:t>
      </w:r>
    </w:p>
    <w:p w14:paraId="7DDF2DC0" w14:textId="77777777" w:rsidR="001613A3" w:rsidRDefault="001613A3">
      <w:pPr>
        <w:pStyle w:val="TOC4"/>
        <w:rPr>
          <w:rFonts w:asciiTheme="minorHAnsi" w:eastAsiaTheme="minorEastAsia" w:hAnsiTheme="minorHAnsi" w:cstheme="minorBidi"/>
          <w:sz w:val="22"/>
          <w:szCs w:val="22"/>
        </w:rPr>
      </w:pPr>
      <w:r w:rsidRPr="00FE2B14">
        <w:rPr>
          <w:snapToGrid w:val="0"/>
        </w:rPr>
        <w:t>A.7.3.8.2</w:t>
      </w:r>
      <w:r>
        <w:rPr>
          <w:rFonts w:asciiTheme="minorHAnsi" w:eastAsiaTheme="minorEastAsia" w:hAnsiTheme="minorHAnsi" w:cstheme="minorBidi"/>
          <w:sz w:val="22"/>
          <w:szCs w:val="22"/>
        </w:rPr>
        <w:tab/>
      </w:r>
      <w:r w:rsidRPr="00FE2B14">
        <w:rPr>
          <w:snapToGrid w:val="0"/>
        </w:rPr>
        <w:t>Test Requirements</w:t>
      </w:r>
      <w:r>
        <w:tab/>
        <w:t>1404</w:t>
      </w:r>
    </w:p>
    <w:p w14:paraId="75EB25B1" w14:textId="77777777" w:rsidR="001613A3" w:rsidRDefault="001613A3">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1404</w:t>
      </w:r>
    </w:p>
    <w:p w14:paraId="5911FCBF" w14:textId="77777777" w:rsidR="001613A3" w:rsidRDefault="001613A3">
      <w:pPr>
        <w:pStyle w:val="TOC4"/>
        <w:rPr>
          <w:rFonts w:asciiTheme="minorHAnsi" w:eastAsiaTheme="minorEastAsia" w:hAnsiTheme="minorHAnsi" w:cstheme="minorBidi"/>
          <w:sz w:val="22"/>
          <w:szCs w:val="22"/>
        </w:rPr>
      </w:pPr>
      <w:r w:rsidRPr="00FE2B14">
        <w:rPr>
          <w:snapToGrid w:val="0"/>
        </w:rPr>
        <w:t>A.7.3.9.2</w:t>
      </w:r>
      <w:r>
        <w:rPr>
          <w:rFonts w:asciiTheme="minorHAnsi" w:eastAsiaTheme="minorEastAsia" w:hAnsiTheme="minorHAnsi" w:cstheme="minorBidi"/>
          <w:sz w:val="22"/>
          <w:szCs w:val="22"/>
        </w:rPr>
        <w:tab/>
      </w:r>
      <w:r w:rsidRPr="00FE2B14">
        <w:rPr>
          <w:snapToGrid w:val="0"/>
        </w:rPr>
        <w:t>Test Requirements</w:t>
      </w:r>
      <w:r>
        <w:tab/>
        <w:t>1407</w:t>
      </w:r>
    </w:p>
    <w:p w14:paraId="221A188F"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w:t>
      </w:r>
      <w:r>
        <w:rPr>
          <w:lang w:eastAsia="zh-CN"/>
        </w:rPr>
        <w:t>10</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w:t>
      </w:r>
      <w:r w:rsidRPr="00FE2B14">
        <w:rPr>
          <w:rFonts w:eastAsia="MS Mincho"/>
          <w:lang w:eastAsia="zh-CN"/>
        </w:rPr>
        <w:t xml:space="preserve">DD Radio Link Monitoring Test for Out-of-sync under </w:t>
      </w:r>
      <w:r>
        <w:rPr>
          <w:lang w:eastAsia="zh-CN"/>
        </w:rPr>
        <w:t>T</w:t>
      </w:r>
      <w:r w:rsidRPr="00FE2B14">
        <w:rPr>
          <w:rFonts w:eastAsia="MS Mincho"/>
          <w:lang w:eastAsia="zh-CN"/>
        </w:rPr>
        <w:t xml:space="preserve">ime </w:t>
      </w:r>
      <w:r>
        <w:rPr>
          <w:lang w:eastAsia="zh-CN"/>
        </w:rPr>
        <w:t>D</w:t>
      </w:r>
      <w:r w:rsidRPr="00FE2B14">
        <w:rPr>
          <w:rFonts w:eastAsia="MS Mincho"/>
          <w:lang w:eastAsia="zh-CN"/>
        </w:rPr>
        <w:t xml:space="preserve">omain </w:t>
      </w:r>
      <w:r>
        <w:rPr>
          <w:lang w:eastAsia="zh-CN"/>
        </w:rPr>
        <w:t>M</w:t>
      </w:r>
      <w:r w:rsidRPr="00FE2B14">
        <w:rPr>
          <w:rFonts w:eastAsia="MS Mincho"/>
          <w:lang w:eastAsia="zh-CN"/>
        </w:rPr>
        <w:t xml:space="preserve">easurement </w:t>
      </w:r>
      <w:r>
        <w:rPr>
          <w:lang w:eastAsia="zh-CN"/>
        </w:rPr>
        <w:t>R</w:t>
      </w:r>
      <w:r w:rsidRPr="00FE2B14">
        <w:rPr>
          <w:rFonts w:eastAsia="MS Mincho"/>
          <w:lang w:eastAsia="zh-CN"/>
        </w:rPr>
        <w:t xml:space="preserve">esource </w:t>
      </w:r>
      <w:r>
        <w:rPr>
          <w:lang w:eastAsia="zh-CN"/>
        </w:rPr>
        <w:t>R</w:t>
      </w:r>
      <w:r w:rsidRPr="00FE2B14">
        <w:rPr>
          <w:rFonts w:eastAsia="MS Mincho"/>
          <w:lang w:eastAsia="zh-CN"/>
        </w:rPr>
        <w:t>estriction</w:t>
      </w:r>
      <w:r>
        <w:rPr>
          <w:lang w:eastAsia="zh-CN"/>
        </w:rPr>
        <w:t xml:space="preserve"> with Non-MBSFN ABS</w:t>
      </w:r>
      <w:r>
        <w:tab/>
        <w:t>1407</w:t>
      </w:r>
    </w:p>
    <w:p w14:paraId="5E2CF260" w14:textId="77777777" w:rsidR="001613A3" w:rsidRDefault="001613A3">
      <w:pPr>
        <w:pStyle w:val="TOC4"/>
        <w:rPr>
          <w:rFonts w:asciiTheme="minorHAnsi" w:eastAsiaTheme="minorEastAsia" w:hAnsiTheme="minorHAnsi" w:cstheme="minorBidi"/>
          <w:sz w:val="22"/>
          <w:szCs w:val="22"/>
        </w:rPr>
      </w:pPr>
      <w:r w:rsidRPr="00FE2B14">
        <w:rPr>
          <w:rFonts w:eastAsia="MS Mincho"/>
          <w:snapToGrid w:val="0"/>
          <w:lang w:eastAsia="zh-CN"/>
        </w:rPr>
        <w:t>A.7.3.</w:t>
      </w:r>
      <w:r w:rsidRPr="00FE2B14">
        <w:rPr>
          <w:snapToGrid w:val="0"/>
          <w:lang w:eastAsia="zh-CN"/>
        </w:rPr>
        <w:t>10</w:t>
      </w:r>
      <w:r w:rsidRPr="00FE2B14">
        <w:rPr>
          <w:rFonts w:eastAsia="MS Mincho"/>
          <w:snapToGrid w:val="0"/>
          <w:lang w:eastAsia="zh-CN"/>
        </w:rPr>
        <w:t>.1</w:t>
      </w:r>
      <w:r>
        <w:rPr>
          <w:rFonts w:asciiTheme="minorHAnsi" w:eastAsiaTheme="minorEastAsia" w:hAnsiTheme="minorHAnsi" w:cstheme="minorBidi"/>
          <w:sz w:val="22"/>
          <w:szCs w:val="22"/>
        </w:rPr>
        <w:tab/>
      </w:r>
      <w:r w:rsidRPr="00FE2B14">
        <w:rPr>
          <w:rFonts w:eastAsia="MS Mincho"/>
          <w:snapToGrid w:val="0"/>
          <w:lang w:eastAsia="zh-CN"/>
        </w:rPr>
        <w:t>Test Purpose and Environment</w:t>
      </w:r>
      <w:r>
        <w:tab/>
        <w:t>1407</w:t>
      </w:r>
    </w:p>
    <w:p w14:paraId="7D5B3133" w14:textId="77777777" w:rsidR="001613A3" w:rsidRDefault="001613A3">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1410</w:t>
      </w:r>
    </w:p>
    <w:p w14:paraId="2E7B7A0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11</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1410</w:t>
      </w:r>
    </w:p>
    <w:p w14:paraId="5205F666"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1414</w:t>
      </w:r>
    </w:p>
    <w:p w14:paraId="49CA914D" w14:textId="77777777" w:rsidR="001613A3" w:rsidRDefault="001613A3">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1414</w:t>
      </w:r>
    </w:p>
    <w:p w14:paraId="7B35268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12</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1414</w:t>
      </w:r>
    </w:p>
    <w:p w14:paraId="411467BB" w14:textId="77777777" w:rsidR="001613A3" w:rsidRDefault="001613A3">
      <w:pPr>
        <w:pStyle w:val="TOC4"/>
        <w:rPr>
          <w:rFonts w:asciiTheme="minorHAnsi" w:eastAsiaTheme="minorEastAsia" w:hAnsiTheme="minorHAnsi" w:cstheme="minorBidi"/>
          <w:sz w:val="22"/>
          <w:szCs w:val="22"/>
        </w:rPr>
      </w:pPr>
      <w:r w:rsidRPr="00FE2B14">
        <w:rPr>
          <w:snapToGrid w:val="0"/>
        </w:rPr>
        <w:t>A.7.3.12.2</w:t>
      </w:r>
      <w:r>
        <w:rPr>
          <w:rFonts w:asciiTheme="minorHAnsi" w:eastAsiaTheme="minorEastAsia" w:hAnsiTheme="minorHAnsi" w:cstheme="minorBidi"/>
          <w:sz w:val="22"/>
          <w:szCs w:val="22"/>
        </w:rPr>
        <w:tab/>
      </w:r>
      <w:r w:rsidRPr="00FE2B14">
        <w:rPr>
          <w:snapToGrid w:val="0"/>
        </w:rPr>
        <w:t>Test Requirements</w:t>
      </w:r>
      <w:r>
        <w:tab/>
        <w:t>1418</w:t>
      </w:r>
    </w:p>
    <w:p w14:paraId="46DC447B" w14:textId="77777777" w:rsidR="001613A3" w:rsidRDefault="001613A3">
      <w:pPr>
        <w:pStyle w:val="TOC3"/>
        <w:rPr>
          <w:rFonts w:asciiTheme="minorHAnsi" w:eastAsiaTheme="minorEastAsia" w:hAnsiTheme="minorHAnsi" w:cstheme="minorBidi"/>
          <w:sz w:val="22"/>
          <w:szCs w:val="22"/>
        </w:rPr>
      </w:pPr>
      <w:r>
        <w:rPr>
          <w:lang w:eastAsia="zh-CN"/>
        </w:rPr>
        <w:lastRenderedPageBreak/>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1418</w:t>
      </w:r>
    </w:p>
    <w:p w14:paraId="0B3BEA7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13</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1418</w:t>
      </w:r>
    </w:p>
    <w:p w14:paraId="149EB186" w14:textId="77777777" w:rsidR="001613A3" w:rsidRDefault="001613A3">
      <w:pPr>
        <w:pStyle w:val="TOC4"/>
        <w:rPr>
          <w:rFonts w:asciiTheme="minorHAnsi" w:eastAsiaTheme="minorEastAsia" w:hAnsiTheme="minorHAnsi" w:cstheme="minorBidi"/>
          <w:sz w:val="22"/>
          <w:szCs w:val="22"/>
        </w:rPr>
      </w:pPr>
      <w:r w:rsidRPr="00FE2B14">
        <w:rPr>
          <w:snapToGrid w:val="0"/>
        </w:rPr>
        <w:t>A.7.3.13.2</w:t>
      </w:r>
      <w:r>
        <w:rPr>
          <w:rFonts w:asciiTheme="minorHAnsi" w:eastAsiaTheme="minorEastAsia" w:hAnsiTheme="minorHAnsi" w:cstheme="minorBidi"/>
          <w:sz w:val="22"/>
          <w:szCs w:val="22"/>
        </w:rPr>
        <w:tab/>
      </w:r>
      <w:r w:rsidRPr="00FE2B14">
        <w:rPr>
          <w:snapToGrid w:val="0"/>
        </w:rPr>
        <w:t>Test Requirements</w:t>
      </w:r>
      <w:r>
        <w:tab/>
        <w:t>1421</w:t>
      </w:r>
    </w:p>
    <w:p w14:paraId="270D1070" w14:textId="77777777" w:rsidR="001613A3" w:rsidRDefault="001613A3">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1421</w:t>
      </w:r>
    </w:p>
    <w:p w14:paraId="3B3C595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14</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1421</w:t>
      </w:r>
    </w:p>
    <w:p w14:paraId="153CA22C" w14:textId="77777777" w:rsidR="001613A3" w:rsidRDefault="001613A3">
      <w:pPr>
        <w:pStyle w:val="TOC4"/>
        <w:rPr>
          <w:rFonts w:asciiTheme="minorHAnsi" w:eastAsiaTheme="minorEastAsia" w:hAnsiTheme="minorHAnsi" w:cstheme="minorBidi"/>
          <w:sz w:val="22"/>
          <w:szCs w:val="22"/>
        </w:rPr>
      </w:pPr>
      <w:r w:rsidRPr="00FE2B14">
        <w:rPr>
          <w:snapToGrid w:val="0"/>
        </w:rPr>
        <w:t>A.7.3.14.2</w:t>
      </w:r>
      <w:r>
        <w:rPr>
          <w:rFonts w:asciiTheme="minorHAnsi" w:eastAsiaTheme="minorEastAsia" w:hAnsiTheme="minorHAnsi" w:cstheme="minorBidi"/>
          <w:sz w:val="22"/>
          <w:szCs w:val="22"/>
        </w:rPr>
        <w:tab/>
      </w:r>
      <w:r w:rsidRPr="00FE2B14">
        <w:rPr>
          <w:snapToGrid w:val="0"/>
        </w:rPr>
        <w:t>Test Requirements</w:t>
      </w:r>
      <w:r>
        <w:tab/>
        <w:t>1424</w:t>
      </w:r>
    </w:p>
    <w:p w14:paraId="5226289B" w14:textId="77777777" w:rsidR="001613A3" w:rsidRDefault="001613A3">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1424</w:t>
      </w:r>
    </w:p>
    <w:p w14:paraId="1CF0AC1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A.7.3.15.1</w:t>
      </w:r>
      <w:r>
        <w:rPr>
          <w:rFonts w:asciiTheme="minorHAnsi" w:eastAsiaTheme="minorEastAsia" w:hAnsiTheme="minorHAnsi" w:cstheme="minorBidi"/>
          <w:sz w:val="22"/>
          <w:szCs w:val="22"/>
        </w:rPr>
        <w:tab/>
      </w:r>
      <w:r w:rsidRPr="00FE2B14">
        <w:rPr>
          <w:snapToGrid w:val="0"/>
          <w:lang w:eastAsia="zh-CN"/>
        </w:rPr>
        <w:t>Test Purpose and Environment</w:t>
      </w:r>
      <w:r>
        <w:tab/>
        <w:t>1424</w:t>
      </w:r>
    </w:p>
    <w:p w14:paraId="580773EE"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1427</w:t>
      </w:r>
    </w:p>
    <w:p w14:paraId="30F74F6C" w14:textId="77777777" w:rsidR="001613A3" w:rsidRDefault="001613A3">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1427</w:t>
      </w:r>
    </w:p>
    <w:p w14:paraId="1AAEB38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A.7.3.16.1</w:t>
      </w:r>
      <w:r>
        <w:rPr>
          <w:rFonts w:asciiTheme="minorHAnsi" w:eastAsiaTheme="minorEastAsia" w:hAnsiTheme="minorHAnsi" w:cstheme="minorBidi"/>
          <w:sz w:val="22"/>
          <w:szCs w:val="22"/>
        </w:rPr>
        <w:tab/>
      </w:r>
      <w:r w:rsidRPr="00FE2B14">
        <w:rPr>
          <w:snapToGrid w:val="0"/>
          <w:lang w:eastAsia="zh-CN"/>
        </w:rPr>
        <w:t>Test Purpose and Environment</w:t>
      </w:r>
      <w:r>
        <w:tab/>
        <w:t>1427</w:t>
      </w:r>
    </w:p>
    <w:p w14:paraId="3B2A4551"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16</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1431</w:t>
      </w:r>
    </w:p>
    <w:p w14:paraId="5FB21741" w14:textId="77777777" w:rsidR="001613A3" w:rsidRDefault="001613A3">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1431</w:t>
      </w:r>
    </w:p>
    <w:p w14:paraId="4E3308D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A.7.3.17.1</w:t>
      </w:r>
      <w:r>
        <w:rPr>
          <w:rFonts w:asciiTheme="minorHAnsi" w:eastAsiaTheme="minorEastAsia" w:hAnsiTheme="minorHAnsi" w:cstheme="minorBidi"/>
          <w:sz w:val="22"/>
          <w:szCs w:val="22"/>
        </w:rPr>
        <w:tab/>
      </w:r>
      <w:r w:rsidRPr="00FE2B14">
        <w:rPr>
          <w:snapToGrid w:val="0"/>
          <w:lang w:eastAsia="zh-CN"/>
        </w:rPr>
        <w:t>Test Purpose and Environment</w:t>
      </w:r>
      <w:r>
        <w:tab/>
        <w:t>1431</w:t>
      </w:r>
    </w:p>
    <w:p w14:paraId="16E79726"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17</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1434</w:t>
      </w:r>
    </w:p>
    <w:p w14:paraId="4D9E3B42" w14:textId="77777777" w:rsidR="001613A3" w:rsidRDefault="001613A3">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1434</w:t>
      </w:r>
    </w:p>
    <w:p w14:paraId="4A54447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A.7.3.18.1</w:t>
      </w:r>
      <w:r>
        <w:rPr>
          <w:rFonts w:asciiTheme="minorHAnsi" w:eastAsiaTheme="minorEastAsia" w:hAnsiTheme="minorHAnsi" w:cstheme="minorBidi"/>
          <w:sz w:val="22"/>
          <w:szCs w:val="22"/>
        </w:rPr>
        <w:tab/>
      </w:r>
      <w:r w:rsidRPr="00FE2B14">
        <w:rPr>
          <w:snapToGrid w:val="0"/>
          <w:lang w:eastAsia="zh-CN"/>
        </w:rPr>
        <w:t>Test Purpose and Environment</w:t>
      </w:r>
      <w:r>
        <w:tab/>
        <w:t>1434</w:t>
      </w:r>
    </w:p>
    <w:p w14:paraId="1DD476BC"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18</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1438</w:t>
      </w:r>
    </w:p>
    <w:p w14:paraId="7ADBBF6B" w14:textId="77777777" w:rsidR="001613A3" w:rsidRDefault="001613A3">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1438</w:t>
      </w:r>
    </w:p>
    <w:p w14:paraId="5B4B63C1" w14:textId="77777777" w:rsidR="001613A3" w:rsidRDefault="001613A3">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1438</w:t>
      </w:r>
    </w:p>
    <w:p w14:paraId="763ED4ED" w14:textId="77777777" w:rsidR="001613A3" w:rsidRDefault="001613A3">
      <w:pPr>
        <w:pStyle w:val="TOC4"/>
        <w:rPr>
          <w:rFonts w:asciiTheme="minorHAnsi" w:eastAsiaTheme="minorEastAsia" w:hAnsiTheme="minorHAnsi" w:cstheme="minorBidi"/>
          <w:sz w:val="22"/>
          <w:szCs w:val="22"/>
        </w:rPr>
      </w:pPr>
      <w:r w:rsidRPr="00FE2B14">
        <w:rPr>
          <w:snapToGrid w:val="0"/>
        </w:rPr>
        <w:t>A.7.3.19.2</w:t>
      </w:r>
      <w:r>
        <w:rPr>
          <w:rFonts w:asciiTheme="minorHAnsi" w:eastAsiaTheme="minorEastAsia" w:hAnsiTheme="minorHAnsi" w:cstheme="minorBidi"/>
          <w:sz w:val="22"/>
          <w:szCs w:val="22"/>
        </w:rPr>
        <w:tab/>
      </w:r>
      <w:r w:rsidRPr="00FE2B14">
        <w:rPr>
          <w:snapToGrid w:val="0"/>
        </w:rPr>
        <w:t>Test Requirements</w:t>
      </w:r>
      <w:r>
        <w:tab/>
        <w:t>1442</w:t>
      </w:r>
    </w:p>
    <w:p w14:paraId="637B84ED"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A.7.3.20</w:t>
      </w:r>
      <w:r>
        <w:rPr>
          <w:rFonts w:asciiTheme="minorHAnsi" w:eastAsiaTheme="minorEastAsia" w:hAnsiTheme="minorHAnsi" w:cstheme="minorBidi"/>
          <w:sz w:val="22"/>
          <w:szCs w:val="22"/>
        </w:rPr>
        <w:tab/>
      </w:r>
      <w:r w:rsidRPr="00FE2B14">
        <w:rPr>
          <w:rFonts w:eastAsia="MS Mincho"/>
          <w:lang w:eastAsia="zh-CN"/>
        </w:rPr>
        <w:t>E-UTRAN TDD Radio Link Monitoring Test for In-sync under Time Domain Measurement Resouce Restriction with CRS assistance information and Non-MBSFN ABS</w:t>
      </w:r>
      <w:r>
        <w:tab/>
        <w:t>1442</w:t>
      </w:r>
    </w:p>
    <w:p w14:paraId="14A7699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20</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1442</w:t>
      </w:r>
    </w:p>
    <w:p w14:paraId="758B8CFD" w14:textId="77777777" w:rsidR="001613A3" w:rsidRDefault="001613A3">
      <w:pPr>
        <w:pStyle w:val="TOC4"/>
        <w:rPr>
          <w:rFonts w:asciiTheme="minorHAnsi" w:eastAsiaTheme="minorEastAsia" w:hAnsiTheme="minorHAnsi" w:cstheme="minorBidi"/>
          <w:sz w:val="22"/>
          <w:szCs w:val="22"/>
        </w:rPr>
      </w:pPr>
      <w:r w:rsidRPr="00FE2B14">
        <w:rPr>
          <w:snapToGrid w:val="0"/>
        </w:rPr>
        <w:t>A.7.3.20.2</w:t>
      </w:r>
      <w:r>
        <w:rPr>
          <w:rFonts w:asciiTheme="minorHAnsi" w:eastAsiaTheme="minorEastAsia" w:hAnsiTheme="minorHAnsi" w:cstheme="minorBidi"/>
          <w:sz w:val="22"/>
          <w:szCs w:val="22"/>
        </w:rPr>
        <w:tab/>
      </w:r>
      <w:r w:rsidRPr="00FE2B14">
        <w:rPr>
          <w:snapToGrid w:val="0"/>
        </w:rPr>
        <w:t>Test Requirements</w:t>
      </w:r>
      <w:r>
        <w:tab/>
        <w:t>1446</w:t>
      </w:r>
    </w:p>
    <w:p w14:paraId="05ACC7C4" w14:textId="77777777" w:rsidR="001613A3" w:rsidRDefault="001613A3">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1446</w:t>
      </w:r>
    </w:p>
    <w:p w14:paraId="50785570" w14:textId="77777777" w:rsidR="001613A3" w:rsidRDefault="001613A3">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1446</w:t>
      </w:r>
    </w:p>
    <w:p w14:paraId="33727C1C" w14:textId="77777777" w:rsidR="001613A3" w:rsidRDefault="001613A3">
      <w:pPr>
        <w:pStyle w:val="TOC4"/>
        <w:rPr>
          <w:rFonts w:asciiTheme="minorHAnsi" w:eastAsiaTheme="minorEastAsia" w:hAnsiTheme="minorHAnsi" w:cstheme="minorBidi"/>
          <w:sz w:val="22"/>
          <w:szCs w:val="22"/>
        </w:rPr>
      </w:pPr>
      <w:r w:rsidRPr="00FE2B14">
        <w:rPr>
          <w:snapToGrid w:val="0"/>
        </w:rPr>
        <w:t>A.7.3.21.2</w:t>
      </w:r>
      <w:r>
        <w:rPr>
          <w:rFonts w:asciiTheme="minorHAnsi" w:eastAsiaTheme="minorEastAsia" w:hAnsiTheme="minorHAnsi" w:cstheme="minorBidi"/>
          <w:sz w:val="22"/>
          <w:szCs w:val="22"/>
        </w:rPr>
        <w:tab/>
      </w:r>
      <w:r w:rsidRPr="00FE2B14">
        <w:rPr>
          <w:snapToGrid w:val="0"/>
        </w:rPr>
        <w:t>Test Requirements</w:t>
      </w:r>
      <w:r>
        <w:tab/>
        <w:t>1450</w:t>
      </w:r>
    </w:p>
    <w:p w14:paraId="4A101085" w14:textId="77777777" w:rsidR="001613A3" w:rsidRDefault="001613A3">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1450</w:t>
      </w:r>
    </w:p>
    <w:p w14:paraId="655689B1"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22</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1450</w:t>
      </w:r>
    </w:p>
    <w:p w14:paraId="43ED412A" w14:textId="77777777" w:rsidR="001613A3" w:rsidRDefault="001613A3">
      <w:pPr>
        <w:pStyle w:val="TOC4"/>
        <w:rPr>
          <w:rFonts w:asciiTheme="minorHAnsi" w:eastAsiaTheme="minorEastAsia" w:hAnsiTheme="minorHAnsi" w:cstheme="minorBidi"/>
          <w:sz w:val="22"/>
          <w:szCs w:val="22"/>
        </w:rPr>
      </w:pPr>
      <w:r w:rsidRPr="00FE2B14">
        <w:rPr>
          <w:snapToGrid w:val="0"/>
        </w:rPr>
        <w:t>A.7.3.22.2</w:t>
      </w:r>
      <w:r>
        <w:rPr>
          <w:rFonts w:asciiTheme="minorHAnsi" w:eastAsiaTheme="minorEastAsia" w:hAnsiTheme="minorHAnsi" w:cstheme="minorBidi"/>
          <w:sz w:val="22"/>
          <w:szCs w:val="22"/>
        </w:rPr>
        <w:tab/>
      </w:r>
      <w:r w:rsidRPr="00FE2B14">
        <w:rPr>
          <w:snapToGrid w:val="0"/>
        </w:rPr>
        <w:t>Test Requirements</w:t>
      </w:r>
      <w:r>
        <w:tab/>
        <w:t>1454</w:t>
      </w:r>
    </w:p>
    <w:p w14:paraId="7FE9B761" w14:textId="77777777" w:rsidR="001613A3" w:rsidRDefault="001613A3">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1454</w:t>
      </w:r>
    </w:p>
    <w:p w14:paraId="442CFD3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A.7.3.23.1</w:t>
      </w:r>
      <w:r>
        <w:rPr>
          <w:rFonts w:asciiTheme="minorHAnsi" w:eastAsiaTheme="minorEastAsia" w:hAnsiTheme="minorHAnsi" w:cstheme="minorBidi"/>
          <w:sz w:val="22"/>
          <w:szCs w:val="22"/>
        </w:rPr>
        <w:tab/>
      </w:r>
      <w:r w:rsidRPr="00FE2B14">
        <w:rPr>
          <w:snapToGrid w:val="0"/>
          <w:lang w:eastAsia="zh-CN"/>
        </w:rPr>
        <w:t>Test Purpose and Environment</w:t>
      </w:r>
      <w:r>
        <w:tab/>
        <w:t>1454</w:t>
      </w:r>
    </w:p>
    <w:p w14:paraId="0CFC4137" w14:textId="77777777" w:rsidR="001613A3" w:rsidRDefault="001613A3">
      <w:pPr>
        <w:pStyle w:val="TOC4"/>
        <w:rPr>
          <w:rFonts w:asciiTheme="minorHAnsi" w:eastAsiaTheme="minorEastAsia" w:hAnsiTheme="minorHAnsi" w:cstheme="minorBidi"/>
          <w:sz w:val="22"/>
          <w:szCs w:val="22"/>
        </w:rPr>
      </w:pPr>
      <w:r w:rsidRPr="00FE2B14">
        <w:rPr>
          <w:snapToGrid w:val="0"/>
        </w:rPr>
        <w:t>A.7.3.23.2</w:t>
      </w:r>
      <w:r>
        <w:rPr>
          <w:rFonts w:asciiTheme="minorHAnsi" w:eastAsiaTheme="minorEastAsia" w:hAnsiTheme="minorHAnsi" w:cstheme="minorBidi"/>
          <w:sz w:val="22"/>
          <w:szCs w:val="22"/>
        </w:rPr>
        <w:tab/>
      </w:r>
      <w:r w:rsidRPr="00FE2B14">
        <w:rPr>
          <w:snapToGrid w:val="0"/>
        </w:rPr>
        <w:t>Test Requirements</w:t>
      </w:r>
      <w:r>
        <w:tab/>
        <w:t>1455</w:t>
      </w:r>
    </w:p>
    <w:p w14:paraId="445EA0F7" w14:textId="77777777" w:rsidR="001613A3" w:rsidRDefault="001613A3">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1455</w:t>
      </w:r>
    </w:p>
    <w:p w14:paraId="7D51F03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A.7.3.24.1</w:t>
      </w:r>
      <w:r>
        <w:rPr>
          <w:rFonts w:asciiTheme="minorHAnsi" w:eastAsiaTheme="minorEastAsia" w:hAnsiTheme="minorHAnsi" w:cstheme="minorBidi"/>
          <w:sz w:val="22"/>
          <w:szCs w:val="22"/>
        </w:rPr>
        <w:tab/>
      </w:r>
      <w:r w:rsidRPr="00FE2B14">
        <w:rPr>
          <w:snapToGrid w:val="0"/>
          <w:lang w:eastAsia="zh-CN"/>
        </w:rPr>
        <w:t>Test Purpose and Environment</w:t>
      </w:r>
      <w:r>
        <w:tab/>
        <w:t>1455</w:t>
      </w:r>
    </w:p>
    <w:p w14:paraId="4B79F2BB" w14:textId="77777777" w:rsidR="001613A3" w:rsidRDefault="001613A3">
      <w:pPr>
        <w:pStyle w:val="TOC4"/>
        <w:rPr>
          <w:rFonts w:asciiTheme="minorHAnsi" w:eastAsiaTheme="minorEastAsia" w:hAnsiTheme="minorHAnsi" w:cstheme="minorBidi"/>
          <w:sz w:val="22"/>
          <w:szCs w:val="22"/>
        </w:rPr>
      </w:pPr>
      <w:r w:rsidRPr="00FE2B14">
        <w:rPr>
          <w:snapToGrid w:val="0"/>
        </w:rPr>
        <w:t>A.7.3.24.2</w:t>
      </w:r>
      <w:r>
        <w:rPr>
          <w:rFonts w:asciiTheme="minorHAnsi" w:eastAsiaTheme="minorEastAsia" w:hAnsiTheme="minorHAnsi" w:cstheme="minorBidi"/>
          <w:sz w:val="22"/>
          <w:szCs w:val="22"/>
        </w:rPr>
        <w:tab/>
      </w:r>
      <w:r w:rsidRPr="00FE2B14">
        <w:rPr>
          <w:snapToGrid w:val="0"/>
        </w:rPr>
        <w:t>Test Requirements</w:t>
      </w:r>
      <w:r>
        <w:tab/>
        <w:t>1456</w:t>
      </w:r>
    </w:p>
    <w:p w14:paraId="2061CDF9" w14:textId="77777777" w:rsidR="001613A3" w:rsidRDefault="001613A3">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1456</w:t>
      </w:r>
    </w:p>
    <w:p w14:paraId="63277B5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A.7.3.25.1</w:t>
      </w:r>
      <w:r>
        <w:rPr>
          <w:rFonts w:asciiTheme="minorHAnsi" w:eastAsiaTheme="minorEastAsia" w:hAnsiTheme="minorHAnsi" w:cstheme="minorBidi"/>
          <w:sz w:val="22"/>
          <w:szCs w:val="22"/>
        </w:rPr>
        <w:tab/>
      </w:r>
      <w:r w:rsidRPr="00FE2B14">
        <w:rPr>
          <w:snapToGrid w:val="0"/>
          <w:lang w:eastAsia="zh-CN"/>
        </w:rPr>
        <w:t>Test Purpose and Environment</w:t>
      </w:r>
      <w:r>
        <w:tab/>
        <w:t>1456</w:t>
      </w:r>
    </w:p>
    <w:p w14:paraId="7CB45135" w14:textId="77777777" w:rsidR="001613A3" w:rsidRDefault="001613A3">
      <w:pPr>
        <w:pStyle w:val="TOC4"/>
        <w:rPr>
          <w:rFonts w:asciiTheme="minorHAnsi" w:eastAsiaTheme="minorEastAsia" w:hAnsiTheme="minorHAnsi" w:cstheme="minorBidi"/>
          <w:sz w:val="22"/>
          <w:szCs w:val="22"/>
        </w:rPr>
      </w:pPr>
      <w:r w:rsidRPr="00FE2B14">
        <w:rPr>
          <w:snapToGrid w:val="0"/>
        </w:rPr>
        <w:t>A.7.3.25.2</w:t>
      </w:r>
      <w:r>
        <w:rPr>
          <w:rFonts w:asciiTheme="minorHAnsi" w:eastAsiaTheme="minorEastAsia" w:hAnsiTheme="minorHAnsi" w:cstheme="minorBidi"/>
          <w:sz w:val="22"/>
          <w:szCs w:val="22"/>
        </w:rPr>
        <w:tab/>
      </w:r>
      <w:r w:rsidRPr="00FE2B14">
        <w:rPr>
          <w:snapToGrid w:val="0"/>
        </w:rPr>
        <w:t>Test Requirements</w:t>
      </w:r>
      <w:r>
        <w:tab/>
        <w:t>1457</w:t>
      </w:r>
    </w:p>
    <w:p w14:paraId="2C9C67D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A.7.3.26</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Out-of-sync</w:t>
      </w:r>
      <w:r>
        <w:rPr>
          <w:lang w:eastAsia="zh-CN"/>
        </w:rPr>
        <w:t xml:space="preserve"> for UE Category 0</w:t>
      </w:r>
      <w:r>
        <w:tab/>
        <w:t>1457</w:t>
      </w:r>
    </w:p>
    <w:p w14:paraId="0747D00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A.7.3.26.1</w:t>
      </w:r>
      <w:r>
        <w:rPr>
          <w:rFonts w:asciiTheme="minorHAnsi" w:eastAsiaTheme="minorEastAsia" w:hAnsiTheme="minorHAnsi" w:cstheme="minorBidi"/>
          <w:sz w:val="22"/>
          <w:szCs w:val="22"/>
        </w:rPr>
        <w:tab/>
      </w:r>
      <w:r w:rsidRPr="00FE2B14">
        <w:rPr>
          <w:snapToGrid w:val="0"/>
          <w:lang w:eastAsia="zh-CN"/>
        </w:rPr>
        <w:t>Test Purpose and Environment</w:t>
      </w:r>
      <w:r>
        <w:tab/>
        <w:t>1457</w:t>
      </w:r>
    </w:p>
    <w:p w14:paraId="6903CC11" w14:textId="77777777" w:rsidR="001613A3" w:rsidRDefault="001613A3">
      <w:pPr>
        <w:pStyle w:val="TOC4"/>
        <w:rPr>
          <w:rFonts w:asciiTheme="minorHAnsi" w:eastAsiaTheme="minorEastAsia" w:hAnsiTheme="minorHAnsi" w:cstheme="minorBidi"/>
          <w:sz w:val="22"/>
          <w:szCs w:val="22"/>
        </w:rPr>
      </w:pPr>
      <w:r w:rsidRPr="00FE2B14">
        <w:rPr>
          <w:snapToGrid w:val="0"/>
        </w:rPr>
        <w:t>A.7.3.26.2</w:t>
      </w:r>
      <w:r>
        <w:rPr>
          <w:rFonts w:asciiTheme="minorHAnsi" w:eastAsiaTheme="minorEastAsia" w:hAnsiTheme="minorHAnsi" w:cstheme="minorBidi"/>
          <w:sz w:val="22"/>
          <w:szCs w:val="22"/>
        </w:rPr>
        <w:tab/>
      </w:r>
      <w:r w:rsidRPr="00FE2B14">
        <w:rPr>
          <w:snapToGrid w:val="0"/>
        </w:rPr>
        <w:t>Test Requirements</w:t>
      </w:r>
      <w:r>
        <w:tab/>
        <w:t>1460</w:t>
      </w:r>
    </w:p>
    <w:p w14:paraId="51B8A53B"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A.7.3.27</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 xml:space="preserve">FDD Radio Link Monitoring Test for </w:t>
      </w:r>
      <w:r w:rsidRPr="00FE2B14">
        <w:rPr>
          <w:rFonts w:eastAsia="MS Mincho"/>
        </w:rPr>
        <w:t>In</w:t>
      </w:r>
      <w:r w:rsidRPr="00FE2B14">
        <w:rPr>
          <w:rFonts w:eastAsia="MS Mincho"/>
          <w:lang w:eastAsia="zh-CN"/>
        </w:rPr>
        <w:t>-sync</w:t>
      </w:r>
      <w:r>
        <w:rPr>
          <w:lang w:eastAsia="zh-CN"/>
        </w:rPr>
        <w:t xml:space="preserve"> for UE Category 0</w:t>
      </w:r>
      <w:r>
        <w:tab/>
        <w:t>1460</w:t>
      </w:r>
    </w:p>
    <w:p w14:paraId="33A7A85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A.7.3.27.1</w:t>
      </w:r>
      <w:r>
        <w:rPr>
          <w:rFonts w:asciiTheme="minorHAnsi" w:eastAsiaTheme="minorEastAsia" w:hAnsiTheme="minorHAnsi" w:cstheme="minorBidi"/>
          <w:sz w:val="22"/>
          <w:szCs w:val="22"/>
        </w:rPr>
        <w:tab/>
      </w:r>
      <w:r w:rsidRPr="00FE2B14">
        <w:rPr>
          <w:snapToGrid w:val="0"/>
          <w:lang w:eastAsia="zh-CN"/>
        </w:rPr>
        <w:t>Test Purpose and Environment</w:t>
      </w:r>
      <w:r>
        <w:tab/>
        <w:t>1460</w:t>
      </w:r>
    </w:p>
    <w:p w14:paraId="41F1FEA0" w14:textId="77777777" w:rsidR="001613A3" w:rsidRDefault="001613A3">
      <w:pPr>
        <w:pStyle w:val="TOC4"/>
        <w:rPr>
          <w:rFonts w:asciiTheme="minorHAnsi" w:eastAsiaTheme="minorEastAsia" w:hAnsiTheme="minorHAnsi" w:cstheme="minorBidi"/>
          <w:sz w:val="22"/>
          <w:szCs w:val="22"/>
        </w:rPr>
      </w:pPr>
      <w:r w:rsidRPr="00FE2B14">
        <w:rPr>
          <w:snapToGrid w:val="0"/>
        </w:rPr>
        <w:t>A.7.3.27.2</w:t>
      </w:r>
      <w:r>
        <w:rPr>
          <w:rFonts w:asciiTheme="minorHAnsi" w:eastAsiaTheme="minorEastAsia" w:hAnsiTheme="minorHAnsi" w:cstheme="minorBidi"/>
          <w:sz w:val="22"/>
          <w:szCs w:val="22"/>
        </w:rPr>
        <w:tab/>
      </w:r>
      <w:r w:rsidRPr="00FE2B14">
        <w:rPr>
          <w:snapToGrid w:val="0"/>
        </w:rPr>
        <w:t>Test Requirements</w:t>
      </w:r>
      <w:r>
        <w:tab/>
        <w:t>1463</w:t>
      </w:r>
    </w:p>
    <w:p w14:paraId="7BC224FA" w14:textId="77777777" w:rsidR="001613A3" w:rsidRDefault="001613A3">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1463</w:t>
      </w:r>
    </w:p>
    <w:p w14:paraId="6211776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A.7.3.28.1</w:t>
      </w:r>
      <w:r>
        <w:rPr>
          <w:rFonts w:asciiTheme="minorHAnsi" w:eastAsiaTheme="minorEastAsia" w:hAnsiTheme="minorHAnsi" w:cstheme="minorBidi"/>
          <w:sz w:val="22"/>
          <w:szCs w:val="22"/>
        </w:rPr>
        <w:tab/>
      </w:r>
      <w:r w:rsidRPr="00FE2B14">
        <w:rPr>
          <w:snapToGrid w:val="0"/>
          <w:lang w:eastAsia="zh-CN"/>
        </w:rPr>
        <w:t>Test Purpose and Environment</w:t>
      </w:r>
      <w:r>
        <w:tab/>
        <w:t>1463</w:t>
      </w:r>
    </w:p>
    <w:p w14:paraId="531E18CF" w14:textId="77777777" w:rsidR="001613A3" w:rsidRDefault="001613A3">
      <w:pPr>
        <w:pStyle w:val="TOC4"/>
        <w:rPr>
          <w:rFonts w:asciiTheme="minorHAnsi" w:eastAsiaTheme="minorEastAsia" w:hAnsiTheme="minorHAnsi" w:cstheme="minorBidi"/>
          <w:sz w:val="22"/>
          <w:szCs w:val="22"/>
        </w:rPr>
      </w:pPr>
      <w:r w:rsidRPr="00FE2B14">
        <w:rPr>
          <w:snapToGrid w:val="0"/>
        </w:rPr>
        <w:t>A.7.3.28.2</w:t>
      </w:r>
      <w:r>
        <w:rPr>
          <w:rFonts w:asciiTheme="minorHAnsi" w:eastAsiaTheme="minorEastAsia" w:hAnsiTheme="minorHAnsi" w:cstheme="minorBidi"/>
          <w:sz w:val="22"/>
          <w:szCs w:val="22"/>
        </w:rPr>
        <w:tab/>
      </w:r>
      <w:r w:rsidRPr="00FE2B14">
        <w:rPr>
          <w:snapToGrid w:val="0"/>
        </w:rPr>
        <w:t>Test Requirements</w:t>
      </w:r>
      <w:r>
        <w:tab/>
        <w:t>1466</w:t>
      </w:r>
    </w:p>
    <w:p w14:paraId="44AAA31A" w14:textId="77777777" w:rsidR="001613A3" w:rsidRDefault="001613A3">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1466</w:t>
      </w:r>
    </w:p>
    <w:p w14:paraId="613FF77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A.7.3.29.1</w:t>
      </w:r>
      <w:r>
        <w:rPr>
          <w:rFonts w:asciiTheme="minorHAnsi" w:eastAsiaTheme="minorEastAsia" w:hAnsiTheme="minorHAnsi" w:cstheme="minorBidi"/>
          <w:sz w:val="22"/>
          <w:szCs w:val="22"/>
        </w:rPr>
        <w:tab/>
      </w:r>
      <w:r w:rsidRPr="00FE2B14">
        <w:rPr>
          <w:snapToGrid w:val="0"/>
          <w:lang w:eastAsia="zh-CN"/>
        </w:rPr>
        <w:t>Test Purpose and Environment</w:t>
      </w:r>
      <w:r>
        <w:tab/>
        <w:t>1466</w:t>
      </w:r>
    </w:p>
    <w:p w14:paraId="6E061E1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w:t>
      </w:r>
      <w:r w:rsidRPr="00FE2B14">
        <w:rPr>
          <w:snapToGrid w:val="0"/>
        </w:rPr>
        <w:t>7.3.29.2</w:t>
      </w:r>
      <w:r>
        <w:rPr>
          <w:rFonts w:asciiTheme="minorHAnsi" w:eastAsiaTheme="minorEastAsia" w:hAnsiTheme="minorHAnsi" w:cstheme="minorBidi"/>
          <w:sz w:val="22"/>
          <w:szCs w:val="22"/>
        </w:rPr>
        <w:tab/>
      </w:r>
      <w:r w:rsidRPr="00FE2B14">
        <w:rPr>
          <w:snapToGrid w:val="0"/>
        </w:rPr>
        <w:t>Test Requirements</w:t>
      </w:r>
      <w:r>
        <w:tab/>
        <w:t>1469</w:t>
      </w:r>
    </w:p>
    <w:p w14:paraId="7BBE6F70"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A.7.3.30</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HD-FDD</w:t>
      </w:r>
      <w:r w:rsidRPr="00FE2B14">
        <w:rPr>
          <w:rFonts w:eastAsia="MS Mincho"/>
          <w:lang w:eastAsia="zh-CN"/>
        </w:rPr>
        <w:t xml:space="preserve"> Radio Link Monitoring Test for Out-of-sync</w:t>
      </w:r>
      <w:r>
        <w:rPr>
          <w:lang w:eastAsia="zh-CN"/>
        </w:rPr>
        <w:t xml:space="preserve"> for UE Category 0</w:t>
      </w:r>
      <w:r>
        <w:tab/>
        <w:t>1469</w:t>
      </w:r>
    </w:p>
    <w:p w14:paraId="53C6165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lastRenderedPageBreak/>
        <w:t>A.7.3.30.1</w:t>
      </w:r>
      <w:r>
        <w:rPr>
          <w:rFonts w:asciiTheme="minorHAnsi" w:eastAsiaTheme="minorEastAsia" w:hAnsiTheme="minorHAnsi" w:cstheme="minorBidi"/>
          <w:sz w:val="22"/>
          <w:szCs w:val="22"/>
        </w:rPr>
        <w:tab/>
      </w:r>
      <w:r w:rsidRPr="00FE2B14">
        <w:rPr>
          <w:snapToGrid w:val="0"/>
          <w:lang w:eastAsia="zh-CN"/>
        </w:rPr>
        <w:t>Test Purpose and Environment</w:t>
      </w:r>
      <w:r>
        <w:tab/>
        <w:t>1469</w:t>
      </w:r>
    </w:p>
    <w:p w14:paraId="71541524" w14:textId="77777777" w:rsidR="001613A3" w:rsidRDefault="001613A3">
      <w:pPr>
        <w:pStyle w:val="TOC4"/>
        <w:rPr>
          <w:rFonts w:asciiTheme="minorHAnsi" w:eastAsiaTheme="minorEastAsia" w:hAnsiTheme="minorHAnsi" w:cstheme="minorBidi"/>
          <w:sz w:val="22"/>
          <w:szCs w:val="22"/>
        </w:rPr>
      </w:pPr>
      <w:r w:rsidRPr="00FE2B14">
        <w:rPr>
          <w:snapToGrid w:val="0"/>
        </w:rPr>
        <w:t>A.7.3.30.2</w:t>
      </w:r>
      <w:r>
        <w:rPr>
          <w:rFonts w:asciiTheme="minorHAnsi" w:eastAsiaTheme="minorEastAsia" w:hAnsiTheme="minorHAnsi" w:cstheme="minorBidi"/>
          <w:sz w:val="22"/>
          <w:szCs w:val="22"/>
        </w:rPr>
        <w:tab/>
      </w:r>
      <w:r w:rsidRPr="00FE2B14">
        <w:rPr>
          <w:snapToGrid w:val="0"/>
        </w:rPr>
        <w:t>Test Requirements</w:t>
      </w:r>
      <w:r>
        <w:tab/>
        <w:t>1472</w:t>
      </w:r>
    </w:p>
    <w:p w14:paraId="41BC0ADA"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A.7.3.31</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HD-FDD</w:t>
      </w:r>
      <w:r w:rsidRPr="00FE2B14">
        <w:rPr>
          <w:rFonts w:eastAsia="MS Mincho"/>
          <w:lang w:eastAsia="zh-CN"/>
        </w:rPr>
        <w:t xml:space="preserve"> Radio Link Monitoring Test for </w:t>
      </w:r>
      <w:r w:rsidRPr="00FE2B14">
        <w:rPr>
          <w:rFonts w:eastAsia="MS Mincho"/>
        </w:rPr>
        <w:t>In</w:t>
      </w:r>
      <w:r w:rsidRPr="00FE2B14">
        <w:rPr>
          <w:rFonts w:eastAsia="MS Mincho"/>
          <w:lang w:eastAsia="zh-CN"/>
        </w:rPr>
        <w:t>-sync</w:t>
      </w:r>
      <w:r>
        <w:rPr>
          <w:lang w:eastAsia="zh-CN"/>
        </w:rPr>
        <w:t xml:space="preserve"> for UE Category 0</w:t>
      </w:r>
      <w:r>
        <w:tab/>
        <w:t>1472</w:t>
      </w:r>
    </w:p>
    <w:p w14:paraId="65F921F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A.7.3.31.1</w:t>
      </w:r>
      <w:r>
        <w:rPr>
          <w:rFonts w:asciiTheme="minorHAnsi" w:eastAsiaTheme="minorEastAsia" w:hAnsiTheme="minorHAnsi" w:cstheme="minorBidi"/>
          <w:sz w:val="22"/>
          <w:szCs w:val="22"/>
        </w:rPr>
        <w:tab/>
      </w:r>
      <w:r w:rsidRPr="00FE2B14">
        <w:rPr>
          <w:snapToGrid w:val="0"/>
          <w:lang w:eastAsia="zh-CN"/>
        </w:rPr>
        <w:t>Test Purpose and Environment</w:t>
      </w:r>
      <w:r>
        <w:tab/>
        <w:t>1472</w:t>
      </w:r>
    </w:p>
    <w:p w14:paraId="2197DEBD" w14:textId="77777777" w:rsidR="001613A3" w:rsidRDefault="001613A3">
      <w:pPr>
        <w:pStyle w:val="TOC4"/>
        <w:rPr>
          <w:rFonts w:asciiTheme="minorHAnsi" w:eastAsiaTheme="minorEastAsia" w:hAnsiTheme="minorHAnsi" w:cstheme="minorBidi"/>
          <w:sz w:val="22"/>
          <w:szCs w:val="22"/>
        </w:rPr>
      </w:pPr>
      <w:r w:rsidRPr="00FE2B14">
        <w:rPr>
          <w:snapToGrid w:val="0"/>
        </w:rPr>
        <w:t>A.7.3.31.2</w:t>
      </w:r>
      <w:r>
        <w:rPr>
          <w:rFonts w:asciiTheme="minorHAnsi" w:eastAsiaTheme="minorEastAsia" w:hAnsiTheme="minorHAnsi" w:cstheme="minorBidi"/>
          <w:sz w:val="22"/>
          <w:szCs w:val="22"/>
        </w:rPr>
        <w:tab/>
      </w:r>
      <w:r w:rsidRPr="00FE2B14">
        <w:rPr>
          <w:snapToGrid w:val="0"/>
        </w:rPr>
        <w:t>Test Requirements</w:t>
      </w:r>
      <w:r>
        <w:tab/>
        <w:t>1475</w:t>
      </w:r>
    </w:p>
    <w:p w14:paraId="5A48B760" w14:textId="77777777" w:rsidR="001613A3" w:rsidRDefault="001613A3">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1475</w:t>
      </w:r>
    </w:p>
    <w:p w14:paraId="32AFB8FD"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A.7.3.32.1</w:t>
      </w:r>
      <w:r>
        <w:rPr>
          <w:rFonts w:asciiTheme="minorHAnsi" w:eastAsiaTheme="minorEastAsia" w:hAnsiTheme="minorHAnsi" w:cstheme="minorBidi"/>
          <w:sz w:val="22"/>
          <w:szCs w:val="22"/>
        </w:rPr>
        <w:tab/>
      </w:r>
      <w:r w:rsidRPr="00FE2B14">
        <w:rPr>
          <w:snapToGrid w:val="0"/>
          <w:lang w:eastAsia="zh-CN"/>
        </w:rPr>
        <w:t>Test Purpose and Environment</w:t>
      </w:r>
      <w:r>
        <w:tab/>
        <w:t>1475</w:t>
      </w:r>
    </w:p>
    <w:p w14:paraId="1A5896F5" w14:textId="77777777" w:rsidR="001613A3" w:rsidRDefault="001613A3">
      <w:pPr>
        <w:pStyle w:val="TOC4"/>
        <w:rPr>
          <w:rFonts w:asciiTheme="minorHAnsi" w:eastAsiaTheme="minorEastAsia" w:hAnsiTheme="minorHAnsi" w:cstheme="minorBidi"/>
          <w:sz w:val="22"/>
          <w:szCs w:val="22"/>
        </w:rPr>
      </w:pPr>
      <w:r w:rsidRPr="00FE2B14">
        <w:rPr>
          <w:snapToGrid w:val="0"/>
        </w:rPr>
        <w:t>A.7.3.32.2</w:t>
      </w:r>
      <w:r>
        <w:rPr>
          <w:rFonts w:asciiTheme="minorHAnsi" w:eastAsiaTheme="minorEastAsia" w:hAnsiTheme="minorHAnsi" w:cstheme="minorBidi"/>
          <w:sz w:val="22"/>
          <w:szCs w:val="22"/>
        </w:rPr>
        <w:tab/>
      </w:r>
      <w:r w:rsidRPr="00FE2B14">
        <w:rPr>
          <w:snapToGrid w:val="0"/>
        </w:rPr>
        <w:t>Test Requirements</w:t>
      </w:r>
      <w:r>
        <w:tab/>
        <w:t>1478</w:t>
      </w:r>
    </w:p>
    <w:p w14:paraId="53A3EEB3" w14:textId="77777777" w:rsidR="001613A3" w:rsidRDefault="001613A3">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1478</w:t>
      </w:r>
    </w:p>
    <w:p w14:paraId="53091D9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A.7.3.33.1</w:t>
      </w:r>
      <w:r>
        <w:rPr>
          <w:rFonts w:asciiTheme="minorHAnsi" w:eastAsiaTheme="minorEastAsia" w:hAnsiTheme="minorHAnsi" w:cstheme="minorBidi"/>
          <w:sz w:val="22"/>
          <w:szCs w:val="22"/>
        </w:rPr>
        <w:tab/>
      </w:r>
      <w:r w:rsidRPr="00FE2B14">
        <w:rPr>
          <w:snapToGrid w:val="0"/>
          <w:lang w:eastAsia="zh-CN"/>
        </w:rPr>
        <w:t>Test Purpose and Environment</w:t>
      </w:r>
      <w:r>
        <w:tab/>
        <w:t>1478</w:t>
      </w:r>
    </w:p>
    <w:p w14:paraId="1FC23960" w14:textId="77777777" w:rsidR="001613A3" w:rsidRDefault="001613A3">
      <w:pPr>
        <w:pStyle w:val="TOC4"/>
        <w:rPr>
          <w:rFonts w:asciiTheme="minorHAnsi" w:eastAsiaTheme="minorEastAsia" w:hAnsiTheme="minorHAnsi" w:cstheme="minorBidi"/>
          <w:sz w:val="22"/>
          <w:szCs w:val="22"/>
        </w:rPr>
      </w:pPr>
      <w:r w:rsidRPr="00FE2B14">
        <w:rPr>
          <w:snapToGrid w:val="0"/>
        </w:rPr>
        <w:t>A.7.3.33.2</w:t>
      </w:r>
      <w:r>
        <w:rPr>
          <w:rFonts w:asciiTheme="minorHAnsi" w:eastAsiaTheme="minorEastAsia" w:hAnsiTheme="minorHAnsi" w:cstheme="minorBidi"/>
          <w:sz w:val="22"/>
          <w:szCs w:val="22"/>
        </w:rPr>
        <w:tab/>
      </w:r>
      <w:r w:rsidRPr="00FE2B14">
        <w:rPr>
          <w:snapToGrid w:val="0"/>
        </w:rPr>
        <w:t>Test Requirements</w:t>
      </w:r>
      <w:r>
        <w:tab/>
        <w:t>1481</w:t>
      </w:r>
    </w:p>
    <w:p w14:paraId="791FDED4"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A.7.3.34</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Radio Link Monitoring Test for Out-of-sync</w:t>
      </w:r>
      <w:r>
        <w:rPr>
          <w:lang w:eastAsia="zh-CN"/>
        </w:rPr>
        <w:t xml:space="preserve"> for UE Category 0</w:t>
      </w:r>
      <w:r>
        <w:tab/>
        <w:t>1481</w:t>
      </w:r>
    </w:p>
    <w:p w14:paraId="56B46BB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A.7.3.34.1</w:t>
      </w:r>
      <w:r>
        <w:rPr>
          <w:rFonts w:asciiTheme="minorHAnsi" w:eastAsiaTheme="minorEastAsia" w:hAnsiTheme="minorHAnsi" w:cstheme="minorBidi"/>
          <w:sz w:val="22"/>
          <w:szCs w:val="22"/>
        </w:rPr>
        <w:tab/>
      </w:r>
      <w:r w:rsidRPr="00FE2B14">
        <w:rPr>
          <w:snapToGrid w:val="0"/>
          <w:lang w:eastAsia="zh-CN"/>
        </w:rPr>
        <w:t>Test Purpose and Environment</w:t>
      </w:r>
      <w:r>
        <w:tab/>
        <w:t>1481</w:t>
      </w:r>
    </w:p>
    <w:p w14:paraId="62963442" w14:textId="77777777" w:rsidR="001613A3" w:rsidRDefault="001613A3">
      <w:pPr>
        <w:pStyle w:val="TOC4"/>
        <w:rPr>
          <w:rFonts w:asciiTheme="minorHAnsi" w:eastAsiaTheme="minorEastAsia" w:hAnsiTheme="minorHAnsi" w:cstheme="minorBidi"/>
          <w:sz w:val="22"/>
          <w:szCs w:val="22"/>
        </w:rPr>
      </w:pPr>
      <w:r w:rsidRPr="00FE2B14">
        <w:rPr>
          <w:snapToGrid w:val="0"/>
        </w:rPr>
        <w:t>A.7.3.34.2</w:t>
      </w:r>
      <w:r>
        <w:rPr>
          <w:rFonts w:asciiTheme="minorHAnsi" w:eastAsiaTheme="minorEastAsia" w:hAnsiTheme="minorHAnsi" w:cstheme="minorBidi"/>
          <w:sz w:val="22"/>
          <w:szCs w:val="22"/>
        </w:rPr>
        <w:tab/>
      </w:r>
      <w:r w:rsidRPr="00FE2B14">
        <w:rPr>
          <w:snapToGrid w:val="0"/>
        </w:rPr>
        <w:t>Test Requirements</w:t>
      </w:r>
      <w:r>
        <w:tab/>
        <w:t>1484</w:t>
      </w:r>
    </w:p>
    <w:p w14:paraId="375FB8D2"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A.7.3.35</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Radio Link Monitoring Test for </w:t>
      </w:r>
      <w:r w:rsidRPr="00FE2B14">
        <w:rPr>
          <w:rFonts w:eastAsia="MS Mincho"/>
        </w:rPr>
        <w:t>In</w:t>
      </w:r>
      <w:r w:rsidRPr="00FE2B14">
        <w:rPr>
          <w:rFonts w:eastAsia="MS Mincho"/>
          <w:lang w:eastAsia="zh-CN"/>
        </w:rPr>
        <w:t>-sync</w:t>
      </w:r>
      <w:r>
        <w:rPr>
          <w:lang w:eastAsia="zh-CN"/>
        </w:rPr>
        <w:t xml:space="preserve"> for UE category 0</w:t>
      </w:r>
      <w:r>
        <w:tab/>
        <w:t>1484</w:t>
      </w:r>
    </w:p>
    <w:p w14:paraId="6E4218E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A.7.3.35.1</w:t>
      </w:r>
      <w:r>
        <w:rPr>
          <w:rFonts w:asciiTheme="minorHAnsi" w:eastAsiaTheme="minorEastAsia" w:hAnsiTheme="minorHAnsi" w:cstheme="minorBidi"/>
          <w:sz w:val="22"/>
          <w:szCs w:val="22"/>
        </w:rPr>
        <w:tab/>
      </w:r>
      <w:r w:rsidRPr="00FE2B14">
        <w:rPr>
          <w:snapToGrid w:val="0"/>
          <w:lang w:eastAsia="zh-CN"/>
        </w:rPr>
        <w:t>Test Purpose and Environment</w:t>
      </w:r>
      <w:r>
        <w:tab/>
        <w:t>1484</w:t>
      </w:r>
    </w:p>
    <w:p w14:paraId="78C1E367" w14:textId="77777777" w:rsidR="001613A3" w:rsidRDefault="001613A3">
      <w:pPr>
        <w:pStyle w:val="TOC4"/>
        <w:rPr>
          <w:rFonts w:asciiTheme="minorHAnsi" w:eastAsiaTheme="minorEastAsia" w:hAnsiTheme="minorHAnsi" w:cstheme="minorBidi"/>
          <w:sz w:val="22"/>
          <w:szCs w:val="22"/>
        </w:rPr>
      </w:pPr>
      <w:r w:rsidRPr="00FE2B14">
        <w:rPr>
          <w:snapToGrid w:val="0"/>
        </w:rPr>
        <w:t>A.7.3.35.2</w:t>
      </w:r>
      <w:r>
        <w:rPr>
          <w:rFonts w:asciiTheme="minorHAnsi" w:eastAsiaTheme="minorEastAsia" w:hAnsiTheme="minorHAnsi" w:cstheme="minorBidi"/>
          <w:sz w:val="22"/>
          <w:szCs w:val="22"/>
        </w:rPr>
        <w:tab/>
      </w:r>
      <w:r w:rsidRPr="00FE2B14">
        <w:rPr>
          <w:snapToGrid w:val="0"/>
        </w:rPr>
        <w:t>Test Requirements</w:t>
      </w:r>
      <w:r>
        <w:tab/>
        <w:t>1487</w:t>
      </w:r>
    </w:p>
    <w:p w14:paraId="413DDAEF" w14:textId="77777777" w:rsidR="001613A3" w:rsidRDefault="001613A3">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1487</w:t>
      </w:r>
    </w:p>
    <w:p w14:paraId="7D04C7A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A.7.3.36.1</w:t>
      </w:r>
      <w:r>
        <w:rPr>
          <w:rFonts w:asciiTheme="minorHAnsi" w:eastAsiaTheme="minorEastAsia" w:hAnsiTheme="minorHAnsi" w:cstheme="minorBidi"/>
          <w:sz w:val="22"/>
          <w:szCs w:val="22"/>
        </w:rPr>
        <w:tab/>
      </w:r>
      <w:r w:rsidRPr="00FE2B14">
        <w:rPr>
          <w:snapToGrid w:val="0"/>
          <w:lang w:eastAsia="zh-CN"/>
        </w:rPr>
        <w:t>Test Purpose and Environment</w:t>
      </w:r>
      <w:r>
        <w:tab/>
        <w:t>1487</w:t>
      </w:r>
    </w:p>
    <w:p w14:paraId="3B6D5BA4" w14:textId="77777777" w:rsidR="001613A3" w:rsidRDefault="001613A3">
      <w:pPr>
        <w:pStyle w:val="TOC4"/>
        <w:rPr>
          <w:rFonts w:asciiTheme="minorHAnsi" w:eastAsiaTheme="minorEastAsia" w:hAnsiTheme="minorHAnsi" w:cstheme="minorBidi"/>
          <w:sz w:val="22"/>
          <w:szCs w:val="22"/>
        </w:rPr>
      </w:pPr>
      <w:r w:rsidRPr="00FE2B14">
        <w:rPr>
          <w:snapToGrid w:val="0"/>
        </w:rPr>
        <w:t>A.7.3.36.2</w:t>
      </w:r>
      <w:r>
        <w:rPr>
          <w:rFonts w:asciiTheme="minorHAnsi" w:eastAsiaTheme="minorEastAsia" w:hAnsiTheme="minorHAnsi" w:cstheme="minorBidi"/>
          <w:sz w:val="22"/>
          <w:szCs w:val="22"/>
        </w:rPr>
        <w:tab/>
      </w:r>
      <w:r w:rsidRPr="00FE2B14">
        <w:rPr>
          <w:snapToGrid w:val="0"/>
        </w:rPr>
        <w:t>Test Requirements</w:t>
      </w:r>
      <w:r>
        <w:tab/>
        <w:t>1490</w:t>
      </w:r>
    </w:p>
    <w:p w14:paraId="6D617F1D" w14:textId="77777777" w:rsidR="001613A3" w:rsidRDefault="001613A3">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1490</w:t>
      </w:r>
    </w:p>
    <w:p w14:paraId="505661E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A.7.3.37.1</w:t>
      </w:r>
      <w:r>
        <w:rPr>
          <w:rFonts w:asciiTheme="minorHAnsi" w:eastAsiaTheme="minorEastAsia" w:hAnsiTheme="minorHAnsi" w:cstheme="minorBidi"/>
          <w:sz w:val="22"/>
          <w:szCs w:val="22"/>
        </w:rPr>
        <w:tab/>
      </w:r>
      <w:r w:rsidRPr="00FE2B14">
        <w:rPr>
          <w:snapToGrid w:val="0"/>
          <w:lang w:eastAsia="zh-CN"/>
        </w:rPr>
        <w:t>Test Purpose and Environment</w:t>
      </w:r>
      <w:r>
        <w:tab/>
        <w:t>1490</w:t>
      </w:r>
    </w:p>
    <w:p w14:paraId="1CF6201A" w14:textId="77777777" w:rsidR="001613A3" w:rsidRDefault="001613A3">
      <w:pPr>
        <w:pStyle w:val="TOC4"/>
        <w:rPr>
          <w:rFonts w:asciiTheme="minorHAnsi" w:eastAsiaTheme="minorEastAsia" w:hAnsiTheme="minorHAnsi" w:cstheme="minorBidi"/>
          <w:sz w:val="22"/>
          <w:szCs w:val="22"/>
        </w:rPr>
      </w:pPr>
      <w:r w:rsidRPr="00FE2B14">
        <w:rPr>
          <w:snapToGrid w:val="0"/>
        </w:rPr>
        <w:t>A.7.3.37.2</w:t>
      </w:r>
      <w:r>
        <w:rPr>
          <w:rFonts w:asciiTheme="minorHAnsi" w:eastAsiaTheme="minorEastAsia" w:hAnsiTheme="minorHAnsi" w:cstheme="minorBidi"/>
          <w:sz w:val="22"/>
          <w:szCs w:val="22"/>
        </w:rPr>
        <w:tab/>
      </w:r>
      <w:r w:rsidRPr="00FE2B14">
        <w:rPr>
          <w:snapToGrid w:val="0"/>
        </w:rPr>
        <w:t>Test Requirements</w:t>
      </w:r>
      <w:r>
        <w:tab/>
        <w:t>1493</w:t>
      </w:r>
    </w:p>
    <w:p w14:paraId="293A48BC" w14:textId="77777777" w:rsidR="001613A3" w:rsidRDefault="001613A3">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1493</w:t>
      </w:r>
    </w:p>
    <w:p w14:paraId="3C050C1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A.7.3.38.1</w:t>
      </w:r>
      <w:r>
        <w:rPr>
          <w:rFonts w:asciiTheme="minorHAnsi" w:eastAsiaTheme="minorEastAsia" w:hAnsiTheme="minorHAnsi" w:cstheme="minorBidi"/>
          <w:sz w:val="22"/>
          <w:szCs w:val="22"/>
        </w:rPr>
        <w:tab/>
      </w:r>
      <w:r w:rsidRPr="00FE2B14">
        <w:rPr>
          <w:snapToGrid w:val="0"/>
          <w:lang w:eastAsia="zh-CN"/>
        </w:rPr>
        <w:t>Test Purpose and Environment</w:t>
      </w:r>
      <w:r>
        <w:tab/>
        <w:t>1493</w:t>
      </w:r>
    </w:p>
    <w:p w14:paraId="28AEC11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A.7.3.38.2</w:t>
      </w:r>
      <w:r>
        <w:rPr>
          <w:rFonts w:asciiTheme="minorHAnsi" w:eastAsiaTheme="minorEastAsia" w:hAnsiTheme="minorHAnsi" w:cstheme="minorBidi"/>
          <w:sz w:val="22"/>
          <w:szCs w:val="22"/>
        </w:rPr>
        <w:tab/>
      </w:r>
      <w:r w:rsidRPr="00FE2B14">
        <w:rPr>
          <w:snapToGrid w:val="0"/>
          <w:lang w:eastAsia="zh-CN"/>
        </w:rPr>
        <w:t>Test Requirements</w:t>
      </w:r>
      <w:r>
        <w:tab/>
        <w:t>1496</w:t>
      </w:r>
    </w:p>
    <w:p w14:paraId="5332D2FE" w14:textId="77777777" w:rsidR="001613A3" w:rsidRDefault="001613A3">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1496</w:t>
      </w:r>
    </w:p>
    <w:p w14:paraId="5FD53E3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A.7.3.39.1</w:t>
      </w:r>
      <w:r>
        <w:rPr>
          <w:rFonts w:asciiTheme="minorHAnsi" w:eastAsiaTheme="minorEastAsia" w:hAnsiTheme="minorHAnsi" w:cstheme="minorBidi"/>
          <w:sz w:val="22"/>
          <w:szCs w:val="22"/>
        </w:rPr>
        <w:tab/>
      </w:r>
      <w:r w:rsidRPr="00FE2B14">
        <w:rPr>
          <w:snapToGrid w:val="0"/>
          <w:lang w:eastAsia="zh-CN"/>
        </w:rPr>
        <w:t>Test Purpose and Environment</w:t>
      </w:r>
      <w:r>
        <w:tab/>
        <w:t>1496</w:t>
      </w:r>
    </w:p>
    <w:p w14:paraId="12C11CC0" w14:textId="77777777" w:rsidR="001613A3" w:rsidRDefault="001613A3">
      <w:pPr>
        <w:pStyle w:val="TOC4"/>
        <w:rPr>
          <w:rFonts w:asciiTheme="minorHAnsi" w:eastAsiaTheme="minorEastAsia" w:hAnsiTheme="minorHAnsi" w:cstheme="minorBidi"/>
          <w:sz w:val="22"/>
          <w:szCs w:val="22"/>
        </w:rPr>
      </w:pPr>
      <w:r w:rsidRPr="00FE2B14">
        <w:rPr>
          <w:snapToGrid w:val="0"/>
        </w:rPr>
        <w:t>A.7.3.39.2</w:t>
      </w:r>
      <w:r>
        <w:rPr>
          <w:rFonts w:asciiTheme="minorHAnsi" w:eastAsiaTheme="minorEastAsia" w:hAnsiTheme="minorHAnsi" w:cstheme="minorBidi"/>
          <w:sz w:val="22"/>
          <w:szCs w:val="22"/>
        </w:rPr>
        <w:tab/>
      </w:r>
      <w:r w:rsidRPr="00FE2B14">
        <w:rPr>
          <w:snapToGrid w:val="0"/>
        </w:rPr>
        <w:t>Test Requirements</w:t>
      </w:r>
      <w:r>
        <w:tab/>
        <w:t>1499</w:t>
      </w:r>
    </w:p>
    <w:p w14:paraId="1578B7E3" w14:textId="77777777" w:rsidR="001613A3" w:rsidRDefault="001613A3">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1500</w:t>
      </w:r>
    </w:p>
    <w:p w14:paraId="5333338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A.7.3.40.1</w:t>
      </w:r>
      <w:r>
        <w:rPr>
          <w:rFonts w:asciiTheme="minorHAnsi" w:eastAsiaTheme="minorEastAsia" w:hAnsiTheme="minorHAnsi" w:cstheme="minorBidi"/>
          <w:sz w:val="22"/>
          <w:szCs w:val="22"/>
        </w:rPr>
        <w:tab/>
      </w:r>
      <w:r w:rsidRPr="00FE2B14">
        <w:rPr>
          <w:snapToGrid w:val="0"/>
          <w:lang w:eastAsia="zh-CN"/>
        </w:rPr>
        <w:t>Test Purpose and Environment</w:t>
      </w:r>
      <w:r>
        <w:tab/>
        <w:t>1500</w:t>
      </w:r>
    </w:p>
    <w:p w14:paraId="6E4D182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A.7.3.40.2</w:t>
      </w:r>
      <w:r>
        <w:rPr>
          <w:rFonts w:asciiTheme="minorHAnsi" w:eastAsiaTheme="minorEastAsia" w:hAnsiTheme="minorHAnsi" w:cstheme="minorBidi"/>
          <w:sz w:val="22"/>
          <w:szCs w:val="22"/>
        </w:rPr>
        <w:tab/>
      </w:r>
      <w:r w:rsidRPr="00FE2B14">
        <w:rPr>
          <w:snapToGrid w:val="0"/>
          <w:lang w:eastAsia="zh-CN"/>
        </w:rPr>
        <w:t>Test Requirements</w:t>
      </w:r>
      <w:r>
        <w:tab/>
        <w:t>1502</w:t>
      </w:r>
    </w:p>
    <w:p w14:paraId="1EA5C839" w14:textId="77777777" w:rsidR="001613A3" w:rsidRDefault="001613A3">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1503</w:t>
      </w:r>
    </w:p>
    <w:p w14:paraId="58FF0401"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A.7.3.41.1</w:t>
      </w:r>
      <w:r>
        <w:rPr>
          <w:rFonts w:asciiTheme="minorHAnsi" w:eastAsiaTheme="minorEastAsia" w:hAnsiTheme="minorHAnsi" w:cstheme="minorBidi"/>
          <w:sz w:val="22"/>
          <w:szCs w:val="22"/>
        </w:rPr>
        <w:tab/>
      </w:r>
      <w:r w:rsidRPr="00FE2B14">
        <w:rPr>
          <w:snapToGrid w:val="0"/>
          <w:lang w:eastAsia="zh-CN"/>
        </w:rPr>
        <w:t>Test Purpose and Environment</w:t>
      </w:r>
      <w:r>
        <w:tab/>
        <w:t>1503</w:t>
      </w:r>
    </w:p>
    <w:p w14:paraId="4A497746"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A.7.3.41.2</w:t>
      </w:r>
      <w:r>
        <w:rPr>
          <w:rFonts w:asciiTheme="minorHAnsi" w:eastAsiaTheme="minorEastAsia" w:hAnsiTheme="minorHAnsi" w:cstheme="minorBidi"/>
          <w:sz w:val="22"/>
          <w:szCs w:val="22"/>
        </w:rPr>
        <w:tab/>
      </w:r>
      <w:r w:rsidRPr="00FE2B14">
        <w:rPr>
          <w:snapToGrid w:val="0"/>
          <w:lang w:eastAsia="zh-CN"/>
        </w:rPr>
        <w:t>Test Requirements</w:t>
      </w:r>
      <w:r>
        <w:tab/>
        <w:t>1506</w:t>
      </w:r>
    </w:p>
    <w:p w14:paraId="7F719B42" w14:textId="77777777" w:rsidR="001613A3" w:rsidRDefault="001613A3">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1506</w:t>
      </w:r>
    </w:p>
    <w:p w14:paraId="445E233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A.7.3.42.1</w:t>
      </w:r>
      <w:r>
        <w:rPr>
          <w:rFonts w:asciiTheme="minorHAnsi" w:eastAsiaTheme="minorEastAsia" w:hAnsiTheme="minorHAnsi" w:cstheme="minorBidi"/>
          <w:sz w:val="22"/>
          <w:szCs w:val="22"/>
        </w:rPr>
        <w:tab/>
      </w:r>
      <w:r w:rsidRPr="00FE2B14">
        <w:rPr>
          <w:snapToGrid w:val="0"/>
          <w:lang w:eastAsia="zh-CN"/>
        </w:rPr>
        <w:t>Test Purpose and Environment</w:t>
      </w:r>
      <w:r>
        <w:tab/>
        <w:t>1506</w:t>
      </w:r>
    </w:p>
    <w:p w14:paraId="6A79F914" w14:textId="77777777" w:rsidR="001613A3" w:rsidRDefault="001613A3">
      <w:pPr>
        <w:pStyle w:val="TOC4"/>
        <w:rPr>
          <w:rFonts w:asciiTheme="minorHAnsi" w:eastAsiaTheme="minorEastAsia" w:hAnsiTheme="minorHAnsi" w:cstheme="minorBidi"/>
          <w:sz w:val="22"/>
          <w:szCs w:val="22"/>
        </w:rPr>
      </w:pPr>
      <w:r w:rsidRPr="00FE2B14">
        <w:rPr>
          <w:snapToGrid w:val="0"/>
        </w:rPr>
        <w:t>A.7.3.42.2</w:t>
      </w:r>
      <w:r>
        <w:rPr>
          <w:rFonts w:asciiTheme="minorHAnsi" w:eastAsiaTheme="minorEastAsia" w:hAnsiTheme="minorHAnsi" w:cstheme="minorBidi"/>
          <w:sz w:val="22"/>
          <w:szCs w:val="22"/>
        </w:rPr>
        <w:tab/>
      </w:r>
      <w:r w:rsidRPr="00FE2B14">
        <w:rPr>
          <w:snapToGrid w:val="0"/>
        </w:rPr>
        <w:t>Test Requirements</w:t>
      </w:r>
      <w:r>
        <w:tab/>
        <w:t>1509</w:t>
      </w:r>
    </w:p>
    <w:p w14:paraId="64555705" w14:textId="77777777" w:rsidR="001613A3" w:rsidRDefault="001613A3">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1509</w:t>
      </w:r>
    </w:p>
    <w:p w14:paraId="38F8441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A.7.3.43.1</w:t>
      </w:r>
      <w:r>
        <w:rPr>
          <w:rFonts w:asciiTheme="minorHAnsi" w:eastAsiaTheme="minorEastAsia" w:hAnsiTheme="minorHAnsi" w:cstheme="minorBidi"/>
          <w:sz w:val="22"/>
          <w:szCs w:val="22"/>
        </w:rPr>
        <w:tab/>
      </w:r>
      <w:r w:rsidRPr="00FE2B14">
        <w:rPr>
          <w:snapToGrid w:val="0"/>
          <w:lang w:eastAsia="zh-CN"/>
        </w:rPr>
        <w:t>Test Purpose and Environment</w:t>
      </w:r>
      <w:r>
        <w:tab/>
        <w:t>1509</w:t>
      </w:r>
    </w:p>
    <w:p w14:paraId="2759081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A.7.3.43.2</w:t>
      </w:r>
      <w:r>
        <w:rPr>
          <w:rFonts w:asciiTheme="minorHAnsi" w:eastAsiaTheme="minorEastAsia" w:hAnsiTheme="minorHAnsi" w:cstheme="minorBidi"/>
          <w:sz w:val="22"/>
          <w:szCs w:val="22"/>
        </w:rPr>
        <w:tab/>
      </w:r>
      <w:r w:rsidRPr="00FE2B14">
        <w:rPr>
          <w:snapToGrid w:val="0"/>
          <w:lang w:eastAsia="zh-CN"/>
        </w:rPr>
        <w:t>Test Requirements</w:t>
      </w:r>
      <w:r>
        <w:tab/>
        <w:t>1512</w:t>
      </w:r>
    </w:p>
    <w:p w14:paraId="1D972242" w14:textId="77777777" w:rsidR="001613A3" w:rsidRDefault="001613A3">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1512</w:t>
      </w:r>
    </w:p>
    <w:p w14:paraId="4A0A0CA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44</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1512</w:t>
      </w:r>
    </w:p>
    <w:p w14:paraId="7E9431DD"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44</w:t>
      </w:r>
      <w:r w:rsidRPr="00FE2B14">
        <w:rPr>
          <w:snapToGrid w:val="0"/>
          <w:lang w:eastAsia="zh-CN"/>
        </w:rPr>
        <w:t>.2</w:t>
      </w:r>
      <w:r>
        <w:rPr>
          <w:rFonts w:asciiTheme="minorHAnsi" w:eastAsiaTheme="minorEastAsia" w:hAnsiTheme="minorHAnsi" w:cstheme="minorBidi"/>
          <w:sz w:val="22"/>
          <w:szCs w:val="22"/>
        </w:rPr>
        <w:tab/>
      </w:r>
      <w:r w:rsidRPr="00FE2B14">
        <w:rPr>
          <w:snapToGrid w:val="0"/>
          <w:lang w:eastAsia="zh-CN"/>
        </w:rPr>
        <w:t>Test Requirements</w:t>
      </w:r>
      <w:r>
        <w:tab/>
        <w:t>1515</w:t>
      </w:r>
    </w:p>
    <w:p w14:paraId="1649EB44" w14:textId="77777777" w:rsidR="001613A3" w:rsidRDefault="001613A3">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1516</w:t>
      </w:r>
    </w:p>
    <w:p w14:paraId="2CD34C7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45</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1516</w:t>
      </w:r>
    </w:p>
    <w:p w14:paraId="41297D5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45</w:t>
      </w:r>
      <w:r w:rsidRPr="00FE2B14">
        <w:rPr>
          <w:snapToGrid w:val="0"/>
          <w:lang w:eastAsia="zh-CN"/>
        </w:rPr>
        <w:t>.2</w:t>
      </w:r>
      <w:r>
        <w:rPr>
          <w:rFonts w:asciiTheme="minorHAnsi" w:eastAsiaTheme="minorEastAsia" w:hAnsiTheme="minorHAnsi" w:cstheme="minorBidi"/>
          <w:sz w:val="22"/>
          <w:szCs w:val="22"/>
        </w:rPr>
        <w:tab/>
      </w:r>
      <w:r w:rsidRPr="00FE2B14">
        <w:rPr>
          <w:snapToGrid w:val="0"/>
          <w:lang w:eastAsia="zh-CN"/>
        </w:rPr>
        <w:t>Test Requirements</w:t>
      </w:r>
      <w:r>
        <w:tab/>
        <w:t>1518</w:t>
      </w:r>
    </w:p>
    <w:p w14:paraId="6FBA8C6E" w14:textId="77777777" w:rsidR="001613A3" w:rsidRDefault="001613A3">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1519</w:t>
      </w:r>
    </w:p>
    <w:p w14:paraId="62AA54A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A.7.3.46.1</w:t>
      </w:r>
      <w:r>
        <w:rPr>
          <w:rFonts w:asciiTheme="minorHAnsi" w:eastAsiaTheme="minorEastAsia" w:hAnsiTheme="minorHAnsi" w:cstheme="minorBidi"/>
          <w:sz w:val="22"/>
          <w:szCs w:val="22"/>
        </w:rPr>
        <w:tab/>
      </w:r>
      <w:r w:rsidRPr="00FE2B14">
        <w:rPr>
          <w:snapToGrid w:val="0"/>
          <w:lang w:eastAsia="zh-CN"/>
        </w:rPr>
        <w:t>Test Purpose and Environment</w:t>
      </w:r>
      <w:r>
        <w:tab/>
        <w:t>1519</w:t>
      </w:r>
    </w:p>
    <w:p w14:paraId="3B7DFB02"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A.7.3.46.2</w:t>
      </w:r>
      <w:r>
        <w:rPr>
          <w:rFonts w:asciiTheme="minorHAnsi" w:eastAsiaTheme="minorEastAsia" w:hAnsiTheme="minorHAnsi" w:cstheme="minorBidi"/>
          <w:sz w:val="22"/>
          <w:szCs w:val="22"/>
        </w:rPr>
        <w:tab/>
      </w:r>
      <w:r w:rsidRPr="00FE2B14">
        <w:rPr>
          <w:snapToGrid w:val="0"/>
          <w:lang w:eastAsia="zh-CN"/>
        </w:rPr>
        <w:t>Test Requirements</w:t>
      </w:r>
      <w:r>
        <w:tab/>
        <w:t>1522</w:t>
      </w:r>
    </w:p>
    <w:p w14:paraId="6B1356FD" w14:textId="77777777" w:rsidR="001613A3" w:rsidRDefault="001613A3">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1522</w:t>
      </w:r>
    </w:p>
    <w:p w14:paraId="5FFD0AE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A.7.3.47.1</w:t>
      </w:r>
      <w:r>
        <w:rPr>
          <w:rFonts w:asciiTheme="minorHAnsi" w:eastAsiaTheme="minorEastAsia" w:hAnsiTheme="minorHAnsi" w:cstheme="minorBidi"/>
          <w:sz w:val="22"/>
          <w:szCs w:val="22"/>
        </w:rPr>
        <w:tab/>
      </w:r>
      <w:r w:rsidRPr="00FE2B14">
        <w:rPr>
          <w:snapToGrid w:val="0"/>
          <w:lang w:eastAsia="zh-CN"/>
        </w:rPr>
        <w:t>Test Purpose and Environment</w:t>
      </w:r>
      <w:r>
        <w:tab/>
        <w:t>1522</w:t>
      </w:r>
    </w:p>
    <w:p w14:paraId="0997A4B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A.7.3.47.2</w:t>
      </w:r>
      <w:r>
        <w:rPr>
          <w:rFonts w:asciiTheme="minorHAnsi" w:eastAsiaTheme="minorEastAsia" w:hAnsiTheme="minorHAnsi" w:cstheme="minorBidi"/>
          <w:sz w:val="22"/>
          <w:szCs w:val="22"/>
        </w:rPr>
        <w:tab/>
      </w:r>
      <w:r w:rsidRPr="00FE2B14">
        <w:rPr>
          <w:snapToGrid w:val="0"/>
          <w:lang w:eastAsia="zh-CN"/>
        </w:rPr>
        <w:t>Test Requirements</w:t>
      </w:r>
      <w:r>
        <w:tab/>
        <w:t>1525</w:t>
      </w:r>
    </w:p>
    <w:p w14:paraId="19970328"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A.7.3.48</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Out-of-sync</w:t>
      </w:r>
      <w:r>
        <w:rPr>
          <w:lang w:eastAsia="zh-CN"/>
        </w:rPr>
        <w:t xml:space="preserve"> for Cat-M1 UE in CEMode A</w:t>
      </w:r>
      <w:r>
        <w:tab/>
        <w:t>1525</w:t>
      </w:r>
    </w:p>
    <w:p w14:paraId="5160E6F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A.7.3.48.1</w:t>
      </w:r>
      <w:r>
        <w:rPr>
          <w:rFonts w:asciiTheme="minorHAnsi" w:eastAsiaTheme="minorEastAsia" w:hAnsiTheme="minorHAnsi" w:cstheme="minorBidi"/>
          <w:sz w:val="22"/>
          <w:szCs w:val="22"/>
        </w:rPr>
        <w:tab/>
      </w:r>
      <w:r w:rsidRPr="00FE2B14">
        <w:rPr>
          <w:snapToGrid w:val="0"/>
          <w:lang w:eastAsia="zh-CN"/>
        </w:rPr>
        <w:t>Test Purpose and Environment</w:t>
      </w:r>
      <w:r>
        <w:tab/>
        <w:t>1525</w:t>
      </w:r>
    </w:p>
    <w:p w14:paraId="0D89EFAC" w14:textId="77777777" w:rsidR="001613A3" w:rsidRDefault="001613A3">
      <w:pPr>
        <w:pStyle w:val="TOC4"/>
        <w:rPr>
          <w:rFonts w:asciiTheme="minorHAnsi" w:eastAsiaTheme="minorEastAsia" w:hAnsiTheme="minorHAnsi" w:cstheme="minorBidi"/>
          <w:sz w:val="22"/>
          <w:szCs w:val="22"/>
        </w:rPr>
      </w:pPr>
      <w:r w:rsidRPr="00FE2B14">
        <w:rPr>
          <w:snapToGrid w:val="0"/>
        </w:rPr>
        <w:lastRenderedPageBreak/>
        <w:t>A.7.3.48.2</w:t>
      </w:r>
      <w:r>
        <w:rPr>
          <w:rFonts w:asciiTheme="minorHAnsi" w:eastAsiaTheme="minorEastAsia" w:hAnsiTheme="minorHAnsi" w:cstheme="minorBidi"/>
          <w:sz w:val="22"/>
          <w:szCs w:val="22"/>
        </w:rPr>
        <w:tab/>
      </w:r>
      <w:r w:rsidRPr="00FE2B14">
        <w:rPr>
          <w:snapToGrid w:val="0"/>
        </w:rPr>
        <w:t>Test Requirements</w:t>
      </w:r>
      <w:r>
        <w:tab/>
        <w:t>1528</w:t>
      </w:r>
    </w:p>
    <w:p w14:paraId="7FBC4DB5"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A.7.3.49</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In-Sync</w:t>
      </w:r>
      <w:r>
        <w:rPr>
          <w:lang w:eastAsia="zh-CN"/>
        </w:rPr>
        <w:t xml:space="preserve"> for Cat-M1 UE in CEMode A</w:t>
      </w:r>
      <w:r>
        <w:tab/>
        <w:t>1528</w:t>
      </w:r>
    </w:p>
    <w:p w14:paraId="75FE09B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A.7.3.49.1</w:t>
      </w:r>
      <w:r>
        <w:rPr>
          <w:rFonts w:asciiTheme="minorHAnsi" w:eastAsiaTheme="minorEastAsia" w:hAnsiTheme="minorHAnsi" w:cstheme="minorBidi"/>
          <w:sz w:val="22"/>
          <w:szCs w:val="22"/>
        </w:rPr>
        <w:tab/>
      </w:r>
      <w:r w:rsidRPr="00FE2B14">
        <w:rPr>
          <w:snapToGrid w:val="0"/>
          <w:lang w:eastAsia="zh-CN"/>
        </w:rPr>
        <w:t>Test Purpose and Environment</w:t>
      </w:r>
      <w:r>
        <w:tab/>
        <w:t>1528</w:t>
      </w:r>
    </w:p>
    <w:p w14:paraId="2DC8BAEE" w14:textId="77777777" w:rsidR="001613A3" w:rsidRDefault="001613A3">
      <w:pPr>
        <w:pStyle w:val="TOC4"/>
        <w:rPr>
          <w:rFonts w:asciiTheme="minorHAnsi" w:eastAsiaTheme="minorEastAsia" w:hAnsiTheme="minorHAnsi" w:cstheme="minorBidi"/>
          <w:sz w:val="22"/>
          <w:szCs w:val="22"/>
        </w:rPr>
      </w:pPr>
      <w:r w:rsidRPr="00FE2B14">
        <w:rPr>
          <w:snapToGrid w:val="0"/>
        </w:rPr>
        <w:t>A.7.3.49.2</w:t>
      </w:r>
      <w:r>
        <w:rPr>
          <w:rFonts w:asciiTheme="minorHAnsi" w:eastAsiaTheme="minorEastAsia" w:hAnsiTheme="minorHAnsi" w:cstheme="minorBidi"/>
          <w:sz w:val="22"/>
          <w:szCs w:val="22"/>
        </w:rPr>
        <w:tab/>
      </w:r>
      <w:r w:rsidRPr="00FE2B14">
        <w:rPr>
          <w:snapToGrid w:val="0"/>
        </w:rPr>
        <w:t>Test Requirements</w:t>
      </w:r>
      <w:r>
        <w:tab/>
        <w:t>1531</w:t>
      </w:r>
    </w:p>
    <w:p w14:paraId="08B80E83" w14:textId="77777777" w:rsidR="001613A3" w:rsidRDefault="001613A3">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1531</w:t>
      </w:r>
    </w:p>
    <w:p w14:paraId="1811671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A.7.3.50.1</w:t>
      </w:r>
      <w:r>
        <w:rPr>
          <w:rFonts w:asciiTheme="minorHAnsi" w:eastAsiaTheme="minorEastAsia" w:hAnsiTheme="minorHAnsi" w:cstheme="minorBidi"/>
          <w:sz w:val="22"/>
          <w:szCs w:val="22"/>
        </w:rPr>
        <w:tab/>
      </w:r>
      <w:r w:rsidRPr="00FE2B14">
        <w:rPr>
          <w:snapToGrid w:val="0"/>
          <w:lang w:eastAsia="zh-CN"/>
        </w:rPr>
        <w:t>Test Purpose and Environment</w:t>
      </w:r>
      <w:r>
        <w:tab/>
        <w:t>1531</w:t>
      </w:r>
    </w:p>
    <w:p w14:paraId="6EACE3B3" w14:textId="77777777" w:rsidR="001613A3" w:rsidRDefault="001613A3">
      <w:pPr>
        <w:pStyle w:val="TOC4"/>
        <w:rPr>
          <w:rFonts w:asciiTheme="minorHAnsi" w:eastAsiaTheme="minorEastAsia" w:hAnsiTheme="minorHAnsi" w:cstheme="minorBidi"/>
          <w:sz w:val="22"/>
          <w:szCs w:val="22"/>
        </w:rPr>
      </w:pPr>
      <w:r w:rsidRPr="00FE2B14">
        <w:rPr>
          <w:snapToGrid w:val="0"/>
        </w:rPr>
        <w:t>A.7.3.50.2</w:t>
      </w:r>
      <w:r>
        <w:rPr>
          <w:rFonts w:asciiTheme="minorHAnsi" w:eastAsiaTheme="minorEastAsia" w:hAnsiTheme="minorHAnsi" w:cstheme="minorBidi"/>
          <w:sz w:val="22"/>
          <w:szCs w:val="22"/>
        </w:rPr>
        <w:tab/>
      </w:r>
      <w:r w:rsidRPr="00FE2B14">
        <w:rPr>
          <w:snapToGrid w:val="0"/>
        </w:rPr>
        <w:t>Test Requirements</w:t>
      </w:r>
      <w:r>
        <w:tab/>
        <w:t>1534</w:t>
      </w:r>
    </w:p>
    <w:p w14:paraId="79A83E03" w14:textId="77777777" w:rsidR="001613A3" w:rsidRDefault="001613A3">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1534</w:t>
      </w:r>
    </w:p>
    <w:p w14:paraId="4660002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A.7.3.51.1</w:t>
      </w:r>
      <w:r>
        <w:rPr>
          <w:rFonts w:asciiTheme="minorHAnsi" w:eastAsiaTheme="minorEastAsia" w:hAnsiTheme="minorHAnsi" w:cstheme="minorBidi"/>
          <w:sz w:val="22"/>
          <w:szCs w:val="22"/>
        </w:rPr>
        <w:tab/>
      </w:r>
      <w:r w:rsidRPr="00FE2B14">
        <w:rPr>
          <w:snapToGrid w:val="0"/>
          <w:lang w:eastAsia="zh-CN"/>
        </w:rPr>
        <w:t>Test Purpose and Environment</w:t>
      </w:r>
      <w:r>
        <w:tab/>
        <w:t>1534</w:t>
      </w:r>
    </w:p>
    <w:p w14:paraId="6BF3F81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1537</w:t>
      </w:r>
    </w:p>
    <w:p w14:paraId="0981959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A.7.3.52</w:t>
      </w:r>
      <w:r>
        <w:rPr>
          <w:rFonts w:asciiTheme="minorHAnsi" w:eastAsiaTheme="minorEastAsia" w:hAnsiTheme="minorHAnsi" w:cstheme="minorBidi"/>
          <w:sz w:val="22"/>
          <w:szCs w:val="22"/>
        </w:rPr>
        <w:tab/>
      </w:r>
      <w:r w:rsidRPr="00FE2B14">
        <w:rPr>
          <w:rFonts w:eastAsia="MS Mincho"/>
          <w:lang w:eastAsia="zh-CN"/>
        </w:rPr>
        <w:t>E-UTRAN HD-FDD Radio Link Monitoring Test for Out-of-sync for Cat-M1 UE in CEMode A</w:t>
      </w:r>
      <w:r>
        <w:tab/>
        <w:t>1537</w:t>
      </w:r>
    </w:p>
    <w:p w14:paraId="4B53EEC2"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A.7.3.52.1</w:t>
      </w:r>
      <w:r>
        <w:rPr>
          <w:rFonts w:asciiTheme="minorHAnsi" w:eastAsiaTheme="minorEastAsia" w:hAnsiTheme="minorHAnsi" w:cstheme="minorBidi"/>
          <w:sz w:val="22"/>
          <w:szCs w:val="22"/>
        </w:rPr>
        <w:tab/>
      </w:r>
      <w:r w:rsidRPr="00FE2B14">
        <w:rPr>
          <w:snapToGrid w:val="0"/>
          <w:lang w:eastAsia="zh-CN"/>
        </w:rPr>
        <w:t>Test Purpose and Environment</w:t>
      </w:r>
      <w:r>
        <w:tab/>
        <w:t>1537</w:t>
      </w:r>
    </w:p>
    <w:p w14:paraId="6DFB77D1" w14:textId="77777777" w:rsidR="001613A3" w:rsidRDefault="001613A3">
      <w:pPr>
        <w:pStyle w:val="TOC4"/>
        <w:rPr>
          <w:rFonts w:asciiTheme="minorHAnsi" w:eastAsiaTheme="minorEastAsia" w:hAnsiTheme="minorHAnsi" w:cstheme="minorBidi"/>
          <w:sz w:val="22"/>
          <w:szCs w:val="22"/>
        </w:rPr>
      </w:pPr>
      <w:r w:rsidRPr="00FE2B14">
        <w:rPr>
          <w:snapToGrid w:val="0"/>
        </w:rPr>
        <w:t>A.7.3.52.2</w:t>
      </w:r>
      <w:r>
        <w:rPr>
          <w:rFonts w:asciiTheme="minorHAnsi" w:eastAsiaTheme="minorEastAsia" w:hAnsiTheme="minorHAnsi" w:cstheme="minorBidi"/>
          <w:sz w:val="22"/>
          <w:szCs w:val="22"/>
        </w:rPr>
        <w:tab/>
      </w:r>
      <w:r w:rsidRPr="00FE2B14">
        <w:rPr>
          <w:snapToGrid w:val="0"/>
        </w:rPr>
        <w:t>Test Requirements</w:t>
      </w:r>
      <w:r>
        <w:tab/>
        <w:t>1540</w:t>
      </w:r>
    </w:p>
    <w:p w14:paraId="633089FB"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A.7.3.53</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w:t>
      </w:r>
      <w:r w:rsidRPr="00FE2B14">
        <w:rPr>
          <w:rFonts w:eastAsia="MS Mincho"/>
          <w:lang w:eastAsia="zh-CN"/>
        </w:rPr>
        <w:t>FDD Radio Link Monitoring Test for In-Sync</w:t>
      </w:r>
      <w:r>
        <w:rPr>
          <w:lang w:eastAsia="zh-CN"/>
        </w:rPr>
        <w:t xml:space="preserve"> for Cat-M1 UE in CEMode A</w:t>
      </w:r>
      <w:r>
        <w:tab/>
        <w:t>1540</w:t>
      </w:r>
    </w:p>
    <w:p w14:paraId="582A422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A.7.3.53.1</w:t>
      </w:r>
      <w:r>
        <w:rPr>
          <w:rFonts w:asciiTheme="minorHAnsi" w:eastAsiaTheme="minorEastAsia" w:hAnsiTheme="minorHAnsi" w:cstheme="minorBidi"/>
          <w:sz w:val="22"/>
          <w:szCs w:val="22"/>
        </w:rPr>
        <w:tab/>
      </w:r>
      <w:r w:rsidRPr="00FE2B14">
        <w:rPr>
          <w:snapToGrid w:val="0"/>
          <w:lang w:eastAsia="zh-CN"/>
        </w:rPr>
        <w:t>Test Purpose and Environment</w:t>
      </w:r>
      <w:r>
        <w:tab/>
        <w:t>1540</w:t>
      </w:r>
    </w:p>
    <w:p w14:paraId="6839393F" w14:textId="77777777" w:rsidR="001613A3" w:rsidRDefault="001613A3">
      <w:pPr>
        <w:pStyle w:val="TOC4"/>
        <w:rPr>
          <w:rFonts w:asciiTheme="minorHAnsi" w:eastAsiaTheme="minorEastAsia" w:hAnsiTheme="minorHAnsi" w:cstheme="minorBidi"/>
          <w:sz w:val="22"/>
          <w:szCs w:val="22"/>
        </w:rPr>
      </w:pPr>
      <w:r w:rsidRPr="00FE2B14">
        <w:rPr>
          <w:snapToGrid w:val="0"/>
        </w:rPr>
        <w:t>A.7.3.53.2</w:t>
      </w:r>
      <w:r>
        <w:rPr>
          <w:rFonts w:asciiTheme="minorHAnsi" w:eastAsiaTheme="minorEastAsia" w:hAnsiTheme="minorHAnsi" w:cstheme="minorBidi"/>
          <w:sz w:val="22"/>
          <w:szCs w:val="22"/>
        </w:rPr>
        <w:tab/>
      </w:r>
      <w:r w:rsidRPr="00FE2B14">
        <w:rPr>
          <w:snapToGrid w:val="0"/>
        </w:rPr>
        <w:t>Test Requirements</w:t>
      </w:r>
      <w:r>
        <w:tab/>
        <w:t>1543</w:t>
      </w:r>
    </w:p>
    <w:p w14:paraId="7656069E" w14:textId="77777777" w:rsidR="001613A3" w:rsidRDefault="001613A3">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1543</w:t>
      </w:r>
    </w:p>
    <w:p w14:paraId="5D48C85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A.7.3.54.1</w:t>
      </w:r>
      <w:r>
        <w:rPr>
          <w:rFonts w:asciiTheme="minorHAnsi" w:eastAsiaTheme="minorEastAsia" w:hAnsiTheme="minorHAnsi" w:cstheme="minorBidi"/>
          <w:sz w:val="22"/>
          <w:szCs w:val="22"/>
        </w:rPr>
        <w:tab/>
      </w:r>
      <w:r w:rsidRPr="00FE2B14">
        <w:rPr>
          <w:snapToGrid w:val="0"/>
          <w:lang w:eastAsia="zh-CN"/>
        </w:rPr>
        <w:t>Test Purpose and Environment</w:t>
      </w:r>
      <w:r>
        <w:tab/>
        <w:t>1543</w:t>
      </w:r>
    </w:p>
    <w:p w14:paraId="4C3AB601" w14:textId="77777777" w:rsidR="001613A3" w:rsidRDefault="001613A3">
      <w:pPr>
        <w:pStyle w:val="TOC4"/>
        <w:rPr>
          <w:rFonts w:asciiTheme="minorHAnsi" w:eastAsiaTheme="minorEastAsia" w:hAnsiTheme="minorHAnsi" w:cstheme="minorBidi"/>
          <w:sz w:val="22"/>
          <w:szCs w:val="22"/>
        </w:rPr>
      </w:pPr>
      <w:r w:rsidRPr="00FE2B14">
        <w:rPr>
          <w:snapToGrid w:val="0"/>
        </w:rPr>
        <w:t>A.7.3.54.2</w:t>
      </w:r>
      <w:r>
        <w:rPr>
          <w:rFonts w:asciiTheme="minorHAnsi" w:eastAsiaTheme="minorEastAsia" w:hAnsiTheme="minorHAnsi" w:cstheme="minorBidi"/>
          <w:sz w:val="22"/>
          <w:szCs w:val="22"/>
        </w:rPr>
        <w:tab/>
      </w:r>
      <w:r w:rsidRPr="00FE2B14">
        <w:rPr>
          <w:snapToGrid w:val="0"/>
        </w:rPr>
        <w:t>Test Requirements</w:t>
      </w:r>
      <w:r>
        <w:tab/>
        <w:t>1546</w:t>
      </w:r>
    </w:p>
    <w:p w14:paraId="03651CA2" w14:textId="77777777" w:rsidR="001613A3" w:rsidRDefault="001613A3">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1546</w:t>
      </w:r>
    </w:p>
    <w:p w14:paraId="5908254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A.7.3.55.1</w:t>
      </w:r>
      <w:r>
        <w:rPr>
          <w:rFonts w:asciiTheme="minorHAnsi" w:eastAsiaTheme="minorEastAsia" w:hAnsiTheme="minorHAnsi" w:cstheme="minorBidi"/>
          <w:sz w:val="22"/>
          <w:szCs w:val="22"/>
        </w:rPr>
        <w:tab/>
      </w:r>
      <w:r w:rsidRPr="00FE2B14">
        <w:rPr>
          <w:snapToGrid w:val="0"/>
          <w:lang w:eastAsia="zh-CN"/>
        </w:rPr>
        <w:t>Test Purpose and Environment</w:t>
      </w:r>
      <w:r>
        <w:tab/>
        <w:t>1546</w:t>
      </w:r>
    </w:p>
    <w:p w14:paraId="288AF800" w14:textId="77777777" w:rsidR="001613A3" w:rsidRDefault="001613A3">
      <w:pPr>
        <w:pStyle w:val="TOC4"/>
        <w:rPr>
          <w:rFonts w:asciiTheme="minorHAnsi" w:eastAsiaTheme="minorEastAsia" w:hAnsiTheme="minorHAnsi" w:cstheme="minorBidi"/>
          <w:sz w:val="22"/>
          <w:szCs w:val="22"/>
        </w:rPr>
      </w:pPr>
      <w:r w:rsidRPr="00FE2B14">
        <w:rPr>
          <w:snapToGrid w:val="0"/>
        </w:rPr>
        <w:t>A.7.3.55.2</w:t>
      </w:r>
      <w:r>
        <w:rPr>
          <w:rFonts w:asciiTheme="minorHAnsi" w:eastAsiaTheme="minorEastAsia" w:hAnsiTheme="minorHAnsi" w:cstheme="minorBidi"/>
          <w:sz w:val="22"/>
          <w:szCs w:val="22"/>
        </w:rPr>
        <w:tab/>
      </w:r>
      <w:r w:rsidRPr="00FE2B14">
        <w:rPr>
          <w:snapToGrid w:val="0"/>
        </w:rPr>
        <w:t>Test Requirements</w:t>
      </w:r>
      <w:r>
        <w:tab/>
        <w:t>1549</w:t>
      </w:r>
    </w:p>
    <w:p w14:paraId="7658DE5B"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A.7.3.56</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Radio Link Monitoring Test for Out-of-sync</w:t>
      </w:r>
      <w:r>
        <w:rPr>
          <w:lang w:eastAsia="zh-CN"/>
        </w:rPr>
        <w:t xml:space="preserve"> for Cat-M1 UE in CEMode A</w:t>
      </w:r>
      <w:r>
        <w:tab/>
        <w:t>1549</w:t>
      </w:r>
    </w:p>
    <w:p w14:paraId="4A57386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A.7.3.56.1</w:t>
      </w:r>
      <w:r>
        <w:rPr>
          <w:rFonts w:asciiTheme="minorHAnsi" w:eastAsiaTheme="minorEastAsia" w:hAnsiTheme="minorHAnsi" w:cstheme="minorBidi"/>
          <w:sz w:val="22"/>
          <w:szCs w:val="22"/>
        </w:rPr>
        <w:tab/>
      </w:r>
      <w:r w:rsidRPr="00FE2B14">
        <w:rPr>
          <w:snapToGrid w:val="0"/>
          <w:lang w:eastAsia="zh-CN"/>
        </w:rPr>
        <w:t>Test Purpose and Environment</w:t>
      </w:r>
      <w:r>
        <w:tab/>
        <w:t>1549</w:t>
      </w:r>
    </w:p>
    <w:p w14:paraId="0F1B9E43" w14:textId="77777777" w:rsidR="001613A3" w:rsidRDefault="001613A3">
      <w:pPr>
        <w:pStyle w:val="TOC4"/>
        <w:rPr>
          <w:rFonts w:asciiTheme="minorHAnsi" w:eastAsiaTheme="minorEastAsia" w:hAnsiTheme="minorHAnsi" w:cstheme="minorBidi"/>
          <w:sz w:val="22"/>
          <w:szCs w:val="22"/>
        </w:rPr>
      </w:pPr>
      <w:r w:rsidRPr="00FE2B14">
        <w:rPr>
          <w:snapToGrid w:val="0"/>
        </w:rPr>
        <w:t>A.7.3.56.2</w:t>
      </w:r>
      <w:r>
        <w:rPr>
          <w:rFonts w:asciiTheme="minorHAnsi" w:eastAsiaTheme="minorEastAsia" w:hAnsiTheme="minorHAnsi" w:cstheme="minorBidi"/>
          <w:sz w:val="22"/>
          <w:szCs w:val="22"/>
        </w:rPr>
        <w:tab/>
      </w:r>
      <w:r w:rsidRPr="00FE2B14">
        <w:rPr>
          <w:snapToGrid w:val="0"/>
        </w:rPr>
        <w:t>Test Requirements</w:t>
      </w:r>
      <w:r>
        <w:tab/>
        <w:t>1552</w:t>
      </w:r>
    </w:p>
    <w:p w14:paraId="319337D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A.7.3.57</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w:t>
      </w:r>
      <w:r w:rsidRPr="00FE2B14">
        <w:rPr>
          <w:rFonts w:eastAsia="MS Mincho"/>
          <w:lang w:eastAsia="zh-CN"/>
        </w:rPr>
        <w:t>DD Radio Link Monitoring Test for In-Sync</w:t>
      </w:r>
      <w:r>
        <w:rPr>
          <w:lang w:eastAsia="zh-CN"/>
        </w:rPr>
        <w:t xml:space="preserve"> for Cat-M1 UE in CEMode A</w:t>
      </w:r>
      <w:r>
        <w:tab/>
        <w:t>1552</w:t>
      </w:r>
    </w:p>
    <w:p w14:paraId="77D15811"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A.7.3.57.1</w:t>
      </w:r>
      <w:r>
        <w:rPr>
          <w:rFonts w:asciiTheme="minorHAnsi" w:eastAsiaTheme="minorEastAsia" w:hAnsiTheme="minorHAnsi" w:cstheme="minorBidi"/>
          <w:sz w:val="22"/>
          <w:szCs w:val="22"/>
        </w:rPr>
        <w:tab/>
      </w:r>
      <w:r w:rsidRPr="00FE2B14">
        <w:rPr>
          <w:snapToGrid w:val="0"/>
          <w:lang w:eastAsia="zh-CN"/>
        </w:rPr>
        <w:t>Test Purpose and Environment</w:t>
      </w:r>
      <w:r>
        <w:tab/>
        <w:t>1552</w:t>
      </w:r>
    </w:p>
    <w:p w14:paraId="352C69C8" w14:textId="77777777" w:rsidR="001613A3" w:rsidRDefault="001613A3">
      <w:pPr>
        <w:pStyle w:val="TOC4"/>
        <w:rPr>
          <w:rFonts w:asciiTheme="minorHAnsi" w:eastAsiaTheme="minorEastAsia" w:hAnsiTheme="minorHAnsi" w:cstheme="minorBidi"/>
          <w:sz w:val="22"/>
          <w:szCs w:val="22"/>
        </w:rPr>
      </w:pPr>
      <w:r w:rsidRPr="00FE2B14">
        <w:rPr>
          <w:snapToGrid w:val="0"/>
        </w:rPr>
        <w:t>A.7.3.57.2</w:t>
      </w:r>
      <w:r>
        <w:rPr>
          <w:rFonts w:asciiTheme="minorHAnsi" w:eastAsiaTheme="minorEastAsia" w:hAnsiTheme="minorHAnsi" w:cstheme="minorBidi"/>
          <w:sz w:val="22"/>
          <w:szCs w:val="22"/>
        </w:rPr>
        <w:tab/>
      </w:r>
      <w:r w:rsidRPr="00FE2B14">
        <w:rPr>
          <w:snapToGrid w:val="0"/>
        </w:rPr>
        <w:t>Test Requirements</w:t>
      </w:r>
      <w:r>
        <w:tab/>
        <w:t>1555</w:t>
      </w:r>
    </w:p>
    <w:p w14:paraId="03E2DCD3" w14:textId="77777777" w:rsidR="001613A3" w:rsidRDefault="001613A3">
      <w:pPr>
        <w:pStyle w:val="TOC3"/>
        <w:rPr>
          <w:rFonts w:asciiTheme="minorHAnsi" w:eastAsiaTheme="minorEastAsia" w:hAnsiTheme="minorHAnsi" w:cstheme="minorBidi"/>
          <w:sz w:val="22"/>
          <w:szCs w:val="22"/>
        </w:rPr>
      </w:pPr>
      <w:r>
        <w:rPr>
          <w:lang w:eastAsia="zh-CN"/>
        </w:rP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1555</w:t>
      </w:r>
    </w:p>
    <w:p w14:paraId="313E42D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A.7.3.58.1</w:t>
      </w:r>
      <w:r>
        <w:rPr>
          <w:rFonts w:asciiTheme="minorHAnsi" w:eastAsiaTheme="minorEastAsia" w:hAnsiTheme="minorHAnsi" w:cstheme="minorBidi"/>
          <w:sz w:val="22"/>
          <w:szCs w:val="22"/>
        </w:rPr>
        <w:tab/>
      </w:r>
      <w:r w:rsidRPr="00FE2B14">
        <w:rPr>
          <w:snapToGrid w:val="0"/>
          <w:lang w:eastAsia="zh-CN"/>
        </w:rPr>
        <w:t>Test Purpose and Environment</w:t>
      </w:r>
      <w:r>
        <w:tab/>
        <w:t>1555</w:t>
      </w:r>
    </w:p>
    <w:p w14:paraId="3C976183" w14:textId="77777777" w:rsidR="001613A3" w:rsidRDefault="001613A3">
      <w:pPr>
        <w:pStyle w:val="TOC4"/>
        <w:rPr>
          <w:rFonts w:asciiTheme="minorHAnsi" w:eastAsiaTheme="minorEastAsia" w:hAnsiTheme="minorHAnsi" w:cstheme="minorBidi"/>
          <w:sz w:val="22"/>
          <w:szCs w:val="22"/>
        </w:rPr>
      </w:pPr>
      <w:r w:rsidRPr="00FE2B14">
        <w:rPr>
          <w:snapToGrid w:val="0"/>
        </w:rPr>
        <w:t>A.7.3.58.2</w:t>
      </w:r>
      <w:r>
        <w:rPr>
          <w:rFonts w:asciiTheme="minorHAnsi" w:eastAsiaTheme="minorEastAsia" w:hAnsiTheme="minorHAnsi" w:cstheme="minorBidi"/>
          <w:sz w:val="22"/>
          <w:szCs w:val="22"/>
        </w:rPr>
        <w:tab/>
      </w:r>
      <w:r w:rsidRPr="00FE2B14">
        <w:rPr>
          <w:snapToGrid w:val="0"/>
        </w:rPr>
        <w:t>Test Requirements</w:t>
      </w:r>
      <w:r>
        <w:tab/>
        <w:t>1558</w:t>
      </w:r>
    </w:p>
    <w:p w14:paraId="1684C0E6" w14:textId="77777777" w:rsidR="001613A3" w:rsidRDefault="001613A3">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1558</w:t>
      </w:r>
    </w:p>
    <w:p w14:paraId="7DE8F70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A.7.3.59.1</w:t>
      </w:r>
      <w:r>
        <w:rPr>
          <w:rFonts w:asciiTheme="minorHAnsi" w:eastAsiaTheme="minorEastAsia" w:hAnsiTheme="minorHAnsi" w:cstheme="minorBidi"/>
          <w:sz w:val="22"/>
          <w:szCs w:val="22"/>
        </w:rPr>
        <w:tab/>
      </w:r>
      <w:r w:rsidRPr="00FE2B14">
        <w:rPr>
          <w:snapToGrid w:val="0"/>
          <w:lang w:eastAsia="zh-CN"/>
        </w:rPr>
        <w:t>Test Purpose and Environment</w:t>
      </w:r>
      <w:r>
        <w:tab/>
        <w:t>1558</w:t>
      </w:r>
    </w:p>
    <w:p w14:paraId="6D594EE2" w14:textId="77777777" w:rsidR="001613A3" w:rsidRDefault="001613A3">
      <w:pPr>
        <w:pStyle w:val="TOC4"/>
        <w:rPr>
          <w:rFonts w:asciiTheme="minorHAnsi" w:eastAsiaTheme="minorEastAsia" w:hAnsiTheme="minorHAnsi" w:cstheme="minorBidi"/>
          <w:sz w:val="22"/>
          <w:szCs w:val="22"/>
        </w:rPr>
      </w:pPr>
      <w:r w:rsidRPr="00FE2B14">
        <w:rPr>
          <w:snapToGrid w:val="0"/>
        </w:rPr>
        <w:t>A.7.3.59.2</w:t>
      </w:r>
      <w:r>
        <w:rPr>
          <w:rFonts w:asciiTheme="minorHAnsi" w:eastAsiaTheme="minorEastAsia" w:hAnsiTheme="minorHAnsi" w:cstheme="minorBidi"/>
          <w:sz w:val="22"/>
          <w:szCs w:val="22"/>
        </w:rPr>
        <w:tab/>
      </w:r>
      <w:r w:rsidRPr="00FE2B14">
        <w:rPr>
          <w:snapToGrid w:val="0"/>
        </w:rPr>
        <w:t>Test Requirements</w:t>
      </w:r>
      <w:r>
        <w:tab/>
        <w:t>1561</w:t>
      </w:r>
    </w:p>
    <w:p w14:paraId="16342CD0" w14:textId="77777777" w:rsidR="001613A3" w:rsidRDefault="001613A3">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1561</w:t>
      </w:r>
    </w:p>
    <w:p w14:paraId="6AA7F30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A.7.3.60.1</w:t>
      </w:r>
      <w:r>
        <w:rPr>
          <w:rFonts w:asciiTheme="minorHAnsi" w:eastAsiaTheme="minorEastAsia" w:hAnsiTheme="minorHAnsi" w:cstheme="minorBidi"/>
          <w:sz w:val="22"/>
          <w:szCs w:val="22"/>
        </w:rPr>
        <w:tab/>
      </w:r>
      <w:r w:rsidRPr="00FE2B14">
        <w:rPr>
          <w:snapToGrid w:val="0"/>
          <w:lang w:eastAsia="zh-CN"/>
        </w:rPr>
        <w:t>Test Purpose and Environment</w:t>
      </w:r>
      <w:r>
        <w:tab/>
        <w:t>1561</w:t>
      </w:r>
    </w:p>
    <w:p w14:paraId="4822B6EC" w14:textId="77777777" w:rsidR="001613A3" w:rsidRDefault="001613A3">
      <w:pPr>
        <w:pStyle w:val="TOC4"/>
        <w:rPr>
          <w:rFonts w:asciiTheme="minorHAnsi" w:eastAsiaTheme="minorEastAsia" w:hAnsiTheme="minorHAnsi" w:cstheme="minorBidi"/>
          <w:sz w:val="22"/>
          <w:szCs w:val="22"/>
        </w:rPr>
      </w:pPr>
      <w:r w:rsidRPr="00FE2B14">
        <w:rPr>
          <w:snapToGrid w:val="0"/>
        </w:rPr>
        <w:t>A.7.3.60.2</w:t>
      </w:r>
      <w:r>
        <w:rPr>
          <w:rFonts w:asciiTheme="minorHAnsi" w:eastAsiaTheme="minorEastAsia" w:hAnsiTheme="minorHAnsi" w:cstheme="minorBidi"/>
          <w:sz w:val="22"/>
          <w:szCs w:val="22"/>
        </w:rPr>
        <w:tab/>
      </w:r>
      <w:r w:rsidRPr="00FE2B14">
        <w:rPr>
          <w:snapToGrid w:val="0"/>
        </w:rPr>
        <w:t>Test Requirements</w:t>
      </w:r>
      <w:r>
        <w:tab/>
        <w:t>1565</w:t>
      </w:r>
    </w:p>
    <w:p w14:paraId="76D046BC" w14:textId="77777777" w:rsidR="001613A3" w:rsidRDefault="001613A3">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1565</w:t>
      </w:r>
    </w:p>
    <w:p w14:paraId="2F3693A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A.7.3.61.1</w:t>
      </w:r>
      <w:r>
        <w:rPr>
          <w:rFonts w:asciiTheme="minorHAnsi" w:eastAsiaTheme="minorEastAsia" w:hAnsiTheme="minorHAnsi" w:cstheme="minorBidi"/>
          <w:sz w:val="22"/>
          <w:szCs w:val="22"/>
        </w:rPr>
        <w:tab/>
      </w:r>
      <w:r w:rsidRPr="00FE2B14">
        <w:rPr>
          <w:snapToGrid w:val="0"/>
          <w:lang w:eastAsia="zh-CN"/>
        </w:rPr>
        <w:t>Test Purpose and Environment</w:t>
      </w:r>
      <w:r>
        <w:tab/>
        <w:t>1565</w:t>
      </w:r>
    </w:p>
    <w:p w14:paraId="5BCC5DF0" w14:textId="77777777" w:rsidR="001613A3" w:rsidRDefault="001613A3">
      <w:pPr>
        <w:pStyle w:val="TOC4"/>
        <w:rPr>
          <w:rFonts w:asciiTheme="minorHAnsi" w:eastAsiaTheme="minorEastAsia" w:hAnsiTheme="minorHAnsi" w:cstheme="minorBidi"/>
          <w:sz w:val="22"/>
          <w:szCs w:val="22"/>
        </w:rPr>
      </w:pPr>
      <w:r w:rsidRPr="00FE2B14">
        <w:rPr>
          <w:snapToGrid w:val="0"/>
        </w:rPr>
        <w:t>A.7.3.61.2</w:t>
      </w:r>
      <w:r>
        <w:rPr>
          <w:rFonts w:asciiTheme="minorHAnsi" w:eastAsiaTheme="minorEastAsia" w:hAnsiTheme="minorHAnsi" w:cstheme="minorBidi"/>
          <w:sz w:val="22"/>
          <w:szCs w:val="22"/>
        </w:rPr>
        <w:tab/>
      </w:r>
      <w:r w:rsidRPr="00FE2B14">
        <w:rPr>
          <w:snapToGrid w:val="0"/>
        </w:rPr>
        <w:t>Test Requirements</w:t>
      </w:r>
      <w:r>
        <w:tab/>
        <w:t>1569</w:t>
      </w:r>
    </w:p>
    <w:p w14:paraId="4A3CB753" w14:textId="77777777" w:rsidR="001613A3" w:rsidRDefault="001613A3">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1569</w:t>
      </w:r>
    </w:p>
    <w:p w14:paraId="1651BDA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A.7.3.62.1</w:t>
      </w:r>
      <w:r>
        <w:rPr>
          <w:rFonts w:asciiTheme="minorHAnsi" w:eastAsiaTheme="minorEastAsia" w:hAnsiTheme="minorHAnsi" w:cstheme="minorBidi"/>
          <w:sz w:val="22"/>
          <w:szCs w:val="22"/>
        </w:rPr>
        <w:tab/>
      </w:r>
      <w:r w:rsidRPr="00FE2B14">
        <w:rPr>
          <w:snapToGrid w:val="0"/>
          <w:lang w:eastAsia="zh-CN"/>
        </w:rPr>
        <w:t>Test Purpose and Environment</w:t>
      </w:r>
      <w:r>
        <w:tab/>
        <w:t>1569</w:t>
      </w:r>
    </w:p>
    <w:p w14:paraId="58E5629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A.7.3.62</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1573</w:t>
      </w:r>
    </w:p>
    <w:p w14:paraId="73053504" w14:textId="77777777" w:rsidR="001613A3" w:rsidRDefault="001613A3">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1573</w:t>
      </w:r>
    </w:p>
    <w:p w14:paraId="29CFD0B1" w14:textId="77777777" w:rsidR="001613A3" w:rsidRDefault="001613A3">
      <w:pPr>
        <w:pStyle w:val="TOC4"/>
        <w:rPr>
          <w:rFonts w:asciiTheme="minorHAnsi" w:eastAsiaTheme="minorEastAsia" w:hAnsiTheme="minorHAnsi" w:cstheme="minorBidi"/>
          <w:sz w:val="22"/>
          <w:szCs w:val="22"/>
        </w:rPr>
      </w:pPr>
      <w:r w:rsidRPr="00FE2B14">
        <w:rPr>
          <w:snapToGrid w:val="0"/>
          <w:lang w:eastAsia="sv-SE"/>
        </w:rPr>
        <w:t>A.7.3.63.1</w:t>
      </w:r>
      <w:r>
        <w:rPr>
          <w:rFonts w:asciiTheme="minorHAnsi" w:eastAsiaTheme="minorEastAsia" w:hAnsiTheme="minorHAnsi" w:cstheme="minorBidi"/>
          <w:sz w:val="22"/>
          <w:szCs w:val="22"/>
        </w:rPr>
        <w:tab/>
      </w:r>
      <w:r w:rsidRPr="00FE2B14">
        <w:rPr>
          <w:snapToGrid w:val="0"/>
          <w:lang w:eastAsia="sv-SE"/>
        </w:rPr>
        <w:t>Test Purpose and Environment</w:t>
      </w:r>
      <w:r>
        <w:tab/>
        <w:t>1573</w:t>
      </w:r>
    </w:p>
    <w:p w14:paraId="2485E20E" w14:textId="77777777" w:rsidR="001613A3" w:rsidRDefault="001613A3">
      <w:pPr>
        <w:pStyle w:val="TOC4"/>
        <w:rPr>
          <w:rFonts w:asciiTheme="minorHAnsi" w:eastAsiaTheme="minorEastAsia" w:hAnsiTheme="minorHAnsi" w:cstheme="minorBidi"/>
          <w:sz w:val="22"/>
          <w:szCs w:val="22"/>
        </w:rPr>
      </w:pPr>
      <w:r w:rsidRPr="00FE2B14">
        <w:rPr>
          <w:snapToGrid w:val="0"/>
          <w:lang w:eastAsia="sv-SE"/>
        </w:rPr>
        <w:t>A.7.3.63.2</w:t>
      </w:r>
      <w:r>
        <w:rPr>
          <w:rFonts w:asciiTheme="minorHAnsi" w:eastAsiaTheme="minorEastAsia" w:hAnsiTheme="minorHAnsi" w:cstheme="minorBidi"/>
          <w:sz w:val="22"/>
          <w:szCs w:val="22"/>
        </w:rPr>
        <w:tab/>
      </w:r>
      <w:r w:rsidRPr="00FE2B14">
        <w:rPr>
          <w:snapToGrid w:val="0"/>
          <w:lang w:eastAsia="sv-SE"/>
        </w:rPr>
        <w:t>Test Requirements</w:t>
      </w:r>
      <w:r>
        <w:tab/>
        <w:t>1577</w:t>
      </w:r>
    </w:p>
    <w:p w14:paraId="3F3DFF10" w14:textId="77777777" w:rsidR="001613A3" w:rsidRDefault="001613A3">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1577</w:t>
      </w:r>
    </w:p>
    <w:p w14:paraId="486EE9B2" w14:textId="77777777" w:rsidR="001613A3" w:rsidRDefault="001613A3">
      <w:pPr>
        <w:pStyle w:val="TOC4"/>
        <w:rPr>
          <w:rFonts w:asciiTheme="minorHAnsi" w:eastAsiaTheme="minorEastAsia" w:hAnsiTheme="minorHAnsi" w:cstheme="minorBidi"/>
          <w:sz w:val="22"/>
          <w:szCs w:val="22"/>
        </w:rPr>
      </w:pPr>
      <w:r w:rsidRPr="00FE2B14">
        <w:rPr>
          <w:snapToGrid w:val="0"/>
        </w:rPr>
        <w:t>A.7.3.64.1</w:t>
      </w:r>
      <w:r>
        <w:rPr>
          <w:rFonts w:asciiTheme="minorHAnsi" w:eastAsiaTheme="minorEastAsia" w:hAnsiTheme="minorHAnsi" w:cstheme="minorBidi"/>
          <w:sz w:val="22"/>
          <w:szCs w:val="22"/>
        </w:rPr>
        <w:tab/>
      </w:r>
      <w:r w:rsidRPr="00FE2B14">
        <w:rPr>
          <w:snapToGrid w:val="0"/>
        </w:rPr>
        <w:t>Test Purpose and Environment</w:t>
      </w:r>
      <w:r>
        <w:tab/>
        <w:t>1577</w:t>
      </w:r>
    </w:p>
    <w:p w14:paraId="6208262E" w14:textId="77777777" w:rsidR="001613A3" w:rsidRDefault="001613A3">
      <w:pPr>
        <w:pStyle w:val="TOC4"/>
        <w:rPr>
          <w:rFonts w:asciiTheme="minorHAnsi" w:eastAsiaTheme="minorEastAsia" w:hAnsiTheme="minorHAnsi" w:cstheme="minorBidi"/>
          <w:sz w:val="22"/>
          <w:szCs w:val="22"/>
        </w:rPr>
      </w:pPr>
      <w:r w:rsidRPr="00FE2B14">
        <w:rPr>
          <w:snapToGrid w:val="0"/>
        </w:rPr>
        <w:t>A.7.3.64.2</w:t>
      </w:r>
      <w:r>
        <w:rPr>
          <w:rFonts w:asciiTheme="minorHAnsi" w:eastAsiaTheme="minorEastAsia" w:hAnsiTheme="minorHAnsi" w:cstheme="minorBidi"/>
          <w:sz w:val="22"/>
          <w:szCs w:val="22"/>
        </w:rPr>
        <w:tab/>
      </w:r>
      <w:r w:rsidRPr="00FE2B14">
        <w:rPr>
          <w:snapToGrid w:val="0"/>
        </w:rPr>
        <w:t>Test Requirements</w:t>
      </w:r>
      <w:r>
        <w:tab/>
        <w:t>1580</w:t>
      </w:r>
    </w:p>
    <w:p w14:paraId="6DADAEB7" w14:textId="77777777" w:rsidR="001613A3" w:rsidRDefault="001613A3">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1581</w:t>
      </w:r>
    </w:p>
    <w:p w14:paraId="3B1493E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lastRenderedPageBreak/>
        <w:t>A.7.3.65.1</w:t>
      </w:r>
      <w:r>
        <w:rPr>
          <w:rFonts w:asciiTheme="minorHAnsi" w:eastAsiaTheme="minorEastAsia" w:hAnsiTheme="minorHAnsi" w:cstheme="minorBidi"/>
          <w:sz w:val="22"/>
          <w:szCs w:val="22"/>
        </w:rPr>
        <w:tab/>
      </w:r>
      <w:r w:rsidRPr="00FE2B14">
        <w:rPr>
          <w:snapToGrid w:val="0"/>
          <w:lang w:eastAsia="zh-CN"/>
        </w:rPr>
        <w:t>Test Purpose and Environment</w:t>
      </w:r>
      <w:r>
        <w:tab/>
        <w:t>1581</w:t>
      </w:r>
    </w:p>
    <w:p w14:paraId="1F7B9EE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1584</w:t>
      </w:r>
    </w:p>
    <w:p w14:paraId="648ABE8E"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A.7.3.66</w:t>
      </w:r>
      <w:r>
        <w:rPr>
          <w:rFonts w:asciiTheme="minorHAnsi" w:eastAsiaTheme="minorEastAsia" w:hAnsiTheme="minorHAnsi" w:cstheme="minorBidi"/>
          <w:sz w:val="22"/>
          <w:szCs w:val="22"/>
        </w:rPr>
        <w:tab/>
      </w:r>
      <w:r>
        <w:rPr>
          <w:lang w:eastAsia="zh-CN"/>
        </w:rPr>
        <w:t>HD-FDD</w:t>
      </w:r>
      <w:r w:rsidRPr="00FE2B14">
        <w:rPr>
          <w:rFonts w:eastAsia="MS Mincho"/>
          <w:lang w:eastAsia="zh-CN"/>
        </w:rPr>
        <w:t xml:space="preserve"> Radio Link Monitoring Test for Out-of-sync</w:t>
      </w:r>
      <w:r>
        <w:rPr>
          <w:lang w:eastAsia="zh-CN"/>
        </w:rPr>
        <w:t xml:space="preserve"> without DRX for UE Category NB1 Standalone mode in Normal Coverage</w:t>
      </w:r>
      <w:r>
        <w:tab/>
        <w:t>1585</w:t>
      </w:r>
    </w:p>
    <w:p w14:paraId="39BD3CD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A.7.3.66.1</w:t>
      </w:r>
      <w:r>
        <w:rPr>
          <w:rFonts w:asciiTheme="minorHAnsi" w:eastAsiaTheme="minorEastAsia" w:hAnsiTheme="minorHAnsi" w:cstheme="minorBidi"/>
          <w:sz w:val="22"/>
          <w:szCs w:val="22"/>
        </w:rPr>
        <w:tab/>
      </w:r>
      <w:r w:rsidRPr="00FE2B14">
        <w:rPr>
          <w:snapToGrid w:val="0"/>
          <w:lang w:eastAsia="zh-CN"/>
        </w:rPr>
        <w:t>Test Purpose and Environment</w:t>
      </w:r>
      <w:r>
        <w:tab/>
        <w:t>1585</w:t>
      </w:r>
    </w:p>
    <w:p w14:paraId="2BD46D49" w14:textId="77777777" w:rsidR="001613A3" w:rsidRDefault="001613A3">
      <w:pPr>
        <w:pStyle w:val="TOC4"/>
        <w:rPr>
          <w:rFonts w:asciiTheme="minorHAnsi" w:eastAsiaTheme="minorEastAsia" w:hAnsiTheme="minorHAnsi" w:cstheme="minorBidi"/>
          <w:sz w:val="22"/>
          <w:szCs w:val="22"/>
        </w:rPr>
      </w:pPr>
      <w:r w:rsidRPr="00FE2B14">
        <w:rPr>
          <w:snapToGrid w:val="0"/>
        </w:rPr>
        <w:t>A.7.3.66.2</w:t>
      </w:r>
      <w:r>
        <w:rPr>
          <w:rFonts w:asciiTheme="minorHAnsi" w:eastAsiaTheme="minorEastAsia" w:hAnsiTheme="minorHAnsi" w:cstheme="minorBidi"/>
          <w:sz w:val="22"/>
          <w:szCs w:val="22"/>
        </w:rPr>
        <w:tab/>
      </w:r>
      <w:r w:rsidRPr="00FE2B14">
        <w:rPr>
          <w:snapToGrid w:val="0"/>
        </w:rPr>
        <w:t>Test Requirements</w:t>
      </w:r>
      <w:r>
        <w:tab/>
        <w:t>1587</w:t>
      </w:r>
    </w:p>
    <w:p w14:paraId="0F714730"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A.7.3.67</w:t>
      </w:r>
      <w:r>
        <w:rPr>
          <w:rFonts w:asciiTheme="minorHAnsi" w:eastAsiaTheme="minorEastAsia" w:hAnsiTheme="minorHAnsi" w:cstheme="minorBidi"/>
          <w:sz w:val="22"/>
          <w:szCs w:val="22"/>
        </w:rPr>
        <w:tab/>
      </w:r>
      <w:r>
        <w:rPr>
          <w:lang w:eastAsia="zh-CN"/>
        </w:rPr>
        <w:t>HD-FDD</w:t>
      </w:r>
      <w:r w:rsidRPr="00FE2B14">
        <w:rPr>
          <w:rFonts w:eastAsia="MS Mincho"/>
          <w:lang w:eastAsia="zh-CN"/>
        </w:rPr>
        <w:t xml:space="preserve"> Radio Link Monitoring Test for Out-of-sync</w:t>
      </w:r>
      <w:r>
        <w:rPr>
          <w:lang w:eastAsia="zh-CN"/>
        </w:rPr>
        <w:t xml:space="preserve"> without DRX for UE Category NB1 guard band mode in Enhanced Coverage</w:t>
      </w:r>
      <w:r>
        <w:tab/>
        <w:t>1588</w:t>
      </w:r>
    </w:p>
    <w:p w14:paraId="07C4C2B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A.7.3.67.1</w:t>
      </w:r>
      <w:r>
        <w:rPr>
          <w:rFonts w:asciiTheme="minorHAnsi" w:eastAsiaTheme="minorEastAsia" w:hAnsiTheme="minorHAnsi" w:cstheme="minorBidi"/>
          <w:sz w:val="22"/>
          <w:szCs w:val="22"/>
        </w:rPr>
        <w:tab/>
      </w:r>
      <w:r w:rsidRPr="00FE2B14">
        <w:rPr>
          <w:snapToGrid w:val="0"/>
          <w:lang w:eastAsia="zh-CN"/>
        </w:rPr>
        <w:t>Test Purpose and Environment</w:t>
      </w:r>
      <w:r>
        <w:tab/>
        <w:t>1588</w:t>
      </w:r>
    </w:p>
    <w:p w14:paraId="226EF539" w14:textId="77777777" w:rsidR="001613A3" w:rsidRDefault="001613A3">
      <w:pPr>
        <w:pStyle w:val="TOC4"/>
        <w:rPr>
          <w:rFonts w:asciiTheme="minorHAnsi" w:eastAsiaTheme="minorEastAsia" w:hAnsiTheme="minorHAnsi" w:cstheme="minorBidi"/>
          <w:sz w:val="22"/>
          <w:szCs w:val="22"/>
        </w:rPr>
      </w:pPr>
      <w:r w:rsidRPr="00FE2B14">
        <w:rPr>
          <w:snapToGrid w:val="0"/>
        </w:rPr>
        <w:t>A.7.3.67.2</w:t>
      </w:r>
      <w:r>
        <w:rPr>
          <w:rFonts w:asciiTheme="minorHAnsi" w:eastAsiaTheme="minorEastAsia" w:hAnsiTheme="minorHAnsi" w:cstheme="minorBidi"/>
          <w:sz w:val="22"/>
          <w:szCs w:val="22"/>
        </w:rPr>
        <w:tab/>
      </w:r>
      <w:r w:rsidRPr="00FE2B14">
        <w:rPr>
          <w:snapToGrid w:val="0"/>
        </w:rPr>
        <w:t>Test Requirements</w:t>
      </w:r>
      <w:r>
        <w:tab/>
        <w:t>1591</w:t>
      </w:r>
    </w:p>
    <w:p w14:paraId="15C24029"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A.7.3.68</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 xml:space="preserve">FDD Early Out-of-sync reporting Test </w:t>
      </w:r>
      <w:r>
        <w:rPr>
          <w:lang w:eastAsia="zh-CN"/>
        </w:rPr>
        <w:t>for Cat-M1 UE in CEMode A</w:t>
      </w:r>
      <w:r>
        <w:tab/>
        <w:t>1592</w:t>
      </w:r>
    </w:p>
    <w:p w14:paraId="58241E1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A.7.3.68.1</w:t>
      </w:r>
      <w:r>
        <w:rPr>
          <w:rFonts w:asciiTheme="minorHAnsi" w:eastAsiaTheme="minorEastAsia" w:hAnsiTheme="minorHAnsi" w:cstheme="minorBidi"/>
          <w:sz w:val="22"/>
          <w:szCs w:val="22"/>
        </w:rPr>
        <w:tab/>
      </w:r>
      <w:r w:rsidRPr="00FE2B14">
        <w:rPr>
          <w:snapToGrid w:val="0"/>
          <w:lang w:eastAsia="zh-CN"/>
        </w:rPr>
        <w:t>Test Purpose and Environment</w:t>
      </w:r>
      <w:r>
        <w:tab/>
        <w:t>1592</w:t>
      </w:r>
    </w:p>
    <w:p w14:paraId="7CA23C5A" w14:textId="77777777" w:rsidR="001613A3" w:rsidRDefault="001613A3">
      <w:pPr>
        <w:pStyle w:val="TOC4"/>
        <w:rPr>
          <w:rFonts w:asciiTheme="minorHAnsi" w:eastAsiaTheme="minorEastAsia" w:hAnsiTheme="minorHAnsi" w:cstheme="minorBidi"/>
          <w:sz w:val="22"/>
          <w:szCs w:val="22"/>
        </w:rPr>
      </w:pPr>
      <w:r w:rsidRPr="00FE2B14">
        <w:rPr>
          <w:snapToGrid w:val="0"/>
        </w:rPr>
        <w:t>A.7.3.68.2</w:t>
      </w:r>
      <w:r>
        <w:rPr>
          <w:rFonts w:asciiTheme="minorHAnsi" w:eastAsiaTheme="minorEastAsia" w:hAnsiTheme="minorHAnsi" w:cstheme="minorBidi"/>
          <w:sz w:val="22"/>
          <w:szCs w:val="22"/>
        </w:rPr>
        <w:tab/>
      </w:r>
      <w:r w:rsidRPr="00FE2B14">
        <w:rPr>
          <w:snapToGrid w:val="0"/>
        </w:rPr>
        <w:t>Test Requirements</w:t>
      </w:r>
      <w:r>
        <w:tab/>
        <w:t>1594</w:t>
      </w:r>
    </w:p>
    <w:p w14:paraId="76F24227"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A.7.3.69</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w:t>
      </w:r>
      <w:r w:rsidRPr="00FE2B14">
        <w:rPr>
          <w:rFonts w:eastAsia="MS Mincho"/>
          <w:lang w:eastAsia="zh-CN"/>
        </w:rPr>
        <w:t xml:space="preserve">FDD Early Out-of-sync reporting Test </w:t>
      </w:r>
      <w:r>
        <w:rPr>
          <w:lang w:eastAsia="zh-CN"/>
        </w:rPr>
        <w:t>for Cat-M1 UE in CEMode A</w:t>
      </w:r>
      <w:r>
        <w:tab/>
        <w:t>1594</w:t>
      </w:r>
    </w:p>
    <w:p w14:paraId="46E0BCF1"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A.7.3.69.1</w:t>
      </w:r>
      <w:r>
        <w:rPr>
          <w:rFonts w:asciiTheme="minorHAnsi" w:eastAsiaTheme="minorEastAsia" w:hAnsiTheme="minorHAnsi" w:cstheme="minorBidi"/>
          <w:sz w:val="22"/>
          <w:szCs w:val="22"/>
        </w:rPr>
        <w:tab/>
      </w:r>
      <w:r w:rsidRPr="00FE2B14">
        <w:rPr>
          <w:snapToGrid w:val="0"/>
          <w:lang w:eastAsia="zh-CN"/>
        </w:rPr>
        <w:t>Test Purpose and Environment</w:t>
      </w:r>
      <w:r>
        <w:tab/>
        <w:t>1594</w:t>
      </w:r>
    </w:p>
    <w:p w14:paraId="36BD3D3F" w14:textId="77777777" w:rsidR="001613A3" w:rsidRDefault="001613A3">
      <w:pPr>
        <w:pStyle w:val="TOC4"/>
        <w:rPr>
          <w:rFonts w:asciiTheme="minorHAnsi" w:eastAsiaTheme="minorEastAsia" w:hAnsiTheme="minorHAnsi" w:cstheme="minorBidi"/>
          <w:sz w:val="22"/>
          <w:szCs w:val="22"/>
        </w:rPr>
      </w:pPr>
      <w:r w:rsidRPr="00FE2B14">
        <w:rPr>
          <w:snapToGrid w:val="0"/>
        </w:rPr>
        <w:t>A.7.3.69.2</w:t>
      </w:r>
      <w:r>
        <w:rPr>
          <w:rFonts w:asciiTheme="minorHAnsi" w:eastAsiaTheme="minorEastAsia" w:hAnsiTheme="minorHAnsi" w:cstheme="minorBidi"/>
          <w:sz w:val="22"/>
          <w:szCs w:val="22"/>
        </w:rPr>
        <w:tab/>
      </w:r>
      <w:r w:rsidRPr="00FE2B14">
        <w:rPr>
          <w:snapToGrid w:val="0"/>
        </w:rPr>
        <w:t>Test Requirements</w:t>
      </w:r>
      <w:r>
        <w:tab/>
        <w:t>1596</w:t>
      </w:r>
    </w:p>
    <w:p w14:paraId="14E36F9C"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A.7.3.70</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Early Out-of-sync reporting Test </w:t>
      </w:r>
      <w:r>
        <w:rPr>
          <w:lang w:eastAsia="zh-CN"/>
        </w:rPr>
        <w:t>for Cat-M1 UE in CEMode A</w:t>
      </w:r>
      <w:r>
        <w:tab/>
        <w:t>1596</w:t>
      </w:r>
    </w:p>
    <w:p w14:paraId="743D5F5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A.7.3.70.1</w:t>
      </w:r>
      <w:r>
        <w:rPr>
          <w:rFonts w:asciiTheme="minorHAnsi" w:eastAsiaTheme="minorEastAsia" w:hAnsiTheme="minorHAnsi" w:cstheme="minorBidi"/>
          <w:sz w:val="22"/>
          <w:szCs w:val="22"/>
        </w:rPr>
        <w:tab/>
      </w:r>
      <w:r w:rsidRPr="00FE2B14">
        <w:rPr>
          <w:snapToGrid w:val="0"/>
          <w:lang w:eastAsia="zh-CN"/>
        </w:rPr>
        <w:t>Test Purpose and Environment</w:t>
      </w:r>
      <w:r>
        <w:tab/>
        <w:t>1596</w:t>
      </w:r>
    </w:p>
    <w:p w14:paraId="717FFBEC" w14:textId="77777777" w:rsidR="001613A3" w:rsidRDefault="001613A3">
      <w:pPr>
        <w:pStyle w:val="TOC4"/>
        <w:rPr>
          <w:rFonts w:asciiTheme="minorHAnsi" w:eastAsiaTheme="minorEastAsia" w:hAnsiTheme="minorHAnsi" w:cstheme="minorBidi"/>
          <w:sz w:val="22"/>
          <w:szCs w:val="22"/>
        </w:rPr>
      </w:pPr>
      <w:r w:rsidRPr="00FE2B14">
        <w:rPr>
          <w:snapToGrid w:val="0"/>
        </w:rPr>
        <w:t>A.7.3.70.2</w:t>
      </w:r>
      <w:r>
        <w:rPr>
          <w:rFonts w:asciiTheme="minorHAnsi" w:eastAsiaTheme="minorEastAsia" w:hAnsiTheme="minorHAnsi" w:cstheme="minorBidi"/>
          <w:sz w:val="22"/>
          <w:szCs w:val="22"/>
        </w:rPr>
        <w:tab/>
      </w:r>
      <w:r w:rsidRPr="00FE2B14">
        <w:rPr>
          <w:snapToGrid w:val="0"/>
        </w:rPr>
        <w:t>Test Requirements</w:t>
      </w:r>
      <w:r>
        <w:tab/>
        <w:t>1598</w:t>
      </w:r>
    </w:p>
    <w:p w14:paraId="55F0933B"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A.7.3.71</w:t>
      </w:r>
      <w:r>
        <w:rPr>
          <w:rFonts w:asciiTheme="minorHAnsi" w:eastAsiaTheme="minorEastAsia" w:hAnsiTheme="minorHAnsi" w:cstheme="minorBidi"/>
          <w:sz w:val="22"/>
          <w:szCs w:val="22"/>
        </w:rPr>
        <w:tab/>
      </w:r>
      <w:r w:rsidRPr="00FE2B14">
        <w:rPr>
          <w:rFonts w:eastAsia="MS Mincho"/>
          <w:lang w:eastAsia="zh-CN"/>
        </w:rPr>
        <w:t>E-UTRAN FD-FDD Early In-Sync reporting Test for Cat-M1 UE in CEModeA</w:t>
      </w:r>
      <w:r>
        <w:tab/>
        <w:t>1598</w:t>
      </w:r>
    </w:p>
    <w:p w14:paraId="094D1A1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A.7.3.71.1</w:t>
      </w:r>
      <w:r>
        <w:rPr>
          <w:rFonts w:asciiTheme="minorHAnsi" w:eastAsiaTheme="minorEastAsia" w:hAnsiTheme="minorHAnsi" w:cstheme="minorBidi"/>
          <w:sz w:val="22"/>
          <w:szCs w:val="22"/>
        </w:rPr>
        <w:tab/>
      </w:r>
      <w:r w:rsidRPr="00FE2B14">
        <w:rPr>
          <w:snapToGrid w:val="0"/>
          <w:lang w:eastAsia="zh-CN"/>
        </w:rPr>
        <w:t>Test Purpose and Environment</w:t>
      </w:r>
      <w:r>
        <w:tab/>
        <w:t>1598</w:t>
      </w:r>
    </w:p>
    <w:p w14:paraId="6DEE03FF" w14:textId="77777777" w:rsidR="001613A3" w:rsidRDefault="001613A3">
      <w:pPr>
        <w:pStyle w:val="TOC4"/>
        <w:rPr>
          <w:rFonts w:asciiTheme="minorHAnsi" w:eastAsiaTheme="minorEastAsia" w:hAnsiTheme="minorHAnsi" w:cstheme="minorBidi"/>
          <w:sz w:val="22"/>
          <w:szCs w:val="22"/>
        </w:rPr>
      </w:pPr>
      <w:r w:rsidRPr="00FE2B14">
        <w:rPr>
          <w:snapToGrid w:val="0"/>
        </w:rPr>
        <w:t>A.7.3.71.2</w:t>
      </w:r>
      <w:r>
        <w:rPr>
          <w:rFonts w:asciiTheme="minorHAnsi" w:eastAsiaTheme="minorEastAsia" w:hAnsiTheme="minorHAnsi" w:cstheme="minorBidi"/>
          <w:sz w:val="22"/>
          <w:szCs w:val="22"/>
        </w:rPr>
        <w:tab/>
      </w:r>
      <w:r w:rsidRPr="00FE2B14">
        <w:rPr>
          <w:snapToGrid w:val="0"/>
        </w:rPr>
        <w:t>Test Requirements</w:t>
      </w:r>
      <w:r>
        <w:tab/>
        <w:t>1601</w:t>
      </w:r>
    </w:p>
    <w:p w14:paraId="5F1C3736"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A.7.3.72</w:t>
      </w:r>
      <w:r>
        <w:rPr>
          <w:rFonts w:asciiTheme="minorHAnsi" w:eastAsiaTheme="minorEastAsia" w:hAnsiTheme="minorHAnsi" w:cstheme="minorBidi"/>
          <w:sz w:val="22"/>
          <w:szCs w:val="22"/>
        </w:rPr>
        <w:tab/>
      </w:r>
      <w:r w:rsidRPr="00FE2B14">
        <w:rPr>
          <w:rFonts w:eastAsia="MS Mincho"/>
          <w:lang w:eastAsia="zh-CN"/>
        </w:rPr>
        <w:t>E-UTRAN HD-FDD Early In-Sync reporting Test for Cat-M1 UE in CEModeA</w:t>
      </w:r>
      <w:r>
        <w:tab/>
        <w:t>1601</w:t>
      </w:r>
    </w:p>
    <w:p w14:paraId="587EE9E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A.7.3.72.1</w:t>
      </w:r>
      <w:r>
        <w:rPr>
          <w:rFonts w:asciiTheme="minorHAnsi" w:eastAsiaTheme="minorEastAsia" w:hAnsiTheme="minorHAnsi" w:cstheme="minorBidi"/>
          <w:sz w:val="22"/>
          <w:szCs w:val="22"/>
        </w:rPr>
        <w:tab/>
      </w:r>
      <w:r w:rsidRPr="00FE2B14">
        <w:rPr>
          <w:snapToGrid w:val="0"/>
          <w:lang w:eastAsia="zh-CN"/>
        </w:rPr>
        <w:t>Test Purpose and Environment</w:t>
      </w:r>
      <w:r>
        <w:tab/>
        <w:t>1601</w:t>
      </w:r>
    </w:p>
    <w:p w14:paraId="17E05A93" w14:textId="77777777" w:rsidR="001613A3" w:rsidRDefault="001613A3">
      <w:pPr>
        <w:pStyle w:val="TOC4"/>
        <w:rPr>
          <w:rFonts w:asciiTheme="minorHAnsi" w:eastAsiaTheme="minorEastAsia" w:hAnsiTheme="minorHAnsi" w:cstheme="minorBidi"/>
          <w:sz w:val="22"/>
          <w:szCs w:val="22"/>
        </w:rPr>
      </w:pPr>
      <w:r w:rsidRPr="00FE2B14">
        <w:rPr>
          <w:snapToGrid w:val="0"/>
        </w:rPr>
        <w:t>A.7.3.72.2</w:t>
      </w:r>
      <w:r>
        <w:rPr>
          <w:rFonts w:asciiTheme="minorHAnsi" w:eastAsiaTheme="minorEastAsia" w:hAnsiTheme="minorHAnsi" w:cstheme="minorBidi"/>
          <w:sz w:val="22"/>
          <w:szCs w:val="22"/>
        </w:rPr>
        <w:tab/>
      </w:r>
      <w:r w:rsidRPr="00FE2B14">
        <w:rPr>
          <w:snapToGrid w:val="0"/>
        </w:rPr>
        <w:t>Test Requirements</w:t>
      </w:r>
      <w:r>
        <w:tab/>
        <w:t>1603</w:t>
      </w:r>
    </w:p>
    <w:p w14:paraId="14FF8575"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A.7.3.73</w:t>
      </w:r>
      <w:r>
        <w:rPr>
          <w:rFonts w:asciiTheme="minorHAnsi" w:eastAsiaTheme="minorEastAsia" w:hAnsiTheme="minorHAnsi" w:cstheme="minorBidi"/>
          <w:sz w:val="22"/>
          <w:szCs w:val="22"/>
        </w:rPr>
        <w:tab/>
      </w:r>
      <w:r w:rsidRPr="00FE2B14">
        <w:rPr>
          <w:rFonts w:eastAsia="MS Mincho"/>
          <w:lang w:eastAsia="zh-CN"/>
        </w:rPr>
        <w:t>E-UTRAN TDD Early In-Sync reporting Test for Cat-M1 UE in CEModeA</w:t>
      </w:r>
      <w:r>
        <w:tab/>
        <w:t>1603</w:t>
      </w:r>
    </w:p>
    <w:p w14:paraId="29AF9AF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A.7.3.73.1</w:t>
      </w:r>
      <w:r>
        <w:rPr>
          <w:rFonts w:asciiTheme="minorHAnsi" w:eastAsiaTheme="minorEastAsia" w:hAnsiTheme="minorHAnsi" w:cstheme="minorBidi"/>
          <w:sz w:val="22"/>
          <w:szCs w:val="22"/>
        </w:rPr>
        <w:tab/>
      </w:r>
      <w:r w:rsidRPr="00FE2B14">
        <w:rPr>
          <w:snapToGrid w:val="0"/>
          <w:lang w:eastAsia="zh-CN"/>
        </w:rPr>
        <w:t>Test Purpose and Environment</w:t>
      </w:r>
      <w:r>
        <w:tab/>
        <w:t>1603</w:t>
      </w:r>
    </w:p>
    <w:p w14:paraId="50D9D2AC" w14:textId="77777777" w:rsidR="001613A3" w:rsidRDefault="001613A3">
      <w:pPr>
        <w:pStyle w:val="TOC4"/>
        <w:rPr>
          <w:rFonts w:asciiTheme="minorHAnsi" w:eastAsiaTheme="minorEastAsia" w:hAnsiTheme="minorHAnsi" w:cstheme="minorBidi"/>
          <w:sz w:val="22"/>
          <w:szCs w:val="22"/>
        </w:rPr>
      </w:pPr>
      <w:r w:rsidRPr="00FE2B14">
        <w:rPr>
          <w:snapToGrid w:val="0"/>
        </w:rPr>
        <w:t>A.7.3.73.2</w:t>
      </w:r>
      <w:r>
        <w:rPr>
          <w:rFonts w:asciiTheme="minorHAnsi" w:eastAsiaTheme="minorEastAsia" w:hAnsiTheme="minorHAnsi" w:cstheme="minorBidi"/>
          <w:sz w:val="22"/>
          <w:szCs w:val="22"/>
        </w:rPr>
        <w:tab/>
      </w:r>
      <w:r w:rsidRPr="00FE2B14">
        <w:rPr>
          <w:snapToGrid w:val="0"/>
        </w:rPr>
        <w:t>Test Requirements</w:t>
      </w:r>
      <w:r>
        <w:tab/>
        <w:t>1605</w:t>
      </w:r>
    </w:p>
    <w:p w14:paraId="4F73E680"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A.7.3.74</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Out-of-sync</w:t>
      </w:r>
      <w:r>
        <w:rPr>
          <w:lang w:eastAsia="zh-CN"/>
        </w:rPr>
        <w:t xml:space="preserve"> for non-BL CE UE in CEMode A</w:t>
      </w:r>
      <w:r>
        <w:tab/>
        <w:t>1605</w:t>
      </w:r>
    </w:p>
    <w:p w14:paraId="2C5EAA6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A.7.3.74.1</w:t>
      </w:r>
      <w:r>
        <w:rPr>
          <w:rFonts w:asciiTheme="minorHAnsi" w:eastAsiaTheme="minorEastAsia" w:hAnsiTheme="minorHAnsi" w:cstheme="minorBidi"/>
          <w:sz w:val="22"/>
          <w:szCs w:val="22"/>
        </w:rPr>
        <w:tab/>
      </w:r>
      <w:r w:rsidRPr="00FE2B14">
        <w:rPr>
          <w:snapToGrid w:val="0"/>
          <w:lang w:eastAsia="zh-CN"/>
        </w:rPr>
        <w:t>Test Purpose and Environment</w:t>
      </w:r>
      <w:r>
        <w:tab/>
        <w:t>1605</w:t>
      </w:r>
    </w:p>
    <w:p w14:paraId="46BCB69E" w14:textId="77777777" w:rsidR="001613A3" w:rsidRDefault="001613A3">
      <w:pPr>
        <w:pStyle w:val="TOC4"/>
        <w:rPr>
          <w:rFonts w:asciiTheme="minorHAnsi" w:eastAsiaTheme="minorEastAsia" w:hAnsiTheme="minorHAnsi" w:cstheme="minorBidi"/>
          <w:sz w:val="22"/>
          <w:szCs w:val="22"/>
        </w:rPr>
      </w:pPr>
      <w:r w:rsidRPr="00FE2B14">
        <w:rPr>
          <w:snapToGrid w:val="0"/>
        </w:rPr>
        <w:t>A.7.3.74.2</w:t>
      </w:r>
      <w:r>
        <w:rPr>
          <w:rFonts w:asciiTheme="minorHAnsi" w:eastAsiaTheme="minorEastAsia" w:hAnsiTheme="minorHAnsi" w:cstheme="minorBidi"/>
          <w:sz w:val="22"/>
          <w:szCs w:val="22"/>
        </w:rPr>
        <w:tab/>
      </w:r>
      <w:r w:rsidRPr="00FE2B14">
        <w:rPr>
          <w:snapToGrid w:val="0"/>
        </w:rPr>
        <w:t>Test Requirements</w:t>
      </w:r>
      <w:r>
        <w:tab/>
        <w:t>1608</w:t>
      </w:r>
    </w:p>
    <w:p w14:paraId="50B6ACE1"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A.7.3.75</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In-Sync</w:t>
      </w:r>
      <w:r>
        <w:rPr>
          <w:lang w:eastAsia="zh-CN"/>
        </w:rPr>
        <w:t xml:space="preserve"> for non-BL CE UE in CEMode A</w:t>
      </w:r>
      <w:r>
        <w:tab/>
        <w:t>1608</w:t>
      </w:r>
    </w:p>
    <w:p w14:paraId="0B1319A5"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A.7.3.75.1</w:t>
      </w:r>
      <w:r>
        <w:rPr>
          <w:rFonts w:asciiTheme="minorHAnsi" w:eastAsiaTheme="minorEastAsia" w:hAnsiTheme="minorHAnsi" w:cstheme="minorBidi"/>
          <w:sz w:val="22"/>
          <w:szCs w:val="22"/>
        </w:rPr>
        <w:tab/>
      </w:r>
      <w:r w:rsidRPr="00FE2B14">
        <w:rPr>
          <w:snapToGrid w:val="0"/>
          <w:lang w:eastAsia="zh-CN"/>
        </w:rPr>
        <w:t>Test Purpose and Environment</w:t>
      </w:r>
      <w:r>
        <w:tab/>
        <w:t>1608</w:t>
      </w:r>
    </w:p>
    <w:p w14:paraId="76CB839D" w14:textId="77777777" w:rsidR="001613A3" w:rsidRDefault="001613A3">
      <w:pPr>
        <w:pStyle w:val="TOC4"/>
        <w:rPr>
          <w:rFonts w:asciiTheme="minorHAnsi" w:eastAsiaTheme="minorEastAsia" w:hAnsiTheme="minorHAnsi" w:cstheme="minorBidi"/>
          <w:sz w:val="22"/>
          <w:szCs w:val="22"/>
        </w:rPr>
      </w:pPr>
      <w:r w:rsidRPr="00FE2B14">
        <w:rPr>
          <w:snapToGrid w:val="0"/>
        </w:rPr>
        <w:t>A.7.3.75.2</w:t>
      </w:r>
      <w:r>
        <w:rPr>
          <w:rFonts w:asciiTheme="minorHAnsi" w:eastAsiaTheme="minorEastAsia" w:hAnsiTheme="minorHAnsi" w:cstheme="minorBidi"/>
          <w:sz w:val="22"/>
          <w:szCs w:val="22"/>
        </w:rPr>
        <w:tab/>
      </w:r>
      <w:r w:rsidRPr="00FE2B14">
        <w:rPr>
          <w:snapToGrid w:val="0"/>
        </w:rPr>
        <w:t>Test Requirements</w:t>
      </w:r>
      <w:r>
        <w:tab/>
        <w:t>1610</w:t>
      </w:r>
    </w:p>
    <w:p w14:paraId="78851278" w14:textId="77777777" w:rsidR="001613A3" w:rsidRDefault="001613A3">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1611</w:t>
      </w:r>
    </w:p>
    <w:p w14:paraId="2422904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A.7.3.76.1</w:t>
      </w:r>
      <w:r>
        <w:rPr>
          <w:rFonts w:asciiTheme="minorHAnsi" w:eastAsiaTheme="minorEastAsia" w:hAnsiTheme="minorHAnsi" w:cstheme="minorBidi"/>
          <w:sz w:val="22"/>
          <w:szCs w:val="22"/>
        </w:rPr>
        <w:tab/>
      </w:r>
      <w:r w:rsidRPr="00FE2B14">
        <w:rPr>
          <w:snapToGrid w:val="0"/>
          <w:lang w:eastAsia="zh-CN"/>
        </w:rPr>
        <w:t>Test Purpose and Environment</w:t>
      </w:r>
      <w:r>
        <w:tab/>
        <w:t>1611</w:t>
      </w:r>
    </w:p>
    <w:p w14:paraId="5D0622C0" w14:textId="77777777" w:rsidR="001613A3" w:rsidRDefault="001613A3">
      <w:pPr>
        <w:pStyle w:val="TOC4"/>
        <w:rPr>
          <w:rFonts w:asciiTheme="minorHAnsi" w:eastAsiaTheme="minorEastAsia" w:hAnsiTheme="minorHAnsi" w:cstheme="minorBidi"/>
          <w:sz w:val="22"/>
          <w:szCs w:val="22"/>
        </w:rPr>
      </w:pPr>
      <w:r w:rsidRPr="00FE2B14">
        <w:rPr>
          <w:snapToGrid w:val="0"/>
        </w:rPr>
        <w:t>A.7.3.76.2</w:t>
      </w:r>
      <w:r>
        <w:rPr>
          <w:rFonts w:asciiTheme="minorHAnsi" w:eastAsiaTheme="minorEastAsia" w:hAnsiTheme="minorHAnsi" w:cstheme="minorBidi"/>
          <w:sz w:val="22"/>
          <w:szCs w:val="22"/>
        </w:rPr>
        <w:tab/>
      </w:r>
      <w:r w:rsidRPr="00FE2B14">
        <w:rPr>
          <w:snapToGrid w:val="0"/>
        </w:rPr>
        <w:t>Test Requirements</w:t>
      </w:r>
      <w:r>
        <w:tab/>
        <w:t>1614</w:t>
      </w:r>
    </w:p>
    <w:p w14:paraId="4F6FFE9C" w14:textId="77777777" w:rsidR="001613A3" w:rsidRDefault="001613A3">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1614</w:t>
      </w:r>
    </w:p>
    <w:p w14:paraId="16877ED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A.7.3.77.1</w:t>
      </w:r>
      <w:r>
        <w:rPr>
          <w:rFonts w:asciiTheme="minorHAnsi" w:eastAsiaTheme="minorEastAsia" w:hAnsiTheme="minorHAnsi" w:cstheme="minorBidi"/>
          <w:sz w:val="22"/>
          <w:szCs w:val="22"/>
        </w:rPr>
        <w:tab/>
      </w:r>
      <w:r w:rsidRPr="00FE2B14">
        <w:rPr>
          <w:snapToGrid w:val="0"/>
          <w:lang w:eastAsia="zh-CN"/>
        </w:rPr>
        <w:t>Test Purpose and Environment</w:t>
      </w:r>
      <w:r>
        <w:tab/>
        <w:t>1614</w:t>
      </w:r>
    </w:p>
    <w:p w14:paraId="671AB61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A.7.3.77</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1617</w:t>
      </w:r>
    </w:p>
    <w:p w14:paraId="06C9112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A.7.3.78</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Radio Link Monitoring Test for Out-of-sync</w:t>
      </w:r>
      <w:r>
        <w:rPr>
          <w:lang w:eastAsia="zh-CN"/>
        </w:rPr>
        <w:t xml:space="preserve"> for non-BL CE UE in CEMode A</w:t>
      </w:r>
      <w:r>
        <w:tab/>
        <w:t>1617</w:t>
      </w:r>
    </w:p>
    <w:p w14:paraId="6AA331B2"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A.7.3.78.1</w:t>
      </w:r>
      <w:r>
        <w:rPr>
          <w:rFonts w:asciiTheme="minorHAnsi" w:eastAsiaTheme="minorEastAsia" w:hAnsiTheme="minorHAnsi" w:cstheme="minorBidi"/>
          <w:sz w:val="22"/>
          <w:szCs w:val="22"/>
        </w:rPr>
        <w:tab/>
      </w:r>
      <w:r w:rsidRPr="00FE2B14">
        <w:rPr>
          <w:snapToGrid w:val="0"/>
          <w:lang w:eastAsia="zh-CN"/>
        </w:rPr>
        <w:t>Test Purpose and Environment</w:t>
      </w:r>
      <w:r>
        <w:tab/>
        <w:t>1617</w:t>
      </w:r>
    </w:p>
    <w:p w14:paraId="11B66C88" w14:textId="77777777" w:rsidR="001613A3" w:rsidRDefault="001613A3">
      <w:pPr>
        <w:pStyle w:val="TOC4"/>
        <w:rPr>
          <w:rFonts w:asciiTheme="minorHAnsi" w:eastAsiaTheme="minorEastAsia" w:hAnsiTheme="minorHAnsi" w:cstheme="minorBidi"/>
          <w:sz w:val="22"/>
          <w:szCs w:val="22"/>
        </w:rPr>
      </w:pPr>
      <w:r w:rsidRPr="00FE2B14">
        <w:rPr>
          <w:snapToGrid w:val="0"/>
        </w:rPr>
        <w:t>A.7.3.78.2</w:t>
      </w:r>
      <w:r>
        <w:rPr>
          <w:rFonts w:asciiTheme="minorHAnsi" w:eastAsiaTheme="minorEastAsia" w:hAnsiTheme="minorHAnsi" w:cstheme="minorBidi"/>
          <w:sz w:val="22"/>
          <w:szCs w:val="22"/>
        </w:rPr>
        <w:tab/>
      </w:r>
      <w:r w:rsidRPr="00FE2B14">
        <w:rPr>
          <w:snapToGrid w:val="0"/>
        </w:rPr>
        <w:t>Test Requirements</w:t>
      </w:r>
      <w:r>
        <w:tab/>
        <w:t>1620</w:t>
      </w:r>
    </w:p>
    <w:p w14:paraId="1E6E6258"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A.7.3.79</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w:t>
      </w:r>
      <w:r w:rsidRPr="00FE2B14">
        <w:rPr>
          <w:rFonts w:eastAsia="MS Mincho"/>
          <w:lang w:eastAsia="zh-CN"/>
        </w:rPr>
        <w:t>DD Radio Link Monitoring Test for In-Sync</w:t>
      </w:r>
      <w:r>
        <w:rPr>
          <w:lang w:eastAsia="zh-CN"/>
        </w:rPr>
        <w:t xml:space="preserve"> for non-BL CE UE in CEMode A</w:t>
      </w:r>
      <w:r>
        <w:tab/>
        <w:t>1620</w:t>
      </w:r>
    </w:p>
    <w:p w14:paraId="0BBF81A5"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A.7.3.79.1</w:t>
      </w:r>
      <w:r>
        <w:rPr>
          <w:rFonts w:asciiTheme="minorHAnsi" w:eastAsiaTheme="minorEastAsia" w:hAnsiTheme="minorHAnsi" w:cstheme="minorBidi"/>
          <w:sz w:val="22"/>
          <w:szCs w:val="22"/>
        </w:rPr>
        <w:tab/>
      </w:r>
      <w:r w:rsidRPr="00FE2B14">
        <w:rPr>
          <w:snapToGrid w:val="0"/>
          <w:lang w:eastAsia="zh-CN"/>
        </w:rPr>
        <w:t>Test Purpose and Environment</w:t>
      </w:r>
      <w:r>
        <w:tab/>
        <w:t>1620</w:t>
      </w:r>
    </w:p>
    <w:p w14:paraId="4CDD48D8" w14:textId="77777777" w:rsidR="001613A3" w:rsidRDefault="001613A3">
      <w:pPr>
        <w:pStyle w:val="TOC4"/>
        <w:rPr>
          <w:rFonts w:asciiTheme="minorHAnsi" w:eastAsiaTheme="minorEastAsia" w:hAnsiTheme="minorHAnsi" w:cstheme="minorBidi"/>
          <w:sz w:val="22"/>
          <w:szCs w:val="22"/>
        </w:rPr>
      </w:pPr>
      <w:r w:rsidRPr="00FE2B14">
        <w:rPr>
          <w:snapToGrid w:val="0"/>
        </w:rPr>
        <w:t>A.7.3.79.2</w:t>
      </w:r>
      <w:r>
        <w:rPr>
          <w:rFonts w:asciiTheme="minorHAnsi" w:eastAsiaTheme="minorEastAsia" w:hAnsiTheme="minorHAnsi" w:cstheme="minorBidi"/>
          <w:sz w:val="22"/>
          <w:szCs w:val="22"/>
        </w:rPr>
        <w:tab/>
      </w:r>
      <w:r w:rsidRPr="00FE2B14">
        <w:rPr>
          <w:snapToGrid w:val="0"/>
        </w:rPr>
        <w:t>Test Requirements</w:t>
      </w:r>
      <w:r>
        <w:tab/>
        <w:t>1623</w:t>
      </w:r>
    </w:p>
    <w:p w14:paraId="60405F42" w14:textId="77777777" w:rsidR="001613A3" w:rsidRDefault="001613A3">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1623</w:t>
      </w:r>
    </w:p>
    <w:p w14:paraId="20934A2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A.7.3.80.1</w:t>
      </w:r>
      <w:r>
        <w:rPr>
          <w:rFonts w:asciiTheme="minorHAnsi" w:eastAsiaTheme="minorEastAsia" w:hAnsiTheme="minorHAnsi" w:cstheme="minorBidi"/>
          <w:sz w:val="22"/>
          <w:szCs w:val="22"/>
        </w:rPr>
        <w:tab/>
      </w:r>
      <w:r w:rsidRPr="00FE2B14">
        <w:rPr>
          <w:snapToGrid w:val="0"/>
          <w:lang w:eastAsia="zh-CN"/>
        </w:rPr>
        <w:t>Test Purpose and Environment</w:t>
      </w:r>
      <w:r>
        <w:tab/>
        <w:t>1623</w:t>
      </w:r>
    </w:p>
    <w:p w14:paraId="4D91B36E" w14:textId="77777777" w:rsidR="001613A3" w:rsidRDefault="001613A3">
      <w:pPr>
        <w:pStyle w:val="TOC4"/>
        <w:rPr>
          <w:rFonts w:asciiTheme="minorHAnsi" w:eastAsiaTheme="minorEastAsia" w:hAnsiTheme="minorHAnsi" w:cstheme="minorBidi"/>
          <w:sz w:val="22"/>
          <w:szCs w:val="22"/>
        </w:rPr>
      </w:pPr>
      <w:r w:rsidRPr="00FE2B14">
        <w:rPr>
          <w:snapToGrid w:val="0"/>
        </w:rPr>
        <w:t>A.7.3.80.2</w:t>
      </w:r>
      <w:r>
        <w:rPr>
          <w:rFonts w:asciiTheme="minorHAnsi" w:eastAsiaTheme="minorEastAsia" w:hAnsiTheme="minorHAnsi" w:cstheme="minorBidi"/>
          <w:sz w:val="22"/>
          <w:szCs w:val="22"/>
        </w:rPr>
        <w:tab/>
      </w:r>
      <w:r w:rsidRPr="00FE2B14">
        <w:rPr>
          <w:snapToGrid w:val="0"/>
        </w:rPr>
        <w:t>Test Requirements</w:t>
      </w:r>
      <w:r>
        <w:tab/>
        <w:t>1626</w:t>
      </w:r>
    </w:p>
    <w:p w14:paraId="699D724D" w14:textId="77777777" w:rsidR="001613A3" w:rsidRDefault="001613A3">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1626</w:t>
      </w:r>
    </w:p>
    <w:p w14:paraId="5836F10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A.7.3.81.1</w:t>
      </w:r>
      <w:r>
        <w:rPr>
          <w:rFonts w:asciiTheme="minorHAnsi" w:eastAsiaTheme="minorEastAsia" w:hAnsiTheme="minorHAnsi" w:cstheme="minorBidi"/>
          <w:sz w:val="22"/>
          <w:szCs w:val="22"/>
        </w:rPr>
        <w:tab/>
      </w:r>
      <w:r w:rsidRPr="00FE2B14">
        <w:rPr>
          <w:snapToGrid w:val="0"/>
          <w:lang w:eastAsia="zh-CN"/>
        </w:rPr>
        <w:t>Test Purpose and Environment</w:t>
      </w:r>
      <w:r>
        <w:tab/>
        <w:t>1626</w:t>
      </w:r>
    </w:p>
    <w:p w14:paraId="4EC97973" w14:textId="77777777" w:rsidR="001613A3" w:rsidRDefault="001613A3">
      <w:pPr>
        <w:pStyle w:val="TOC4"/>
        <w:rPr>
          <w:rFonts w:asciiTheme="minorHAnsi" w:eastAsiaTheme="minorEastAsia" w:hAnsiTheme="minorHAnsi" w:cstheme="minorBidi"/>
          <w:sz w:val="22"/>
          <w:szCs w:val="22"/>
        </w:rPr>
      </w:pPr>
      <w:r w:rsidRPr="00FE2B14">
        <w:rPr>
          <w:snapToGrid w:val="0"/>
        </w:rPr>
        <w:t>A.7.3.81.2</w:t>
      </w:r>
      <w:r>
        <w:rPr>
          <w:rFonts w:asciiTheme="minorHAnsi" w:eastAsiaTheme="minorEastAsia" w:hAnsiTheme="minorHAnsi" w:cstheme="minorBidi"/>
          <w:sz w:val="22"/>
          <w:szCs w:val="22"/>
        </w:rPr>
        <w:tab/>
      </w:r>
      <w:r w:rsidRPr="00FE2B14">
        <w:rPr>
          <w:snapToGrid w:val="0"/>
        </w:rPr>
        <w:t>Test Requirements</w:t>
      </w:r>
      <w:r>
        <w:tab/>
        <w:t>1629</w:t>
      </w:r>
    </w:p>
    <w:p w14:paraId="22451DCD"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A.7.3.82</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 xml:space="preserve">FDD Early Out-of-sync reporting Test </w:t>
      </w:r>
      <w:r>
        <w:rPr>
          <w:lang w:eastAsia="zh-CN"/>
        </w:rPr>
        <w:t>for Cat-M1 UE in CEModeB</w:t>
      </w:r>
      <w:r>
        <w:tab/>
        <w:t>1629</w:t>
      </w:r>
    </w:p>
    <w:p w14:paraId="5094FFF6"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A.7.3.82.1</w:t>
      </w:r>
      <w:r>
        <w:rPr>
          <w:rFonts w:asciiTheme="minorHAnsi" w:eastAsiaTheme="minorEastAsia" w:hAnsiTheme="minorHAnsi" w:cstheme="minorBidi"/>
          <w:sz w:val="22"/>
          <w:szCs w:val="22"/>
        </w:rPr>
        <w:tab/>
      </w:r>
      <w:r w:rsidRPr="00FE2B14">
        <w:rPr>
          <w:snapToGrid w:val="0"/>
          <w:lang w:eastAsia="zh-CN"/>
        </w:rPr>
        <w:t>Test Purpose and Environment</w:t>
      </w:r>
      <w:r>
        <w:tab/>
        <w:t>1629</w:t>
      </w:r>
    </w:p>
    <w:p w14:paraId="7F2C6CEF" w14:textId="77777777" w:rsidR="001613A3" w:rsidRDefault="001613A3">
      <w:pPr>
        <w:pStyle w:val="TOC4"/>
        <w:rPr>
          <w:rFonts w:asciiTheme="minorHAnsi" w:eastAsiaTheme="minorEastAsia" w:hAnsiTheme="minorHAnsi" w:cstheme="minorBidi"/>
          <w:sz w:val="22"/>
          <w:szCs w:val="22"/>
        </w:rPr>
      </w:pPr>
      <w:r w:rsidRPr="00FE2B14">
        <w:rPr>
          <w:snapToGrid w:val="0"/>
        </w:rPr>
        <w:t>A.7.3.82.2</w:t>
      </w:r>
      <w:r>
        <w:rPr>
          <w:rFonts w:asciiTheme="minorHAnsi" w:eastAsiaTheme="minorEastAsia" w:hAnsiTheme="minorHAnsi" w:cstheme="minorBidi"/>
          <w:sz w:val="22"/>
          <w:szCs w:val="22"/>
        </w:rPr>
        <w:tab/>
      </w:r>
      <w:r w:rsidRPr="00FE2B14">
        <w:rPr>
          <w:snapToGrid w:val="0"/>
        </w:rPr>
        <w:t>Test Requirements</w:t>
      </w:r>
      <w:r>
        <w:tab/>
        <w:t>1632</w:t>
      </w:r>
    </w:p>
    <w:p w14:paraId="665C1498"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A.7.3.83</w:t>
      </w:r>
      <w:r>
        <w:rPr>
          <w:rFonts w:asciiTheme="minorHAnsi" w:eastAsiaTheme="minorEastAsia" w:hAnsiTheme="minorHAnsi" w:cstheme="minorBidi"/>
          <w:sz w:val="22"/>
          <w:szCs w:val="22"/>
        </w:rPr>
        <w:tab/>
      </w:r>
      <w:r w:rsidRPr="00FE2B14">
        <w:rPr>
          <w:rFonts w:eastAsia="MS Mincho"/>
          <w:lang w:eastAsia="zh-CN"/>
        </w:rPr>
        <w:t>E-UTRAN FD-FDD Early In-Sync reporting Test for Cat-M1 UE in CEModeB</w:t>
      </w:r>
      <w:r>
        <w:tab/>
        <w:t>1632</w:t>
      </w:r>
    </w:p>
    <w:p w14:paraId="758EEA26"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A.7.3.83.1</w:t>
      </w:r>
      <w:r>
        <w:rPr>
          <w:rFonts w:asciiTheme="minorHAnsi" w:eastAsiaTheme="minorEastAsia" w:hAnsiTheme="minorHAnsi" w:cstheme="minorBidi"/>
          <w:sz w:val="22"/>
          <w:szCs w:val="22"/>
        </w:rPr>
        <w:tab/>
      </w:r>
      <w:r w:rsidRPr="00FE2B14">
        <w:rPr>
          <w:snapToGrid w:val="0"/>
          <w:lang w:eastAsia="zh-CN"/>
        </w:rPr>
        <w:t>Test Purpose and Environment</w:t>
      </w:r>
      <w:r>
        <w:tab/>
        <w:t>1632</w:t>
      </w:r>
    </w:p>
    <w:p w14:paraId="06B9B955" w14:textId="77777777" w:rsidR="001613A3" w:rsidRDefault="001613A3">
      <w:pPr>
        <w:pStyle w:val="TOC4"/>
        <w:rPr>
          <w:rFonts w:asciiTheme="minorHAnsi" w:eastAsiaTheme="minorEastAsia" w:hAnsiTheme="minorHAnsi" w:cstheme="minorBidi"/>
          <w:sz w:val="22"/>
          <w:szCs w:val="22"/>
        </w:rPr>
      </w:pPr>
      <w:r w:rsidRPr="00FE2B14">
        <w:rPr>
          <w:snapToGrid w:val="0"/>
        </w:rPr>
        <w:t>A.7.3.83.2</w:t>
      </w:r>
      <w:r>
        <w:rPr>
          <w:rFonts w:asciiTheme="minorHAnsi" w:eastAsiaTheme="minorEastAsia" w:hAnsiTheme="minorHAnsi" w:cstheme="minorBidi"/>
          <w:sz w:val="22"/>
          <w:szCs w:val="22"/>
        </w:rPr>
        <w:tab/>
      </w:r>
      <w:r w:rsidRPr="00FE2B14">
        <w:rPr>
          <w:snapToGrid w:val="0"/>
        </w:rPr>
        <w:t>Test Requirements</w:t>
      </w:r>
      <w:r>
        <w:tab/>
        <w:t>1633</w:t>
      </w:r>
    </w:p>
    <w:p w14:paraId="1E07995E"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lastRenderedPageBreak/>
        <w:t>A.7.3.84</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HD-FDD</w:t>
      </w:r>
      <w:r w:rsidRPr="00FE2B14">
        <w:rPr>
          <w:rFonts w:eastAsia="MS Mincho"/>
          <w:lang w:eastAsia="zh-CN"/>
        </w:rPr>
        <w:t xml:space="preserve"> Early Out-of-sync reporting Test </w:t>
      </w:r>
      <w:r>
        <w:rPr>
          <w:lang w:eastAsia="zh-CN"/>
        </w:rPr>
        <w:t>for Cat-M1 UE in CEModeB</w:t>
      </w:r>
      <w:r>
        <w:tab/>
        <w:t>1634</w:t>
      </w:r>
    </w:p>
    <w:p w14:paraId="24937A6D"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A.7.3.84.1</w:t>
      </w:r>
      <w:r>
        <w:rPr>
          <w:rFonts w:asciiTheme="minorHAnsi" w:eastAsiaTheme="minorEastAsia" w:hAnsiTheme="minorHAnsi" w:cstheme="minorBidi"/>
          <w:sz w:val="22"/>
          <w:szCs w:val="22"/>
        </w:rPr>
        <w:tab/>
      </w:r>
      <w:r w:rsidRPr="00FE2B14">
        <w:rPr>
          <w:snapToGrid w:val="0"/>
          <w:lang w:eastAsia="zh-CN"/>
        </w:rPr>
        <w:t>Test Purpose and Environment</w:t>
      </w:r>
      <w:r>
        <w:tab/>
        <w:t>1634</w:t>
      </w:r>
    </w:p>
    <w:p w14:paraId="48CC61D1" w14:textId="77777777" w:rsidR="001613A3" w:rsidRDefault="001613A3">
      <w:pPr>
        <w:pStyle w:val="TOC4"/>
        <w:rPr>
          <w:rFonts w:asciiTheme="minorHAnsi" w:eastAsiaTheme="minorEastAsia" w:hAnsiTheme="minorHAnsi" w:cstheme="minorBidi"/>
          <w:sz w:val="22"/>
          <w:szCs w:val="22"/>
        </w:rPr>
      </w:pPr>
      <w:r w:rsidRPr="00FE2B14">
        <w:rPr>
          <w:snapToGrid w:val="0"/>
        </w:rPr>
        <w:t>A.7.3.84.2</w:t>
      </w:r>
      <w:r>
        <w:rPr>
          <w:rFonts w:asciiTheme="minorHAnsi" w:eastAsiaTheme="minorEastAsia" w:hAnsiTheme="minorHAnsi" w:cstheme="minorBidi"/>
          <w:sz w:val="22"/>
          <w:szCs w:val="22"/>
        </w:rPr>
        <w:tab/>
      </w:r>
      <w:r w:rsidRPr="00FE2B14">
        <w:rPr>
          <w:snapToGrid w:val="0"/>
        </w:rPr>
        <w:t>Test Requirements</w:t>
      </w:r>
      <w:r>
        <w:tab/>
        <w:t>1636</w:t>
      </w:r>
    </w:p>
    <w:p w14:paraId="63D16DEF"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A.7.3.85</w:t>
      </w:r>
      <w:r>
        <w:rPr>
          <w:rFonts w:asciiTheme="minorHAnsi" w:eastAsiaTheme="minorEastAsia" w:hAnsiTheme="minorHAnsi" w:cstheme="minorBidi"/>
          <w:sz w:val="22"/>
          <w:szCs w:val="22"/>
        </w:rPr>
        <w:tab/>
      </w:r>
      <w:r w:rsidRPr="00FE2B14">
        <w:rPr>
          <w:rFonts w:eastAsia="MS Mincho"/>
          <w:lang w:eastAsia="zh-CN"/>
        </w:rPr>
        <w:t>E-UTRAN HD-FDD Early In-Sync reporting Test for Cat-M1 UE in CEModeB</w:t>
      </w:r>
      <w:r>
        <w:tab/>
        <w:t>1636</w:t>
      </w:r>
    </w:p>
    <w:p w14:paraId="74734FF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A.7.3.85.1</w:t>
      </w:r>
      <w:r>
        <w:rPr>
          <w:rFonts w:asciiTheme="minorHAnsi" w:eastAsiaTheme="minorEastAsia" w:hAnsiTheme="minorHAnsi" w:cstheme="minorBidi"/>
          <w:sz w:val="22"/>
          <w:szCs w:val="22"/>
        </w:rPr>
        <w:tab/>
      </w:r>
      <w:r w:rsidRPr="00FE2B14">
        <w:rPr>
          <w:snapToGrid w:val="0"/>
          <w:lang w:eastAsia="zh-CN"/>
        </w:rPr>
        <w:t>Test Purpose and Environment</w:t>
      </w:r>
      <w:r>
        <w:tab/>
        <w:t>1636</w:t>
      </w:r>
    </w:p>
    <w:p w14:paraId="06CF0D39" w14:textId="77777777" w:rsidR="001613A3" w:rsidRDefault="001613A3">
      <w:pPr>
        <w:pStyle w:val="TOC4"/>
        <w:rPr>
          <w:rFonts w:asciiTheme="minorHAnsi" w:eastAsiaTheme="minorEastAsia" w:hAnsiTheme="minorHAnsi" w:cstheme="minorBidi"/>
          <w:sz w:val="22"/>
          <w:szCs w:val="22"/>
        </w:rPr>
      </w:pPr>
      <w:r w:rsidRPr="00FE2B14">
        <w:rPr>
          <w:snapToGrid w:val="0"/>
        </w:rPr>
        <w:t>A.7.3.85.2</w:t>
      </w:r>
      <w:r>
        <w:rPr>
          <w:rFonts w:asciiTheme="minorHAnsi" w:eastAsiaTheme="minorEastAsia" w:hAnsiTheme="minorHAnsi" w:cstheme="minorBidi"/>
          <w:sz w:val="22"/>
          <w:szCs w:val="22"/>
        </w:rPr>
        <w:tab/>
      </w:r>
      <w:r w:rsidRPr="00FE2B14">
        <w:rPr>
          <w:snapToGrid w:val="0"/>
        </w:rPr>
        <w:t>Test Requirements</w:t>
      </w:r>
      <w:r>
        <w:tab/>
        <w:t>1637</w:t>
      </w:r>
    </w:p>
    <w:p w14:paraId="503B0591"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A.7.3.86</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Early Out-of-sync reporting Test </w:t>
      </w:r>
      <w:r>
        <w:rPr>
          <w:lang w:eastAsia="zh-CN"/>
        </w:rPr>
        <w:t>for Cat-M1 UE in CEModeB</w:t>
      </w:r>
      <w:r>
        <w:tab/>
        <w:t>1638</w:t>
      </w:r>
    </w:p>
    <w:p w14:paraId="03517EE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A.7.3.86.1</w:t>
      </w:r>
      <w:r>
        <w:rPr>
          <w:rFonts w:asciiTheme="minorHAnsi" w:eastAsiaTheme="minorEastAsia" w:hAnsiTheme="minorHAnsi" w:cstheme="minorBidi"/>
          <w:sz w:val="22"/>
          <w:szCs w:val="22"/>
        </w:rPr>
        <w:tab/>
      </w:r>
      <w:r w:rsidRPr="00FE2B14">
        <w:rPr>
          <w:snapToGrid w:val="0"/>
          <w:lang w:eastAsia="zh-CN"/>
        </w:rPr>
        <w:t>Test Purpose and Environment</w:t>
      </w:r>
      <w:r>
        <w:tab/>
        <w:t>1638</w:t>
      </w:r>
    </w:p>
    <w:p w14:paraId="687EBEC8" w14:textId="77777777" w:rsidR="001613A3" w:rsidRDefault="001613A3">
      <w:pPr>
        <w:pStyle w:val="TOC4"/>
        <w:rPr>
          <w:rFonts w:asciiTheme="minorHAnsi" w:eastAsiaTheme="minorEastAsia" w:hAnsiTheme="minorHAnsi" w:cstheme="minorBidi"/>
          <w:sz w:val="22"/>
          <w:szCs w:val="22"/>
        </w:rPr>
      </w:pPr>
      <w:r w:rsidRPr="00FE2B14">
        <w:rPr>
          <w:snapToGrid w:val="0"/>
        </w:rPr>
        <w:t>A.7.3.86.2</w:t>
      </w:r>
      <w:r>
        <w:rPr>
          <w:rFonts w:asciiTheme="minorHAnsi" w:eastAsiaTheme="minorEastAsia" w:hAnsiTheme="minorHAnsi" w:cstheme="minorBidi"/>
          <w:sz w:val="22"/>
          <w:szCs w:val="22"/>
        </w:rPr>
        <w:tab/>
      </w:r>
      <w:r w:rsidRPr="00FE2B14">
        <w:rPr>
          <w:snapToGrid w:val="0"/>
        </w:rPr>
        <w:t>Test Requirements</w:t>
      </w:r>
      <w:r>
        <w:tab/>
        <w:t>1640</w:t>
      </w:r>
    </w:p>
    <w:p w14:paraId="6169EE7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A.7.3.87</w:t>
      </w:r>
      <w:r>
        <w:rPr>
          <w:rFonts w:asciiTheme="minorHAnsi" w:eastAsiaTheme="minorEastAsia" w:hAnsiTheme="minorHAnsi" w:cstheme="minorBidi"/>
          <w:sz w:val="22"/>
          <w:szCs w:val="22"/>
        </w:rPr>
        <w:tab/>
      </w:r>
      <w:r w:rsidRPr="00FE2B14">
        <w:rPr>
          <w:rFonts w:eastAsia="MS Mincho"/>
          <w:lang w:eastAsia="zh-CN"/>
        </w:rPr>
        <w:t>E-UTRAN TDD Early In-Sync reporting Test for Cat-M1 UE in CEModeB</w:t>
      </w:r>
      <w:r>
        <w:tab/>
        <w:t>1640</w:t>
      </w:r>
    </w:p>
    <w:p w14:paraId="37EDA2E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A.7.3.87.1</w:t>
      </w:r>
      <w:r>
        <w:rPr>
          <w:rFonts w:asciiTheme="minorHAnsi" w:eastAsiaTheme="minorEastAsia" w:hAnsiTheme="minorHAnsi" w:cstheme="minorBidi"/>
          <w:sz w:val="22"/>
          <w:szCs w:val="22"/>
        </w:rPr>
        <w:tab/>
      </w:r>
      <w:r w:rsidRPr="00FE2B14">
        <w:rPr>
          <w:snapToGrid w:val="0"/>
          <w:lang w:eastAsia="zh-CN"/>
        </w:rPr>
        <w:t>Test Purpose and Environment</w:t>
      </w:r>
      <w:r>
        <w:tab/>
        <w:t>1640</w:t>
      </w:r>
    </w:p>
    <w:p w14:paraId="328FF5DA" w14:textId="77777777" w:rsidR="001613A3" w:rsidRDefault="001613A3">
      <w:pPr>
        <w:pStyle w:val="TOC4"/>
        <w:rPr>
          <w:rFonts w:asciiTheme="minorHAnsi" w:eastAsiaTheme="minorEastAsia" w:hAnsiTheme="minorHAnsi" w:cstheme="minorBidi"/>
          <w:sz w:val="22"/>
          <w:szCs w:val="22"/>
        </w:rPr>
      </w:pPr>
      <w:r w:rsidRPr="00FE2B14">
        <w:rPr>
          <w:snapToGrid w:val="0"/>
        </w:rPr>
        <w:t>A.7.3.87.2</w:t>
      </w:r>
      <w:r>
        <w:rPr>
          <w:rFonts w:asciiTheme="minorHAnsi" w:eastAsiaTheme="minorEastAsia" w:hAnsiTheme="minorHAnsi" w:cstheme="minorBidi"/>
          <w:sz w:val="22"/>
          <w:szCs w:val="22"/>
        </w:rPr>
        <w:tab/>
      </w:r>
      <w:r w:rsidRPr="00FE2B14">
        <w:rPr>
          <w:snapToGrid w:val="0"/>
        </w:rPr>
        <w:t>Test Requirements</w:t>
      </w:r>
      <w:r>
        <w:tab/>
        <w:t>1642</w:t>
      </w:r>
    </w:p>
    <w:p w14:paraId="57D775EC" w14:textId="77777777" w:rsidR="001613A3" w:rsidRDefault="001613A3">
      <w:pPr>
        <w:pStyle w:val="TOC3"/>
        <w:rPr>
          <w:rFonts w:asciiTheme="minorHAnsi" w:eastAsiaTheme="minorEastAsia" w:hAnsiTheme="minorHAnsi" w:cstheme="minorBidi"/>
          <w:sz w:val="22"/>
          <w:szCs w:val="22"/>
        </w:rPr>
      </w:pPr>
      <w:r>
        <w:rPr>
          <w:lang w:eastAsia="zh-CN"/>
        </w:rP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1643</w:t>
      </w:r>
    </w:p>
    <w:p w14:paraId="7FD3D4B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A.7.3.88.1</w:t>
      </w:r>
      <w:r>
        <w:rPr>
          <w:rFonts w:asciiTheme="minorHAnsi" w:eastAsiaTheme="minorEastAsia" w:hAnsiTheme="minorHAnsi" w:cstheme="minorBidi"/>
          <w:sz w:val="22"/>
          <w:szCs w:val="22"/>
        </w:rPr>
        <w:tab/>
      </w:r>
      <w:r w:rsidRPr="00FE2B14">
        <w:rPr>
          <w:snapToGrid w:val="0"/>
          <w:lang w:eastAsia="zh-CN"/>
        </w:rPr>
        <w:t>Test Purpose and Environment</w:t>
      </w:r>
      <w:r>
        <w:tab/>
        <w:t>1643</w:t>
      </w:r>
    </w:p>
    <w:p w14:paraId="7C958072" w14:textId="77777777" w:rsidR="001613A3" w:rsidRDefault="001613A3">
      <w:pPr>
        <w:pStyle w:val="TOC4"/>
        <w:rPr>
          <w:rFonts w:asciiTheme="minorHAnsi" w:eastAsiaTheme="minorEastAsia" w:hAnsiTheme="minorHAnsi" w:cstheme="minorBidi"/>
          <w:sz w:val="22"/>
          <w:szCs w:val="22"/>
        </w:rPr>
      </w:pPr>
      <w:r w:rsidRPr="00FE2B14">
        <w:rPr>
          <w:snapToGrid w:val="0"/>
        </w:rPr>
        <w:t>A.7.3.88.2</w:t>
      </w:r>
      <w:r>
        <w:rPr>
          <w:rFonts w:asciiTheme="minorHAnsi" w:eastAsiaTheme="minorEastAsia" w:hAnsiTheme="minorHAnsi" w:cstheme="minorBidi"/>
          <w:sz w:val="22"/>
          <w:szCs w:val="22"/>
        </w:rPr>
        <w:tab/>
      </w:r>
      <w:r w:rsidRPr="00FE2B14">
        <w:rPr>
          <w:snapToGrid w:val="0"/>
        </w:rPr>
        <w:t>Test Requirements</w:t>
      </w:r>
      <w:r>
        <w:tab/>
        <w:t>1647</w:t>
      </w:r>
    </w:p>
    <w:p w14:paraId="0E6D8656" w14:textId="77777777" w:rsidR="001613A3" w:rsidRDefault="001613A3">
      <w:pPr>
        <w:pStyle w:val="TOC3"/>
        <w:rPr>
          <w:rFonts w:asciiTheme="minorHAnsi" w:eastAsiaTheme="minorEastAsia" w:hAnsiTheme="minorHAnsi" w:cstheme="minorBidi"/>
          <w:sz w:val="22"/>
          <w:szCs w:val="22"/>
        </w:rPr>
      </w:pPr>
      <w:r>
        <w:rPr>
          <w:lang w:eastAsia="zh-CN"/>
        </w:rP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1647</w:t>
      </w:r>
    </w:p>
    <w:p w14:paraId="1AC73A8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A.7.3.89.1</w:t>
      </w:r>
      <w:r>
        <w:rPr>
          <w:rFonts w:asciiTheme="minorHAnsi" w:eastAsiaTheme="minorEastAsia" w:hAnsiTheme="minorHAnsi" w:cstheme="minorBidi"/>
          <w:sz w:val="22"/>
          <w:szCs w:val="22"/>
        </w:rPr>
        <w:tab/>
      </w:r>
      <w:r w:rsidRPr="00FE2B14">
        <w:rPr>
          <w:snapToGrid w:val="0"/>
          <w:lang w:eastAsia="zh-CN"/>
        </w:rPr>
        <w:t>Test Purpose and Environment</w:t>
      </w:r>
      <w:r>
        <w:tab/>
        <w:t>1647</w:t>
      </w:r>
    </w:p>
    <w:p w14:paraId="681D2A1A" w14:textId="77777777" w:rsidR="001613A3" w:rsidRDefault="001613A3">
      <w:pPr>
        <w:pStyle w:val="TOC4"/>
        <w:rPr>
          <w:rFonts w:asciiTheme="minorHAnsi" w:eastAsiaTheme="minorEastAsia" w:hAnsiTheme="minorHAnsi" w:cstheme="minorBidi"/>
          <w:sz w:val="22"/>
          <w:szCs w:val="22"/>
        </w:rPr>
      </w:pPr>
      <w:r w:rsidRPr="00FE2B14">
        <w:rPr>
          <w:snapToGrid w:val="0"/>
        </w:rPr>
        <w:t>A.7.3.89.2</w:t>
      </w:r>
      <w:r>
        <w:rPr>
          <w:rFonts w:asciiTheme="minorHAnsi" w:eastAsiaTheme="minorEastAsia" w:hAnsiTheme="minorHAnsi" w:cstheme="minorBidi"/>
          <w:sz w:val="22"/>
          <w:szCs w:val="22"/>
        </w:rPr>
        <w:tab/>
      </w:r>
      <w:r w:rsidRPr="00FE2B14">
        <w:rPr>
          <w:snapToGrid w:val="0"/>
        </w:rPr>
        <w:t>Test Requirements</w:t>
      </w:r>
      <w:r>
        <w:tab/>
        <w:t>1651</w:t>
      </w:r>
    </w:p>
    <w:p w14:paraId="41E51836" w14:textId="77777777" w:rsidR="001613A3" w:rsidRDefault="001613A3">
      <w:pPr>
        <w:pStyle w:val="TOC3"/>
        <w:rPr>
          <w:rFonts w:asciiTheme="minorHAnsi" w:eastAsiaTheme="minorEastAsia" w:hAnsiTheme="minorHAnsi" w:cstheme="minorBidi"/>
          <w:sz w:val="22"/>
          <w:szCs w:val="22"/>
        </w:rPr>
      </w:pPr>
      <w:r>
        <w:rPr>
          <w:lang w:eastAsia="sv-SE"/>
        </w:rP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1651</w:t>
      </w:r>
    </w:p>
    <w:p w14:paraId="0CDEB79F" w14:textId="77777777" w:rsidR="001613A3" w:rsidRDefault="001613A3">
      <w:pPr>
        <w:pStyle w:val="TOC4"/>
        <w:rPr>
          <w:rFonts w:asciiTheme="minorHAnsi" w:eastAsiaTheme="minorEastAsia" w:hAnsiTheme="minorHAnsi" w:cstheme="minorBidi"/>
          <w:sz w:val="22"/>
          <w:szCs w:val="22"/>
        </w:rPr>
      </w:pPr>
      <w:r w:rsidRPr="00FE2B14">
        <w:rPr>
          <w:snapToGrid w:val="0"/>
          <w:lang w:eastAsia="sv-SE"/>
        </w:rPr>
        <w:t>A.7.3.90.1</w:t>
      </w:r>
      <w:r>
        <w:rPr>
          <w:rFonts w:asciiTheme="minorHAnsi" w:eastAsiaTheme="minorEastAsia" w:hAnsiTheme="minorHAnsi" w:cstheme="minorBidi"/>
          <w:sz w:val="22"/>
          <w:szCs w:val="22"/>
        </w:rPr>
        <w:tab/>
      </w:r>
      <w:r w:rsidRPr="00FE2B14">
        <w:rPr>
          <w:snapToGrid w:val="0"/>
          <w:lang w:eastAsia="sv-SE"/>
        </w:rPr>
        <w:t>Test Purpose and Environment</w:t>
      </w:r>
      <w:r>
        <w:tab/>
        <w:t>1651</w:t>
      </w:r>
    </w:p>
    <w:p w14:paraId="573706BB" w14:textId="77777777" w:rsidR="001613A3" w:rsidRDefault="001613A3">
      <w:pPr>
        <w:pStyle w:val="TOC4"/>
        <w:rPr>
          <w:rFonts w:asciiTheme="minorHAnsi" w:eastAsiaTheme="minorEastAsia" w:hAnsiTheme="minorHAnsi" w:cstheme="minorBidi"/>
          <w:sz w:val="22"/>
          <w:szCs w:val="22"/>
        </w:rPr>
      </w:pPr>
      <w:r w:rsidRPr="00FE2B14">
        <w:rPr>
          <w:snapToGrid w:val="0"/>
          <w:lang w:eastAsia="sv-SE"/>
        </w:rPr>
        <w:t>A.7.3.90.2</w:t>
      </w:r>
      <w:r>
        <w:rPr>
          <w:rFonts w:asciiTheme="minorHAnsi" w:eastAsiaTheme="minorEastAsia" w:hAnsiTheme="minorHAnsi" w:cstheme="minorBidi"/>
          <w:sz w:val="22"/>
          <w:szCs w:val="22"/>
        </w:rPr>
        <w:tab/>
      </w:r>
      <w:r w:rsidRPr="00FE2B14">
        <w:rPr>
          <w:snapToGrid w:val="0"/>
          <w:lang w:eastAsia="sv-SE"/>
        </w:rPr>
        <w:t>Test Requirements</w:t>
      </w:r>
      <w:r>
        <w:tab/>
        <w:t>1655</w:t>
      </w:r>
    </w:p>
    <w:p w14:paraId="750A2812" w14:textId="77777777" w:rsidR="001613A3" w:rsidRDefault="001613A3">
      <w:pPr>
        <w:pStyle w:val="TOC3"/>
        <w:rPr>
          <w:rFonts w:asciiTheme="minorHAnsi" w:eastAsiaTheme="minorEastAsia" w:hAnsiTheme="minorHAnsi" w:cstheme="minorBidi"/>
          <w:sz w:val="22"/>
          <w:szCs w:val="22"/>
        </w:rPr>
      </w:pPr>
      <w:r>
        <w:rPr>
          <w:lang w:eastAsia="zh-CN"/>
        </w:rP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1655</w:t>
      </w:r>
    </w:p>
    <w:p w14:paraId="21B02936"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A.7.3.91.1</w:t>
      </w:r>
      <w:r>
        <w:rPr>
          <w:rFonts w:asciiTheme="minorHAnsi" w:eastAsiaTheme="minorEastAsia" w:hAnsiTheme="minorHAnsi" w:cstheme="minorBidi"/>
          <w:sz w:val="22"/>
          <w:szCs w:val="22"/>
        </w:rPr>
        <w:tab/>
      </w:r>
      <w:r w:rsidRPr="00FE2B14">
        <w:rPr>
          <w:snapToGrid w:val="0"/>
          <w:lang w:eastAsia="zh-CN"/>
        </w:rPr>
        <w:t>Test Purpose and Environment</w:t>
      </w:r>
      <w:r>
        <w:tab/>
        <w:t>1655</w:t>
      </w:r>
    </w:p>
    <w:p w14:paraId="7E29BB0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1659</w:t>
      </w:r>
    </w:p>
    <w:p w14:paraId="21F90783" w14:textId="77777777" w:rsidR="001613A3" w:rsidRDefault="001613A3">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1659</w:t>
      </w:r>
    </w:p>
    <w:p w14:paraId="69A1EBC1" w14:textId="77777777" w:rsidR="001613A3" w:rsidRDefault="001613A3">
      <w:pPr>
        <w:pStyle w:val="TOC4"/>
        <w:rPr>
          <w:rFonts w:asciiTheme="minorHAnsi" w:eastAsiaTheme="minorEastAsia" w:hAnsiTheme="minorHAnsi" w:cstheme="minorBidi"/>
          <w:sz w:val="22"/>
          <w:szCs w:val="22"/>
        </w:rPr>
      </w:pPr>
      <w:r w:rsidRPr="00FE2B14">
        <w:rPr>
          <w:snapToGrid w:val="0"/>
        </w:rPr>
        <w:t>A.7.3.92.1</w:t>
      </w:r>
      <w:r>
        <w:rPr>
          <w:rFonts w:asciiTheme="minorHAnsi" w:eastAsiaTheme="minorEastAsia" w:hAnsiTheme="minorHAnsi" w:cstheme="minorBidi"/>
          <w:sz w:val="22"/>
          <w:szCs w:val="22"/>
        </w:rPr>
        <w:tab/>
      </w:r>
      <w:r w:rsidRPr="00FE2B14">
        <w:rPr>
          <w:snapToGrid w:val="0"/>
        </w:rPr>
        <w:t>Test Purpose and Environment</w:t>
      </w:r>
      <w:r>
        <w:tab/>
        <w:t>1659</w:t>
      </w:r>
    </w:p>
    <w:p w14:paraId="03DE29AD" w14:textId="77777777" w:rsidR="001613A3" w:rsidRDefault="001613A3">
      <w:pPr>
        <w:pStyle w:val="TOC4"/>
        <w:rPr>
          <w:rFonts w:asciiTheme="minorHAnsi" w:eastAsiaTheme="minorEastAsia" w:hAnsiTheme="minorHAnsi" w:cstheme="minorBidi"/>
          <w:sz w:val="22"/>
          <w:szCs w:val="22"/>
        </w:rPr>
      </w:pPr>
      <w:r w:rsidRPr="00FE2B14">
        <w:rPr>
          <w:snapToGrid w:val="0"/>
        </w:rPr>
        <w:t>A.7.3.92.2</w:t>
      </w:r>
      <w:r>
        <w:rPr>
          <w:rFonts w:asciiTheme="minorHAnsi" w:eastAsiaTheme="minorEastAsia" w:hAnsiTheme="minorHAnsi" w:cstheme="minorBidi"/>
          <w:sz w:val="22"/>
          <w:szCs w:val="22"/>
        </w:rPr>
        <w:tab/>
      </w:r>
      <w:r w:rsidRPr="00FE2B14">
        <w:rPr>
          <w:snapToGrid w:val="0"/>
        </w:rPr>
        <w:t>Test Requirements</w:t>
      </w:r>
      <w:r>
        <w:tab/>
        <w:t>1662</w:t>
      </w:r>
    </w:p>
    <w:p w14:paraId="7CF18E29" w14:textId="77777777" w:rsidR="001613A3" w:rsidRDefault="001613A3">
      <w:pPr>
        <w:pStyle w:val="TOC3"/>
        <w:rPr>
          <w:rFonts w:asciiTheme="minorHAnsi" w:eastAsiaTheme="minorEastAsia" w:hAnsiTheme="minorHAnsi" w:cstheme="minorBidi"/>
          <w:sz w:val="22"/>
          <w:szCs w:val="22"/>
        </w:rPr>
      </w:pPr>
      <w:r>
        <w:rPr>
          <w:lang w:eastAsia="zh-CN"/>
        </w:rP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1663</w:t>
      </w:r>
    </w:p>
    <w:p w14:paraId="59E7C39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A.7.3.93.1</w:t>
      </w:r>
      <w:r>
        <w:rPr>
          <w:rFonts w:asciiTheme="minorHAnsi" w:eastAsiaTheme="minorEastAsia" w:hAnsiTheme="minorHAnsi" w:cstheme="minorBidi"/>
          <w:sz w:val="22"/>
          <w:szCs w:val="22"/>
        </w:rPr>
        <w:tab/>
      </w:r>
      <w:r w:rsidRPr="00FE2B14">
        <w:rPr>
          <w:snapToGrid w:val="0"/>
          <w:lang w:eastAsia="zh-CN"/>
        </w:rPr>
        <w:t>Test Purpose and Environment</w:t>
      </w:r>
      <w:r>
        <w:tab/>
        <w:t>1663</w:t>
      </w:r>
    </w:p>
    <w:p w14:paraId="2B46512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A.7.3.93</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1666</w:t>
      </w:r>
    </w:p>
    <w:p w14:paraId="43A3A626"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A.7.3.94</w:t>
      </w:r>
      <w:r>
        <w:rPr>
          <w:rFonts w:asciiTheme="minorHAnsi" w:eastAsiaTheme="minorEastAsia" w:hAnsiTheme="minorHAnsi" w:cstheme="minorBidi"/>
          <w:sz w:val="22"/>
          <w:szCs w:val="22"/>
        </w:rPr>
        <w:tab/>
      </w:r>
      <w:r>
        <w:rPr>
          <w:lang w:eastAsia="zh-CN"/>
        </w:rPr>
        <w:t>TDD</w:t>
      </w:r>
      <w:r w:rsidRPr="00FE2B14">
        <w:rPr>
          <w:rFonts w:eastAsia="MS Mincho"/>
          <w:lang w:eastAsia="zh-CN"/>
        </w:rPr>
        <w:t xml:space="preserve"> Radio Link Monitoring Test for Out-of-sync</w:t>
      </w:r>
      <w:r>
        <w:rPr>
          <w:lang w:eastAsia="zh-CN"/>
        </w:rPr>
        <w:t xml:space="preserve"> without DRX for UE Category NB1 Standalone mode in Normal Coverage</w:t>
      </w:r>
      <w:r>
        <w:tab/>
        <w:t>1667</w:t>
      </w:r>
    </w:p>
    <w:p w14:paraId="7829D1F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A.7.3.94.1</w:t>
      </w:r>
      <w:r>
        <w:rPr>
          <w:rFonts w:asciiTheme="minorHAnsi" w:eastAsiaTheme="minorEastAsia" w:hAnsiTheme="minorHAnsi" w:cstheme="minorBidi"/>
          <w:sz w:val="22"/>
          <w:szCs w:val="22"/>
        </w:rPr>
        <w:tab/>
      </w:r>
      <w:r w:rsidRPr="00FE2B14">
        <w:rPr>
          <w:snapToGrid w:val="0"/>
          <w:lang w:eastAsia="zh-CN"/>
        </w:rPr>
        <w:t>Test Purpose and Environment</w:t>
      </w:r>
      <w:r>
        <w:tab/>
        <w:t>1667</w:t>
      </w:r>
    </w:p>
    <w:p w14:paraId="776A2DCD" w14:textId="77777777" w:rsidR="001613A3" w:rsidRDefault="001613A3">
      <w:pPr>
        <w:pStyle w:val="TOC4"/>
        <w:rPr>
          <w:rFonts w:asciiTheme="minorHAnsi" w:eastAsiaTheme="minorEastAsia" w:hAnsiTheme="minorHAnsi" w:cstheme="minorBidi"/>
          <w:sz w:val="22"/>
          <w:szCs w:val="22"/>
        </w:rPr>
      </w:pPr>
      <w:r w:rsidRPr="00FE2B14">
        <w:rPr>
          <w:snapToGrid w:val="0"/>
        </w:rPr>
        <w:t>A.7.3.94.2</w:t>
      </w:r>
      <w:r>
        <w:rPr>
          <w:rFonts w:asciiTheme="minorHAnsi" w:eastAsiaTheme="minorEastAsia" w:hAnsiTheme="minorHAnsi" w:cstheme="minorBidi"/>
          <w:sz w:val="22"/>
          <w:szCs w:val="22"/>
        </w:rPr>
        <w:tab/>
      </w:r>
      <w:r w:rsidRPr="00FE2B14">
        <w:rPr>
          <w:snapToGrid w:val="0"/>
        </w:rPr>
        <w:t>Test Requirements</w:t>
      </w:r>
      <w:r>
        <w:tab/>
        <w:t>1669</w:t>
      </w:r>
    </w:p>
    <w:p w14:paraId="3F6C0F94"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A.7.3.95</w:t>
      </w:r>
      <w:r>
        <w:rPr>
          <w:rFonts w:asciiTheme="minorHAnsi" w:eastAsiaTheme="minorEastAsia" w:hAnsiTheme="minorHAnsi" w:cstheme="minorBidi"/>
          <w:sz w:val="22"/>
          <w:szCs w:val="22"/>
        </w:rPr>
        <w:tab/>
      </w:r>
      <w:r>
        <w:rPr>
          <w:lang w:eastAsia="zh-CN"/>
        </w:rPr>
        <w:t>TDD</w:t>
      </w:r>
      <w:r w:rsidRPr="00FE2B14">
        <w:rPr>
          <w:rFonts w:eastAsia="MS Mincho"/>
          <w:lang w:eastAsia="zh-CN"/>
        </w:rPr>
        <w:t xml:space="preserve"> Radio Link Monitoring Test for Out-of-sync</w:t>
      </w:r>
      <w:r>
        <w:rPr>
          <w:lang w:eastAsia="zh-CN"/>
        </w:rPr>
        <w:t xml:space="preserve"> without DRX for UE Category NB1 guard band mode in Enhanced Coverage</w:t>
      </w:r>
      <w:r>
        <w:tab/>
        <w:t>1670</w:t>
      </w:r>
    </w:p>
    <w:p w14:paraId="2F9E6F3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A.7.3.95.1</w:t>
      </w:r>
      <w:r>
        <w:rPr>
          <w:rFonts w:asciiTheme="minorHAnsi" w:eastAsiaTheme="minorEastAsia" w:hAnsiTheme="minorHAnsi" w:cstheme="minorBidi"/>
          <w:sz w:val="22"/>
          <w:szCs w:val="22"/>
        </w:rPr>
        <w:tab/>
      </w:r>
      <w:r w:rsidRPr="00FE2B14">
        <w:rPr>
          <w:snapToGrid w:val="0"/>
          <w:lang w:eastAsia="zh-CN"/>
        </w:rPr>
        <w:t>Test Purpose and Environment</w:t>
      </w:r>
      <w:r>
        <w:tab/>
        <w:t>1670</w:t>
      </w:r>
    </w:p>
    <w:p w14:paraId="6C1D71A3" w14:textId="77777777" w:rsidR="001613A3" w:rsidRDefault="001613A3">
      <w:pPr>
        <w:pStyle w:val="TOC4"/>
        <w:rPr>
          <w:rFonts w:asciiTheme="minorHAnsi" w:eastAsiaTheme="minorEastAsia" w:hAnsiTheme="minorHAnsi" w:cstheme="minorBidi"/>
          <w:sz w:val="22"/>
          <w:szCs w:val="22"/>
        </w:rPr>
      </w:pPr>
      <w:r w:rsidRPr="00FE2B14">
        <w:rPr>
          <w:snapToGrid w:val="0"/>
        </w:rPr>
        <w:t>A.7.3.95.2</w:t>
      </w:r>
      <w:r>
        <w:rPr>
          <w:rFonts w:asciiTheme="minorHAnsi" w:eastAsiaTheme="minorEastAsia" w:hAnsiTheme="minorHAnsi" w:cstheme="minorBidi"/>
          <w:sz w:val="22"/>
          <w:szCs w:val="22"/>
        </w:rPr>
        <w:tab/>
      </w:r>
      <w:r w:rsidRPr="00FE2B14">
        <w:rPr>
          <w:snapToGrid w:val="0"/>
        </w:rPr>
        <w:t>Test Requirements</w:t>
      </w:r>
      <w:r>
        <w:tab/>
        <w:t>1673</w:t>
      </w:r>
    </w:p>
    <w:p w14:paraId="409D6031" w14:textId="77777777" w:rsidR="001613A3" w:rsidRDefault="001613A3">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1674</w:t>
      </w:r>
    </w:p>
    <w:p w14:paraId="708019E1" w14:textId="77777777" w:rsidR="001613A3" w:rsidRDefault="001613A3">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1674</w:t>
      </w:r>
    </w:p>
    <w:p w14:paraId="7D6DC405" w14:textId="77777777" w:rsidR="001613A3" w:rsidRDefault="001613A3">
      <w:pPr>
        <w:pStyle w:val="TOC4"/>
        <w:rPr>
          <w:rFonts w:asciiTheme="minorHAnsi" w:eastAsiaTheme="minorEastAsia" w:hAnsiTheme="minorHAnsi" w:cstheme="minorBidi"/>
          <w:sz w:val="22"/>
          <w:szCs w:val="22"/>
        </w:rPr>
      </w:pPr>
      <w:r w:rsidRPr="00FE2B14">
        <w:rPr>
          <w:snapToGrid w:val="0"/>
        </w:rPr>
        <w:t>A.7.4.1.1</w:t>
      </w:r>
      <w:r>
        <w:rPr>
          <w:rFonts w:asciiTheme="minorHAnsi" w:eastAsiaTheme="minorEastAsia" w:hAnsiTheme="minorHAnsi" w:cstheme="minorBidi"/>
          <w:sz w:val="22"/>
          <w:szCs w:val="22"/>
        </w:rPr>
        <w:tab/>
      </w:r>
      <w:r w:rsidRPr="00FE2B14">
        <w:rPr>
          <w:snapToGrid w:val="0"/>
        </w:rPr>
        <w:t>Test Purpose and Environment</w:t>
      </w:r>
      <w:r>
        <w:tab/>
        <w:t>1674</w:t>
      </w:r>
    </w:p>
    <w:p w14:paraId="7705FA9C" w14:textId="77777777" w:rsidR="001613A3" w:rsidRDefault="001613A3">
      <w:pPr>
        <w:pStyle w:val="TOC4"/>
        <w:rPr>
          <w:rFonts w:asciiTheme="minorHAnsi" w:eastAsiaTheme="minorEastAsia" w:hAnsiTheme="minorHAnsi" w:cstheme="minorBidi"/>
          <w:sz w:val="22"/>
          <w:szCs w:val="22"/>
        </w:rPr>
      </w:pPr>
      <w:r w:rsidRPr="00FE2B14">
        <w:rPr>
          <w:snapToGrid w:val="0"/>
        </w:rPr>
        <w:t>A.7.4.1.2</w:t>
      </w:r>
      <w:r>
        <w:rPr>
          <w:rFonts w:asciiTheme="minorHAnsi" w:eastAsiaTheme="minorEastAsia" w:hAnsiTheme="minorHAnsi" w:cstheme="minorBidi"/>
          <w:sz w:val="22"/>
          <w:szCs w:val="22"/>
        </w:rPr>
        <w:tab/>
      </w:r>
      <w:r w:rsidRPr="00FE2B14">
        <w:rPr>
          <w:snapToGrid w:val="0"/>
        </w:rPr>
        <w:t>Test Requirements</w:t>
      </w:r>
      <w:r>
        <w:tab/>
        <w:t>1676</w:t>
      </w:r>
    </w:p>
    <w:p w14:paraId="3B6C2A2F" w14:textId="77777777" w:rsidR="001613A3" w:rsidRDefault="001613A3">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1676</w:t>
      </w:r>
    </w:p>
    <w:p w14:paraId="3F9B1C20" w14:textId="77777777" w:rsidR="001613A3" w:rsidRDefault="001613A3">
      <w:pPr>
        <w:pStyle w:val="TOC4"/>
        <w:rPr>
          <w:rFonts w:asciiTheme="minorHAnsi" w:eastAsiaTheme="minorEastAsia" w:hAnsiTheme="minorHAnsi" w:cstheme="minorBidi"/>
          <w:sz w:val="22"/>
          <w:szCs w:val="22"/>
        </w:rPr>
      </w:pPr>
      <w:r w:rsidRPr="00FE2B14">
        <w:rPr>
          <w:snapToGrid w:val="0"/>
        </w:rPr>
        <w:t>A.7.4.2.1</w:t>
      </w:r>
      <w:r>
        <w:rPr>
          <w:rFonts w:asciiTheme="minorHAnsi" w:eastAsiaTheme="minorEastAsia" w:hAnsiTheme="minorHAnsi" w:cstheme="minorBidi"/>
          <w:sz w:val="22"/>
          <w:szCs w:val="22"/>
        </w:rPr>
        <w:tab/>
      </w:r>
      <w:r w:rsidRPr="00FE2B14">
        <w:rPr>
          <w:snapToGrid w:val="0"/>
        </w:rPr>
        <w:t>Test Purpose and Environment</w:t>
      </w:r>
      <w:r>
        <w:tab/>
        <w:t>1676</w:t>
      </w:r>
    </w:p>
    <w:p w14:paraId="3C92C34E" w14:textId="77777777" w:rsidR="001613A3" w:rsidRDefault="001613A3">
      <w:pPr>
        <w:pStyle w:val="TOC4"/>
        <w:rPr>
          <w:rFonts w:asciiTheme="minorHAnsi" w:eastAsiaTheme="minorEastAsia" w:hAnsiTheme="minorHAnsi" w:cstheme="minorBidi"/>
          <w:sz w:val="22"/>
          <w:szCs w:val="22"/>
        </w:rPr>
      </w:pPr>
      <w:r w:rsidRPr="00FE2B14">
        <w:rPr>
          <w:snapToGrid w:val="0"/>
        </w:rPr>
        <w:t>A.7.4.2.2</w:t>
      </w:r>
      <w:r>
        <w:rPr>
          <w:rFonts w:asciiTheme="minorHAnsi" w:eastAsiaTheme="minorEastAsia" w:hAnsiTheme="minorHAnsi" w:cstheme="minorBidi"/>
          <w:sz w:val="22"/>
          <w:szCs w:val="22"/>
        </w:rPr>
        <w:tab/>
      </w:r>
      <w:r w:rsidRPr="00FE2B14">
        <w:rPr>
          <w:snapToGrid w:val="0"/>
        </w:rPr>
        <w:t>Test Requirements</w:t>
      </w:r>
      <w:r>
        <w:tab/>
        <w:t>1678</w:t>
      </w:r>
    </w:p>
    <w:p w14:paraId="655B4C58" w14:textId="77777777" w:rsidR="001613A3" w:rsidRDefault="001613A3">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1678</w:t>
      </w:r>
    </w:p>
    <w:p w14:paraId="7A8CB0F8" w14:textId="77777777" w:rsidR="001613A3" w:rsidRDefault="001613A3">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1678</w:t>
      </w:r>
    </w:p>
    <w:p w14:paraId="026E149B" w14:textId="77777777" w:rsidR="001613A3" w:rsidRDefault="001613A3">
      <w:pPr>
        <w:pStyle w:val="TOC4"/>
        <w:rPr>
          <w:rFonts w:asciiTheme="minorHAnsi" w:eastAsiaTheme="minorEastAsia" w:hAnsiTheme="minorHAnsi" w:cstheme="minorBidi"/>
          <w:sz w:val="22"/>
          <w:szCs w:val="22"/>
        </w:rPr>
      </w:pPr>
      <w:r w:rsidRPr="00FE2B14">
        <w:rPr>
          <w:snapToGrid w:val="0"/>
        </w:rPr>
        <w:t>A.7.4.3.2</w:t>
      </w:r>
      <w:r>
        <w:rPr>
          <w:rFonts w:asciiTheme="minorHAnsi" w:eastAsiaTheme="minorEastAsia" w:hAnsiTheme="minorHAnsi" w:cstheme="minorBidi"/>
          <w:sz w:val="22"/>
          <w:szCs w:val="22"/>
        </w:rPr>
        <w:tab/>
      </w:r>
      <w:r w:rsidRPr="00FE2B14">
        <w:rPr>
          <w:snapToGrid w:val="0"/>
        </w:rPr>
        <w:t>Test Requirements</w:t>
      </w:r>
      <w:r>
        <w:tab/>
        <w:t>1680</w:t>
      </w:r>
    </w:p>
    <w:p w14:paraId="5419312F" w14:textId="77777777" w:rsidR="001613A3" w:rsidRDefault="001613A3">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1680</w:t>
      </w:r>
    </w:p>
    <w:p w14:paraId="6580BEBA" w14:textId="77777777" w:rsidR="001613A3" w:rsidRDefault="001613A3">
      <w:pPr>
        <w:pStyle w:val="TOC4"/>
        <w:rPr>
          <w:rFonts w:asciiTheme="minorHAnsi" w:eastAsiaTheme="minorEastAsia" w:hAnsiTheme="minorHAnsi" w:cstheme="minorBidi"/>
          <w:sz w:val="22"/>
          <w:szCs w:val="22"/>
        </w:rPr>
      </w:pPr>
      <w:r w:rsidRPr="00FE2B14">
        <w:rPr>
          <w:snapToGrid w:val="0"/>
        </w:rPr>
        <w:t>A.7.4.4.1</w:t>
      </w:r>
      <w:r>
        <w:rPr>
          <w:rFonts w:asciiTheme="minorHAnsi" w:eastAsiaTheme="minorEastAsia" w:hAnsiTheme="minorHAnsi" w:cstheme="minorBidi"/>
          <w:sz w:val="22"/>
          <w:szCs w:val="22"/>
        </w:rPr>
        <w:tab/>
      </w:r>
      <w:r w:rsidRPr="00FE2B14">
        <w:rPr>
          <w:snapToGrid w:val="0"/>
        </w:rPr>
        <w:t>Test Purpose and Environment</w:t>
      </w:r>
      <w:r>
        <w:tab/>
        <w:t>1680</w:t>
      </w:r>
    </w:p>
    <w:p w14:paraId="1721D092" w14:textId="77777777" w:rsidR="001613A3" w:rsidRDefault="001613A3">
      <w:pPr>
        <w:pStyle w:val="TOC4"/>
        <w:rPr>
          <w:rFonts w:asciiTheme="minorHAnsi" w:eastAsiaTheme="minorEastAsia" w:hAnsiTheme="minorHAnsi" w:cstheme="minorBidi"/>
          <w:sz w:val="22"/>
          <w:szCs w:val="22"/>
        </w:rPr>
      </w:pPr>
      <w:r w:rsidRPr="00FE2B14">
        <w:rPr>
          <w:snapToGrid w:val="0"/>
        </w:rPr>
        <w:t>A.7.4.</w:t>
      </w:r>
      <w:r w:rsidRPr="00FE2B14">
        <w:rPr>
          <w:snapToGrid w:val="0"/>
          <w:lang w:eastAsia="zh-CN"/>
        </w:rPr>
        <w:t>4</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1683</w:t>
      </w:r>
    </w:p>
    <w:p w14:paraId="074B3334" w14:textId="77777777" w:rsidR="001613A3" w:rsidRDefault="001613A3">
      <w:pPr>
        <w:pStyle w:val="TOC3"/>
        <w:rPr>
          <w:rFonts w:asciiTheme="minorHAnsi" w:eastAsiaTheme="minorEastAsia" w:hAnsiTheme="minorHAnsi" w:cstheme="minorBidi"/>
          <w:sz w:val="22"/>
          <w:szCs w:val="22"/>
        </w:rPr>
      </w:pPr>
      <w:r>
        <w:lastRenderedPageBreak/>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1683</w:t>
      </w:r>
    </w:p>
    <w:p w14:paraId="6AF81446" w14:textId="77777777" w:rsidR="001613A3" w:rsidRDefault="001613A3">
      <w:pPr>
        <w:pStyle w:val="TOC4"/>
        <w:rPr>
          <w:rFonts w:asciiTheme="minorHAnsi" w:eastAsiaTheme="minorEastAsia" w:hAnsiTheme="minorHAnsi" w:cstheme="minorBidi"/>
          <w:sz w:val="22"/>
          <w:szCs w:val="22"/>
        </w:rPr>
      </w:pPr>
      <w:r w:rsidRPr="00FE2B14">
        <w:rPr>
          <w:snapToGrid w:val="0"/>
        </w:rPr>
        <w:t>A.7.4.5.1</w:t>
      </w:r>
      <w:r>
        <w:rPr>
          <w:rFonts w:asciiTheme="minorHAnsi" w:eastAsiaTheme="minorEastAsia" w:hAnsiTheme="minorHAnsi" w:cstheme="minorBidi"/>
          <w:sz w:val="22"/>
          <w:szCs w:val="22"/>
        </w:rPr>
        <w:tab/>
      </w:r>
      <w:r w:rsidRPr="00FE2B14">
        <w:rPr>
          <w:snapToGrid w:val="0"/>
        </w:rPr>
        <w:t>Test Purpose and Environment</w:t>
      </w:r>
      <w:r>
        <w:tab/>
        <w:t>1683</w:t>
      </w:r>
    </w:p>
    <w:p w14:paraId="4A2EBF16" w14:textId="77777777" w:rsidR="001613A3" w:rsidRDefault="001613A3">
      <w:pPr>
        <w:pStyle w:val="TOC4"/>
        <w:rPr>
          <w:rFonts w:asciiTheme="minorHAnsi" w:eastAsiaTheme="minorEastAsia" w:hAnsiTheme="minorHAnsi" w:cstheme="minorBidi"/>
          <w:sz w:val="22"/>
          <w:szCs w:val="22"/>
        </w:rPr>
      </w:pPr>
      <w:r w:rsidRPr="00FE2B14">
        <w:rPr>
          <w:snapToGrid w:val="0"/>
        </w:rPr>
        <w:t>A.7.4.</w:t>
      </w:r>
      <w:r w:rsidRPr="00FE2B14">
        <w:rPr>
          <w:snapToGrid w:val="0"/>
          <w:lang w:eastAsia="zh-CN"/>
        </w:rPr>
        <w:t>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1685</w:t>
      </w:r>
    </w:p>
    <w:p w14:paraId="7E6579FE" w14:textId="77777777" w:rsidR="001613A3" w:rsidRDefault="001613A3">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1685</w:t>
      </w:r>
    </w:p>
    <w:p w14:paraId="1605FEA9" w14:textId="77777777" w:rsidR="001613A3" w:rsidRDefault="001613A3">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1685</w:t>
      </w:r>
    </w:p>
    <w:p w14:paraId="7F0756C2" w14:textId="77777777" w:rsidR="001613A3" w:rsidRDefault="001613A3">
      <w:pPr>
        <w:pStyle w:val="TOC4"/>
        <w:rPr>
          <w:rFonts w:asciiTheme="minorHAnsi" w:eastAsiaTheme="minorEastAsia" w:hAnsiTheme="minorHAnsi" w:cstheme="minorBidi"/>
          <w:sz w:val="22"/>
          <w:szCs w:val="22"/>
        </w:rPr>
      </w:pPr>
      <w:r w:rsidRPr="00FE2B14">
        <w:rPr>
          <w:snapToGrid w:val="0"/>
        </w:rPr>
        <w:t>A.7.</w:t>
      </w:r>
      <w:r w:rsidRPr="00FE2B14">
        <w:rPr>
          <w:snapToGrid w:val="0"/>
          <w:lang w:eastAsia="zh-CN"/>
        </w:rPr>
        <w:t>4</w:t>
      </w:r>
      <w:r w:rsidRPr="00FE2B14">
        <w:rPr>
          <w:snapToGrid w:val="0"/>
        </w:rPr>
        <w:t>.</w:t>
      </w:r>
      <w:r w:rsidRPr="00FE2B14">
        <w:rPr>
          <w:snapToGrid w:val="0"/>
          <w:lang w:eastAsia="zh-CN"/>
        </w:rPr>
        <w:t>6.2</w:t>
      </w:r>
      <w:r>
        <w:rPr>
          <w:rFonts w:asciiTheme="minorHAnsi" w:eastAsiaTheme="minorEastAsia" w:hAnsiTheme="minorHAnsi" w:cstheme="minorBidi"/>
          <w:sz w:val="22"/>
          <w:szCs w:val="22"/>
        </w:rPr>
        <w:tab/>
      </w:r>
      <w:r w:rsidRPr="00FE2B14">
        <w:rPr>
          <w:snapToGrid w:val="0"/>
        </w:rPr>
        <w:t>Test Requirements</w:t>
      </w:r>
      <w:r>
        <w:tab/>
        <w:t>1687</w:t>
      </w:r>
    </w:p>
    <w:p w14:paraId="5798479D" w14:textId="77777777" w:rsidR="001613A3" w:rsidRDefault="001613A3">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1687</w:t>
      </w:r>
    </w:p>
    <w:p w14:paraId="080024AF" w14:textId="77777777" w:rsidR="001613A3" w:rsidRDefault="001613A3">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1687</w:t>
      </w:r>
    </w:p>
    <w:p w14:paraId="088C0E77" w14:textId="77777777" w:rsidR="001613A3" w:rsidRDefault="001613A3">
      <w:pPr>
        <w:pStyle w:val="TOC4"/>
        <w:rPr>
          <w:rFonts w:asciiTheme="minorHAnsi" w:eastAsiaTheme="minorEastAsia" w:hAnsiTheme="minorHAnsi" w:cstheme="minorBidi"/>
          <w:sz w:val="22"/>
          <w:szCs w:val="22"/>
        </w:rPr>
      </w:pPr>
      <w:r w:rsidRPr="00FE2B14">
        <w:rPr>
          <w:snapToGrid w:val="0"/>
        </w:rPr>
        <w:t>A.7.4.7</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1690</w:t>
      </w:r>
    </w:p>
    <w:p w14:paraId="0013AA40" w14:textId="77777777" w:rsidR="001613A3" w:rsidRDefault="001613A3">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1690</w:t>
      </w:r>
    </w:p>
    <w:p w14:paraId="0D770383" w14:textId="77777777" w:rsidR="001613A3" w:rsidRDefault="001613A3">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1690</w:t>
      </w:r>
    </w:p>
    <w:p w14:paraId="29CE7D27" w14:textId="77777777" w:rsidR="001613A3" w:rsidRDefault="001613A3">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1690</w:t>
      </w:r>
    </w:p>
    <w:p w14:paraId="71A40A04" w14:textId="77777777" w:rsidR="001613A3" w:rsidRDefault="001613A3">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1691</w:t>
      </w:r>
    </w:p>
    <w:p w14:paraId="3D2122B4" w14:textId="77777777" w:rsidR="001613A3" w:rsidRDefault="001613A3">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1692</w:t>
      </w:r>
    </w:p>
    <w:p w14:paraId="3B3D38EB" w14:textId="77777777" w:rsidR="001613A3" w:rsidRDefault="001613A3">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1692</w:t>
      </w:r>
    </w:p>
    <w:p w14:paraId="36BD6DEE" w14:textId="77777777" w:rsidR="001613A3" w:rsidRDefault="001613A3">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1692</w:t>
      </w:r>
    </w:p>
    <w:p w14:paraId="1C2F2625" w14:textId="77777777" w:rsidR="001613A3" w:rsidRDefault="001613A3">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1693</w:t>
      </w:r>
    </w:p>
    <w:p w14:paraId="57D71562" w14:textId="77777777" w:rsidR="001613A3" w:rsidRDefault="001613A3">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1693</w:t>
      </w:r>
    </w:p>
    <w:p w14:paraId="715C366D" w14:textId="77777777" w:rsidR="001613A3" w:rsidRDefault="001613A3">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1694</w:t>
      </w:r>
    </w:p>
    <w:p w14:paraId="79A0EE07" w14:textId="77777777" w:rsidR="001613A3" w:rsidRDefault="001613A3">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1695</w:t>
      </w:r>
    </w:p>
    <w:p w14:paraId="2DD87B41" w14:textId="77777777" w:rsidR="001613A3" w:rsidRDefault="001613A3">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1695</w:t>
      </w:r>
    </w:p>
    <w:p w14:paraId="64FD3810" w14:textId="77777777" w:rsidR="001613A3" w:rsidRDefault="001613A3">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1696</w:t>
      </w:r>
    </w:p>
    <w:p w14:paraId="615CBAA4" w14:textId="77777777" w:rsidR="001613A3" w:rsidRDefault="001613A3">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1697</w:t>
      </w:r>
    </w:p>
    <w:p w14:paraId="3D7116F2" w14:textId="77777777" w:rsidR="001613A3" w:rsidRDefault="001613A3">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1697</w:t>
      </w:r>
    </w:p>
    <w:p w14:paraId="368A14EF" w14:textId="77777777" w:rsidR="001613A3" w:rsidRDefault="001613A3">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1699</w:t>
      </w:r>
    </w:p>
    <w:p w14:paraId="6A51F88D" w14:textId="77777777" w:rsidR="001613A3" w:rsidRDefault="001613A3">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1700</w:t>
      </w:r>
    </w:p>
    <w:p w14:paraId="65B9305B" w14:textId="77777777" w:rsidR="001613A3" w:rsidRDefault="001613A3">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1700</w:t>
      </w:r>
    </w:p>
    <w:p w14:paraId="0C810BEC" w14:textId="77777777" w:rsidR="001613A3" w:rsidRDefault="001613A3">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1701</w:t>
      </w:r>
    </w:p>
    <w:p w14:paraId="4DB30FAF" w14:textId="77777777" w:rsidR="001613A3" w:rsidRDefault="001613A3">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1702</w:t>
      </w:r>
    </w:p>
    <w:p w14:paraId="696D9A31" w14:textId="77777777" w:rsidR="001613A3" w:rsidRDefault="001613A3">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1702</w:t>
      </w:r>
    </w:p>
    <w:p w14:paraId="2CC1400A" w14:textId="77777777" w:rsidR="001613A3" w:rsidRDefault="001613A3">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1704</w:t>
      </w:r>
    </w:p>
    <w:p w14:paraId="0CC28B3D" w14:textId="77777777" w:rsidR="001613A3" w:rsidRDefault="001613A3">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1704</w:t>
      </w:r>
    </w:p>
    <w:p w14:paraId="1E646134" w14:textId="77777777" w:rsidR="001613A3" w:rsidRDefault="001613A3">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1704</w:t>
      </w:r>
    </w:p>
    <w:p w14:paraId="0BF1CAA8" w14:textId="77777777" w:rsidR="001613A3" w:rsidRDefault="001613A3">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1706</w:t>
      </w:r>
    </w:p>
    <w:p w14:paraId="55F83C70" w14:textId="77777777" w:rsidR="001613A3" w:rsidRDefault="001613A3">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FE2B14">
        <w:rPr>
          <w:lang w:val="en-US"/>
        </w:rPr>
        <w:t xml:space="preserve">Interruptions due to ProSe Direct Discovery reception on non-serving </w:t>
      </w:r>
      <w:r>
        <w:t>frequency</w:t>
      </w:r>
      <w:r>
        <w:tab/>
        <w:t>1707</w:t>
      </w:r>
    </w:p>
    <w:p w14:paraId="2F337160" w14:textId="77777777" w:rsidR="001613A3" w:rsidRDefault="001613A3">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1707</w:t>
      </w:r>
    </w:p>
    <w:p w14:paraId="63913DCC" w14:textId="77777777" w:rsidR="001613A3" w:rsidRDefault="001613A3">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1709</w:t>
      </w:r>
    </w:p>
    <w:p w14:paraId="55FCB7B7" w14:textId="77777777" w:rsidR="001613A3" w:rsidRDefault="001613A3">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FE2B14">
        <w:rPr>
          <w:lang w:val="en-US"/>
        </w:rPr>
        <w:t xml:space="preserve">Interruptions due to ProSe Direct Discovery transmission on non-serving </w:t>
      </w:r>
      <w:r>
        <w:t>frequency</w:t>
      </w:r>
      <w:r>
        <w:tab/>
        <w:t>1710</w:t>
      </w:r>
    </w:p>
    <w:p w14:paraId="5B20C3F1" w14:textId="77777777" w:rsidR="001613A3" w:rsidRDefault="001613A3">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1710</w:t>
      </w:r>
    </w:p>
    <w:p w14:paraId="1309D3F0" w14:textId="77777777" w:rsidR="001613A3" w:rsidRDefault="001613A3">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1712</w:t>
      </w:r>
    </w:p>
    <w:p w14:paraId="7B145A6D" w14:textId="77777777" w:rsidR="001613A3" w:rsidRDefault="001613A3">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FE2B14">
        <w:rPr>
          <w:lang w:val="en-US"/>
        </w:rPr>
        <w:t xml:space="preserve">Interruptions due to ProSe Direct Communication on non-serving </w:t>
      </w:r>
      <w:r>
        <w:t>frequency</w:t>
      </w:r>
      <w:r>
        <w:tab/>
        <w:t>1713</w:t>
      </w:r>
    </w:p>
    <w:p w14:paraId="56DE094C" w14:textId="77777777" w:rsidR="001613A3" w:rsidRDefault="001613A3">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1713</w:t>
      </w:r>
    </w:p>
    <w:p w14:paraId="1F1792A3" w14:textId="77777777" w:rsidR="001613A3" w:rsidRDefault="001613A3">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1715</w:t>
      </w:r>
    </w:p>
    <w:p w14:paraId="66612B83" w14:textId="77777777" w:rsidR="001613A3" w:rsidRDefault="001613A3">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1715</w:t>
      </w:r>
    </w:p>
    <w:p w14:paraId="38CF388D" w14:textId="77777777" w:rsidR="001613A3" w:rsidRDefault="001613A3">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1715</w:t>
      </w:r>
    </w:p>
    <w:p w14:paraId="00B94BA6" w14:textId="77777777" w:rsidR="001613A3" w:rsidRDefault="001613A3">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1719</w:t>
      </w:r>
    </w:p>
    <w:p w14:paraId="5F97CB49" w14:textId="77777777" w:rsidR="001613A3" w:rsidRDefault="001613A3">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1720</w:t>
      </w:r>
    </w:p>
    <w:p w14:paraId="5D5EA143" w14:textId="77777777" w:rsidR="001613A3" w:rsidRDefault="001613A3">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1720</w:t>
      </w:r>
    </w:p>
    <w:p w14:paraId="125D624E" w14:textId="77777777" w:rsidR="001613A3" w:rsidRDefault="001613A3">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1720</w:t>
      </w:r>
    </w:p>
    <w:p w14:paraId="23911172" w14:textId="77777777" w:rsidR="001613A3" w:rsidRDefault="001613A3">
      <w:pPr>
        <w:pStyle w:val="TOC4"/>
        <w:rPr>
          <w:rFonts w:asciiTheme="minorHAnsi" w:eastAsiaTheme="minorEastAsia" w:hAnsiTheme="minorHAnsi" w:cstheme="minorBidi"/>
          <w:sz w:val="22"/>
          <w:szCs w:val="22"/>
        </w:rPr>
      </w:pPr>
      <w:r w:rsidRPr="00FE2B14">
        <w:rPr>
          <w:snapToGrid w:val="0"/>
        </w:rPr>
        <w:t>A.7.6.1.2</w:t>
      </w:r>
      <w:r>
        <w:rPr>
          <w:rFonts w:asciiTheme="minorHAnsi" w:eastAsiaTheme="minorEastAsia" w:hAnsiTheme="minorHAnsi" w:cstheme="minorBidi"/>
          <w:sz w:val="22"/>
          <w:szCs w:val="22"/>
        </w:rPr>
        <w:tab/>
      </w:r>
      <w:r w:rsidRPr="00FE2B14">
        <w:rPr>
          <w:snapToGrid w:val="0"/>
        </w:rPr>
        <w:t>Test Requirements</w:t>
      </w:r>
      <w:r>
        <w:tab/>
        <w:t>1722</w:t>
      </w:r>
    </w:p>
    <w:p w14:paraId="0F57045B" w14:textId="77777777" w:rsidR="001613A3" w:rsidRDefault="001613A3">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1722</w:t>
      </w:r>
    </w:p>
    <w:p w14:paraId="184EC48B" w14:textId="77777777" w:rsidR="001613A3" w:rsidRDefault="001613A3">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1722</w:t>
      </w:r>
    </w:p>
    <w:p w14:paraId="20D6C5CA" w14:textId="77777777" w:rsidR="001613A3" w:rsidRDefault="001613A3">
      <w:pPr>
        <w:pStyle w:val="TOC4"/>
        <w:rPr>
          <w:rFonts w:asciiTheme="minorHAnsi" w:eastAsiaTheme="minorEastAsia" w:hAnsiTheme="minorHAnsi" w:cstheme="minorBidi"/>
          <w:sz w:val="22"/>
          <w:szCs w:val="22"/>
        </w:rPr>
      </w:pPr>
      <w:r w:rsidRPr="00FE2B14">
        <w:rPr>
          <w:snapToGrid w:val="0"/>
        </w:rPr>
        <w:t>A.7.6.2</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1725</w:t>
      </w:r>
    </w:p>
    <w:p w14:paraId="6A6EA02F" w14:textId="77777777" w:rsidR="001613A3" w:rsidRDefault="001613A3">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1725</w:t>
      </w:r>
    </w:p>
    <w:p w14:paraId="3104280E" w14:textId="77777777" w:rsidR="001613A3" w:rsidRDefault="001613A3">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1725</w:t>
      </w:r>
    </w:p>
    <w:p w14:paraId="07817A08" w14:textId="77777777" w:rsidR="001613A3" w:rsidRDefault="001613A3">
      <w:pPr>
        <w:pStyle w:val="TOC3"/>
        <w:rPr>
          <w:rFonts w:asciiTheme="minorHAnsi" w:eastAsiaTheme="minorEastAsia" w:hAnsiTheme="minorHAnsi" w:cstheme="minorBidi"/>
          <w:sz w:val="22"/>
          <w:szCs w:val="22"/>
        </w:rPr>
      </w:pPr>
      <w:r>
        <w:lastRenderedPageBreak/>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1725</w:t>
      </w:r>
    </w:p>
    <w:p w14:paraId="0D33295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A.8.1.1.1</w:t>
      </w:r>
      <w:r>
        <w:rPr>
          <w:rFonts w:asciiTheme="minorHAnsi" w:eastAsiaTheme="minorEastAsia" w:hAnsiTheme="minorHAnsi" w:cstheme="minorBidi"/>
          <w:sz w:val="22"/>
          <w:szCs w:val="22"/>
        </w:rPr>
        <w:tab/>
      </w:r>
      <w:r w:rsidRPr="00FE2B14">
        <w:rPr>
          <w:rFonts w:cs="v4.2.0"/>
          <w:snapToGrid w:val="0"/>
        </w:rPr>
        <w:t>Test Purpose and Environment</w:t>
      </w:r>
      <w:r>
        <w:tab/>
        <w:t>1725</w:t>
      </w:r>
    </w:p>
    <w:p w14:paraId="7EC5134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w:t>
      </w:r>
      <w:r>
        <w:rPr>
          <w:rFonts w:asciiTheme="minorHAnsi" w:eastAsiaTheme="minorEastAsia" w:hAnsiTheme="minorHAnsi" w:cstheme="minorBidi"/>
          <w:sz w:val="22"/>
          <w:szCs w:val="22"/>
        </w:rPr>
        <w:tab/>
      </w:r>
      <w:r w:rsidRPr="00FE2B14">
        <w:rPr>
          <w:rFonts w:cs="v4.2.0"/>
          <w:snapToGrid w:val="0"/>
        </w:rPr>
        <w:t>Test Requirements</w:t>
      </w:r>
      <w:r>
        <w:tab/>
        <w:t>1727</w:t>
      </w:r>
    </w:p>
    <w:p w14:paraId="698107CB" w14:textId="77777777" w:rsidR="001613A3" w:rsidRDefault="001613A3">
      <w:pPr>
        <w:pStyle w:val="TOC3"/>
        <w:rPr>
          <w:rFonts w:asciiTheme="minorHAnsi" w:eastAsiaTheme="minorEastAsia" w:hAnsiTheme="minorHAnsi" w:cstheme="minorBidi"/>
          <w:sz w:val="22"/>
          <w:szCs w:val="22"/>
        </w:rPr>
      </w:pPr>
      <w:r w:rsidRPr="00FE2B14">
        <w:rPr>
          <w:rFonts w:cs="v4.2.0"/>
        </w:rPr>
        <w:t>A.8.1.2</w:t>
      </w:r>
      <w:r>
        <w:rPr>
          <w:rFonts w:asciiTheme="minorHAnsi" w:eastAsiaTheme="minorEastAsia" w:hAnsiTheme="minorHAnsi" w:cstheme="minorBidi"/>
          <w:sz w:val="22"/>
          <w:szCs w:val="22"/>
        </w:rPr>
        <w:tab/>
      </w:r>
      <w:r w:rsidRPr="00FE2B14">
        <w:rPr>
          <w:rFonts w:cs="v4.2.0"/>
        </w:rPr>
        <w:t>E-UTRAN FDD-FDD intra-frequency event triggered reporting under fading propagation conditions in synchronous cells</w:t>
      </w:r>
      <w:r>
        <w:tab/>
        <w:t>1727</w:t>
      </w:r>
    </w:p>
    <w:p w14:paraId="1614ECC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A.8.1.2.1</w:t>
      </w:r>
      <w:r>
        <w:rPr>
          <w:rFonts w:asciiTheme="minorHAnsi" w:eastAsiaTheme="minorEastAsia" w:hAnsiTheme="minorHAnsi" w:cstheme="minorBidi"/>
          <w:sz w:val="22"/>
          <w:szCs w:val="22"/>
        </w:rPr>
        <w:tab/>
      </w:r>
      <w:r w:rsidRPr="00FE2B14">
        <w:rPr>
          <w:rFonts w:cs="v4.2.0"/>
          <w:snapToGrid w:val="0"/>
        </w:rPr>
        <w:t>Test Purpose and Environment</w:t>
      </w:r>
      <w:r>
        <w:tab/>
        <w:t>1727</w:t>
      </w:r>
    </w:p>
    <w:p w14:paraId="3BCBAB8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A.8.1.2.2</w:t>
      </w:r>
      <w:r>
        <w:rPr>
          <w:rFonts w:asciiTheme="minorHAnsi" w:eastAsiaTheme="minorEastAsia" w:hAnsiTheme="minorHAnsi" w:cstheme="minorBidi"/>
          <w:sz w:val="22"/>
          <w:szCs w:val="22"/>
        </w:rPr>
        <w:tab/>
      </w:r>
      <w:r w:rsidRPr="00FE2B14">
        <w:rPr>
          <w:rFonts w:cs="v4.2.0"/>
          <w:snapToGrid w:val="0"/>
        </w:rPr>
        <w:t>Test Requirements</w:t>
      </w:r>
      <w:r>
        <w:tab/>
        <w:t>1729</w:t>
      </w:r>
    </w:p>
    <w:p w14:paraId="0F80978A" w14:textId="77777777" w:rsidR="001613A3" w:rsidRDefault="001613A3">
      <w:pPr>
        <w:pStyle w:val="TOC3"/>
        <w:rPr>
          <w:rFonts w:asciiTheme="minorHAnsi" w:eastAsiaTheme="minorEastAsia" w:hAnsiTheme="minorHAnsi" w:cstheme="minorBidi"/>
          <w:sz w:val="22"/>
          <w:szCs w:val="22"/>
        </w:rPr>
      </w:pPr>
      <w:r w:rsidRPr="00FE2B14">
        <w:rPr>
          <w:rFonts w:cs="v4.2.0"/>
        </w:rPr>
        <w:t>A.8.1.3</w:t>
      </w:r>
      <w:r>
        <w:rPr>
          <w:rFonts w:asciiTheme="minorHAnsi" w:eastAsiaTheme="minorEastAsia" w:hAnsiTheme="minorHAnsi" w:cstheme="minorBidi"/>
          <w:sz w:val="22"/>
          <w:szCs w:val="22"/>
        </w:rPr>
        <w:tab/>
      </w:r>
      <w:r w:rsidRPr="00FE2B14">
        <w:rPr>
          <w:rFonts w:cs="v4.2.0"/>
        </w:rPr>
        <w:t>E-UTRAN FDD-FDD intra-frequency event triggered reporting under fading propagation conditions in synchronous cells with DRX</w:t>
      </w:r>
      <w:r>
        <w:tab/>
        <w:t>1729</w:t>
      </w:r>
    </w:p>
    <w:p w14:paraId="53424AC5" w14:textId="77777777" w:rsidR="001613A3" w:rsidRDefault="001613A3">
      <w:pPr>
        <w:pStyle w:val="TOC4"/>
        <w:rPr>
          <w:rFonts w:asciiTheme="minorHAnsi" w:eastAsiaTheme="minorEastAsia" w:hAnsiTheme="minorHAnsi" w:cstheme="minorBidi"/>
          <w:sz w:val="22"/>
          <w:szCs w:val="22"/>
        </w:rPr>
      </w:pPr>
      <w:r w:rsidRPr="00FE2B14">
        <w:rPr>
          <w:snapToGrid w:val="0"/>
        </w:rPr>
        <w:t>A.8.1.3.</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1729</w:t>
      </w:r>
    </w:p>
    <w:p w14:paraId="313B45E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A.8.1.3.2</w:t>
      </w:r>
      <w:r>
        <w:rPr>
          <w:rFonts w:asciiTheme="minorHAnsi" w:eastAsiaTheme="minorEastAsia" w:hAnsiTheme="minorHAnsi" w:cstheme="minorBidi"/>
          <w:sz w:val="22"/>
          <w:szCs w:val="22"/>
        </w:rPr>
        <w:tab/>
      </w:r>
      <w:r w:rsidRPr="00FE2B14">
        <w:rPr>
          <w:rFonts w:cs="v4.2.0"/>
          <w:snapToGrid w:val="0"/>
        </w:rPr>
        <w:t>Test Requirements</w:t>
      </w:r>
      <w:r>
        <w:tab/>
        <w:t>1732</w:t>
      </w:r>
    </w:p>
    <w:p w14:paraId="49F57CB1" w14:textId="77777777" w:rsidR="001613A3" w:rsidRDefault="001613A3">
      <w:pPr>
        <w:pStyle w:val="TOC3"/>
        <w:rPr>
          <w:rFonts w:asciiTheme="minorHAnsi" w:eastAsiaTheme="minorEastAsia" w:hAnsiTheme="minorHAnsi" w:cstheme="minorBidi"/>
          <w:sz w:val="22"/>
          <w:szCs w:val="22"/>
        </w:rPr>
      </w:pPr>
      <w:r w:rsidRPr="00FE2B14">
        <w:rPr>
          <w:rFonts w:cs="v4.2.0"/>
        </w:rPr>
        <w:t>A.8.1.4</w:t>
      </w:r>
      <w:r>
        <w:rPr>
          <w:rFonts w:asciiTheme="minorHAnsi" w:eastAsiaTheme="minorEastAsia" w:hAnsiTheme="minorHAnsi" w:cstheme="minorBidi"/>
          <w:sz w:val="22"/>
          <w:szCs w:val="22"/>
        </w:rPr>
        <w:tab/>
      </w:r>
      <w:r w:rsidRPr="00FE2B14">
        <w:rPr>
          <w:rFonts w:cs="v4.2.0"/>
        </w:rPr>
        <w:t>Void</w:t>
      </w:r>
      <w:r>
        <w:tab/>
        <w:t>1732</w:t>
      </w:r>
    </w:p>
    <w:p w14:paraId="69BD80F8" w14:textId="77777777" w:rsidR="001613A3" w:rsidRDefault="001613A3">
      <w:pPr>
        <w:pStyle w:val="TOC3"/>
        <w:rPr>
          <w:rFonts w:asciiTheme="minorHAnsi" w:eastAsiaTheme="minorEastAsia" w:hAnsiTheme="minorHAnsi" w:cstheme="minorBidi"/>
          <w:sz w:val="22"/>
          <w:szCs w:val="22"/>
        </w:rPr>
      </w:pPr>
      <w:r w:rsidRPr="00FE2B14">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1732</w:t>
      </w:r>
    </w:p>
    <w:p w14:paraId="26098ECD" w14:textId="77777777" w:rsidR="001613A3" w:rsidRDefault="001613A3">
      <w:pPr>
        <w:pStyle w:val="TOC4"/>
        <w:rPr>
          <w:rFonts w:asciiTheme="minorHAnsi" w:eastAsiaTheme="minorEastAsia" w:hAnsiTheme="minorHAnsi" w:cstheme="minorBidi"/>
          <w:sz w:val="22"/>
          <w:szCs w:val="22"/>
        </w:rPr>
      </w:pPr>
      <w:r w:rsidRPr="00FE2B14">
        <w:rPr>
          <w:snapToGrid w:val="0"/>
        </w:rPr>
        <w:t>A.8.1.5.1</w:t>
      </w:r>
      <w:r>
        <w:rPr>
          <w:rFonts w:asciiTheme="minorHAnsi" w:eastAsiaTheme="minorEastAsia" w:hAnsiTheme="minorHAnsi" w:cstheme="minorBidi"/>
          <w:sz w:val="22"/>
          <w:szCs w:val="22"/>
        </w:rPr>
        <w:tab/>
      </w:r>
      <w:r w:rsidRPr="00FE2B14">
        <w:rPr>
          <w:snapToGrid w:val="0"/>
        </w:rPr>
        <w:t>Test Purpose and Environment</w:t>
      </w:r>
      <w:r>
        <w:tab/>
        <w:t>1732</w:t>
      </w:r>
    </w:p>
    <w:p w14:paraId="57B806BE" w14:textId="77777777" w:rsidR="001613A3" w:rsidRDefault="001613A3">
      <w:pPr>
        <w:pStyle w:val="TOC4"/>
        <w:rPr>
          <w:rFonts w:asciiTheme="minorHAnsi" w:eastAsiaTheme="minorEastAsia" w:hAnsiTheme="minorHAnsi" w:cstheme="minorBidi"/>
          <w:sz w:val="22"/>
          <w:szCs w:val="22"/>
        </w:rPr>
      </w:pPr>
      <w:r w:rsidRPr="00FE2B14">
        <w:rPr>
          <w:snapToGrid w:val="0"/>
        </w:rPr>
        <w:t>A.8.1.5.2</w:t>
      </w:r>
      <w:r>
        <w:rPr>
          <w:rFonts w:asciiTheme="minorHAnsi" w:eastAsiaTheme="minorEastAsia" w:hAnsiTheme="minorHAnsi" w:cstheme="minorBidi"/>
          <w:sz w:val="22"/>
          <w:szCs w:val="22"/>
        </w:rPr>
        <w:tab/>
      </w:r>
      <w:r w:rsidRPr="00FE2B14">
        <w:rPr>
          <w:snapToGrid w:val="0"/>
        </w:rPr>
        <w:t>Test Requirements</w:t>
      </w:r>
      <w:r>
        <w:tab/>
        <w:t>1734</w:t>
      </w:r>
    </w:p>
    <w:p w14:paraId="49E790AC" w14:textId="77777777" w:rsidR="001613A3" w:rsidRDefault="001613A3">
      <w:pPr>
        <w:pStyle w:val="TOC3"/>
        <w:rPr>
          <w:rFonts w:asciiTheme="minorHAnsi" w:eastAsiaTheme="minorEastAsia" w:hAnsiTheme="minorHAnsi" w:cstheme="minorBidi"/>
          <w:sz w:val="22"/>
          <w:szCs w:val="22"/>
        </w:rPr>
      </w:pPr>
      <w:r w:rsidRPr="00FE2B14">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FE2B14">
        <w:rPr>
          <w:rFonts w:cs="v4.2.0"/>
        </w:rPr>
        <w:t xml:space="preserve"> </w:t>
      </w:r>
      <w:r w:rsidRPr="00FE2B14">
        <w:rPr>
          <w:rFonts w:cs="v4.2.0"/>
          <w:lang w:eastAsia="zh-CN"/>
        </w:rPr>
        <w:t>with DRX</w:t>
      </w:r>
      <w:r>
        <w:tab/>
        <w:t>1734</w:t>
      </w:r>
    </w:p>
    <w:p w14:paraId="53A5F4AB" w14:textId="77777777" w:rsidR="001613A3" w:rsidRDefault="001613A3">
      <w:pPr>
        <w:pStyle w:val="TOC4"/>
        <w:rPr>
          <w:rFonts w:asciiTheme="minorHAnsi" w:eastAsiaTheme="minorEastAsia" w:hAnsiTheme="minorHAnsi" w:cstheme="minorBidi"/>
          <w:sz w:val="22"/>
          <w:szCs w:val="22"/>
        </w:rPr>
      </w:pPr>
      <w:r w:rsidRPr="00FE2B14">
        <w:rPr>
          <w:snapToGrid w:val="0"/>
        </w:rPr>
        <w:t>A.8.1.6.1</w:t>
      </w:r>
      <w:r>
        <w:rPr>
          <w:rFonts w:asciiTheme="minorHAnsi" w:eastAsiaTheme="minorEastAsia" w:hAnsiTheme="minorHAnsi" w:cstheme="minorBidi"/>
          <w:sz w:val="22"/>
          <w:szCs w:val="22"/>
        </w:rPr>
        <w:tab/>
      </w:r>
      <w:r w:rsidRPr="00FE2B14">
        <w:rPr>
          <w:snapToGrid w:val="0"/>
        </w:rPr>
        <w:t>Test Purpose and Environment</w:t>
      </w:r>
      <w:r>
        <w:tab/>
        <w:t>1734</w:t>
      </w:r>
    </w:p>
    <w:p w14:paraId="20A82A53" w14:textId="77777777" w:rsidR="001613A3" w:rsidRDefault="001613A3">
      <w:pPr>
        <w:pStyle w:val="TOC4"/>
        <w:rPr>
          <w:rFonts w:asciiTheme="minorHAnsi" w:eastAsiaTheme="minorEastAsia" w:hAnsiTheme="minorHAnsi" w:cstheme="minorBidi"/>
          <w:sz w:val="22"/>
          <w:szCs w:val="22"/>
        </w:rPr>
      </w:pPr>
      <w:r w:rsidRPr="00FE2B14">
        <w:rPr>
          <w:snapToGrid w:val="0"/>
        </w:rPr>
        <w:t>A.8.1.6.2</w:t>
      </w:r>
      <w:r>
        <w:rPr>
          <w:rFonts w:asciiTheme="minorHAnsi" w:eastAsiaTheme="minorEastAsia" w:hAnsiTheme="minorHAnsi" w:cstheme="minorBidi"/>
          <w:sz w:val="22"/>
          <w:szCs w:val="22"/>
        </w:rPr>
        <w:tab/>
      </w:r>
      <w:r w:rsidRPr="00FE2B14">
        <w:rPr>
          <w:snapToGrid w:val="0"/>
        </w:rPr>
        <w:t>Test Requirements</w:t>
      </w:r>
      <w:r>
        <w:tab/>
        <w:t>1736</w:t>
      </w:r>
    </w:p>
    <w:p w14:paraId="6E6C82B3" w14:textId="77777777" w:rsidR="001613A3" w:rsidRDefault="001613A3">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1736</w:t>
      </w:r>
    </w:p>
    <w:p w14:paraId="53DEF0FB" w14:textId="77777777" w:rsidR="001613A3" w:rsidRDefault="001613A3">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1736</w:t>
      </w:r>
    </w:p>
    <w:p w14:paraId="2ACFB303" w14:textId="77777777" w:rsidR="001613A3" w:rsidRDefault="001613A3">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1738</w:t>
      </w:r>
    </w:p>
    <w:p w14:paraId="7D134E28" w14:textId="77777777" w:rsidR="001613A3" w:rsidRDefault="001613A3">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1739</w:t>
      </w:r>
    </w:p>
    <w:p w14:paraId="68AA4D17" w14:textId="77777777" w:rsidR="001613A3" w:rsidRDefault="001613A3">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1739</w:t>
      </w:r>
    </w:p>
    <w:p w14:paraId="685C4F3C" w14:textId="77777777" w:rsidR="001613A3" w:rsidRDefault="001613A3">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1741</w:t>
      </w:r>
    </w:p>
    <w:p w14:paraId="38588F82" w14:textId="77777777" w:rsidR="001613A3" w:rsidRDefault="001613A3">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1742</w:t>
      </w:r>
    </w:p>
    <w:p w14:paraId="3886387B" w14:textId="77777777" w:rsidR="001613A3" w:rsidRDefault="001613A3">
      <w:pPr>
        <w:pStyle w:val="TOC4"/>
        <w:rPr>
          <w:rFonts w:asciiTheme="minorHAnsi" w:eastAsiaTheme="minorEastAsia" w:hAnsiTheme="minorHAnsi" w:cstheme="minorBidi"/>
          <w:sz w:val="22"/>
          <w:szCs w:val="22"/>
        </w:rPr>
      </w:pPr>
      <w:r w:rsidRPr="00FE2B14">
        <w:rPr>
          <w:snapToGrid w:val="0"/>
        </w:rPr>
        <w:t>A.8.1.</w:t>
      </w:r>
      <w:r w:rsidRPr="00FE2B14">
        <w:rPr>
          <w:snapToGrid w:val="0"/>
          <w:lang w:eastAsia="zh-CN"/>
        </w:rPr>
        <w:t>9</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1742</w:t>
      </w:r>
    </w:p>
    <w:p w14:paraId="1031A0C0" w14:textId="77777777" w:rsidR="001613A3" w:rsidRDefault="001613A3">
      <w:pPr>
        <w:pStyle w:val="TOC4"/>
        <w:rPr>
          <w:rFonts w:asciiTheme="minorHAnsi" w:eastAsiaTheme="minorEastAsia" w:hAnsiTheme="minorHAnsi" w:cstheme="minorBidi"/>
          <w:sz w:val="22"/>
          <w:szCs w:val="22"/>
        </w:rPr>
      </w:pPr>
      <w:r w:rsidRPr="00FE2B14">
        <w:rPr>
          <w:snapToGrid w:val="0"/>
        </w:rPr>
        <w:t>A.8.1.</w:t>
      </w:r>
      <w:r w:rsidRPr="00FE2B14">
        <w:rPr>
          <w:snapToGrid w:val="0"/>
          <w:lang w:eastAsia="zh-CN"/>
        </w:rPr>
        <w:t>9</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1742</w:t>
      </w:r>
    </w:p>
    <w:p w14:paraId="5AF0A5F6" w14:textId="77777777" w:rsidR="001613A3" w:rsidRDefault="001613A3">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1742</w:t>
      </w:r>
    </w:p>
    <w:p w14:paraId="5D1BC1C1" w14:textId="77777777" w:rsidR="001613A3" w:rsidRDefault="001613A3">
      <w:pPr>
        <w:pStyle w:val="TOC4"/>
        <w:rPr>
          <w:rFonts w:asciiTheme="minorHAnsi" w:eastAsiaTheme="minorEastAsia" w:hAnsiTheme="minorHAnsi" w:cstheme="minorBidi"/>
          <w:sz w:val="22"/>
          <w:szCs w:val="22"/>
        </w:rPr>
      </w:pPr>
      <w:r w:rsidRPr="00FE2B14">
        <w:rPr>
          <w:snapToGrid w:val="0"/>
        </w:rPr>
        <w:t>A.8.1.10.</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1742</w:t>
      </w:r>
    </w:p>
    <w:p w14:paraId="0CE4FED4" w14:textId="77777777" w:rsidR="001613A3" w:rsidRDefault="001613A3">
      <w:pPr>
        <w:pStyle w:val="TOC4"/>
        <w:rPr>
          <w:rFonts w:asciiTheme="minorHAnsi" w:eastAsiaTheme="minorEastAsia" w:hAnsiTheme="minorHAnsi" w:cstheme="minorBidi"/>
          <w:sz w:val="22"/>
          <w:szCs w:val="22"/>
        </w:rPr>
      </w:pPr>
      <w:r w:rsidRPr="00FE2B14">
        <w:rPr>
          <w:snapToGrid w:val="0"/>
        </w:rPr>
        <w:t>A.8.1.10.2</w:t>
      </w:r>
      <w:r>
        <w:rPr>
          <w:rFonts w:asciiTheme="minorHAnsi" w:eastAsiaTheme="minorEastAsia" w:hAnsiTheme="minorHAnsi" w:cstheme="minorBidi"/>
          <w:sz w:val="22"/>
          <w:szCs w:val="22"/>
        </w:rPr>
        <w:tab/>
      </w:r>
      <w:r w:rsidRPr="00FE2B14">
        <w:rPr>
          <w:snapToGrid w:val="0"/>
        </w:rPr>
        <w:t>Test Requirements</w:t>
      </w:r>
      <w:r>
        <w:tab/>
        <w:t>1743</w:t>
      </w:r>
    </w:p>
    <w:p w14:paraId="4810CC34" w14:textId="77777777" w:rsidR="001613A3" w:rsidRDefault="001613A3">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1743</w:t>
      </w:r>
    </w:p>
    <w:p w14:paraId="4776C1C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A.8.1.11.1</w:t>
      </w:r>
      <w:r>
        <w:rPr>
          <w:rFonts w:asciiTheme="minorHAnsi" w:eastAsiaTheme="minorEastAsia" w:hAnsiTheme="minorHAnsi" w:cstheme="minorBidi"/>
          <w:sz w:val="22"/>
          <w:szCs w:val="22"/>
        </w:rPr>
        <w:tab/>
      </w:r>
      <w:r w:rsidRPr="00FE2B14">
        <w:rPr>
          <w:rFonts w:cs="v4.2.0"/>
          <w:snapToGrid w:val="0"/>
        </w:rPr>
        <w:t>Test Purpose and Environment</w:t>
      </w:r>
      <w:r>
        <w:tab/>
        <w:t>1743</w:t>
      </w:r>
    </w:p>
    <w:p w14:paraId="31F4D5C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A.8.1.11.2</w:t>
      </w:r>
      <w:r>
        <w:rPr>
          <w:rFonts w:asciiTheme="minorHAnsi" w:eastAsiaTheme="minorEastAsia" w:hAnsiTheme="minorHAnsi" w:cstheme="minorBidi"/>
          <w:sz w:val="22"/>
          <w:szCs w:val="22"/>
        </w:rPr>
        <w:tab/>
      </w:r>
      <w:r w:rsidRPr="00FE2B14">
        <w:rPr>
          <w:rFonts w:cs="v4.2.0"/>
          <w:snapToGrid w:val="0"/>
        </w:rPr>
        <w:t>Test Requirements</w:t>
      </w:r>
      <w:r>
        <w:tab/>
        <w:t>1745</w:t>
      </w:r>
    </w:p>
    <w:p w14:paraId="18BAB92C" w14:textId="77777777" w:rsidR="001613A3" w:rsidRDefault="001613A3">
      <w:pPr>
        <w:pStyle w:val="TOC3"/>
        <w:rPr>
          <w:rFonts w:asciiTheme="minorHAnsi" w:eastAsiaTheme="minorEastAsia" w:hAnsiTheme="minorHAnsi" w:cstheme="minorBidi"/>
          <w:sz w:val="22"/>
          <w:szCs w:val="22"/>
        </w:rPr>
      </w:pPr>
      <w:r w:rsidRPr="00FE2B14">
        <w:rPr>
          <w:rFonts w:cs="v4.2.0"/>
        </w:rPr>
        <w:t>A.8.1.12</w:t>
      </w:r>
      <w:r>
        <w:rPr>
          <w:rFonts w:asciiTheme="minorHAnsi" w:eastAsiaTheme="minorEastAsia" w:hAnsiTheme="minorHAnsi" w:cstheme="minorBidi"/>
          <w:sz w:val="22"/>
          <w:szCs w:val="22"/>
        </w:rPr>
        <w:tab/>
      </w:r>
      <w:r w:rsidRPr="00FE2B14">
        <w:rPr>
          <w:rFonts w:cs="v4.2.0"/>
        </w:rPr>
        <w:t>E-UTRAN FDD-FDD intra-frequency event triggered reporting under fading propagation conditions in synchronous cells for UE category 0</w:t>
      </w:r>
      <w:r>
        <w:tab/>
        <w:t>1746</w:t>
      </w:r>
    </w:p>
    <w:p w14:paraId="4E5E7A1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A.8.1.12.1</w:t>
      </w:r>
      <w:r>
        <w:rPr>
          <w:rFonts w:asciiTheme="minorHAnsi" w:eastAsiaTheme="minorEastAsia" w:hAnsiTheme="minorHAnsi" w:cstheme="minorBidi"/>
          <w:sz w:val="22"/>
          <w:szCs w:val="22"/>
        </w:rPr>
        <w:tab/>
      </w:r>
      <w:r w:rsidRPr="00FE2B14">
        <w:rPr>
          <w:rFonts w:cs="v4.2.0"/>
          <w:snapToGrid w:val="0"/>
        </w:rPr>
        <w:t>Test Purpose and Environment</w:t>
      </w:r>
      <w:r>
        <w:tab/>
        <w:t>1746</w:t>
      </w:r>
    </w:p>
    <w:p w14:paraId="197EAB89"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A.8.1.12.2</w:t>
      </w:r>
      <w:r>
        <w:rPr>
          <w:rFonts w:asciiTheme="minorHAnsi" w:eastAsiaTheme="minorEastAsia" w:hAnsiTheme="minorHAnsi" w:cstheme="minorBidi"/>
          <w:sz w:val="22"/>
          <w:szCs w:val="22"/>
        </w:rPr>
        <w:tab/>
      </w:r>
      <w:r w:rsidRPr="00FE2B14">
        <w:rPr>
          <w:rFonts w:cs="v4.2.0"/>
          <w:snapToGrid w:val="0"/>
        </w:rPr>
        <w:t>Test Requirements</w:t>
      </w:r>
      <w:r>
        <w:tab/>
        <w:t>1747</w:t>
      </w:r>
    </w:p>
    <w:p w14:paraId="2B875ED1" w14:textId="77777777" w:rsidR="001613A3" w:rsidRDefault="001613A3">
      <w:pPr>
        <w:pStyle w:val="TOC3"/>
        <w:rPr>
          <w:rFonts w:asciiTheme="minorHAnsi" w:eastAsiaTheme="minorEastAsia" w:hAnsiTheme="minorHAnsi" w:cstheme="minorBidi"/>
          <w:sz w:val="22"/>
          <w:szCs w:val="22"/>
        </w:rPr>
      </w:pPr>
      <w:r w:rsidRPr="00FE2B14">
        <w:rPr>
          <w:rFonts w:cs="v4.2.0"/>
        </w:rPr>
        <w:t>A.8.1.13</w:t>
      </w:r>
      <w:r>
        <w:rPr>
          <w:rFonts w:asciiTheme="minorHAnsi" w:eastAsiaTheme="minorEastAsia" w:hAnsiTheme="minorHAnsi" w:cstheme="minorBidi"/>
          <w:sz w:val="22"/>
          <w:szCs w:val="22"/>
        </w:rPr>
        <w:tab/>
      </w:r>
      <w:r w:rsidRPr="00FE2B14">
        <w:rPr>
          <w:rFonts w:cs="v4.2.0"/>
        </w:rPr>
        <w:t>E-UTRAN FDD-FDD intra-frequency event triggered reporting under fading propagation conditions in synchronous cells with DRX for UE category 0</w:t>
      </w:r>
      <w:r>
        <w:tab/>
        <w:t>1748</w:t>
      </w:r>
    </w:p>
    <w:p w14:paraId="034D4CAC" w14:textId="77777777" w:rsidR="001613A3" w:rsidRDefault="001613A3">
      <w:pPr>
        <w:pStyle w:val="TOC4"/>
        <w:rPr>
          <w:rFonts w:asciiTheme="minorHAnsi" w:eastAsiaTheme="minorEastAsia" w:hAnsiTheme="minorHAnsi" w:cstheme="minorBidi"/>
          <w:sz w:val="22"/>
          <w:szCs w:val="22"/>
        </w:rPr>
      </w:pPr>
      <w:r w:rsidRPr="00FE2B14">
        <w:rPr>
          <w:snapToGrid w:val="0"/>
        </w:rPr>
        <w:t>A.8.1.13.</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1748</w:t>
      </w:r>
    </w:p>
    <w:p w14:paraId="478326A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A.8.1.13.2</w:t>
      </w:r>
      <w:r>
        <w:rPr>
          <w:rFonts w:asciiTheme="minorHAnsi" w:eastAsiaTheme="minorEastAsia" w:hAnsiTheme="minorHAnsi" w:cstheme="minorBidi"/>
          <w:sz w:val="22"/>
          <w:szCs w:val="22"/>
        </w:rPr>
        <w:tab/>
      </w:r>
      <w:r w:rsidRPr="00FE2B14">
        <w:rPr>
          <w:rFonts w:cs="v4.2.0"/>
          <w:snapToGrid w:val="0"/>
        </w:rPr>
        <w:t>Test Requirements</w:t>
      </w:r>
      <w:r>
        <w:tab/>
        <w:t>1750</w:t>
      </w:r>
    </w:p>
    <w:p w14:paraId="0D6F5335" w14:textId="77777777" w:rsidR="001613A3" w:rsidRDefault="001613A3">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1750</w:t>
      </w:r>
    </w:p>
    <w:p w14:paraId="02D7BDA6"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A.8.1.14.1</w:t>
      </w:r>
      <w:r>
        <w:rPr>
          <w:rFonts w:asciiTheme="minorHAnsi" w:eastAsiaTheme="minorEastAsia" w:hAnsiTheme="minorHAnsi" w:cstheme="minorBidi"/>
          <w:sz w:val="22"/>
          <w:szCs w:val="22"/>
        </w:rPr>
        <w:tab/>
      </w:r>
      <w:r w:rsidRPr="00FE2B14">
        <w:rPr>
          <w:rFonts w:cs="v4.2.0"/>
          <w:snapToGrid w:val="0"/>
        </w:rPr>
        <w:t>Test Purpose and Environment</w:t>
      </w:r>
      <w:r>
        <w:tab/>
        <w:t>1750</w:t>
      </w:r>
    </w:p>
    <w:p w14:paraId="29932EE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A.8.1.14.2</w:t>
      </w:r>
      <w:r>
        <w:rPr>
          <w:rFonts w:asciiTheme="minorHAnsi" w:eastAsiaTheme="minorEastAsia" w:hAnsiTheme="minorHAnsi" w:cstheme="minorBidi"/>
          <w:sz w:val="22"/>
          <w:szCs w:val="22"/>
        </w:rPr>
        <w:tab/>
      </w:r>
      <w:r w:rsidRPr="00FE2B14">
        <w:rPr>
          <w:rFonts w:cs="v4.2.0"/>
          <w:snapToGrid w:val="0"/>
        </w:rPr>
        <w:t>Test Requirements</w:t>
      </w:r>
      <w:r>
        <w:tab/>
        <w:t>1752</w:t>
      </w:r>
    </w:p>
    <w:p w14:paraId="0E7BCE42" w14:textId="77777777" w:rsidR="001613A3" w:rsidRDefault="001613A3">
      <w:pPr>
        <w:pStyle w:val="TOC3"/>
        <w:rPr>
          <w:rFonts w:asciiTheme="minorHAnsi" w:eastAsiaTheme="minorEastAsia" w:hAnsiTheme="minorHAnsi" w:cstheme="minorBidi"/>
          <w:sz w:val="22"/>
          <w:szCs w:val="22"/>
        </w:rPr>
      </w:pPr>
      <w:r w:rsidRPr="00FE2B14">
        <w:rPr>
          <w:rFonts w:cs="v4.2.0"/>
        </w:rPr>
        <w:t>A.8.1.15</w:t>
      </w:r>
      <w:r>
        <w:rPr>
          <w:rFonts w:asciiTheme="minorHAnsi" w:eastAsiaTheme="minorEastAsia" w:hAnsiTheme="minorHAnsi" w:cstheme="minorBidi"/>
          <w:sz w:val="22"/>
          <w:szCs w:val="22"/>
        </w:rPr>
        <w:tab/>
      </w:r>
      <w:r w:rsidRPr="00FE2B14">
        <w:rPr>
          <w:rFonts w:cs="v4.2.0"/>
        </w:rPr>
        <w:t>E-UTRAN HD-FDD intra-frequency event triggered reporting under fading propagation conditions in synchronous cells for UE category 0</w:t>
      </w:r>
      <w:r>
        <w:tab/>
        <w:t>1753</w:t>
      </w:r>
    </w:p>
    <w:p w14:paraId="3EA47F2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A.8.1.15.1</w:t>
      </w:r>
      <w:r>
        <w:rPr>
          <w:rFonts w:asciiTheme="minorHAnsi" w:eastAsiaTheme="minorEastAsia" w:hAnsiTheme="minorHAnsi" w:cstheme="minorBidi"/>
          <w:sz w:val="22"/>
          <w:szCs w:val="22"/>
        </w:rPr>
        <w:tab/>
      </w:r>
      <w:r w:rsidRPr="00FE2B14">
        <w:rPr>
          <w:rFonts w:cs="v4.2.0"/>
          <w:snapToGrid w:val="0"/>
        </w:rPr>
        <w:t>Test Purpose and Environment</w:t>
      </w:r>
      <w:r>
        <w:tab/>
        <w:t>1753</w:t>
      </w:r>
    </w:p>
    <w:p w14:paraId="47AE2E4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A.8.1.15.2</w:t>
      </w:r>
      <w:r>
        <w:rPr>
          <w:rFonts w:asciiTheme="minorHAnsi" w:eastAsiaTheme="minorEastAsia" w:hAnsiTheme="minorHAnsi" w:cstheme="minorBidi"/>
          <w:sz w:val="22"/>
          <w:szCs w:val="22"/>
        </w:rPr>
        <w:tab/>
      </w:r>
      <w:r w:rsidRPr="00FE2B14">
        <w:rPr>
          <w:rFonts w:cs="v4.2.0"/>
          <w:snapToGrid w:val="0"/>
        </w:rPr>
        <w:t>Test Requirements</w:t>
      </w:r>
      <w:r>
        <w:tab/>
        <w:t>1754</w:t>
      </w:r>
    </w:p>
    <w:p w14:paraId="0032BF27" w14:textId="77777777" w:rsidR="001613A3" w:rsidRDefault="001613A3">
      <w:pPr>
        <w:pStyle w:val="TOC3"/>
        <w:rPr>
          <w:rFonts w:asciiTheme="minorHAnsi" w:eastAsiaTheme="minorEastAsia" w:hAnsiTheme="minorHAnsi" w:cstheme="minorBidi"/>
          <w:sz w:val="22"/>
          <w:szCs w:val="22"/>
        </w:rPr>
      </w:pPr>
      <w:r w:rsidRPr="00FE2B14">
        <w:rPr>
          <w:rFonts w:cs="v4.2.0"/>
        </w:rPr>
        <w:t>A.8.1.16</w:t>
      </w:r>
      <w:r>
        <w:rPr>
          <w:rFonts w:asciiTheme="minorHAnsi" w:eastAsiaTheme="minorEastAsia" w:hAnsiTheme="minorHAnsi" w:cstheme="minorBidi"/>
          <w:sz w:val="22"/>
          <w:szCs w:val="22"/>
        </w:rPr>
        <w:tab/>
      </w:r>
      <w:r w:rsidRPr="00FE2B14">
        <w:rPr>
          <w:rFonts w:cs="v4.2.0"/>
        </w:rPr>
        <w:t>E-UTRAN HD-FDD intra-frequency event triggered reporting under fading propagation conditions in synchronous cells with DRX for UE category 0</w:t>
      </w:r>
      <w:r>
        <w:tab/>
        <w:t>1755</w:t>
      </w:r>
    </w:p>
    <w:p w14:paraId="35DBEEB8" w14:textId="77777777" w:rsidR="001613A3" w:rsidRDefault="001613A3">
      <w:pPr>
        <w:pStyle w:val="TOC4"/>
        <w:rPr>
          <w:rFonts w:asciiTheme="minorHAnsi" w:eastAsiaTheme="minorEastAsia" w:hAnsiTheme="minorHAnsi" w:cstheme="minorBidi"/>
          <w:sz w:val="22"/>
          <w:szCs w:val="22"/>
        </w:rPr>
      </w:pPr>
      <w:r w:rsidRPr="00FE2B14">
        <w:rPr>
          <w:snapToGrid w:val="0"/>
        </w:rPr>
        <w:t>A.8.1.16.</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1755</w:t>
      </w:r>
    </w:p>
    <w:p w14:paraId="5161E17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A.8.1.16.2</w:t>
      </w:r>
      <w:r>
        <w:rPr>
          <w:rFonts w:asciiTheme="minorHAnsi" w:eastAsiaTheme="minorEastAsia" w:hAnsiTheme="minorHAnsi" w:cstheme="minorBidi"/>
          <w:sz w:val="22"/>
          <w:szCs w:val="22"/>
        </w:rPr>
        <w:tab/>
      </w:r>
      <w:r w:rsidRPr="00FE2B14">
        <w:rPr>
          <w:rFonts w:cs="v4.2.0"/>
          <w:snapToGrid w:val="0"/>
        </w:rPr>
        <w:t>Test Requirements</w:t>
      </w:r>
      <w:r>
        <w:tab/>
        <w:t>1757</w:t>
      </w:r>
    </w:p>
    <w:p w14:paraId="331435B4" w14:textId="77777777" w:rsidR="001613A3" w:rsidRDefault="001613A3">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1757</w:t>
      </w:r>
    </w:p>
    <w:p w14:paraId="295D0432" w14:textId="77777777" w:rsidR="001613A3" w:rsidRDefault="001613A3">
      <w:pPr>
        <w:pStyle w:val="TOC3"/>
        <w:rPr>
          <w:rFonts w:asciiTheme="minorHAnsi" w:eastAsiaTheme="minorEastAsia" w:hAnsiTheme="minorHAnsi" w:cstheme="minorBidi"/>
          <w:sz w:val="22"/>
          <w:szCs w:val="22"/>
        </w:rPr>
      </w:pPr>
      <w:r w:rsidRPr="00FE2B14">
        <w:rPr>
          <w:rFonts w:cs="v4.2.0"/>
        </w:rPr>
        <w:lastRenderedPageBreak/>
        <w:t>A.8.1.18</w:t>
      </w:r>
      <w:r>
        <w:rPr>
          <w:rFonts w:asciiTheme="minorHAnsi" w:eastAsiaTheme="minorEastAsia" w:hAnsiTheme="minorHAnsi" w:cstheme="minorBidi"/>
          <w:sz w:val="22"/>
          <w:szCs w:val="22"/>
        </w:rPr>
        <w:tab/>
      </w:r>
      <w:r w:rsidRPr="00FE2B14">
        <w:rPr>
          <w:rFonts w:cs="v4.2.0"/>
        </w:rPr>
        <w:t>Void</w:t>
      </w:r>
      <w:r>
        <w:tab/>
        <w:t>1757</w:t>
      </w:r>
    </w:p>
    <w:p w14:paraId="7076C8C7" w14:textId="77777777" w:rsidR="001613A3" w:rsidRDefault="001613A3">
      <w:pPr>
        <w:pStyle w:val="TOC3"/>
        <w:rPr>
          <w:rFonts w:asciiTheme="minorHAnsi" w:eastAsiaTheme="minorEastAsia" w:hAnsiTheme="minorHAnsi" w:cstheme="minorBidi"/>
          <w:sz w:val="22"/>
          <w:szCs w:val="22"/>
        </w:rPr>
      </w:pPr>
      <w:r w:rsidRPr="00FE2B14">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1757</w:t>
      </w:r>
    </w:p>
    <w:p w14:paraId="18017999" w14:textId="77777777" w:rsidR="001613A3" w:rsidRDefault="001613A3">
      <w:pPr>
        <w:pStyle w:val="TOC4"/>
        <w:rPr>
          <w:rFonts w:asciiTheme="minorHAnsi" w:eastAsiaTheme="minorEastAsia" w:hAnsiTheme="minorHAnsi" w:cstheme="minorBidi"/>
          <w:sz w:val="22"/>
          <w:szCs w:val="22"/>
        </w:rPr>
      </w:pPr>
      <w:r w:rsidRPr="00FE2B14">
        <w:rPr>
          <w:snapToGrid w:val="0"/>
        </w:rPr>
        <w:t>A.8.1.19.1</w:t>
      </w:r>
      <w:r>
        <w:rPr>
          <w:rFonts w:asciiTheme="minorHAnsi" w:eastAsiaTheme="minorEastAsia" w:hAnsiTheme="minorHAnsi" w:cstheme="minorBidi"/>
          <w:sz w:val="22"/>
          <w:szCs w:val="22"/>
        </w:rPr>
        <w:tab/>
      </w:r>
      <w:r w:rsidRPr="00FE2B14">
        <w:rPr>
          <w:snapToGrid w:val="0"/>
        </w:rPr>
        <w:t>Test Purpose and Environment</w:t>
      </w:r>
      <w:r>
        <w:tab/>
        <w:t>1757</w:t>
      </w:r>
    </w:p>
    <w:p w14:paraId="0BA2AD70" w14:textId="77777777" w:rsidR="001613A3" w:rsidRDefault="001613A3">
      <w:pPr>
        <w:pStyle w:val="TOC4"/>
        <w:rPr>
          <w:rFonts w:asciiTheme="minorHAnsi" w:eastAsiaTheme="minorEastAsia" w:hAnsiTheme="minorHAnsi" w:cstheme="minorBidi"/>
          <w:sz w:val="22"/>
          <w:szCs w:val="22"/>
        </w:rPr>
      </w:pPr>
      <w:r w:rsidRPr="00FE2B14">
        <w:rPr>
          <w:snapToGrid w:val="0"/>
        </w:rPr>
        <w:t>A.8.1.19.2</w:t>
      </w:r>
      <w:r>
        <w:rPr>
          <w:rFonts w:asciiTheme="minorHAnsi" w:eastAsiaTheme="minorEastAsia" w:hAnsiTheme="minorHAnsi" w:cstheme="minorBidi"/>
          <w:sz w:val="22"/>
          <w:szCs w:val="22"/>
        </w:rPr>
        <w:tab/>
      </w:r>
      <w:r w:rsidRPr="00FE2B14">
        <w:rPr>
          <w:snapToGrid w:val="0"/>
        </w:rPr>
        <w:t>Test Requirements</w:t>
      </w:r>
      <w:r>
        <w:tab/>
        <w:t>1759</w:t>
      </w:r>
    </w:p>
    <w:p w14:paraId="7AE466C5" w14:textId="77777777" w:rsidR="001613A3" w:rsidRDefault="001613A3">
      <w:pPr>
        <w:pStyle w:val="TOC3"/>
        <w:rPr>
          <w:rFonts w:asciiTheme="minorHAnsi" w:eastAsiaTheme="minorEastAsia" w:hAnsiTheme="minorHAnsi" w:cstheme="minorBidi"/>
          <w:sz w:val="22"/>
          <w:szCs w:val="22"/>
        </w:rPr>
      </w:pPr>
      <w:r w:rsidRPr="00FE2B14">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FE2B14">
        <w:rPr>
          <w:rFonts w:cs="v4.2.0"/>
        </w:rPr>
        <w:t xml:space="preserve"> </w:t>
      </w:r>
      <w:r w:rsidRPr="00FE2B14">
        <w:rPr>
          <w:rFonts w:cs="v4.2.0"/>
          <w:lang w:eastAsia="zh-CN"/>
        </w:rPr>
        <w:t>with DRX for UE category 0</w:t>
      </w:r>
      <w:r>
        <w:tab/>
        <w:t>1760</w:t>
      </w:r>
    </w:p>
    <w:p w14:paraId="27477F8A" w14:textId="77777777" w:rsidR="001613A3" w:rsidRDefault="001613A3">
      <w:pPr>
        <w:pStyle w:val="TOC4"/>
        <w:rPr>
          <w:rFonts w:asciiTheme="minorHAnsi" w:eastAsiaTheme="minorEastAsia" w:hAnsiTheme="minorHAnsi" w:cstheme="minorBidi"/>
          <w:sz w:val="22"/>
          <w:szCs w:val="22"/>
        </w:rPr>
      </w:pPr>
      <w:r w:rsidRPr="00FE2B14">
        <w:rPr>
          <w:snapToGrid w:val="0"/>
        </w:rPr>
        <w:t>A.8.1.20.1</w:t>
      </w:r>
      <w:r>
        <w:rPr>
          <w:rFonts w:asciiTheme="minorHAnsi" w:eastAsiaTheme="minorEastAsia" w:hAnsiTheme="minorHAnsi" w:cstheme="minorBidi"/>
          <w:sz w:val="22"/>
          <w:szCs w:val="22"/>
        </w:rPr>
        <w:tab/>
      </w:r>
      <w:r w:rsidRPr="00FE2B14">
        <w:rPr>
          <w:snapToGrid w:val="0"/>
        </w:rPr>
        <w:t>Test Purpose and Environment</w:t>
      </w:r>
      <w:r>
        <w:tab/>
        <w:t>1760</w:t>
      </w:r>
    </w:p>
    <w:p w14:paraId="7CF4A13A" w14:textId="77777777" w:rsidR="001613A3" w:rsidRDefault="001613A3">
      <w:pPr>
        <w:pStyle w:val="TOC4"/>
        <w:rPr>
          <w:rFonts w:asciiTheme="minorHAnsi" w:eastAsiaTheme="minorEastAsia" w:hAnsiTheme="minorHAnsi" w:cstheme="minorBidi"/>
          <w:sz w:val="22"/>
          <w:szCs w:val="22"/>
        </w:rPr>
      </w:pPr>
      <w:r w:rsidRPr="00FE2B14">
        <w:rPr>
          <w:snapToGrid w:val="0"/>
        </w:rPr>
        <w:t>A.8.1.20.2</w:t>
      </w:r>
      <w:r>
        <w:rPr>
          <w:rFonts w:asciiTheme="minorHAnsi" w:eastAsiaTheme="minorEastAsia" w:hAnsiTheme="minorHAnsi" w:cstheme="minorBidi"/>
          <w:sz w:val="22"/>
          <w:szCs w:val="22"/>
        </w:rPr>
        <w:tab/>
      </w:r>
      <w:r w:rsidRPr="00FE2B14">
        <w:rPr>
          <w:snapToGrid w:val="0"/>
        </w:rPr>
        <w:t>Test Requirements</w:t>
      </w:r>
      <w:r>
        <w:tab/>
        <w:t>1762</w:t>
      </w:r>
    </w:p>
    <w:p w14:paraId="4FDA34F1" w14:textId="77777777" w:rsidR="001613A3" w:rsidRDefault="001613A3">
      <w:pPr>
        <w:pStyle w:val="TOC3"/>
        <w:rPr>
          <w:rFonts w:asciiTheme="minorHAnsi" w:eastAsiaTheme="minorEastAsia" w:hAnsiTheme="minorHAnsi" w:cstheme="minorBidi"/>
          <w:sz w:val="22"/>
          <w:szCs w:val="22"/>
        </w:rPr>
      </w:pPr>
      <w:r w:rsidRPr="00FE2B14">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1762</w:t>
      </w:r>
    </w:p>
    <w:p w14:paraId="012DD998" w14:textId="77777777" w:rsidR="001613A3" w:rsidRDefault="001613A3">
      <w:pPr>
        <w:pStyle w:val="TOC4"/>
        <w:rPr>
          <w:rFonts w:asciiTheme="minorHAnsi" w:eastAsiaTheme="minorEastAsia" w:hAnsiTheme="minorHAnsi" w:cstheme="minorBidi"/>
          <w:sz w:val="22"/>
          <w:szCs w:val="22"/>
        </w:rPr>
      </w:pPr>
      <w:r w:rsidRPr="00FE2B14">
        <w:rPr>
          <w:snapToGrid w:val="0"/>
        </w:rPr>
        <w:t>A.8.1.21.1</w:t>
      </w:r>
      <w:r>
        <w:rPr>
          <w:rFonts w:asciiTheme="minorHAnsi" w:eastAsiaTheme="minorEastAsia" w:hAnsiTheme="minorHAnsi" w:cstheme="minorBidi"/>
          <w:sz w:val="22"/>
          <w:szCs w:val="22"/>
        </w:rPr>
        <w:tab/>
      </w:r>
      <w:r w:rsidRPr="00FE2B14">
        <w:rPr>
          <w:snapToGrid w:val="0"/>
        </w:rPr>
        <w:t>Test Purpose and Environment</w:t>
      </w:r>
      <w:r>
        <w:tab/>
        <w:t>1762</w:t>
      </w:r>
    </w:p>
    <w:p w14:paraId="5701601A" w14:textId="77777777" w:rsidR="001613A3" w:rsidRDefault="001613A3">
      <w:pPr>
        <w:pStyle w:val="TOC4"/>
        <w:rPr>
          <w:rFonts w:asciiTheme="minorHAnsi" w:eastAsiaTheme="minorEastAsia" w:hAnsiTheme="minorHAnsi" w:cstheme="minorBidi"/>
          <w:sz w:val="22"/>
          <w:szCs w:val="22"/>
        </w:rPr>
      </w:pPr>
      <w:r w:rsidRPr="00FE2B14">
        <w:rPr>
          <w:snapToGrid w:val="0"/>
        </w:rPr>
        <w:t>A.8.1.21.2</w:t>
      </w:r>
      <w:r>
        <w:rPr>
          <w:rFonts w:asciiTheme="minorHAnsi" w:eastAsiaTheme="minorEastAsia" w:hAnsiTheme="minorHAnsi" w:cstheme="minorBidi"/>
          <w:sz w:val="22"/>
          <w:szCs w:val="22"/>
        </w:rPr>
        <w:tab/>
      </w:r>
      <w:r w:rsidRPr="00FE2B14">
        <w:rPr>
          <w:snapToGrid w:val="0"/>
        </w:rPr>
        <w:t>Test Requirements</w:t>
      </w:r>
      <w:r>
        <w:tab/>
        <w:t>1764</w:t>
      </w:r>
    </w:p>
    <w:p w14:paraId="6AD0B503" w14:textId="77777777" w:rsidR="001613A3" w:rsidRDefault="001613A3">
      <w:pPr>
        <w:pStyle w:val="TOC3"/>
        <w:rPr>
          <w:rFonts w:asciiTheme="minorHAnsi" w:eastAsiaTheme="minorEastAsia" w:hAnsiTheme="minorHAnsi" w:cstheme="minorBidi"/>
          <w:sz w:val="22"/>
          <w:szCs w:val="22"/>
        </w:rPr>
      </w:pPr>
      <w:r w:rsidRPr="00FE2B14">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FE2B14">
        <w:rPr>
          <w:rFonts w:cs="v4.2.0"/>
        </w:rPr>
        <w:t xml:space="preserve"> </w:t>
      </w:r>
      <w:r w:rsidRPr="00FE2B14">
        <w:rPr>
          <w:rFonts w:cs="v4.2.0"/>
          <w:lang w:eastAsia="zh-CN"/>
        </w:rPr>
        <w:t>with DRX for UE category 0</w:t>
      </w:r>
      <w:r>
        <w:tab/>
        <w:t>1765</w:t>
      </w:r>
    </w:p>
    <w:p w14:paraId="63BD2B26" w14:textId="77777777" w:rsidR="001613A3" w:rsidRDefault="001613A3">
      <w:pPr>
        <w:pStyle w:val="TOC4"/>
        <w:rPr>
          <w:rFonts w:asciiTheme="minorHAnsi" w:eastAsiaTheme="minorEastAsia" w:hAnsiTheme="minorHAnsi" w:cstheme="minorBidi"/>
          <w:sz w:val="22"/>
          <w:szCs w:val="22"/>
        </w:rPr>
      </w:pPr>
      <w:r w:rsidRPr="00FE2B14">
        <w:rPr>
          <w:snapToGrid w:val="0"/>
        </w:rPr>
        <w:t>A.8.1.22.1</w:t>
      </w:r>
      <w:r>
        <w:rPr>
          <w:rFonts w:asciiTheme="minorHAnsi" w:eastAsiaTheme="minorEastAsia" w:hAnsiTheme="minorHAnsi" w:cstheme="minorBidi"/>
          <w:sz w:val="22"/>
          <w:szCs w:val="22"/>
        </w:rPr>
        <w:tab/>
      </w:r>
      <w:r w:rsidRPr="00FE2B14">
        <w:rPr>
          <w:snapToGrid w:val="0"/>
        </w:rPr>
        <w:t>Test Purpose and Environment</w:t>
      </w:r>
      <w:r>
        <w:tab/>
        <w:t>1765</w:t>
      </w:r>
    </w:p>
    <w:p w14:paraId="6B2D42C5" w14:textId="77777777" w:rsidR="001613A3" w:rsidRDefault="001613A3">
      <w:pPr>
        <w:pStyle w:val="TOC4"/>
        <w:rPr>
          <w:rFonts w:asciiTheme="minorHAnsi" w:eastAsiaTheme="minorEastAsia" w:hAnsiTheme="minorHAnsi" w:cstheme="minorBidi"/>
          <w:sz w:val="22"/>
          <w:szCs w:val="22"/>
        </w:rPr>
      </w:pPr>
      <w:r w:rsidRPr="00FE2B14">
        <w:rPr>
          <w:snapToGrid w:val="0"/>
        </w:rPr>
        <w:t>A.8.1.22.2</w:t>
      </w:r>
      <w:r>
        <w:rPr>
          <w:rFonts w:asciiTheme="minorHAnsi" w:eastAsiaTheme="minorEastAsia" w:hAnsiTheme="minorHAnsi" w:cstheme="minorBidi"/>
          <w:sz w:val="22"/>
          <w:szCs w:val="22"/>
        </w:rPr>
        <w:tab/>
      </w:r>
      <w:r w:rsidRPr="00FE2B14">
        <w:rPr>
          <w:snapToGrid w:val="0"/>
        </w:rPr>
        <w:t>Test Requirements</w:t>
      </w:r>
      <w:r>
        <w:tab/>
        <w:t>1767</w:t>
      </w:r>
    </w:p>
    <w:p w14:paraId="426763F8" w14:textId="77777777" w:rsidR="001613A3" w:rsidRDefault="001613A3">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1767</w:t>
      </w:r>
    </w:p>
    <w:p w14:paraId="13730A39" w14:textId="77777777" w:rsidR="001613A3" w:rsidRDefault="001613A3">
      <w:pPr>
        <w:pStyle w:val="TOC4"/>
        <w:rPr>
          <w:rFonts w:asciiTheme="minorHAnsi" w:eastAsiaTheme="minorEastAsia" w:hAnsiTheme="minorHAnsi" w:cstheme="minorBidi"/>
          <w:sz w:val="22"/>
          <w:szCs w:val="22"/>
        </w:rPr>
      </w:pPr>
      <w:r w:rsidRPr="00FE2B14">
        <w:rPr>
          <w:snapToGrid w:val="0"/>
        </w:rPr>
        <w:t>A.8.1.23.1</w:t>
      </w:r>
      <w:r>
        <w:rPr>
          <w:rFonts w:asciiTheme="minorHAnsi" w:eastAsiaTheme="minorEastAsia" w:hAnsiTheme="minorHAnsi" w:cstheme="minorBidi"/>
          <w:sz w:val="22"/>
          <w:szCs w:val="22"/>
        </w:rPr>
        <w:tab/>
      </w:r>
      <w:r w:rsidRPr="00FE2B14">
        <w:rPr>
          <w:snapToGrid w:val="0"/>
        </w:rPr>
        <w:t>Test Purpose and Environment</w:t>
      </w:r>
      <w:r>
        <w:tab/>
        <w:t>1767</w:t>
      </w:r>
    </w:p>
    <w:p w14:paraId="3F5BDA1D" w14:textId="77777777" w:rsidR="001613A3" w:rsidRDefault="001613A3">
      <w:pPr>
        <w:pStyle w:val="TOC4"/>
        <w:rPr>
          <w:rFonts w:asciiTheme="minorHAnsi" w:eastAsiaTheme="minorEastAsia" w:hAnsiTheme="minorHAnsi" w:cstheme="minorBidi"/>
          <w:sz w:val="22"/>
          <w:szCs w:val="22"/>
        </w:rPr>
      </w:pPr>
      <w:r w:rsidRPr="00FE2B14">
        <w:rPr>
          <w:snapToGrid w:val="0"/>
        </w:rPr>
        <w:t>A.8.1.23.2</w:t>
      </w:r>
      <w:r>
        <w:rPr>
          <w:rFonts w:asciiTheme="minorHAnsi" w:eastAsiaTheme="minorEastAsia" w:hAnsiTheme="minorHAnsi" w:cstheme="minorBidi"/>
          <w:sz w:val="22"/>
          <w:szCs w:val="22"/>
        </w:rPr>
        <w:tab/>
      </w:r>
      <w:r w:rsidRPr="00FE2B14">
        <w:rPr>
          <w:snapToGrid w:val="0"/>
        </w:rPr>
        <w:t>Test Requirements</w:t>
      </w:r>
      <w:r>
        <w:tab/>
        <w:t>1768</w:t>
      </w:r>
    </w:p>
    <w:p w14:paraId="41CB6739" w14:textId="77777777" w:rsidR="001613A3" w:rsidRDefault="001613A3">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1769</w:t>
      </w:r>
    </w:p>
    <w:p w14:paraId="3343C3A2" w14:textId="77777777" w:rsidR="001613A3" w:rsidRDefault="001613A3">
      <w:pPr>
        <w:pStyle w:val="TOC4"/>
        <w:rPr>
          <w:rFonts w:asciiTheme="minorHAnsi" w:eastAsiaTheme="minorEastAsia" w:hAnsiTheme="minorHAnsi" w:cstheme="minorBidi"/>
          <w:sz w:val="22"/>
          <w:szCs w:val="22"/>
        </w:rPr>
      </w:pPr>
      <w:r w:rsidRPr="00FE2B14">
        <w:rPr>
          <w:snapToGrid w:val="0"/>
        </w:rPr>
        <w:t>A.8.1.24.1</w:t>
      </w:r>
      <w:r>
        <w:rPr>
          <w:rFonts w:asciiTheme="minorHAnsi" w:eastAsiaTheme="minorEastAsia" w:hAnsiTheme="minorHAnsi" w:cstheme="minorBidi"/>
          <w:sz w:val="22"/>
          <w:szCs w:val="22"/>
        </w:rPr>
        <w:tab/>
      </w:r>
      <w:r w:rsidRPr="00FE2B14">
        <w:rPr>
          <w:snapToGrid w:val="0"/>
        </w:rPr>
        <w:t>Test Purpose and Environment</w:t>
      </w:r>
      <w:r>
        <w:tab/>
        <w:t>1769</w:t>
      </w:r>
    </w:p>
    <w:p w14:paraId="49B4F418" w14:textId="77777777" w:rsidR="001613A3" w:rsidRDefault="001613A3">
      <w:pPr>
        <w:pStyle w:val="TOC4"/>
        <w:rPr>
          <w:rFonts w:asciiTheme="minorHAnsi" w:eastAsiaTheme="minorEastAsia" w:hAnsiTheme="minorHAnsi" w:cstheme="minorBidi"/>
          <w:sz w:val="22"/>
          <w:szCs w:val="22"/>
        </w:rPr>
      </w:pPr>
      <w:r w:rsidRPr="00FE2B14">
        <w:rPr>
          <w:snapToGrid w:val="0"/>
        </w:rPr>
        <w:t>A.8.1.24.2</w:t>
      </w:r>
      <w:r>
        <w:rPr>
          <w:rFonts w:asciiTheme="minorHAnsi" w:eastAsiaTheme="minorEastAsia" w:hAnsiTheme="minorHAnsi" w:cstheme="minorBidi"/>
          <w:sz w:val="22"/>
          <w:szCs w:val="22"/>
        </w:rPr>
        <w:tab/>
      </w:r>
      <w:r w:rsidRPr="00FE2B14">
        <w:rPr>
          <w:snapToGrid w:val="0"/>
        </w:rPr>
        <w:t>Test Requirements</w:t>
      </w:r>
      <w:r>
        <w:tab/>
        <w:t>1771</w:t>
      </w:r>
    </w:p>
    <w:p w14:paraId="3E05192E" w14:textId="77777777" w:rsidR="001613A3" w:rsidRDefault="001613A3">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1771</w:t>
      </w:r>
    </w:p>
    <w:p w14:paraId="64A3D918" w14:textId="77777777" w:rsidR="001613A3" w:rsidRDefault="001613A3">
      <w:pPr>
        <w:pStyle w:val="TOC4"/>
        <w:rPr>
          <w:rFonts w:asciiTheme="minorHAnsi" w:eastAsiaTheme="minorEastAsia" w:hAnsiTheme="minorHAnsi" w:cstheme="minorBidi"/>
          <w:sz w:val="22"/>
          <w:szCs w:val="22"/>
        </w:rPr>
      </w:pPr>
      <w:r w:rsidRPr="00FE2B14">
        <w:rPr>
          <w:snapToGrid w:val="0"/>
        </w:rPr>
        <w:t>A.8.1.25.</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1771</w:t>
      </w:r>
    </w:p>
    <w:p w14:paraId="7CCC5052" w14:textId="77777777" w:rsidR="001613A3" w:rsidRDefault="001613A3">
      <w:pPr>
        <w:pStyle w:val="TOC4"/>
        <w:rPr>
          <w:rFonts w:asciiTheme="minorHAnsi" w:eastAsiaTheme="minorEastAsia" w:hAnsiTheme="minorHAnsi" w:cstheme="minorBidi"/>
          <w:sz w:val="22"/>
          <w:szCs w:val="22"/>
        </w:rPr>
      </w:pPr>
      <w:r w:rsidRPr="00FE2B14">
        <w:rPr>
          <w:snapToGrid w:val="0"/>
        </w:rPr>
        <w:t>A.8.1.25.2</w:t>
      </w:r>
      <w:r>
        <w:rPr>
          <w:rFonts w:asciiTheme="minorHAnsi" w:eastAsiaTheme="minorEastAsia" w:hAnsiTheme="minorHAnsi" w:cstheme="minorBidi"/>
          <w:sz w:val="22"/>
          <w:szCs w:val="22"/>
        </w:rPr>
        <w:tab/>
      </w:r>
      <w:r w:rsidRPr="00FE2B14">
        <w:rPr>
          <w:snapToGrid w:val="0"/>
        </w:rPr>
        <w:t>Test Requirements</w:t>
      </w:r>
      <w:r>
        <w:tab/>
        <w:t>1773</w:t>
      </w:r>
    </w:p>
    <w:p w14:paraId="45325B7D" w14:textId="77777777" w:rsidR="001613A3" w:rsidRDefault="001613A3">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1773</w:t>
      </w:r>
    </w:p>
    <w:p w14:paraId="37ECB46F" w14:textId="77777777" w:rsidR="001613A3" w:rsidRDefault="001613A3">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1773</w:t>
      </w:r>
    </w:p>
    <w:p w14:paraId="0ED2E0FE" w14:textId="77777777" w:rsidR="001613A3" w:rsidRDefault="001613A3">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1776</w:t>
      </w:r>
    </w:p>
    <w:p w14:paraId="4B0E1B82" w14:textId="77777777" w:rsidR="001613A3" w:rsidRDefault="001613A3">
      <w:pPr>
        <w:pStyle w:val="TOC4"/>
        <w:rPr>
          <w:rFonts w:asciiTheme="minorHAnsi" w:eastAsiaTheme="minorEastAsia" w:hAnsiTheme="minorHAnsi" w:cstheme="minorBidi"/>
          <w:sz w:val="22"/>
          <w:szCs w:val="22"/>
        </w:rPr>
      </w:pPr>
      <w:r w:rsidRPr="00FE2B14">
        <w:rPr>
          <w:snapToGrid w:val="0"/>
        </w:rPr>
        <w:t>A.8.1.27.1</w:t>
      </w:r>
      <w:r>
        <w:rPr>
          <w:rFonts w:asciiTheme="minorHAnsi" w:eastAsiaTheme="minorEastAsia" w:hAnsiTheme="minorHAnsi" w:cstheme="minorBidi"/>
          <w:sz w:val="22"/>
          <w:szCs w:val="22"/>
        </w:rPr>
        <w:tab/>
      </w:r>
      <w:r w:rsidRPr="00FE2B14">
        <w:rPr>
          <w:snapToGrid w:val="0"/>
        </w:rPr>
        <w:t>Test Purpose and Environment</w:t>
      </w:r>
      <w:r>
        <w:tab/>
        <w:t>1776</w:t>
      </w:r>
    </w:p>
    <w:p w14:paraId="77421CA5" w14:textId="77777777" w:rsidR="001613A3" w:rsidRDefault="001613A3">
      <w:pPr>
        <w:pStyle w:val="TOC4"/>
        <w:rPr>
          <w:rFonts w:asciiTheme="minorHAnsi" w:eastAsiaTheme="minorEastAsia" w:hAnsiTheme="minorHAnsi" w:cstheme="minorBidi"/>
          <w:sz w:val="22"/>
          <w:szCs w:val="22"/>
        </w:rPr>
      </w:pPr>
      <w:r w:rsidRPr="00FE2B14">
        <w:rPr>
          <w:snapToGrid w:val="0"/>
        </w:rPr>
        <w:t>A.8.1.27.2</w:t>
      </w:r>
      <w:r>
        <w:rPr>
          <w:rFonts w:asciiTheme="minorHAnsi" w:eastAsiaTheme="minorEastAsia" w:hAnsiTheme="minorHAnsi" w:cstheme="minorBidi"/>
          <w:sz w:val="22"/>
          <w:szCs w:val="22"/>
        </w:rPr>
        <w:tab/>
      </w:r>
      <w:r w:rsidRPr="00FE2B14">
        <w:rPr>
          <w:snapToGrid w:val="0"/>
        </w:rPr>
        <w:t>Test Requirements</w:t>
      </w:r>
      <w:r>
        <w:tab/>
        <w:t>1778</w:t>
      </w:r>
    </w:p>
    <w:p w14:paraId="3E51DEA7" w14:textId="77777777" w:rsidR="001613A3" w:rsidRDefault="001613A3">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1778</w:t>
      </w:r>
    </w:p>
    <w:p w14:paraId="65D7781E" w14:textId="77777777" w:rsidR="001613A3" w:rsidRDefault="001613A3">
      <w:pPr>
        <w:pStyle w:val="TOC4"/>
        <w:rPr>
          <w:rFonts w:asciiTheme="minorHAnsi" w:eastAsiaTheme="minorEastAsia" w:hAnsiTheme="minorHAnsi" w:cstheme="minorBidi"/>
          <w:sz w:val="22"/>
          <w:szCs w:val="22"/>
        </w:rPr>
      </w:pPr>
      <w:r w:rsidRPr="00FE2B14">
        <w:rPr>
          <w:snapToGrid w:val="0"/>
        </w:rPr>
        <w:t>A.8.1.28.</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1778</w:t>
      </w:r>
    </w:p>
    <w:p w14:paraId="162813BB" w14:textId="77777777" w:rsidR="001613A3" w:rsidRDefault="001613A3">
      <w:pPr>
        <w:pStyle w:val="TOC4"/>
        <w:rPr>
          <w:rFonts w:asciiTheme="minorHAnsi" w:eastAsiaTheme="minorEastAsia" w:hAnsiTheme="minorHAnsi" w:cstheme="minorBidi"/>
          <w:sz w:val="22"/>
          <w:szCs w:val="22"/>
        </w:rPr>
      </w:pPr>
      <w:r w:rsidRPr="00FE2B14">
        <w:rPr>
          <w:snapToGrid w:val="0"/>
        </w:rPr>
        <w:t>A.8.1.28.2</w:t>
      </w:r>
      <w:r>
        <w:rPr>
          <w:rFonts w:asciiTheme="minorHAnsi" w:eastAsiaTheme="minorEastAsia" w:hAnsiTheme="minorHAnsi" w:cstheme="minorBidi"/>
          <w:sz w:val="22"/>
          <w:szCs w:val="22"/>
        </w:rPr>
        <w:tab/>
      </w:r>
      <w:r w:rsidRPr="00FE2B14">
        <w:rPr>
          <w:snapToGrid w:val="0"/>
        </w:rPr>
        <w:t>Test Requirements</w:t>
      </w:r>
      <w:r>
        <w:tab/>
        <w:t>1780</w:t>
      </w:r>
    </w:p>
    <w:p w14:paraId="1A89B7F0" w14:textId="77777777" w:rsidR="001613A3" w:rsidRDefault="001613A3">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1780</w:t>
      </w:r>
    </w:p>
    <w:p w14:paraId="30624536" w14:textId="77777777" w:rsidR="001613A3" w:rsidRDefault="001613A3">
      <w:pPr>
        <w:pStyle w:val="TOC4"/>
        <w:rPr>
          <w:rFonts w:asciiTheme="minorHAnsi" w:eastAsiaTheme="minorEastAsia" w:hAnsiTheme="minorHAnsi" w:cstheme="minorBidi"/>
          <w:sz w:val="22"/>
          <w:szCs w:val="22"/>
        </w:rPr>
      </w:pPr>
      <w:r w:rsidRPr="00FE2B14">
        <w:rPr>
          <w:snapToGrid w:val="0"/>
        </w:rPr>
        <w:t>A.8.1.29.1</w:t>
      </w:r>
      <w:r>
        <w:rPr>
          <w:rFonts w:asciiTheme="minorHAnsi" w:eastAsiaTheme="minorEastAsia" w:hAnsiTheme="minorHAnsi" w:cstheme="minorBidi"/>
          <w:sz w:val="22"/>
          <w:szCs w:val="22"/>
        </w:rPr>
        <w:tab/>
      </w:r>
      <w:r w:rsidRPr="00FE2B14">
        <w:rPr>
          <w:snapToGrid w:val="0"/>
        </w:rPr>
        <w:t>Test Purpose and Environment</w:t>
      </w:r>
      <w:r>
        <w:tab/>
        <w:t>1780</w:t>
      </w:r>
    </w:p>
    <w:p w14:paraId="4505E5FC" w14:textId="77777777" w:rsidR="001613A3" w:rsidRDefault="001613A3">
      <w:pPr>
        <w:pStyle w:val="TOC4"/>
        <w:rPr>
          <w:rFonts w:asciiTheme="minorHAnsi" w:eastAsiaTheme="minorEastAsia" w:hAnsiTheme="minorHAnsi" w:cstheme="minorBidi"/>
          <w:sz w:val="22"/>
          <w:szCs w:val="22"/>
        </w:rPr>
      </w:pPr>
      <w:r w:rsidRPr="00FE2B14">
        <w:rPr>
          <w:snapToGrid w:val="0"/>
        </w:rPr>
        <w:t>A.8.1.29.2</w:t>
      </w:r>
      <w:r>
        <w:rPr>
          <w:rFonts w:asciiTheme="minorHAnsi" w:eastAsiaTheme="minorEastAsia" w:hAnsiTheme="minorHAnsi" w:cstheme="minorBidi"/>
          <w:sz w:val="22"/>
          <w:szCs w:val="22"/>
        </w:rPr>
        <w:tab/>
      </w:r>
      <w:r w:rsidRPr="00FE2B14">
        <w:rPr>
          <w:snapToGrid w:val="0"/>
        </w:rPr>
        <w:t>Test Requirements</w:t>
      </w:r>
      <w:r>
        <w:tab/>
        <w:t>1782</w:t>
      </w:r>
    </w:p>
    <w:p w14:paraId="0E54C553" w14:textId="77777777" w:rsidR="001613A3" w:rsidRDefault="001613A3">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1783</w:t>
      </w:r>
    </w:p>
    <w:p w14:paraId="6522AD48" w14:textId="77777777" w:rsidR="001613A3" w:rsidRDefault="001613A3">
      <w:pPr>
        <w:pStyle w:val="TOC4"/>
        <w:rPr>
          <w:rFonts w:asciiTheme="minorHAnsi" w:eastAsiaTheme="minorEastAsia" w:hAnsiTheme="minorHAnsi" w:cstheme="minorBidi"/>
          <w:sz w:val="22"/>
          <w:szCs w:val="22"/>
        </w:rPr>
      </w:pPr>
      <w:r w:rsidRPr="00FE2B14">
        <w:rPr>
          <w:snapToGrid w:val="0"/>
        </w:rPr>
        <w:t>A.8.1.30.</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1783</w:t>
      </w:r>
    </w:p>
    <w:p w14:paraId="7E5EA2D5" w14:textId="77777777" w:rsidR="001613A3" w:rsidRDefault="001613A3">
      <w:pPr>
        <w:pStyle w:val="TOC4"/>
        <w:rPr>
          <w:rFonts w:asciiTheme="minorHAnsi" w:eastAsiaTheme="minorEastAsia" w:hAnsiTheme="minorHAnsi" w:cstheme="minorBidi"/>
          <w:sz w:val="22"/>
          <w:szCs w:val="22"/>
        </w:rPr>
      </w:pPr>
      <w:r w:rsidRPr="00FE2B14">
        <w:rPr>
          <w:snapToGrid w:val="0"/>
        </w:rPr>
        <w:t>A.8.1.30.2</w:t>
      </w:r>
      <w:r>
        <w:rPr>
          <w:rFonts w:asciiTheme="minorHAnsi" w:eastAsiaTheme="minorEastAsia" w:hAnsiTheme="minorHAnsi" w:cstheme="minorBidi"/>
          <w:sz w:val="22"/>
          <w:szCs w:val="22"/>
        </w:rPr>
        <w:tab/>
      </w:r>
      <w:r w:rsidRPr="00FE2B14">
        <w:rPr>
          <w:snapToGrid w:val="0"/>
        </w:rPr>
        <w:t>Test Requirements</w:t>
      </w:r>
      <w:r>
        <w:tab/>
        <w:t>1785</w:t>
      </w:r>
    </w:p>
    <w:p w14:paraId="0F99B301" w14:textId="77777777" w:rsidR="001613A3" w:rsidRDefault="001613A3">
      <w:pPr>
        <w:pStyle w:val="TOC3"/>
        <w:rPr>
          <w:rFonts w:asciiTheme="minorHAnsi" w:eastAsiaTheme="minorEastAsia" w:hAnsiTheme="minorHAnsi" w:cstheme="minorBidi"/>
          <w:sz w:val="22"/>
          <w:szCs w:val="22"/>
        </w:rPr>
      </w:pPr>
      <w:r w:rsidRPr="00FE2B14">
        <w:rPr>
          <w:rFonts w:cs="v4.2.0"/>
        </w:rPr>
        <w:t>A.8.1.31 E-UTRAN FDD-FDD intra-frequency event triggered reporting under fading propagation conditions in asynchronous cells for Cat-M1 UE in CEModeB</w:t>
      </w:r>
      <w:r>
        <w:tab/>
        <w:t>1785</w:t>
      </w:r>
    </w:p>
    <w:p w14:paraId="1674D6F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A.8.1.31.1</w:t>
      </w:r>
      <w:r>
        <w:rPr>
          <w:rFonts w:asciiTheme="minorHAnsi" w:eastAsiaTheme="minorEastAsia" w:hAnsiTheme="minorHAnsi" w:cstheme="minorBidi"/>
          <w:sz w:val="22"/>
          <w:szCs w:val="22"/>
        </w:rPr>
        <w:tab/>
      </w:r>
      <w:r w:rsidRPr="00FE2B14">
        <w:rPr>
          <w:rFonts w:cs="v4.2.0"/>
          <w:snapToGrid w:val="0"/>
        </w:rPr>
        <w:t>Test Purpose and Environment</w:t>
      </w:r>
      <w:r>
        <w:tab/>
        <w:t>1785</w:t>
      </w:r>
    </w:p>
    <w:p w14:paraId="1B66FAD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A.8.1.31.2</w:t>
      </w:r>
      <w:r>
        <w:rPr>
          <w:rFonts w:asciiTheme="minorHAnsi" w:eastAsiaTheme="minorEastAsia" w:hAnsiTheme="minorHAnsi" w:cstheme="minorBidi"/>
          <w:sz w:val="22"/>
          <w:szCs w:val="22"/>
        </w:rPr>
        <w:tab/>
      </w:r>
      <w:r w:rsidRPr="00FE2B14">
        <w:rPr>
          <w:rFonts w:cs="v4.2.0"/>
          <w:snapToGrid w:val="0"/>
        </w:rPr>
        <w:t>Test Requirements</w:t>
      </w:r>
      <w:r>
        <w:tab/>
        <w:t>1787</w:t>
      </w:r>
    </w:p>
    <w:p w14:paraId="58B2371D" w14:textId="77777777" w:rsidR="001613A3" w:rsidRDefault="001613A3">
      <w:pPr>
        <w:pStyle w:val="TOC3"/>
        <w:rPr>
          <w:rFonts w:asciiTheme="minorHAnsi" w:eastAsiaTheme="minorEastAsia" w:hAnsiTheme="minorHAnsi" w:cstheme="minorBidi"/>
          <w:sz w:val="22"/>
          <w:szCs w:val="22"/>
        </w:rPr>
      </w:pPr>
      <w:r w:rsidRPr="00FE2B14">
        <w:rPr>
          <w:rFonts w:cs="v4.2.0"/>
        </w:rPr>
        <w:t xml:space="preserve">A.8.1.32 E-UTRAN FDD-FDD intra-frequency event triggered reporting under fading propagation conditions in synchronous cells for Cat-M1 UE in </w:t>
      </w:r>
      <w:r w:rsidRPr="00FE2B14">
        <w:rPr>
          <w:rFonts w:cs="v4.2.0"/>
          <w:lang w:eastAsia="zh-CN"/>
        </w:rPr>
        <w:t>CEModeB</w:t>
      </w:r>
      <w:r>
        <w:tab/>
        <w:t>1788</w:t>
      </w:r>
    </w:p>
    <w:p w14:paraId="47F93D09"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A.8.1.32.1</w:t>
      </w:r>
      <w:r>
        <w:rPr>
          <w:rFonts w:asciiTheme="minorHAnsi" w:eastAsiaTheme="minorEastAsia" w:hAnsiTheme="minorHAnsi" w:cstheme="minorBidi"/>
          <w:sz w:val="22"/>
          <w:szCs w:val="22"/>
        </w:rPr>
        <w:tab/>
      </w:r>
      <w:r w:rsidRPr="00FE2B14">
        <w:rPr>
          <w:rFonts w:cs="v4.2.0"/>
          <w:snapToGrid w:val="0"/>
        </w:rPr>
        <w:t>Test Purpose and Environment</w:t>
      </w:r>
      <w:r>
        <w:tab/>
        <w:t>1788</w:t>
      </w:r>
    </w:p>
    <w:p w14:paraId="3FA7528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A.8.1.32.2</w:t>
      </w:r>
      <w:r>
        <w:rPr>
          <w:rFonts w:asciiTheme="minorHAnsi" w:eastAsiaTheme="minorEastAsia" w:hAnsiTheme="minorHAnsi" w:cstheme="minorBidi"/>
          <w:sz w:val="22"/>
          <w:szCs w:val="22"/>
        </w:rPr>
        <w:tab/>
      </w:r>
      <w:r w:rsidRPr="00FE2B14">
        <w:rPr>
          <w:rFonts w:cs="v4.2.0"/>
          <w:snapToGrid w:val="0"/>
        </w:rPr>
        <w:t>Test Requirements</w:t>
      </w:r>
      <w:r>
        <w:tab/>
        <w:t>1789</w:t>
      </w:r>
    </w:p>
    <w:p w14:paraId="11158067" w14:textId="77777777" w:rsidR="001613A3" w:rsidRDefault="001613A3">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1790</w:t>
      </w:r>
    </w:p>
    <w:p w14:paraId="00EB98DC" w14:textId="77777777" w:rsidR="001613A3" w:rsidRDefault="001613A3">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1790</w:t>
      </w:r>
    </w:p>
    <w:p w14:paraId="6953CE31" w14:textId="77777777" w:rsidR="001613A3" w:rsidRDefault="001613A3">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1791</w:t>
      </w:r>
    </w:p>
    <w:p w14:paraId="4F1A1654" w14:textId="77777777" w:rsidR="001613A3" w:rsidRDefault="001613A3">
      <w:pPr>
        <w:pStyle w:val="TOC3"/>
        <w:rPr>
          <w:rFonts w:asciiTheme="minorHAnsi" w:eastAsiaTheme="minorEastAsia" w:hAnsiTheme="minorHAnsi" w:cstheme="minorBidi"/>
          <w:sz w:val="22"/>
          <w:szCs w:val="22"/>
        </w:rPr>
      </w:pPr>
      <w:r w:rsidRPr="00FE2B14">
        <w:rPr>
          <w:rFonts w:cs="v4.2.0"/>
        </w:rPr>
        <w:t>A.8.1.34</w:t>
      </w:r>
      <w:r>
        <w:rPr>
          <w:rFonts w:asciiTheme="minorHAnsi" w:eastAsiaTheme="minorEastAsia" w:hAnsiTheme="minorHAnsi" w:cstheme="minorBidi"/>
          <w:sz w:val="22"/>
          <w:szCs w:val="22"/>
        </w:rPr>
        <w:tab/>
      </w:r>
      <w:r w:rsidRPr="00FE2B14">
        <w:rPr>
          <w:rFonts w:cs="v4.2.0"/>
        </w:rPr>
        <w:t xml:space="preserve">E-UTRAN HD-FDD intra-frequency event triggered reporting under fading propagation conditions in synchronous cells for Cat-M1 UE in </w:t>
      </w:r>
      <w:r w:rsidRPr="00FE2B14">
        <w:rPr>
          <w:rFonts w:cs="v4.2.0"/>
          <w:lang w:eastAsia="zh-CN"/>
        </w:rPr>
        <w:t>CEModeB</w:t>
      </w:r>
      <w:r>
        <w:tab/>
        <w:t>1792</w:t>
      </w:r>
    </w:p>
    <w:p w14:paraId="36D7625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lastRenderedPageBreak/>
        <w:t>A.8.1.34.1</w:t>
      </w:r>
      <w:r>
        <w:rPr>
          <w:rFonts w:asciiTheme="minorHAnsi" w:eastAsiaTheme="minorEastAsia" w:hAnsiTheme="minorHAnsi" w:cstheme="minorBidi"/>
          <w:sz w:val="22"/>
          <w:szCs w:val="22"/>
        </w:rPr>
        <w:tab/>
      </w:r>
      <w:r w:rsidRPr="00FE2B14">
        <w:rPr>
          <w:rFonts w:cs="v4.2.0"/>
          <w:snapToGrid w:val="0"/>
        </w:rPr>
        <w:t>Test Purpose and Environment</w:t>
      </w:r>
      <w:r>
        <w:tab/>
        <w:t>1792</w:t>
      </w:r>
    </w:p>
    <w:p w14:paraId="7FE57F6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A.8.1.34.2</w:t>
      </w:r>
      <w:r>
        <w:rPr>
          <w:rFonts w:asciiTheme="minorHAnsi" w:eastAsiaTheme="minorEastAsia" w:hAnsiTheme="minorHAnsi" w:cstheme="minorBidi"/>
          <w:sz w:val="22"/>
          <w:szCs w:val="22"/>
        </w:rPr>
        <w:tab/>
      </w:r>
      <w:r w:rsidRPr="00FE2B14">
        <w:rPr>
          <w:rFonts w:cs="v4.2.0"/>
          <w:snapToGrid w:val="0"/>
        </w:rPr>
        <w:t>Test Requirements</w:t>
      </w:r>
      <w:r>
        <w:tab/>
        <w:t>1793</w:t>
      </w:r>
    </w:p>
    <w:p w14:paraId="225632D2" w14:textId="77777777" w:rsidR="001613A3" w:rsidRDefault="001613A3">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1794</w:t>
      </w:r>
    </w:p>
    <w:p w14:paraId="5FE85B02" w14:textId="77777777" w:rsidR="001613A3" w:rsidRDefault="001613A3">
      <w:pPr>
        <w:pStyle w:val="TOC4"/>
        <w:rPr>
          <w:rFonts w:asciiTheme="minorHAnsi" w:eastAsiaTheme="minorEastAsia" w:hAnsiTheme="minorHAnsi" w:cstheme="minorBidi"/>
          <w:sz w:val="22"/>
          <w:szCs w:val="22"/>
        </w:rPr>
      </w:pPr>
      <w:r w:rsidRPr="00FE2B14">
        <w:rPr>
          <w:snapToGrid w:val="0"/>
        </w:rPr>
        <w:t>A.8.1.35.1</w:t>
      </w:r>
      <w:r>
        <w:rPr>
          <w:rFonts w:asciiTheme="minorHAnsi" w:eastAsiaTheme="minorEastAsia" w:hAnsiTheme="minorHAnsi" w:cstheme="minorBidi"/>
          <w:sz w:val="22"/>
          <w:szCs w:val="22"/>
        </w:rPr>
        <w:tab/>
      </w:r>
      <w:r w:rsidRPr="00FE2B14">
        <w:rPr>
          <w:snapToGrid w:val="0"/>
        </w:rPr>
        <w:t>Test Purpose and Environment</w:t>
      </w:r>
      <w:r>
        <w:tab/>
        <w:t>1794</w:t>
      </w:r>
    </w:p>
    <w:p w14:paraId="6FF848D2" w14:textId="77777777" w:rsidR="001613A3" w:rsidRDefault="001613A3">
      <w:pPr>
        <w:pStyle w:val="TOC4"/>
        <w:rPr>
          <w:rFonts w:asciiTheme="minorHAnsi" w:eastAsiaTheme="minorEastAsia" w:hAnsiTheme="minorHAnsi" w:cstheme="minorBidi"/>
          <w:sz w:val="22"/>
          <w:szCs w:val="22"/>
        </w:rPr>
      </w:pPr>
      <w:r w:rsidRPr="00FE2B14">
        <w:rPr>
          <w:snapToGrid w:val="0"/>
        </w:rPr>
        <w:t>A.8.1.35.2</w:t>
      </w:r>
      <w:r>
        <w:rPr>
          <w:rFonts w:asciiTheme="minorHAnsi" w:eastAsiaTheme="minorEastAsia" w:hAnsiTheme="minorHAnsi" w:cstheme="minorBidi"/>
          <w:sz w:val="22"/>
          <w:szCs w:val="22"/>
        </w:rPr>
        <w:tab/>
      </w:r>
      <w:r w:rsidRPr="00FE2B14">
        <w:rPr>
          <w:snapToGrid w:val="0"/>
        </w:rPr>
        <w:t>Test Requirements</w:t>
      </w:r>
      <w:r>
        <w:tab/>
        <w:t>1795</w:t>
      </w:r>
    </w:p>
    <w:p w14:paraId="230E8C1D" w14:textId="77777777" w:rsidR="001613A3" w:rsidRDefault="001613A3">
      <w:pPr>
        <w:pStyle w:val="TOC3"/>
        <w:rPr>
          <w:rFonts w:asciiTheme="minorHAnsi" w:eastAsiaTheme="minorEastAsia" w:hAnsiTheme="minorHAnsi" w:cstheme="minorBidi"/>
          <w:sz w:val="22"/>
          <w:szCs w:val="22"/>
        </w:rPr>
      </w:pPr>
      <w:r w:rsidRPr="00FE2B14">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1796</w:t>
      </w:r>
    </w:p>
    <w:p w14:paraId="0021F6B3" w14:textId="77777777" w:rsidR="001613A3" w:rsidRDefault="001613A3">
      <w:pPr>
        <w:pStyle w:val="TOC4"/>
        <w:rPr>
          <w:rFonts w:asciiTheme="minorHAnsi" w:eastAsiaTheme="minorEastAsia" w:hAnsiTheme="minorHAnsi" w:cstheme="minorBidi"/>
          <w:sz w:val="22"/>
          <w:szCs w:val="22"/>
        </w:rPr>
      </w:pPr>
      <w:r w:rsidRPr="00FE2B14">
        <w:rPr>
          <w:snapToGrid w:val="0"/>
        </w:rPr>
        <w:t>A.8.1.36.1</w:t>
      </w:r>
      <w:r>
        <w:rPr>
          <w:rFonts w:asciiTheme="minorHAnsi" w:eastAsiaTheme="minorEastAsia" w:hAnsiTheme="minorHAnsi" w:cstheme="minorBidi"/>
          <w:sz w:val="22"/>
          <w:szCs w:val="22"/>
        </w:rPr>
        <w:tab/>
      </w:r>
      <w:r w:rsidRPr="00FE2B14">
        <w:rPr>
          <w:snapToGrid w:val="0"/>
        </w:rPr>
        <w:t>Test Purpose and Environment</w:t>
      </w:r>
      <w:r>
        <w:tab/>
        <w:t>1796</w:t>
      </w:r>
    </w:p>
    <w:p w14:paraId="3201F36A" w14:textId="77777777" w:rsidR="001613A3" w:rsidRDefault="001613A3">
      <w:pPr>
        <w:pStyle w:val="TOC4"/>
        <w:rPr>
          <w:rFonts w:asciiTheme="minorHAnsi" w:eastAsiaTheme="minorEastAsia" w:hAnsiTheme="minorHAnsi" w:cstheme="minorBidi"/>
          <w:sz w:val="22"/>
          <w:szCs w:val="22"/>
        </w:rPr>
      </w:pPr>
      <w:r w:rsidRPr="00FE2B14">
        <w:rPr>
          <w:snapToGrid w:val="0"/>
        </w:rPr>
        <w:t>A.8.1.36.2</w:t>
      </w:r>
      <w:r>
        <w:rPr>
          <w:rFonts w:asciiTheme="minorHAnsi" w:eastAsiaTheme="minorEastAsia" w:hAnsiTheme="minorHAnsi" w:cstheme="minorBidi"/>
          <w:sz w:val="22"/>
          <w:szCs w:val="22"/>
        </w:rPr>
        <w:tab/>
      </w:r>
      <w:r w:rsidRPr="00FE2B14">
        <w:rPr>
          <w:snapToGrid w:val="0"/>
        </w:rPr>
        <w:t>Test Requirements</w:t>
      </w:r>
      <w:r>
        <w:tab/>
        <w:t>1797</w:t>
      </w:r>
    </w:p>
    <w:p w14:paraId="0FE400CE" w14:textId="77777777" w:rsidR="001613A3" w:rsidRDefault="001613A3">
      <w:pPr>
        <w:pStyle w:val="TOC3"/>
        <w:rPr>
          <w:rFonts w:asciiTheme="minorHAnsi" w:eastAsiaTheme="minorEastAsia" w:hAnsiTheme="minorHAnsi" w:cstheme="minorBidi"/>
          <w:sz w:val="22"/>
          <w:szCs w:val="22"/>
        </w:rPr>
      </w:pPr>
      <w:r w:rsidRPr="00FE2B14">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1798</w:t>
      </w:r>
    </w:p>
    <w:p w14:paraId="38FF91CA" w14:textId="77777777" w:rsidR="001613A3" w:rsidRDefault="001613A3">
      <w:pPr>
        <w:pStyle w:val="TOC4"/>
        <w:rPr>
          <w:rFonts w:asciiTheme="minorHAnsi" w:eastAsiaTheme="minorEastAsia" w:hAnsiTheme="minorHAnsi" w:cstheme="minorBidi"/>
          <w:sz w:val="22"/>
          <w:szCs w:val="22"/>
        </w:rPr>
      </w:pPr>
      <w:r w:rsidRPr="00FE2B14">
        <w:rPr>
          <w:snapToGrid w:val="0"/>
        </w:rPr>
        <w:t>A.8.1.37.1</w:t>
      </w:r>
      <w:r>
        <w:rPr>
          <w:rFonts w:asciiTheme="minorHAnsi" w:eastAsiaTheme="minorEastAsia" w:hAnsiTheme="minorHAnsi" w:cstheme="minorBidi"/>
          <w:sz w:val="22"/>
          <w:szCs w:val="22"/>
        </w:rPr>
        <w:tab/>
      </w:r>
      <w:r w:rsidRPr="00FE2B14">
        <w:rPr>
          <w:snapToGrid w:val="0"/>
        </w:rPr>
        <w:t>Test Purpose and Environment</w:t>
      </w:r>
      <w:r>
        <w:tab/>
        <w:t>1798</w:t>
      </w:r>
    </w:p>
    <w:p w14:paraId="3F88B9A4" w14:textId="77777777" w:rsidR="001613A3" w:rsidRDefault="001613A3">
      <w:pPr>
        <w:pStyle w:val="TOC4"/>
        <w:rPr>
          <w:rFonts w:asciiTheme="minorHAnsi" w:eastAsiaTheme="minorEastAsia" w:hAnsiTheme="minorHAnsi" w:cstheme="minorBidi"/>
          <w:sz w:val="22"/>
          <w:szCs w:val="22"/>
        </w:rPr>
      </w:pPr>
      <w:r w:rsidRPr="00FE2B14">
        <w:rPr>
          <w:snapToGrid w:val="0"/>
        </w:rPr>
        <w:t>A.8.1.37.2</w:t>
      </w:r>
      <w:r>
        <w:rPr>
          <w:rFonts w:asciiTheme="minorHAnsi" w:eastAsiaTheme="minorEastAsia" w:hAnsiTheme="minorHAnsi" w:cstheme="minorBidi"/>
          <w:sz w:val="22"/>
          <w:szCs w:val="22"/>
        </w:rPr>
        <w:tab/>
      </w:r>
      <w:r w:rsidRPr="00FE2B14">
        <w:rPr>
          <w:snapToGrid w:val="0"/>
        </w:rPr>
        <w:t>Test Requirements</w:t>
      </w:r>
      <w:r>
        <w:tab/>
        <w:t>1800</w:t>
      </w:r>
    </w:p>
    <w:p w14:paraId="7B469873" w14:textId="77777777" w:rsidR="001613A3" w:rsidRDefault="001613A3">
      <w:pPr>
        <w:pStyle w:val="TOC3"/>
        <w:rPr>
          <w:rFonts w:asciiTheme="minorHAnsi" w:eastAsiaTheme="minorEastAsia" w:hAnsiTheme="minorHAnsi" w:cstheme="minorBidi"/>
          <w:sz w:val="22"/>
          <w:szCs w:val="22"/>
        </w:rPr>
      </w:pPr>
      <w:r w:rsidRPr="00FE2B14">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1800</w:t>
      </w:r>
    </w:p>
    <w:p w14:paraId="5E5365BE" w14:textId="77777777" w:rsidR="001613A3" w:rsidRDefault="001613A3">
      <w:pPr>
        <w:pStyle w:val="TOC4"/>
        <w:rPr>
          <w:rFonts w:asciiTheme="minorHAnsi" w:eastAsiaTheme="minorEastAsia" w:hAnsiTheme="minorHAnsi" w:cstheme="minorBidi"/>
          <w:sz w:val="22"/>
          <w:szCs w:val="22"/>
        </w:rPr>
      </w:pPr>
      <w:r w:rsidRPr="00FE2B14">
        <w:rPr>
          <w:snapToGrid w:val="0"/>
        </w:rPr>
        <w:t>A.8.1.38.1</w:t>
      </w:r>
      <w:r>
        <w:rPr>
          <w:rFonts w:asciiTheme="minorHAnsi" w:eastAsiaTheme="minorEastAsia" w:hAnsiTheme="minorHAnsi" w:cstheme="minorBidi"/>
          <w:sz w:val="22"/>
          <w:szCs w:val="22"/>
        </w:rPr>
        <w:tab/>
      </w:r>
      <w:r w:rsidRPr="00FE2B14">
        <w:rPr>
          <w:snapToGrid w:val="0"/>
        </w:rPr>
        <w:t>Test Purpose and Environment</w:t>
      </w:r>
      <w:r>
        <w:tab/>
        <w:t>1800</w:t>
      </w:r>
    </w:p>
    <w:p w14:paraId="40730E81" w14:textId="77777777" w:rsidR="001613A3" w:rsidRDefault="001613A3">
      <w:pPr>
        <w:pStyle w:val="TOC4"/>
        <w:rPr>
          <w:rFonts w:asciiTheme="minorHAnsi" w:eastAsiaTheme="minorEastAsia" w:hAnsiTheme="minorHAnsi" w:cstheme="minorBidi"/>
          <w:sz w:val="22"/>
          <w:szCs w:val="22"/>
        </w:rPr>
      </w:pPr>
      <w:r w:rsidRPr="00FE2B14">
        <w:rPr>
          <w:snapToGrid w:val="0"/>
        </w:rPr>
        <w:t>A.8.1.38.2</w:t>
      </w:r>
      <w:r>
        <w:rPr>
          <w:rFonts w:asciiTheme="minorHAnsi" w:eastAsiaTheme="minorEastAsia" w:hAnsiTheme="minorHAnsi" w:cstheme="minorBidi"/>
          <w:sz w:val="22"/>
          <w:szCs w:val="22"/>
        </w:rPr>
        <w:tab/>
      </w:r>
      <w:r w:rsidRPr="00FE2B14">
        <w:rPr>
          <w:snapToGrid w:val="0"/>
        </w:rPr>
        <w:t>Test Requirements</w:t>
      </w:r>
      <w:r>
        <w:tab/>
        <w:t>1801</w:t>
      </w:r>
    </w:p>
    <w:p w14:paraId="19003498" w14:textId="77777777" w:rsidR="001613A3" w:rsidRDefault="001613A3">
      <w:pPr>
        <w:pStyle w:val="TOC3"/>
        <w:rPr>
          <w:rFonts w:asciiTheme="minorHAnsi" w:eastAsiaTheme="minorEastAsia" w:hAnsiTheme="minorHAnsi" w:cstheme="minorBidi"/>
          <w:sz w:val="22"/>
          <w:szCs w:val="22"/>
        </w:rPr>
      </w:pPr>
      <w:r w:rsidRPr="00FE2B14">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1802</w:t>
      </w:r>
    </w:p>
    <w:p w14:paraId="37EE7ADE" w14:textId="77777777" w:rsidR="001613A3" w:rsidRDefault="001613A3">
      <w:pPr>
        <w:pStyle w:val="TOC4"/>
        <w:rPr>
          <w:rFonts w:asciiTheme="minorHAnsi" w:eastAsiaTheme="minorEastAsia" w:hAnsiTheme="minorHAnsi" w:cstheme="minorBidi"/>
          <w:sz w:val="22"/>
          <w:szCs w:val="22"/>
        </w:rPr>
      </w:pPr>
      <w:r w:rsidRPr="00FE2B14">
        <w:rPr>
          <w:snapToGrid w:val="0"/>
        </w:rPr>
        <w:t>A.8.1.39.1</w:t>
      </w:r>
      <w:r>
        <w:rPr>
          <w:rFonts w:asciiTheme="minorHAnsi" w:eastAsiaTheme="minorEastAsia" w:hAnsiTheme="minorHAnsi" w:cstheme="minorBidi"/>
          <w:sz w:val="22"/>
          <w:szCs w:val="22"/>
        </w:rPr>
        <w:tab/>
      </w:r>
      <w:r w:rsidRPr="00FE2B14">
        <w:rPr>
          <w:snapToGrid w:val="0"/>
        </w:rPr>
        <w:t>Test Purpose and Environment</w:t>
      </w:r>
      <w:r>
        <w:tab/>
        <w:t>1802</w:t>
      </w:r>
    </w:p>
    <w:p w14:paraId="52EC73B5" w14:textId="77777777" w:rsidR="001613A3" w:rsidRDefault="001613A3">
      <w:pPr>
        <w:pStyle w:val="TOC4"/>
        <w:rPr>
          <w:rFonts w:asciiTheme="minorHAnsi" w:eastAsiaTheme="minorEastAsia" w:hAnsiTheme="minorHAnsi" w:cstheme="minorBidi"/>
          <w:sz w:val="22"/>
          <w:szCs w:val="22"/>
        </w:rPr>
      </w:pPr>
      <w:r w:rsidRPr="00FE2B14">
        <w:rPr>
          <w:snapToGrid w:val="0"/>
        </w:rPr>
        <w:t>A.8.1.39.2</w:t>
      </w:r>
      <w:r>
        <w:rPr>
          <w:rFonts w:asciiTheme="minorHAnsi" w:eastAsiaTheme="minorEastAsia" w:hAnsiTheme="minorHAnsi" w:cstheme="minorBidi"/>
          <w:sz w:val="22"/>
          <w:szCs w:val="22"/>
        </w:rPr>
        <w:tab/>
      </w:r>
      <w:r w:rsidRPr="00FE2B14">
        <w:rPr>
          <w:snapToGrid w:val="0"/>
        </w:rPr>
        <w:t>Test Requirements</w:t>
      </w:r>
      <w:r>
        <w:tab/>
        <w:t>1804</w:t>
      </w:r>
    </w:p>
    <w:p w14:paraId="541FD785" w14:textId="77777777" w:rsidR="001613A3" w:rsidRDefault="001613A3">
      <w:pPr>
        <w:pStyle w:val="TOC3"/>
        <w:rPr>
          <w:rFonts w:asciiTheme="minorHAnsi" w:eastAsiaTheme="minorEastAsia" w:hAnsiTheme="minorHAnsi" w:cstheme="minorBidi"/>
          <w:sz w:val="22"/>
          <w:szCs w:val="22"/>
        </w:rPr>
      </w:pPr>
      <w:r w:rsidRPr="00FE2B14">
        <w:rPr>
          <w:rFonts w:cs="Arial"/>
        </w:rPr>
        <w:t>A.8.1.40</w:t>
      </w:r>
      <w:r>
        <w:rPr>
          <w:rFonts w:asciiTheme="minorHAnsi" w:eastAsiaTheme="minorEastAsia" w:hAnsiTheme="minorHAnsi" w:cstheme="minorBidi"/>
          <w:sz w:val="22"/>
          <w:szCs w:val="22"/>
        </w:rPr>
        <w:tab/>
      </w:r>
      <w:r w:rsidRPr="00FE2B14">
        <w:rPr>
          <w:rFonts w:cs="Arial"/>
        </w:rPr>
        <w:t xml:space="preserve">E-UTRAN FDD-FDD intra-frequency event triggered reporting with DRX for UE configured with </w:t>
      </w:r>
      <w:r w:rsidRPr="00FE2B14">
        <w:rPr>
          <w:rFonts w:cs="Arial"/>
          <w:i/>
        </w:rPr>
        <w:t>highSpeedEnhancedMeasFlag</w:t>
      </w:r>
      <w:r>
        <w:tab/>
        <w:t>1804</w:t>
      </w:r>
    </w:p>
    <w:p w14:paraId="649BF151" w14:textId="77777777" w:rsidR="001613A3" w:rsidRDefault="001613A3">
      <w:pPr>
        <w:pStyle w:val="TOC4"/>
        <w:rPr>
          <w:rFonts w:asciiTheme="minorHAnsi" w:eastAsiaTheme="minorEastAsia" w:hAnsiTheme="minorHAnsi" w:cstheme="minorBidi"/>
          <w:sz w:val="22"/>
          <w:szCs w:val="22"/>
        </w:rPr>
      </w:pPr>
      <w:r w:rsidRPr="00FE2B14">
        <w:rPr>
          <w:rFonts w:cs="Arial"/>
          <w:snapToGrid w:val="0"/>
        </w:rPr>
        <w:t>A.8.1.40.</w:t>
      </w:r>
      <w:r w:rsidRPr="00FE2B14">
        <w:rPr>
          <w:rFonts w:cs="Arial"/>
          <w:snapToGrid w:val="0"/>
          <w:lang w:eastAsia="zh-CN"/>
        </w:rPr>
        <w:t>1</w:t>
      </w:r>
      <w:r>
        <w:rPr>
          <w:rFonts w:asciiTheme="minorHAnsi" w:eastAsiaTheme="minorEastAsia" w:hAnsiTheme="minorHAnsi" w:cstheme="minorBidi"/>
          <w:sz w:val="22"/>
          <w:szCs w:val="22"/>
        </w:rPr>
        <w:tab/>
      </w:r>
      <w:r w:rsidRPr="00FE2B14">
        <w:rPr>
          <w:rFonts w:cs="Arial"/>
          <w:snapToGrid w:val="0"/>
        </w:rPr>
        <w:t>Test Purpose and Environment</w:t>
      </w:r>
      <w:r>
        <w:tab/>
        <w:t>1804</w:t>
      </w:r>
    </w:p>
    <w:p w14:paraId="4D858EC3" w14:textId="77777777" w:rsidR="001613A3" w:rsidRDefault="001613A3">
      <w:pPr>
        <w:pStyle w:val="TOC4"/>
        <w:rPr>
          <w:rFonts w:asciiTheme="minorHAnsi" w:eastAsiaTheme="minorEastAsia" w:hAnsiTheme="minorHAnsi" w:cstheme="minorBidi"/>
          <w:sz w:val="22"/>
          <w:szCs w:val="22"/>
        </w:rPr>
      </w:pPr>
      <w:r w:rsidRPr="00FE2B14">
        <w:rPr>
          <w:rFonts w:cs="Arial"/>
          <w:snapToGrid w:val="0"/>
        </w:rPr>
        <w:t>A.8.1.40.2</w:t>
      </w:r>
      <w:r>
        <w:rPr>
          <w:rFonts w:asciiTheme="minorHAnsi" w:eastAsiaTheme="minorEastAsia" w:hAnsiTheme="minorHAnsi" w:cstheme="minorBidi"/>
          <w:sz w:val="22"/>
          <w:szCs w:val="22"/>
        </w:rPr>
        <w:tab/>
      </w:r>
      <w:r w:rsidRPr="00FE2B14">
        <w:rPr>
          <w:rFonts w:cs="Arial"/>
          <w:snapToGrid w:val="0"/>
        </w:rPr>
        <w:t>Test Requirements</w:t>
      </w:r>
      <w:r>
        <w:tab/>
        <w:t>1806</w:t>
      </w:r>
    </w:p>
    <w:p w14:paraId="17C29C9E" w14:textId="77777777" w:rsidR="001613A3" w:rsidRDefault="001613A3">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FE2B14">
        <w:rPr>
          <w:rFonts w:cs="v4.2.0"/>
        </w:rPr>
        <w:t>E-UTRAN FDD intra-frequency event triggered reporting for serving cell under fading propagation conditions for UE category M1 in CEModeA</w:t>
      </w:r>
      <w:r w:rsidRPr="00FE2B14">
        <w:rPr>
          <w:rFonts w:cs="v4.2.0"/>
          <w:lang w:eastAsia="zh-CN"/>
        </w:rPr>
        <w:t xml:space="preserve"> without gap</w:t>
      </w:r>
      <w:r>
        <w:tab/>
        <w:t>1806</w:t>
      </w:r>
    </w:p>
    <w:p w14:paraId="1FFF21B5" w14:textId="77777777" w:rsidR="001613A3" w:rsidRDefault="001613A3">
      <w:pPr>
        <w:pStyle w:val="TOC4"/>
        <w:rPr>
          <w:rFonts w:asciiTheme="minorHAnsi" w:eastAsiaTheme="minorEastAsia" w:hAnsiTheme="minorHAnsi" w:cstheme="minorBidi"/>
          <w:sz w:val="22"/>
          <w:szCs w:val="22"/>
        </w:rPr>
      </w:pPr>
      <w:r w:rsidRPr="00FE2B14">
        <w:rPr>
          <w:snapToGrid w:val="0"/>
        </w:rPr>
        <w:t>A.8.1.41.1</w:t>
      </w:r>
      <w:r>
        <w:rPr>
          <w:rFonts w:asciiTheme="minorHAnsi" w:eastAsiaTheme="minorEastAsia" w:hAnsiTheme="minorHAnsi" w:cstheme="minorBidi"/>
          <w:sz w:val="22"/>
          <w:szCs w:val="22"/>
        </w:rPr>
        <w:tab/>
      </w:r>
      <w:r w:rsidRPr="00FE2B14">
        <w:rPr>
          <w:snapToGrid w:val="0"/>
        </w:rPr>
        <w:t>Test Purpose and Environment</w:t>
      </w:r>
      <w:r>
        <w:tab/>
        <w:t>1806</w:t>
      </w:r>
    </w:p>
    <w:p w14:paraId="19BCDB19" w14:textId="77777777" w:rsidR="001613A3" w:rsidRDefault="001613A3">
      <w:pPr>
        <w:pStyle w:val="TOC4"/>
        <w:rPr>
          <w:rFonts w:asciiTheme="minorHAnsi" w:eastAsiaTheme="minorEastAsia" w:hAnsiTheme="minorHAnsi" w:cstheme="minorBidi"/>
          <w:sz w:val="22"/>
          <w:szCs w:val="22"/>
        </w:rPr>
      </w:pPr>
      <w:r w:rsidRPr="00FE2B14">
        <w:rPr>
          <w:snapToGrid w:val="0"/>
        </w:rPr>
        <w:t>A.8.1.41.2</w:t>
      </w:r>
      <w:r>
        <w:rPr>
          <w:rFonts w:asciiTheme="minorHAnsi" w:eastAsiaTheme="minorEastAsia" w:hAnsiTheme="minorHAnsi" w:cstheme="minorBidi"/>
          <w:sz w:val="22"/>
          <w:szCs w:val="22"/>
        </w:rPr>
        <w:tab/>
      </w:r>
      <w:r w:rsidRPr="00FE2B14">
        <w:rPr>
          <w:snapToGrid w:val="0"/>
        </w:rPr>
        <w:t>Test Requirement</w:t>
      </w:r>
      <w:r>
        <w:tab/>
        <w:t>1808</w:t>
      </w:r>
    </w:p>
    <w:p w14:paraId="7D2E065A" w14:textId="77777777" w:rsidR="001613A3" w:rsidRDefault="001613A3">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FE2B14">
        <w:rPr>
          <w:rFonts w:cs="v4.2.0"/>
        </w:rPr>
        <w:t>E-UTRAN HD-FDD intra-frequency event triggered reporting for serving cell under fading propagation conditions for UE category M1 in CEModeA</w:t>
      </w:r>
      <w:r w:rsidRPr="00FE2B14">
        <w:rPr>
          <w:rFonts w:cs="v4.2.0"/>
          <w:lang w:eastAsia="zh-CN"/>
        </w:rPr>
        <w:t xml:space="preserve"> without gap</w:t>
      </w:r>
      <w:r>
        <w:tab/>
        <w:t>1808</w:t>
      </w:r>
    </w:p>
    <w:p w14:paraId="69B69458" w14:textId="77777777" w:rsidR="001613A3" w:rsidRDefault="001613A3">
      <w:pPr>
        <w:pStyle w:val="TOC4"/>
        <w:rPr>
          <w:rFonts w:asciiTheme="minorHAnsi" w:eastAsiaTheme="minorEastAsia" w:hAnsiTheme="minorHAnsi" w:cstheme="minorBidi"/>
          <w:sz w:val="22"/>
          <w:szCs w:val="22"/>
        </w:rPr>
      </w:pPr>
      <w:r w:rsidRPr="00FE2B14">
        <w:rPr>
          <w:snapToGrid w:val="0"/>
        </w:rPr>
        <w:t>A.8.1.42.1</w:t>
      </w:r>
      <w:r>
        <w:rPr>
          <w:rFonts w:asciiTheme="minorHAnsi" w:eastAsiaTheme="minorEastAsia" w:hAnsiTheme="minorHAnsi" w:cstheme="minorBidi"/>
          <w:sz w:val="22"/>
          <w:szCs w:val="22"/>
        </w:rPr>
        <w:tab/>
      </w:r>
      <w:r w:rsidRPr="00FE2B14">
        <w:rPr>
          <w:snapToGrid w:val="0"/>
        </w:rPr>
        <w:t>Test Purpose and Environment</w:t>
      </w:r>
      <w:r>
        <w:tab/>
        <w:t>1808</w:t>
      </w:r>
    </w:p>
    <w:p w14:paraId="1C65D24E" w14:textId="77777777" w:rsidR="001613A3" w:rsidRDefault="001613A3">
      <w:pPr>
        <w:pStyle w:val="TOC4"/>
        <w:rPr>
          <w:rFonts w:asciiTheme="minorHAnsi" w:eastAsiaTheme="minorEastAsia" w:hAnsiTheme="minorHAnsi" w:cstheme="minorBidi"/>
          <w:sz w:val="22"/>
          <w:szCs w:val="22"/>
        </w:rPr>
      </w:pPr>
      <w:r w:rsidRPr="00FE2B14">
        <w:rPr>
          <w:snapToGrid w:val="0"/>
        </w:rPr>
        <w:t>A.8.1.42.2</w:t>
      </w:r>
      <w:r>
        <w:rPr>
          <w:rFonts w:asciiTheme="minorHAnsi" w:eastAsiaTheme="minorEastAsia" w:hAnsiTheme="minorHAnsi" w:cstheme="minorBidi"/>
          <w:sz w:val="22"/>
          <w:szCs w:val="22"/>
        </w:rPr>
        <w:tab/>
      </w:r>
      <w:r w:rsidRPr="00FE2B14">
        <w:rPr>
          <w:snapToGrid w:val="0"/>
        </w:rPr>
        <w:t>Test Requirement</w:t>
      </w:r>
      <w:r>
        <w:tab/>
        <w:t>1809</w:t>
      </w:r>
    </w:p>
    <w:p w14:paraId="0941C81D" w14:textId="77777777" w:rsidR="001613A3" w:rsidRDefault="001613A3">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1810</w:t>
      </w:r>
    </w:p>
    <w:p w14:paraId="3BA6C8D7" w14:textId="77777777" w:rsidR="001613A3" w:rsidRDefault="001613A3">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1810</w:t>
      </w:r>
    </w:p>
    <w:p w14:paraId="0873C4D0"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A.8.2.1.1</w:t>
      </w:r>
      <w:r>
        <w:rPr>
          <w:rFonts w:asciiTheme="minorHAnsi" w:eastAsiaTheme="minorEastAsia" w:hAnsiTheme="minorHAnsi" w:cstheme="minorBidi"/>
          <w:sz w:val="22"/>
          <w:szCs w:val="22"/>
        </w:rPr>
        <w:tab/>
      </w:r>
      <w:r w:rsidRPr="00FE2B14">
        <w:rPr>
          <w:rFonts w:cs="v4.2.0"/>
          <w:snapToGrid w:val="0"/>
        </w:rPr>
        <w:t>Test Purpose and Environment</w:t>
      </w:r>
      <w:r>
        <w:tab/>
        <w:t>1810</w:t>
      </w:r>
    </w:p>
    <w:p w14:paraId="5C5217D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A.8.2.1.2</w:t>
      </w:r>
      <w:r>
        <w:rPr>
          <w:rFonts w:asciiTheme="minorHAnsi" w:eastAsiaTheme="minorEastAsia" w:hAnsiTheme="minorHAnsi" w:cstheme="minorBidi"/>
          <w:sz w:val="22"/>
          <w:szCs w:val="22"/>
        </w:rPr>
        <w:tab/>
      </w:r>
      <w:r w:rsidRPr="00FE2B14">
        <w:rPr>
          <w:rFonts w:cs="v4.2.0"/>
          <w:snapToGrid w:val="0"/>
        </w:rPr>
        <w:t>Test Requirements</w:t>
      </w:r>
      <w:r>
        <w:tab/>
        <w:t>1811</w:t>
      </w:r>
    </w:p>
    <w:p w14:paraId="54693007" w14:textId="77777777" w:rsidR="001613A3" w:rsidRDefault="001613A3">
      <w:pPr>
        <w:pStyle w:val="TOC3"/>
        <w:rPr>
          <w:rFonts w:asciiTheme="minorHAnsi" w:eastAsiaTheme="minorEastAsia" w:hAnsiTheme="minorHAnsi" w:cstheme="minorBidi"/>
          <w:sz w:val="22"/>
          <w:szCs w:val="22"/>
        </w:rPr>
      </w:pPr>
      <w:r w:rsidRPr="00FE2B14">
        <w:rPr>
          <w:rFonts w:cs="v4.2.0"/>
        </w:rPr>
        <w:t>A.8.2.2</w:t>
      </w:r>
      <w:r>
        <w:rPr>
          <w:rFonts w:asciiTheme="minorHAnsi" w:eastAsiaTheme="minorEastAsia" w:hAnsiTheme="minorHAnsi" w:cstheme="minorBidi"/>
          <w:sz w:val="22"/>
          <w:szCs w:val="22"/>
        </w:rPr>
        <w:tab/>
      </w:r>
      <w:r w:rsidRPr="00FE2B14">
        <w:rPr>
          <w:rFonts w:cs="v4.2.0"/>
        </w:rPr>
        <w:t>E-UTRAN TDD-TDD intra-frequency event triggered reporting under fading propagation conditions in synchronous cells with DRX</w:t>
      </w:r>
      <w:r>
        <w:tab/>
        <w:t>1812</w:t>
      </w:r>
    </w:p>
    <w:p w14:paraId="62645ABA"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1812</w:t>
      </w:r>
    </w:p>
    <w:p w14:paraId="3EF977C6"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A.8.2.2.2</w:t>
      </w:r>
      <w:r>
        <w:rPr>
          <w:rFonts w:asciiTheme="minorHAnsi" w:eastAsiaTheme="minorEastAsia" w:hAnsiTheme="minorHAnsi" w:cstheme="minorBidi"/>
          <w:sz w:val="22"/>
          <w:szCs w:val="22"/>
        </w:rPr>
        <w:tab/>
      </w:r>
      <w:r w:rsidRPr="00FE2B14">
        <w:rPr>
          <w:rFonts w:cs="v4.2.0"/>
          <w:snapToGrid w:val="0"/>
        </w:rPr>
        <w:t>Test Requirements</w:t>
      </w:r>
      <w:r>
        <w:tab/>
        <w:t>1814</w:t>
      </w:r>
    </w:p>
    <w:p w14:paraId="0374B77B" w14:textId="77777777" w:rsidR="001613A3" w:rsidRDefault="001613A3">
      <w:pPr>
        <w:pStyle w:val="TOC3"/>
        <w:rPr>
          <w:rFonts w:asciiTheme="minorHAnsi" w:eastAsiaTheme="minorEastAsia" w:hAnsiTheme="minorHAnsi" w:cstheme="minorBidi"/>
          <w:sz w:val="22"/>
          <w:szCs w:val="22"/>
        </w:rPr>
      </w:pPr>
      <w:r w:rsidRPr="00FE2B14">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FE2B14">
        <w:rPr>
          <w:lang w:val="en-US"/>
        </w:rPr>
        <w:t>using autonomous gaps</w:t>
      </w:r>
      <w:r>
        <w:tab/>
        <w:t>1814</w:t>
      </w:r>
    </w:p>
    <w:p w14:paraId="2FAFA747" w14:textId="77777777" w:rsidR="001613A3" w:rsidRDefault="001613A3">
      <w:pPr>
        <w:pStyle w:val="TOC4"/>
        <w:rPr>
          <w:rFonts w:asciiTheme="minorHAnsi" w:eastAsiaTheme="minorEastAsia" w:hAnsiTheme="minorHAnsi" w:cstheme="minorBidi"/>
          <w:sz w:val="22"/>
          <w:szCs w:val="22"/>
        </w:rPr>
      </w:pPr>
      <w:r w:rsidRPr="00FE2B14">
        <w:rPr>
          <w:snapToGrid w:val="0"/>
        </w:rPr>
        <w:t>A.8.2.3.1</w:t>
      </w:r>
      <w:r>
        <w:rPr>
          <w:rFonts w:asciiTheme="minorHAnsi" w:eastAsiaTheme="minorEastAsia" w:hAnsiTheme="minorHAnsi" w:cstheme="minorBidi"/>
          <w:sz w:val="22"/>
          <w:szCs w:val="22"/>
        </w:rPr>
        <w:tab/>
      </w:r>
      <w:r w:rsidRPr="00FE2B14">
        <w:rPr>
          <w:snapToGrid w:val="0"/>
        </w:rPr>
        <w:t>Test Purpose and Environment</w:t>
      </w:r>
      <w:r>
        <w:tab/>
        <w:t>1814</w:t>
      </w:r>
    </w:p>
    <w:p w14:paraId="00B10E1D" w14:textId="77777777" w:rsidR="001613A3" w:rsidRDefault="001613A3">
      <w:pPr>
        <w:pStyle w:val="TOC4"/>
        <w:rPr>
          <w:rFonts w:asciiTheme="minorHAnsi" w:eastAsiaTheme="minorEastAsia" w:hAnsiTheme="minorHAnsi" w:cstheme="minorBidi"/>
          <w:sz w:val="22"/>
          <w:szCs w:val="22"/>
        </w:rPr>
      </w:pPr>
      <w:r w:rsidRPr="00FE2B14">
        <w:rPr>
          <w:snapToGrid w:val="0"/>
        </w:rPr>
        <w:t>A.8.2.3.2</w:t>
      </w:r>
      <w:r>
        <w:rPr>
          <w:rFonts w:asciiTheme="minorHAnsi" w:eastAsiaTheme="minorEastAsia" w:hAnsiTheme="minorHAnsi" w:cstheme="minorBidi"/>
          <w:sz w:val="22"/>
          <w:szCs w:val="22"/>
        </w:rPr>
        <w:tab/>
      </w:r>
      <w:r w:rsidRPr="00FE2B14">
        <w:rPr>
          <w:snapToGrid w:val="0"/>
        </w:rPr>
        <w:t>Test Requirements</w:t>
      </w:r>
      <w:r>
        <w:tab/>
        <w:t>1816</w:t>
      </w:r>
    </w:p>
    <w:p w14:paraId="23770E4F" w14:textId="77777777" w:rsidR="001613A3" w:rsidRDefault="001613A3">
      <w:pPr>
        <w:pStyle w:val="TOC3"/>
        <w:rPr>
          <w:rFonts w:asciiTheme="minorHAnsi" w:eastAsiaTheme="minorEastAsia" w:hAnsiTheme="minorHAnsi" w:cstheme="minorBidi"/>
          <w:sz w:val="22"/>
          <w:szCs w:val="22"/>
        </w:rPr>
      </w:pPr>
      <w:r w:rsidRPr="00FE2B14">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FE2B14">
        <w:rPr>
          <w:lang w:val="en-US"/>
        </w:rPr>
        <w:t>using autonomous gaps</w:t>
      </w:r>
      <w:r w:rsidRPr="00FE2B14">
        <w:rPr>
          <w:lang w:val="en-US" w:eastAsia="zh-CN"/>
        </w:rPr>
        <w:t xml:space="preserve"> with DRX</w:t>
      </w:r>
      <w:r>
        <w:tab/>
        <w:t>1817</w:t>
      </w:r>
    </w:p>
    <w:p w14:paraId="296CA0C7" w14:textId="77777777" w:rsidR="001613A3" w:rsidRDefault="001613A3">
      <w:pPr>
        <w:pStyle w:val="TOC4"/>
        <w:rPr>
          <w:rFonts w:asciiTheme="minorHAnsi" w:eastAsiaTheme="minorEastAsia" w:hAnsiTheme="minorHAnsi" w:cstheme="minorBidi"/>
          <w:sz w:val="22"/>
          <w:szCs w:val="22"/>
        </w:rPr>
      </w:pPr>
      <w:r w:rsidRPr="00FE2B14">
        <w:rPr>
          <w:snapToGrid w:val="0"/>
        </w:rPr>
        <w:t>A.8.2.4.1</w:t>
      </w:r>
      <w:r>
        <w:rPr>
          <w:rFonts w:asciiTheme="minorHAnsi" w:eastAsiaTheme="minorEastAsia" w:hAnsiTheme="minorHAnsi" w:cstheme="minorBidi"/>
          <w:sz w:val="22"/>
          <w:szCs w:val="22"/>
        </w:rPr>
        <w:tab/>
      </w:r>
      <w:r w:rsidRPr="00FE2B14">
        <w:rPr>
          <w:snapToGrid w:val="0"/>
        </w:rPr>
        <w:t>Test Purpose and Environment</w:t>
      </w:r>
      <w:r>
        <w:tab/>
        <w:t>1817</w:t>
      </w:r>
    </w:p>
    <w:p w14:paraId="4760BA7C" w14:textId="77777777" w:rsidR="001613A3" w:rsidRDefault="001613A3">
      <w:pPr>
        <w:pStyle w:val="TOC4"/>
        <w:rPr>
          <w:rFonts w:asciiTheme="minorHAnsi" w:eastAsiaTheme="minorEastAsia" w:hAnsiTheme="minorHAnsi" w:cstheme="minorBidi"/>
          <w:sz w:val="22"/>
          <w:szCs w:val="22"/>
        </w:rPr>
      </w:pPr>
      <w:r w:rsidRPr="00FE2B14">
        <w:rPr>
          <w:snapToGrid w:val="0"/>
        </w:rPr>
        <w:t>A.8.2.4.2</w:t>
      </w:r>
      <w:r>
        <w:rPr>
          <w:rFonts w:asciiTheme="minorHAnsi" w:eastAsiaTheme="minorEastAsia" w:hAnsiTheme="minorHAnsi" w:cstheme="minorBidi"/>
          <w:sz w:val="22"/>
          <w:szCs w:val="22"/>
        </w:rPr>
        <w:tab/>
      </w:r>
      <w:r w:rsidRPr="00FE2B14">
        <w:rPr>
          <w:snapToGrid w:val="0"/>
        </w:rPr>
        <w:t>Test Requirements</w:t>
      </w:r>
      <w:r>
        <w:tab/>
        <w:t>1819</w:t>
      </w:r>
    </w:p>
    <w:p w14:paraId="64DF147A" w14:textId="77777777" w:rsidR="001613A3" w:rsidRDefault="001613A3">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1819</w:t>
      </w:r>
    </w:p>
    <w:p w14:paraId="5D21845B" w14:textId="77777777" w:rsidR="001613A3" w:rsidRDefault="001613A3">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1819</w:t>
      </w:r>
    </w:p>
    <w:p w14:paraId="69DF7072" w14:textId="77777777" w:rsidR="001613A3" w:rsidRDefault="001613A3">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1821</w:t>
      </w:r>
    </w:p>
    <w:p w14:paraId="3BE9BA01" w14:textId="77777777" w:rsidR="001613A3" w:rsidRDefault="001613A3">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1822</w:t>
      </w:r>
    </w:p>
    <w:p w14:paraId="1091841E" w14:textId="77777777" w:rsidR="001613A3" w:rsidRDefault="001613A3">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1822</w:t>
      </w:r>
    </w:p>
    <w:p w14:paraId="39863EE0" w14:textId="77777777" w:rsidR="001613A3" w:rsidRDefault="001613A3">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1824</w:t>
      </w:r>
    </w:p>
    <w:p w14:paraId="6E26F841" w14:textId="77777777" w:rsidR="001613A3" w:rsidRDefault="001613A3">
      <w:pPr>
        <w:pStyle w:val="TOC3"/>
        <w:rPr>
          <w:rFonts w:asciiTheme="minorHAnsi" w:eastAsiaTheme="minorEastAsia" w:hAnsiTheme="minorHAnsi" w:cstheme="minorBidi"/>
          <w:sz w:val="22"/>
          <w:szCs w:val="22"/>
        </w:rPr>
      </w:pPr>
      <w:r w:rsidRPr="00FE2B14">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E2B14">
        <w:rPr>
          <w:lang w:val="en-US"/>
        </w:rPr>
        <w:t>using autonomous gaps</w:t>
      </w:r>
      <w:r>
        <w:tab/>
        <w:t>1825</w:t>
      </w:r>
    </w:p>
    <w:p w14:paraId="680ED07E" w14:textId="77777777" w:rsidR="001613A3" w:rsidRDefault="001613A3">
      <w:pPr>
        <w:pStyle w:val="TOC4"/>
        <w:rPr>
          <w:rFonts w:asciiTheme="minorHAnsi" w:eastAsiaTheme="minorEastAsia" w:hAnsiTheme="minorHAnsi" w:cstheme="minorBidi"/>
          <w:sz w:val="22"/>
          <w:szCs w:val="22"/>
        </w:rPr>
      </w:pPr>
      <w:r w:rsidRPr="00FE2B14">
        <w:rPr>
          <w:snapToGrid w:val="0"/>
        </w:rPr>
        <w:t>A.8.2.7.1</w:t>
      </w:r>
      <w:r>
        <w:rPr>
          <w:rFonts w:asciiTheme="minorHAnsi" w:eastAsiaTheme="minorEastAsia" w:hAnsiTheme="minorHAnsi" w:cstheme="minorBidi"/>
          <w:sz w:val="22"/>
          <w:szCs w:val="22"/>
        </w:rPr>
        <w:tab/>
      </w:r>
      <w:r w:rsidRPr="00FE2B14">
        <w:rPr>
          <w:snapToGrid w:val="0"/>
        </w:rPr>
        <w:t>Test Purpose and Environment</w:t>
      </w:r>
      <w:r>
        <w:tab/>
        <w:t>1825</w:t>
      </w:r>
    </w:p>
    <w:p w14:paraId="1B616DC8" w14:textId="77777777" w:rsidR="001613A3" w:rsidRDefault="001613A3">
      <w:pPr>
        <w:pStyle w:val="TOC4"/>
        <w:rPr>
          <w:rFonts w:asciiTheme="minorHAnsi" w:eastAsiaTheme="minorEastAsia" w:hAnsiTheme="minorHAnsi" w:cstheme="minorBidi"/>
          <w:sz w:val="22"/>
          <w:szCs w:val="22"/>
        </w:rPr>
      </w:pPr>
      <w:r w:rsidRPr="00FE2B14">
        <w:rPr>
          <w:snapToGrid w:val="0"/>
        </w:rPr>
        <w:lastRenderedPageBreak/>
        <w:t>A.8.2.7.2</w:t>
      </w:r>
      <w:r>
        <w:rPr>
          <w:rFonts w:asciiTheme="minorHAnsi" w:eastAsiaTheme="minorEastAsia" w:hAnsiTheme="minorHAnsi" w:cstheme="minorBidi"/>
          <w:sz w:val="22"/>
          <w:szCs w:val="22"/>
        </w:rPr>
        <w:tab/>
      </w:r>
      <w:r w:rsidRPr="00FE2B14">
        <w:rPr>
          <w:snapToGrid w:val="0"/>
        </w:rPr>
        <w:t>Test Requirements</w:t>
      </w:r>
      <w:r>
        <w:tab/>
        <w:t>1826</w:t>
      </w:r>
    </w:p>
    <w:p w14:paraId="03BD5CBD" w14:textId="77777777" w:rsidR="001613A3" w:rsidRDefault="001613A3">
      <w:pPr>
        <w:pStyle w:val="TOC3"/>
        <w:rPr>
          <w:rFonts w:asciiTheme="minorHAnsi" w:eastAsiaTheme="minorEastAsia" w:hAnsiTheme="minorHAnsi" w:cstheme="minorBidi"/>
          <w:sz w:val="22"/>
          <w:szCs w:val="22"/>
        </w:rPr>
      </w:pPr>
      <w:r w:rsidRPr="00FE2B14">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E2B14">
        <w:rPr>
          <w:lang w:val="en-US"/>
        </w:rPr>
        <w:t>using autonomous gaps</w:t>
      </w:r>
      <w:r w:rsidRPr="00FE2B14">
        <w:rPr>
          <w:lang w:val="en-US" w:eastAsia="zh-CN"/>
        </w:rPr>
        <w:t xml:space="preserve"> with DRX</w:t>
      </w:r>
      <w:r>
        <w:tab/>
        <w:t>1827</w:t>
      </w:r>
    </w:p>
    <w:p w14:paraId="129B724A" w14:textId="77777777" w:rsidR="001613A3" w:rsidRDefault="001613A3">
      <w:pPr>
        <w:pStyle w:val="TOC4"/>
        <w:rPr>
          <w:rFonts w:asciiTheme="minorHAnsi" w:eastAsiaTheme="minorEastAsia" w:hAnsiTheme="minorHAnsi" w:cstheme="minorBidi"/>
          <w:sz w:val="22"/>
          <w:szCs w:val="22"/>
        </w:rPr>
      </w:pPr>
      <w:r w:rsidRPr="00FE2B14">
        <w:rPr>
          <w:snapToGrid w:val="0"/>
        </w:rPr>
        <w:t>A.8.2.8.1</w:t>
      </w:r>
      <w:r>
        <w:rPr>
          <w:rFonts w:asciiTheme="minorHAnsi" w:eastAsiaTheme="minorEastAsia" w:hAnsiTheme="minorHAnsi" w:cstheme="minorBidi"/>
          <w:sz w:val="22"/>
          <w:szCs w:val="22"/>
        </w:rPr>
        <w:tab/>
      </w:r>
      <w:r w:rsidRPr="00FE2B14">
        <w:rPr>
          <w:snapToGrid w:val="0"/>
        </w:rPr>
        <w:t>Test Purpose and Environment</w:t>
      </w:r>
      <w:r>
        <w:tab/>
        <w:t>1827</w:t>
      </w:r>
    </w:p>
    <w:p w14:paraId="707C3A20" w14:textId="77777777" w:rsidR="001613A3" w:rsidRDefault="001613A3">
      <w:pPr>
        <w:pStyle w:val="TOC4"/>
        <w:rPr>
          <w:rFonts w:asciiTheme="minorHAnsi" w:eastAsiaTheme="minorEastAsia" w:hAnsiTheme="minorHAnsi" w:cstheme="minorBidi"/>
          <w:sz w:val="22"/>
          <w:szCs w:val="22"/>
        </w:rPr>
      </w:pPr>
      <w:r w:rsidRPr="00FE2B14">
        <w:rPr>
          <w:snapToGrid w:val="0"/>
        </w:rPr>
        <w:t>A.8.2.8.2</w:t>
      </w:r>
      <w:r>
        <w:rPr>
          <w:rFonts w:asciiTheme="minorHAnsi" w:eastAsiaTheme="minorEastAsia" w:hAnsiTheme="minorHAnsi" w:cstheme="minorBidi"/>
          <w:sz w:val="22"/>
          <w:szCs w:val="22"/>
        </w:rPr>
        <w:tab/>
      </w:r>
      <w:r w:rsidRPr="00FE2B14">
        <w:rPr>
          <w:snapToGrid w:val="0"/>
        </w:rPr>
        <w:t>Test Requirements</w:t>
      </w:r>
      <w:r>
        <w:tab/>
        <w:t>1829</w:t>
      </w:r>
    </w:p>
    <w:p w14:paraId="68CED522" w14:textId="77777777" w:rsidR="001613A3" w:rsidRDefault="001613A3">
      <w:pPr>
        <w:pStyle w:val="TOC3"/>
        <w:rPr>
          <w:rFonts w:asciiTheme="minorHAnsi" w:eastAsiaTheme="minorEastAsia" w:hAnsiTheme="minorHAnsi" w:cstheme="minorBidi"/>
          <w:sz w:val="22"/>
          <w:szCs w:val="22"/>
        </w:rPr>
      </w:pPr>
      <w:r w:rsidRPr="00FE2B14">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E2B14">
        <w:rPr>
          <w:lang w:val="en-US"/>
        </w:rPr>
        <w:t>using autonomous gaps for Cat-M1 UE in CEModeB</w:t>
      </w:r>
      <w:r>
        <w:tab/>
        <w:t>1829</w:t>
      </w:r>
    </w:p>
    <w:p w14:paraId="61D36EC3" w14:textId="77777777" w:rsidR="001613A3" w:rsidRDefault="001613A3">
      <w:pPr>
        <w:pStyle w:val="TOC4"/>
        <w:rPr>
          <w:rFonts w:asciiTheme="minorHAnsi" w:eastAsiaTheme="minorEastAsia" w:hAnsiTheme="minorHAnsi" w:cstheme="minorBidi"/>
          <w:sz w:val="22"/>
          <w:szCs w:val="22"/>
        </w:rPr>
      </w:pPr>
      <w:r w:rsidRPr="00FE2B14">
        <w:rPr>
          <w:snapToGrid w:val="0"/>
        </w:rPr>
        <w:t>A.8.2.9.1</w:t>
      </w:r>
      <w:r>
        <w:rPr>
          <w:rFonts w:asciiTheme="minorHAnsi" w:eastAsiaTheme="minorEastAsia" w:hAnsiTheme="minorHAnsi" w:cstheme="minorBidi"/>
          <w:sz w:val="22"/>
          <w:szCs w:val="22"/>
        </w:rPr>
        <w:tab/>
      </w:r>
      <w:r w:rsidRPr="00FE2B14">
        <w:rPr>
          <w:snapToGrid w:val="0"/>
        </w:rPr>
        <w:t>Test Purpose and Environment</w:t>
      </w:r>
      <w:r>
        <w:tab/>
        <w:t>1829</w:t>
      </w:r>
    </w:p>
    <w:p w14:paraId="074D20E2" w14:textId="77777777" w:rsidR="001613A3" w:rsidRDefault="001613A3">
      <w:pPr>
        <w:pStyle w:val="TOC4"/>
        <w:rPr>
          <w:rFonts w:asciiTheme="minorHAnsi" w:eastAsiaTheme="minorEastAsia" w:hAnsiTheme="minorHAnsi" w:cstheme="minorBidi"/>
          <w:sz w:val="22"/>
          <w:szCs w:val="22"/>
        </w:rPr>
      </w:pPr>
      <w:r w:rsidRPr="00FE2B14">
        <w:rPr>
          <w:snapToGrid w:val="0"/>
        </w:rPr>
        <w:t>A.8.2.9.2</w:t>
      </w:r>
      <w:r>
        <w:rPr>
          <w:rFonts w:asciiTheme="minorHAnsi" w:eastAsiaTheme="minorEastAsia" w:hAnsiTheme="minorHAnsi" w:cstheme="minorBidi"/>
          <w:sz w:val="22"/>
          <w:szCs w:val="22"/>
        </w:rPr>
        <w:tab/>
      </w:r>
      <w:r w:rsidRPr="00FE2B14">
        <w:rPr>
          <w:snapToGrid w:val="0"/>
        </w:rPr>
        <w:t>Test Requirements</w:t>
      </w:r>
      <w:r>
        <w:tab/>
        <w:t>1830</w:t>
      </w:r>
    </w:p>
    <w:p w14:paraId="34F3431D" w14:textId="77777777" w:rsidR="001613A3" w:rsidRDefault="001613A3">
      <w:pPr>
        <w:pStyle w:val="TOC3"/>
        <w:rPr>
          <w:rFonts w:asciiTheme="minorHAnsi" w:eastAsiaTheme="minorEastAsia" w:hAnsiTheme="minorHAnsi" w:cstheme="minorBidi"/>
          <w:sz w:val="22"/>
          <w:szCs w:val="22"/>
        </w:rPr>
      </w:pPr>
      <w:r w:rsidRPr="00FE2B14">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E2B14">
        <w:rPr>
          <w:lang w:val="en-US"/>
        </w:rPr>
        <w:t>using autonomous gaps with DRX for Cat-M1 UE in CEModeB</w:t>
      </w:r>
      <w:r>
        <w:tab/>
        <w:t>1831</w:t>
      </w:r>
    </w:p>
    <w:p w14:paraId="73626E2C" w14:textId="77777777" w:rsidR="001613A3" w:rsidRDefault="001613A3">
      <w:pPr>
        <w:pStyle w:val="TOC4"/>
        <w:rPr>
          <w:rFonts w:asciiTheme="minorHAnsi" w:eastAsiaTheme="minorEastAsia" w:hAnsiTheme="minorHAnsi" w:cstheme="minorBidi"/>
          <w:sz w:val="22"/>
          <w:szCs w:val="22"/>
        </w:rPr>
      </w:pPr>
      <w:r w:rsidRPr="00FE2B14">
        <w:rPr>
          <w:snapToGrid w:val="0"/>
        </w:rPr>
        <w:t>A.8.2.10.1</w:t>
      </w:r>
      <w:r>
        <w:rPr>
          <w:rFonts w:asciiTheme="minorHAnsi" w:eastAsiaTheme="minorEastAsia" w:hAnsiTheme="minorHAnsi" w:cstheme="minorBidi"/>
          <w:sz w:val="22"/>
          <w:szCs w:val="22"/>
        </w:rPr>
        <w:tab/>
      </w:r>
      <w:r w:rsidRPr="00FE2B14">
        <w:rPr>
          <w:snapToGrid w:val="0"/>
        </w:rPr>
        <w:t>Test Purpose and Environment</w:t>
      </w:r>
      <w:r>
        <w:tab/>
        <w:t>1831</w:t>
      </w:r>
    </w:p>
    <w:p w14:paraId="2229887F" w14:textId="77777777" w:rsidR="001613A3" w:rsidRDefault="001613A3">
      <w:pPr>
        <w:pStyle w:val="TOC4"/>
        <w:rPr>
          <w:rFonts w:asciiTheme="minorHAnsi" w:eastAsiaTheme="minorEastAsia" w:hAnsiTheme="minorHAnsi" w:cstheme="minorBidi"/>
          <w:sz w:val="22"/>
          <w:szCs w:val="22"/>
        </w:rPr>
      </w:pPr>
      <w:r w:rsidRPr="00FE2B14">
        <w:rPr>
          <w:snapToGrid w:val="0"/>
        </w:rPr>
        <w:t>A.8.2.10.2</w:t>
      </w:r>
      <w:r>
        <w:rPr>
          <w:rFonts w:asciiTheme="minorHAnsi" w:eastAsiaTheme="minorEastAsia" w:hAnsiTheme="minorHAnsi" w:cstheme="minorBidi"/>
          <w:sz w:val="22"/>
          <w:szCs w:val="22"/>
        </w:rPr>
        <w:tab/>
      </w:r>
      <w:r w:rsidRPr="00FE2B14">
        <w:rPr>
          <w:snapToGrid w:val="0"/>
        </w:rPr>
        <w:t>Test Requirements</w:t>
      </w:r>
      <w:r>
        <w:tab/>
        <w:t>1833</w:t>
      </w:r>
    </w:p>
    <w:p w14:paraId="2E662304" w14:textId="77777777" w:rsidR="001613A3" w:rsidRDefault="001613A3">
      <w:pPr>
        <w:pStyle w:val="TOC3"/>
        <w:rPr>
          <w:rFonts w:asciiTheme="minorHAnsi" w:eastAsiaTheme="minorEastAsia" w:hAnsiTheme="minorHAnsi" w:cstheme="minorBidi"/>
          <w:sz w:val="22"/>
          <w:szCs w:val="22"/>
        </w:rPr>
      </w:pPr>
      <w:r w:rsidRPr="00FE2B14">
        <w:rPr>
          <w:rFonts w:cs="Arial"/>
        </w:rPr>
        <w:t>A.8.2.11</w:t>
      </w:r>
      <w:r>
        <w:rPr>
          <w:rFonts w:asciiTheme="minorHAnsi" w:eastAsiaTheme="minorEastAsia" w:hAnsiTheme="minorHAnsi" w:cstheme="minorBidi"/>
          <w:sz w:val="22"/>
          <w:szCs w:val="22"/>
        </w:rPr>
        <w:tab/>
      </w:r>
      <w:r w:rsidRPr="00FE2B14">
        <w:rPr>
          <w:rFonts w:cs="Arial"/>
        </w:rPr>
        <w:t xml:space="preserve">E-UTRAN TDD-TDD intra-frequency event triggered reporting with DRX for UE configured with </w:t>
      </w:r>
      <w:r w:rsidRPr="00FE2B14">
        <w:rPr>
          <w:rFonts w:cs="Arial"/>
          <w:i/>
        </w:rPr>
        <w:t>highSpeedEnhancedMeasFlag</w:t>
      </w:r>
      <w:r>
        <w:tab/>
        <w:t>1833</w:t>
      </w:r>
    </w:p>
    <w:p w14:paraId="1F5A10BE" w14:textId="77777777" w:rsidR="001613A3" w:rsidRDefault="001613A3">
      <w:pPr>
        <w:pStyle w:val="TOC4"/>
        <w:rPr>
          <w:rFonts w:asciiTheme="minorHAnsi" w:eastAsiaTheme="minorEastAsia" w:hAnsiTheme="minorHAnsi" w:cstheme="minorBidi"/>
          <w:sz w:val="22"/>
          <w:szCs w:val="22"/>
        </w:rPr>
      </w:pPr>
      <w:r w:rsidRPr="00FE2B14">
        <w:rPr>
          <w:snapToGrid w:val="0"/>
        </w:rPr>
        <w:t>A.8.2.11.</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1833</w:t>
      </w:r>
    </w:p>
    <w:p w14:paraId="5D411D04" w14:textId="77777777" w:rsidR="001613A3" w:rsidRDefault="001613A3">
      <w:pPr>
        <w:pStyle w:val="TOC4"/>
        <w:rPr>
          <w:rFonts w:asciiTheme="minorHAnsi" w:eastAsiaTheme="minorEastAsia" w:hAnsiTheme="minorHAnsi" w:cstheme="minorBidi"/>
          <w:sz w:val="22"/>
          <w:szCs w:val="22"/>
        </w:rPr>
      </w:pPr>
      <w:r w:rsidRPr="00FE2B14">
        <w:rPr>
          <w:rFonts w:cs="Arial"/>
          <w:snapToGrid w:val="0"/>
        </w:rPr>
        <w:t>A.8.2.11.2</w:t>
      </w:r>
      <w:r>
        <w:rPr>
          <w:rFonts w:asciiTheme="minorHAnsi" w:eastAsiaTheme="minorEastAsia" w:hAnsiTheme="minorHAnsi" w:cstheme="minorBidi"/>
          <w:sz w:val="22"/>
          <w:szCs w:val="22"/>
        </w:rPr>
        <w:tab/>
      </w:r>
      <w:r w:rsidRPr="00FE2B14">
        <w:rPr>
          <w:rFonts w:cs="Arial"/>
          <w:snapToGrid w:val="0"/>
        </w:rPr>
        <w:t>Test Requirements</w:t>
      </w:r>
      <w:r>
        <w:tab/>
        <w:t>1835</w:t>
      </w:r>
    </w:p>
    <w:p w14:paraId="2603140C" w14:textId="77777777" w:rsidR="001613A3" w:rsidRDefault="001613A3">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1835</w:t>
      </w:r>
    </w:p>
    <w:p w14:paraId="5F24D1E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A.8.2.12.1</w:t>
      </w:r>
      <w:r>
        <w:rPr>
          <w:rFonts w:asciiTheme="minorHAnsi" w:eastAsiaTheme="minorEastAsia" w:hAnsiTheme="minorHAnsi" w:cstheme="minorBidi"/>
          <w:sz w:val="22"/>
          <w:szCs w:val="22"/>
        </w:rPr>
        <w:tab/>
      </w:r>
      <w:r w:rsidRPr="00FE2B14">
        <w:rPr>
          <w:rFonts w:cs="v4.2.0"/>
          <w:snapToGrid w:val="0"/>
        </w:rPr>
        <w:t>Test Purpose and Environment</w:t>
      </w:r>
      <w:r>
        <w:tab/>
        <w:t>1835</w:t>
      </w:r>
    </w:p>
    <w:p w14:paraId="2296221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A.8.2.12.2</w:t>
      </w:r>
      <w:r>
        <w:rPr>
          <w:rFonts w:asciiTheme="minorHAnsi" w:eastAsiaTheme="minorEastAsia" w:hAnsiTheme="minorHAnsi" w:cstheme="minorBidi"/>
          <w:sz w:val="22"/>
          <w:szCs w:val="22"/>
        </w:rPr>
        <w:tab/>
      </w:r>
      <w:r w:rsidRPr="00FE2B14">
        <w:rPr>
          <w:rFonts w:cs="v4.2.0"/>
          <w:snapToGrid w:val="0"/>
        </w:rPr>
        <w:t>Test Requirements</w:t>
      </w:r>
      <w:r>
        <w:tab/>
        <w:t>1837</w:t>
      </w:r>
    </w:p>
    <w:p w14:paraId="74A71157" w14:textId="77777777" w:rsidR="001613A3" w:rsidRDefault="001613A3">
      <w:pPr>
        <w:pStyle w:val="TOC3"/>
        <w:rPr>
          <w:rFonts w:asciiTheme="minorHAnsi" w:eastAsiaTheme="minorEastAsia" w:hAnsiTheme="minorHAnsi" w:cstheme="minorBidi"/>
          <w:sz w:val="22"/>
          <w:szCs w:val="22"/>
        </w:rPr>
      </w:pPr>
      <w:r w:rsidRPr="00FE2B14">
        <w:rPr>
          <w:rFonts w:cs="v4.2.0"/>
        </w:rPr>
        <w:t>A.8.2.13</w:t>
      </w:r>
      <w:r>
        <w:rPr>
          <w:rFonts w:asciiTheme="minorHAnsi" w:eastAsiaTheme="minorEastAsia" w:hAnsiTheme="minorHAnsi" w:cstheme="minorBidi"/>
          <w:sz w:val="22"/>
          <w:szCs w:val="22"/>
        </w:rPr>
        <w:tab/>
      </w:r>
      <w:r w:rsidRPr="00FE2B14">
        <w:rPr>
          <w:rFonts w:cs="v4.2.0"/>
        </w:rPr>
        <w:t>E-UTRAN TDD-TDD intra-frequency event triggered reporting under fading propagation conditions in synchronous cells with DRX for UE category 0</w:t>
      </w:r>
      <w:r>
        <w:tab/>
        <w:t>1838</w:t>
      </w:r>
    </w:p>
    <w:p w14:paraId="485124E6" w14:textId="77777777" w:rsidR="001613A3" w:rsidRDefault="001613A3">
      <w:pPr>
        <w:pStyle w:val="TOC4"/>
        <w:rPr>
          <w:rFonts w:asciiTheme="minorHAnsi" w:eastAsiaTheme="minorEastAsia" w:hAnsiTheme="minorHAnsi" w:cstheme="minorBidi"/>
          <w:sz w:val="22"/>
          <w:szCs w:val="22"/>
        </w:rPr>
      </w:pPr>
      <w:r w:rsidRPr="00FE2B14">
        <w:rPr>
          <w:snapToGrid w:val="0"/>
        </w:rPr>
        <w:t>A.8.2.13.</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1838</w:t>
      </w:r>
    </w:p>
    <w:p w14:paraId="6C0173C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A.8.2.13.2</w:t>
      </w:r>
      <w:r>
        <w:rPr>
          <w:rFonts w:asciiTheme="minorHAnsi" w:eastAsiaTheme="minorEastAsia" w:hAnsiTheme="minorHAnsi" w:cstheme="minorBidi"/>
          <w:sz w:val="22"/>
          <w:szCs w:val="22"/>
        </w:rPr>
        <w:tab/>
      </w:r>
      <w:r w:rsidRPr="00FE2B14">
        <w:rPr>
          <w:rFonts w:cs="v4.2.0"/>
          <w:snapToGrid w:val="0"/>
        </w:rPr>
        <w:t>Test Requirements</w:t>
      </w:r>
      <w:r>
        <w:tab/>
        <w:t>1840</w:t>
      </w:r>
    </w:p>
    <w:p w14:paraId="0EC38C89" w14:textId="77777777" w:rsidR="001613A3" w:rsidRDefault="001613A3">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FE2B14">
        <w:rPr>
          <w:rFonts w:cs="v4.2.0"/>
        </w:rPr>
        <w:t>E-UTRAN TDD intra-frequency event triggered reporting for serving cell under fading propagation conditions for UE category M1 in CEModeA</w:t>
      </w:r>
      <w:r w:rsidRPr="00FE2B14">
        <w:rPr>
          <w:rFonts w:cs="v4.2.0"/>
          <w:lang w:eastAsia="zh-CN"/>
        </w:rPr>
        <w:t xml:space="preserve"> without gap</w:t>
      </w:r>
      <w:r>
        <w:tab/>
        <w:t>1840</w:t>
      </w:r>
    </w:p>
    <w:p w14:paraId="7EF32554" w14:textId="77777777" w:rsidR="001613A3" w:rsidRDefault="001613A3">
      <w:pPr>
        <w:pStyle w:val="TOC4"/>
        <w:rPr>
          <w:rFonts w:asciiTheme="minorHAnsi" w:eastAsiaTheme="minorEastAsia" w:hAnsiTheme="minorHAnsi" w:cstheme="minorBidi"/>
          <w:sz w:val="22"/>
          <w:szCs w:val="22"/>
        </w:rPr>
      </w:pPr>
      <w:r w:rsidRPr="00FE2B14">
        <w:rPr>
          <w:snapToGrid w:val="0"/>
        </w:rPr>
        <w:t>A.8.2.14.1</w:t>
      </w:r>
      <w:r>
        <w:rPr>
          <w:rFonts w:asciiTheme="minorHAnsi" w:eastAsiaTheme="minorEastAsia" w:hAnsiTheme="minorHAnsi" w:cstheme="minorBidi"/>
          <w:sz w:val="22"/>
          <w:szCs w:val="22"/>
        </w:rPr>
        <w:tab/>
      </w:r>
      <w:r w:rsidRPr="00FE2B14">
        <w:rPr>
          <w:snapToGrid w:val="0"/>
        </w:rPr>
        <w:t>Test Purpose and Environment</w:t>
      </w:r>
      <w:r>
        <w:tab/>
        <w:t>1840</w:t>
      </w:r>
    </w:p>
    <w:p w14:paraId="50EC053F" w14:textId="77777777" w:rsidR="001613A3" w:rsidRDefault="001613A3">
      <w:pPr>
        <w:pStyle w:val="TOC4"/>
        <w:rPr>
          <w:rFonts w:asciiTheme="minorHAnsi" w:eastAsiaTheme="minorEastAsia" w:hAnsiTheme="minorHAnsi" w:cstheme="minorBidi"/>
          <w:sz w:val="22"/>
          <w:szCs w:val="22"/>
        </w:rPr>
      </w:pPr>
      <w:r w:rsidRPr="00FE2B14">
        <w:rPr>
          <w:snapToGrid w:val="0"/>
        </w:rPr>
        <w:t>A.8.2.14.2</w:t>
      </w:r>
      <w:r>
        <w:rPr>
          <w:rFonts w:asciiTheme="minorHAnsi" w:eastAsiaTheme="minorEastAsia" w:hAnsiTheme="minorHAnsi" w:cstheme="minorBidi"/>
          <w:sz w:val="22"/>
          <w:szCs w:val="22"/>
        </w:rPr>
        <w:tab/>
      </w:r>
      <w:r w:rsidRPr="00FE2B14">
        <w:rPr>
          <w:snapToGrid w:val="0"/>
        </w:rPr>
        <w:t>Test Requirement</w:t>
      </w:r>
      <w:r>
        <w:tab/>
        <w:t>1842</w:t>
      </w:r>
    </w:p>
    <w:p w14:paraId="099213F0" w14:textId="77777777" w:rsidR="001613A3" w:rsidRDefault="001613A3">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1842</w:t>
      </w:r>
    </w:p>
    <w:p w14:paraId="44138DB1" w14:textId="77777777" w:rsidR="001613A3" w:rsidRDefault="001613A3">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1842</w:t>
      </w:r>
    </w:p>
    <w:p w14:paraId="3D2F9F49"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A.8.3.1.1</w:t>
      </w:r>
      <w:r>
        <w:rPr>
          <w:rFonts w:asciiTheme="minorHAnsi" w:eastAsiaTheme="minorEastAsia" w:hAnsiTheme="minorHAnsi" w:cstheme="minorBidi"/>
          <w:sz w:val="22"/>
          <w:szCs w:val="22"/>
        </w:rPr>
        <w:tab/>
      </w:r>
      <w:r w:rsidRPr="00FE2B14">
        <w:rPr>
          <w:rFonts w:cs="v4.2.0"/>
          <w:snapToGrid w:val="0"/>
        </w:rPr>
        <w:t>Test Purpose and Environment</w:t>
      </w:r>
      <w:r>
        <w:tab/>
        <w:t>1842</w:t>
      </w:r>
    </w:p>
    <w:p w14:paraId="66FE812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A.8.3.1.2</w:t>
      </w:r>
      <w:r>
        <w:rPr>
          <w:rFonts w:asciiTheme="minorHAnsi" w:eastAsiaTheme="minorEastAsia" w:hAnsiTheme="minorHAnsi" w:cstheme="minorBidi"/>
          <w:sz w:val="22"/>
          <w:szCs w:val="22"/>
        </w:rPr>
        <w:tab/>
      </w:r>
      <w:r w:rsidRPr="00FE2B14">
        <w:rPr>
          <w:rFonts w:cs="v4.2.0"/>
          <w:snapToGrid w:val="0"/>
        </w:rPr>
        <w:t>Test Requirements</w:t>
      </w:r>
      <w:r>
        <w:tab/>
        <w:t>1843</w:t>
      </w:r>
    </w:p>
    <w:p w14:paraId="4CAD492C" w14:textId="77777777" w:rsidR="001613A3" w:rsidRDefault="001613A3">
      <w:pPr>
        <w:pStyle w:val="TOC3"/>
        <w:rPr>
          <w:rFonts w:asciiTheme="minorHAnsi" w:eastAsiaTheme="minorEastAsia" w:hAnsiTheme="minorHAnsi" w:cstheme="minorBidi"/>
          <w:sz w:val="22"/>
          <w:szCs w:val="22"/>
        </w:rPr>
      </w:pPr>
      <w:r w:rsidRPr="00FE2B14">
        <w:rPr>
          <w:rFonts w:cs="v4.2.0"/>
        </w:rPr>
        <w:t>A.8.3.2</w:t>
      </w:r>
      <w:r>
        <w:rPr>
          <w:rFonts w:asciiTheme="minorHAnsi" w:eastAsiaTheme="minorEastAsia" w:hAnsiTheme="minorHAnsi" w:cstheme="minorBidi"/>
          <w:sz w:val="22"/>
          <w:szCs w:val="22"/>
        </w:rPr>
        <w:tab/>
      </w:r>
      <w:r w:rsidRPr="00FE2B14">
        <w:rPr>
          <w:rFonts w:cs="v4.2.0"/>
        </w:rPr>
        <w:t>E-UTRAN FDD-FDD Inter-frequency event triggered reporting when DRX is used under fading propagation conditions in asynchronous cells</w:t>
      </w:r>
      <w:r>
        <w:tab/>
        <w:t>1843</w:t>
      </w:r>
    </w:p>
    <w:p w14:paraId="2EDD09E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A.8.3.2.1</w:t>
      </w:r>
      <w:r>
        <w:rPr>
          <w:rFonts w:asciiTheme="minorHAnsi" w:eastAsiaTheme="minorEastAsia" w:hAnsiTheme="minorHAnsi" w:cstheme="minorBidi"/>
          <w:sz w:val="22"/>
          <w:szCs w:val="22"/>
        </w:rPr>
        <w:tab/>
      </w:r>
      <w:r w:rsidRPr="00FE2B14">
        <w:rPr>
          <w:rFonts w:cs="v4.2.0"/>
          <w:snapToGrid w:val="0"/>
        </w:rPr>
        <w:t>Test Purpose and Environment</w:t>
      </w:r>
      <w:r>
        <w:tab/>
        <w:t>1843</w:t>
      </w:r>
    </w:p>
    <w:p w14:paraId="70D2CD58"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A.8.3.2.2</w:t>
      </w:r>
      <w:r>
        <w:rPr>
          <w:rFonts w:asciiTheme="minorHAnsi" w:eastAsiaTheme="minorEastAsia" w:hAnsiTheme="minorHAnsi" w:cstheme="minorBidi"/>
          <w:sz w:val="22"/>
          <w:szCs w:val="22"/>
        </w:rPr>
        <w:tab/>
      </w:r>
      <w:r w:rsidRPr="00FE2B14">
        <w:rPr>
          <w:rFonts w:cs="v4.2.0"/>
          <w:snapToGrid w:val="0"/>
        </w:rPr>
        <w:t>Test Requirements</w:t>
      </w:r>
      <w:r>
        <w:tab/>
        <w:t>1846</w:t>
      </w:r>
    </w:p>
    <w:p w14:paraId="621C99A9" w14:textId="77777777" w:rsidR="001613A3" w:rsidRDefault="001613A3">
      <w:pPr>
        <w:pStyle w:val="TOC3"/>
        <w:rPr>
          <w:rFonts w:asciiTheme="minorHAnsi" w:eastAsiaTheme="minorEastAsia" w:hAnsiTheme="minorHAnsi" w:cstheme="minorBidi"/>
          <w:sz w:val="22"/>
          <w:szCs w:val="22"/>
        </w:rPr>
      </w:pPr>
      <w:r w:rsidRPr="00FE2B14">
        <w:rPr>
          <w:rFonts w:cs="v4.2.0"/>
        </w:rPr>
        <w:t>A.8.3.3</w:t>
      </w:r>
      <w:r>
        <w:rPr>
          <w:rFonts w:asciiTheme="minorHAnsi" w:eastAsiaTheme="minorEastAsia" w:hAnsiTheme="minorHAnsi" w:cstheme="minorBidi"/>
          <w:sz w:val="22"/>
          <w:szCs w:val="22"/>
        </w:rPr>
        <w:tab/>
      </w:r>
      <w:r w:rsidRPr="00FE2B14">
        <w:rPr>
          <w:rFonts w:cs="v4.2.0"/>
        </w:rPr>
        <w:t>E-UTRAN FDD-FDD inter-frequency event triggered reporting under AWGN propagation conditions in asynchronous cells with DRX when L3 filtering is used</w:t>
      </w:r>
      <w:r>
        <w:tab/>
        <w:t>1846</w:t>
      </w:r>
    </w:p>
    <w:p w14:paraId="7E3FC96C" w14:textId="77777777" w:rsidR="001613A3" w:rsidRDefault="001613A3">
      <w:pPr>
        <w:pStyle w:val="TOC4"/>
        <w:rPr>
          <w:rFonts w:asciiTheme="minorHAnsi" w:eastAsiaTheme="minorEastAsia" w:hAnsiTheme="minorHAnsi" w:cstheme="minorBidi"/>
          <w:sz w:val="22"/>
          <w:szCs w:val="22"/>
        </w:rPr>
      </w:pPr>
      <w:r w:rsidRPr="00FE2B14">
        <w:rPr>
          <w:snapToGrid w:val="0"/>
        </w:rPr>
        <w:t>A.8.3.3.1</w:t>
      </w:r>
      <w:r>
        <w:rPr>
          <w:rFonts w:asciiTheme="minorHAnsi" w:eastAsiaTheme="minorEastAsia" w:hAnsiTheme="minorHAnsi" w:cstheme="minorBidi"/>
          <w:sz w:val="22"/>
          <w:szCs w:val="22"/>
        </w:rPr>
        <w:tab/>
      </w:r>
      <w:r w:rsidRPr="00FE2B14">
        <w:rPr>
          <w:snapToGrid w:val="0"/>
        </w:rPr>
        <w:t>Test Purpose and Environment</w:t>
      </w:r>
      <w:r>
        <w:tab/>
        <w:t>1846</w:t>
      </w:r>
    </w:p>
    <w:p w14:paraId="701F3D0D"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A.8.3.3.2</w:t>
      </w:r>
      <w:r>
        <w:rPr>
          <w:rFonts w:asciiTheme="minorHAnsi" w:eastAsiaTheme="minorEastAsia" w:hAnsiTheme="minorHAnsi" w:cstheme="minorBidi"/>
          <w:sz w:val="22"/>
          <w:szCs w:val="22"/>
        </w:rPr>
        <w:tab/>
      </w:r>
      <w:r w:rsidRPr="00FE2B14">
        <w:rPr>
          <w:rFonts w:cs="v4.2.0"/>
          <w:snapToGrid w:val="0"/>
        </w:rPr>
        <w:t>Test Requirements</w:t>
      </w:r>
      <w:r>
        <w:tab/>
        <w:t>1849</w:t>
      </w:r>
    </w:p>
    <w:p w14:paraId="79760FA2" w14:textId="77777777" w:rsidR="001613A3" w:rsidRDefault="001613A3">
      <w:pPr>
        <w:pStyle w:val="TOC3"/>
        <w:rPr>
          <w:rFonts w:asciiTheme="minorHAnsi" w:eastAsiaTheme="minorEastAsia" w:hAnsiTheme="minorHAnsi" w:cstheme="minorBidi"/>
          <w:sz w:val="22"/>
          <w:szCs w:val="22"/>
        </w:rPr>
      </w:pPr>
      <w:r w:rsidRPr="00FE2B14">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1849</w:t>
      </w:r>
    </w:p>
    <w:p w14:paraId="4142BA0E" w14:textId="77777777" w:rsidR="001613A3" w:rsidRDefault="001613A3">
      <w:pPr>
        <w:pStyle w:val="TOC4"/>
        <w:rPr>
          <w:rFonts w:asciiTheme="minorHAnsi" w:eastAsiaTheme="minorEastAsia" w:hAnsiTheme="minorHAnsi" w:cstheme="minorBidi"/>
          <w:sz w:val="22"/>
          <w:szCs w:val="22"/>
        </w:rPr>
      </w:pPr>
      <w:r w:rsidRPr="00FE2B14">
        <w:rPr>
          <w:snapToGrid w:val="0"/>
        </w:rPr>
        <w:t>A.8.3.4.1</w:t>
      </w:r>
      <w:r>
        <w:rPr>
          <w:rFonts w:asciiTheme="minorHAnsi" w:eastAsiaTheme="minorEastAsia" w:hAnsiTheme="minorHAnsi" w:cstheme="minorBidi"/>
          <w:sz w:val="22"/>
          <w:szCs w:val="22"/>
        </w:rPr>
        <w:tab/>
      </w:r>
      <w:r w:rsidRPr="00FE2B14">
        <w:rPr>
          <w:snapToGrid w:val="0"/>
        </w:rPr>
        <w:t>Test Purpose and Environment</w:t>
      </w:r>
      <w:r>
        <w:tab/>
        <w:t>1849</w:t>
      </w:r>
    </w:p>
    <w:p w14:paraId="37E87CD5" w14:textId="77777777" w:rsidR="001613A3" w:rsidRDefault="001613A3">
      <w:pPr>
        <w:pStyle w:val="TOC4"/>
        <w:rPr>
          <w:rFonts w:asciiTheme="minorHAnsi" w:eastAsiaTheme="minorEastAsia" w:hAnsiTheme="minorHAnsi" w:cstheme="minorBidi"/>
          <w:sz w:val="22"/>
          <w:szCs w:val="22"/>
        </w:rPr>
      </w:pPr>
      <w:r w:rsidRPr="00FE2B14">
        <w:rPr>
          <w:snapToGrid w:val="0"/>
        </w:rPr>
        <w:t>A.8.3.4.2</w:t>
      </w:r>
      <w:r>
        <w:rPr>
          <w:rFonts w:asciiTheme="minorHAnsi" w:eastAsiaTheme="minorEastAsia" w:hAnsiTheme="minorHAnsi" w:cstheme="minorBidi"/>
          <w:sz w:val="22"/>
          <w:szCs w:val="22"/>
        </w:rPr>
        <w:tab/>
      </w:r>
      <w:r w:rsidRPr="00FE2B14">
        <w:rPr>
          <w:snapToGrid w:val="0"/>
        </w:rPr>
        <w:t>Test Requirements</w:t>
      </w:r>
      <w:r>
        <w:tab/>
        <w:t>1851</w:t>
      </w:r>
    </w:p>
    <w:p w14:paraId="6D09D7BC" w14:textId="77777777" w:rsidR="001613A3" w:rsidRDefault="001613A3">
      <w:pPr>
        <w:pStyle w:val="TOC3"/>
        <w:rPr>
          <w:rFonts w:asciiTheme="minorHAnsi" w:eastAsiaTheme="minorEastAsia" w:hAnsiTheme="minorHAnsi" w:cstheme="minorBidi"/>
          <w:sz w:val="22"/>
          <w:szCs w:val="22"/>
        </w:rPr>
      </w:pPr>
      <w:r w:rsidRPr="00FE2B14">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1851</w:t>
      </w:r>
    </w:p>
    <w:p w14:paraId="2DA637C4" w14:textId="77777777" w:rsidR="001613A3" w:rsidRDefault="001613A3">
      <w:pPr>
        <w:pStyle w:val="TOC4"/>
        <w:rPr>
          <w:rFonts w:asciiTheme="minorHAnsi" w:eastAsiaTheme="minorEastAsia" w:hAnsiTheme="minorHAnsi" w:cstheme="minorBidi"/>
          <w:sz w:val="22"/>
          <w:szCs w:val="22"/>
        </w:rPr>
      </w:pPr>
      <w:r w:rsidRPr="00FE2B14">
        <w:rPr>
          <w:snapToGrid w:val="0"/>
        </w:rPr>
        <w:t>A.8.3.5.2</w:t>
      </w:r>
      <w:r>
        <w:rPr>
          <w:rFonts w:asciiTheme="minorHAnsi" w:eastAsiaTheme="minorEastAsia" w:hAnsiTheme="minorHAnsi" w:cstheme="minorBidi"/>
          <w:sz w:val="22"/>
          <w:szCs w:val="22"/>
        </w:rPr>
        <w:tab/>
      </w:r>
      <w:r w:rsidRPr="00FE2B14">
        <w:rPr>
          <w:snapToGrid w:val="0"/>
        </w:rPr>
        <w:t>Test Requirements</w:t>
      </w:r>
      <w:r>
        <w:tab/>
        <w:t>1853</w:t>
      </w:r>
    </w:p>
    <w:p w14:paraId="5CB62667" w14:textId="77777777" w:rsidR="001613A3" w:rsidRDefault="001613A3">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1853</w:t>
      </w:r>
    </w:p>
    <w:p w14:paraId="52EC3334" w14:textId="77777777" w:rsidR="001613A3" w:rsidRDefault="001613A3">
      <w:pPr>
        <w:pStyle w:val="TOC4"/>
        <w:rPr>
          <w:rFonts w:asciiTheme="minorHAnsi" w:eastAsiaTheme="minorEastAsia" w:hAnsiTheme="minorHAnsi" w:cstheme="minorBidi"/>
          <w:sz w:val="22"/>
          <w:szCs w:val="22"/>
        </w:rPr>
      </w:pPr>
      <w:r w:rsidRPr="00FE2B14">
        <w:rPr>
          <w:snapToGrid w:val="0"/>
        </w:rPr>
        <w:t>A.8.3.6.1</w:t>
      </w:r>
      <w:r>
        <w:rPr>
          <w:rFonts w:asciiTheme="minorHAnsi" w:eastAsiaTheme="minorEastAsia" w:hAnsiTheme="minorHAnsi" w:cstheme="minorBidi"/>
          <w:sz w:val="22"/>
          <w:szCs w:val="22"/>
        </w:rPr>
        <w:tab/>
      </w:r>
      <w:r w:rsidRPr="00FE2B14">
        <w:rPr>
          <w:snapToGrid w:val="0"/>
        </w:rPr>
        <w:t>Test Purpose and Environment</w:t>
      </w:r>
      <w:r>
        <w:tab/>
        <w:t>1853</w:t>
      </w:r>
    </w:p>
    <w:p w14:paraId="4A754069" w14:textId="77777777" w:rsidR="001613A3" w:rsidRDefault="001613A3">
      <w:pPr>
        <w:pStyle w:val="TOC4"/>
        <w:rPr>
          <w:rFonts w:asciiTheme="minorHAnsi" w:eastAsiaTheme="minorEastAsia" w:hAnsiTheme="minorHAnsi" w:cstheme="minorBidi"/>
          <w:sz w:val="22"/>
          <w:szCs w:val="22"/>
        </w:rPr>
      </w:pPr>
      <w:r w:rsidRPr="00FE2B14">
        <w:rPr>
          <w:snapToGrid w:val="0"/>
        </w:rPr>
        <w:t>A.8.3.6.2</w:t>
      </w:r>
      <w:r>
        <w:rPr>
          <w:rFonts w:asciiTheme="minorHAnsi" w:eastAsiaTheme="minorEastAsia" w:hAnsiTheme="minorHAnsi" w:cstheme="minorBidi"/>
          <w:sz w:val="22"/>
          <w:szCs w:val="22"/>
        </w:rPr>
        <w:tab/>
      </w:r>
      <w:r w:rsidRPr="00FE2B14">
        <w:rPr>
          <w:snapToGrid w:val="0"/>
        </w:rPr>
        <w:t>Test Requirements</w:t>
      </w:r>
      <w:r>
        <w:tab/>
        <w:t>1855</w:t>
      </w:r>
    </w:p>
    <w:p w14:paraId="0F34D2EA" w14:textId="77777777" w:rsidR="001613A3" w:rsidRDefault="001613A3">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1856</w:t>
      </w:r>
    </w:p>
    <w:p w14:paraId="788C1B85" w14:textId="77777777" w:rsidR="001613A3" w:rsidRDefault="001613A3">
      <w:pPr>
        <w:pStyle w:val="TOC4"/>
        <w:rPr>
          <w:rFonts w:asciiTheme="minorHAnsi" w:eastAsiaTheme="minorEastAsia" w:hAnsiTheme="minorHAnsi" w:cstheme="minorBidi"/>
          <w:sz w:val="22"/>
          <w:szCs w:val="22"/>
        </w:rPr>
      </w:pPr>
      <w:r w:rsidRPr="00FE2B14">
        <w:rPr>
          <w:snapToGrid w:val="0"/>
        </w:rPr>
        <w:t>A.8.3.7.1</w:t>
      </w:r>
      <w:r>
        <w:rPr>
          <w:rFonts w:asciiTheme="minorHAnsi" w:eastAsiaTheme="minorEastAsia" w:hAnsiTheme="minorHAnsi" w:cstheme="minorBidi"/>
          <w:sz w:val="22"/>
          <w:szCs w:val="22"/>
        </w:rPr>
        <w:tab/>
      </w:r>
      <w:r w:rsidRPr="00FE2B14">
        <w:rPr>
          <w:snapToGrid w:val="0"/>
        </w:rPr>
        <w:t>Test Purpose and Environment</w:t>
      </w:r>
      <w:r>
        <w:tab/>
        <w:t>1856</w:t>
      </w:r>
    </w:p>
    <w:p w14:paraId="3208A638"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A.8.3.7.2</w:t>
      </w:r>
      <w:r>
        <w:rPr>
          <w:rFonts w:asciiTheme="minorHAnsi" w:eastAsiaTheme="minorEastAsia" w:hAnsiTheme="minorHAnsi" w:cstheme="minorBidi"/>
          <w:sz w:val="22"/>
          <w:szCs w:val="22"/>
        </w:rPr>
        <w:tab/>
      </w:r>
      <w:r w:rsidRPr="00FE2B14">
        <w:rPr>
          <w:rFonts w:cs="v4.2.0"/>
          <w:snapToGrid w:val="0"/>
        </w:rPr>
        <w:t>Test Requirements</w:t>
      </w:r>
      <w:r>
        <w:tab/>
        <w:t>1858</w:t>
      </w:r>
    </w:p>
    <w:p w14:paraId="10DD7136" w14:textId="77777777" w:rsidR="001613A3" w:rsidRDefault="001613A3">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1859</w:t>
      </w:r>
    </w:p>
    <w:p w14:paraId="1A4CE74E" w14:textId="77777777" w:rsidR="001613A3" w:rsidRDefault="001613A3">
      <w:pPr>
        <w:pStyle w:val="TOC4"/>
        <w:rPr>
          <w:rFonts w:asciiTheme="minorHAnsi" w:eastAsiaTheme="minorEastAsia" w:hAnsiTheme="minorHAnsi" w:cstheme="minorBidi"/>
          <w:sz w:val="22"/>
          <w:szCs w:val="22"/>
        </w:rPr>
      </w:pPr>
      <w:r w:rsidRPr="00FE2B14">
        <w:rPr>
          <w:snapToGrid w:val="0"/>
        </w:rPr>
        <w:t>A.8.3.</w:t>
      </w:r>
      <w:r w:rsidRPr="00FE2B14">
        <w:rPr>
          <w:snapToGrid w:val="0"/>
          <w:lang w:eastAsia="zh-CN"/>
        </w:rPr>
        <w:t>8</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1859</w:t>
      </w:r>
    </w:p>
    <w:p w14:paraId="13526824" w14:textId="77777777" w:rsidR="001613A3" w:rsidRDefault="001613A3">
      <w:pPr>
        <w:pStyle w:val="TOC4"/>
        <w:rPr>
          <w:rFonts w:asciiTheme="minorHAnsi" w:eastAsiaTheme="minorEastAsia" w:hAnsiTheme="minorHAnsi" w:cstheme="minorBidi"/>
          <w:sz w:val="22"/>
          <w:szCs w:val="22"/>
        </w:rPr>
      </w:pPr>
      <w:r w:rsidRPr="00FE2B14">
        <w:rPr>
          <w:snapToGrid w:val="0"/>
        </w:rPr>
        <w:t>A.8.3.</w:t>
      </w:r>
      <w:r w:rsidRPr="00FE2B14">
        <w:rPr>
          <w:snapToGrid w:val="0"/>
          <w:lang w:eastAsia="zh-CN"/>
        </w:rPr>
        <w:t>8</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1862</w:t>
      </w:r>
    </w:p>
    <w:p w14:paraId="5B71E785" w14:textId="77777777" w:rsidR="001613A3" w:rsidRDefault="001613A3">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1862</w:t>
      </w:r>
    </w:p>
    <w:p w14:paraId="3BCBCD3B" w14:textId="77777777" w:rsidR="001613A3" w:rsidRDefault="001613A3">
      <w:pPr>
        <w:pStyle w:val="TOC4"/>
        <w:rPr>
          <w:rFonts w:asciiTheme="minorHAnsi" w:eastAsiaTheme="minorEastAsia" w:hAnsiTheme="minorHAnsi" w:cstheme="minorBidi"/>
          <w:sz w:val="22"/>
          <w:szCs w:val="22"/>
        </w:rPr>
      </w:pPr>
      <w:r w:rsidRPr="00FE2B14">
        <w:rPr>
          <w:snapToGrid w:val="0"/>
        </w:rPr>
        <w:t>A.8.3.9.1</w:t>
      </w:r>
      <w:r>
        <w:rPr>
          <w:rFonts w:asciiTheme="minorHAnsi" w:eastAsiaTheme="minorEastAsia" w:hAnsiTheme="minorHAnsi" w:cstheme="minorBidi"/>
          <w:sz w:val="22"/>
          <w:szCs w:val="22"/>
        </w:rPr>
        <w:tab/>
      </w:r>
      <w:r w:rsidRPr="00FE2B14">
        <w:rPr>
          <w:snapToGrid w:val="0"/>
        </w:rPr>
        <w:t>Test Purpose and Environment</w:t>
      </w:r>
      <w:r>
        <w:tab/>
        <w:t>1862</w:t>
      </w:r>
    </w:p>
    <w:p w14:paraId="148D2A33" w14:textId="77777777" w:rsidR="001613A3" w:rsidRDefault="001613A3">
      <w:pPr>
        <w:pStyle w:val="TOC4"/>
        <w:rPr>
          <w:rFonts w:asciiTheme="minorHAnsi" w:eastAsiaTheme="minorEastAsia" w:hAnsiTheme="minorHAnsi" w:cstheme="minorBidi"/>
          <w:sz w:val="22"/>
          <w:szCs w:val="22"/>
        </w:rPr>
      </w:pPr>
      <w:r w:rsidRPr="00FE2B14">
        <w:rPr>
          <w:snapToGrid w:val="0"/>
        </w:rPr>
        <w:t>A.8.3.9.2</w:t>
      </w:r>
      <w:r>
        <w:rPr>
          <w:rFonts w:asciiTheme="minorHAnsi" w:eastAsiaTheme="minorEastAsia" w:hAnsiTheme="minorHAnsi" w:cstheme="minorBidi"/>
          <w:sz w:val="22"/>
          <w:szCs w:val="22"/>
        </w:rPr>
        <w:tab/>
      </w:r>
      <w:r w:rsidRPr="00FE2B14">
        <w:rPr>
          <w:snapToGrid w:val="0"/>
        </w:rPr>
        <w:t>Test Requirements</w:t>
      </w:r>
      <w:r>
        <w:tab/>
        <w:t>1865</w:t>
      </w:r>
    </w:p>
    <w:p w14:paraId="0698B13C" w14:textId="77777777" w:rsidR="001613A3" w:rsidRDefault="001613A3">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1866</w:t>
      </w:r>
    </w:p>
    <w:p w14:paraId="2AD401F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A.8.3.10.1</w:t>
      </w:r>
      <w:r>
        <w:rPr>
          <w:rFonts w:asciiTheme="minorHAnsi" w:eastAsiaTheme="minorEastAsia" w:hAnsiTheme="minorHAnsi" w:cstheme="minorBidi"/>
          <w:sz w:val="22"/>
          <w:szCs w:val="22"/>
        </w:rPr>
        <w:tab/>
      </w:r>
      <w:r w:rsidRPr="00FE2B14">
        <w:rPr>
          <w:rFonts w:cs="v4.2.0"/>
          <w:snapToGrid w:val="0"/>
        </w:rPr>
        <w:t>Test Purpose and Environment</w:t>
      </w:r>
      <w:r>
        <w:tab/>
        <w:t>1866</w:t>
      </w:r>
    </w:p>
    <w:p w14:paraId="225B6EC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A.8.3.10.2</w:t>
      </w:r>
      <w:r>
        <w:rPr>
          <w:rFonts w:asciiTheme="minorHAnsi" w:eastAsiaTheme="minorEastAsia" w:hAnsiTheme="minorHAnsi" w:cstheme="minorBidi"/>
          <w:sz w:val="22"/>
          <w:szCs w:val="22"/>
        </w:rPr>
        <w:tab/>
      </w:r>
      <w:r w:rsidRPr="00FE2B14">
        <w:rPr>
          <w:rFonts w:cs="v4.2.0"/>
          <w:snapToGrid w:val="0"/>
        </w:rPr>
        <w:t>Test Requirements</w:t>
      </w:r>
      <w:r>
        <w:tab/>
        <w:t>1867</w:t>
      </w:r>
    </w:p>
    <w:p w14:paraId="28B5247B" w14:textId="77777777" w:rsidR="001613A3" w:rsidRDefault="001613A3">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1867</w:t>
      </w:r>
    </w:p>
    <w:p w14:paraId="48453CE7" w14:textId="77777777" w:rsidR="001613A3" w:rsidRDefault="001613A3">
      <w:pPr>
        <w:pStyle w:val="TOC4"/>
        <w:rPr>
          <w:rFonts w:asciiTheme="minorHAnsi" w:eastAsiaTheme="minorEastAsia" w:hAnsiTheme="minorHAnsi" w:cstheme="minorBidi"/>
          <w:sz w:val="22"/>
          <w:szCs w:val="22"/>
        </w:rPr>
      </w:pPr>
      <w:r w:rsidRPr="00FE2B14">
        <w:rPr>
          <w:snapToGrid w:val="0"/>
        </w:rPr>
        <w:t>A.8.3.11.1</w:t>
      </w:r>
      <w:r>
        <w:rPr>
          <w:rFonts w:asciiTheme="minorHAnsi" w:eastAsiaTheme="minorEastAsia" w:hAnsiTheme="minorHAnsi" w:cstheme="minorBidi"/>
          <w:sz w:val="22"/>
          <w:szCs w:val="22"/>
        </w:rPr>
        <w:tab/>
      </w:r>
      <w:r w:rsidRPr="00FE2B14">
        <w:rPr>
          <w:snapToGrid w:val="0"/>
        </w:rPr>
        <w:t>Test Purpose and Environment</w:t>
      </w:r>
      <w:r>
        <w:tab/>
        <w:t>1867</w:t>
      </w:r>
    </w:p>
    <w:p w14:paraId="233E48EE" w14:textId="77777777" w:rsidR="001613A3" w:rsidRDefault="001613A3">
      <w:pPr>
        <w:pStyle w:val="TOC4"/>
        <w:rPr>
          <w:rFonts w:asciiTheme="minorHAnsi" w:eastAsiaTheme="minorEastAsia" w:hAnsiTheme="minorHAnsi" w:cstheme="minorBidi"/>
          <w:sz w:val="22"/>
          <w:szCs w:val="22"/>
        </w:rPr>
      </w:pPr>
      <w:r w:rsidRPr="00FE2B14">
        <w:rPr>
          <w:snapToGrid w:val="0"/>
        </w:rPr>
        <w:t>A.8.3.11.2</w:t>
      </w:r>
      <w:r>
        <w:rPr>
          <w:rFonts w:asciiTheme="minorHAnsi" w:eastAsiaTheme="minorEastAsia" w:hAnsiTheme="minorHAnsi" w:cstheme="minorBidi"/>
          <w:sz w:val="22"/>
          <w:szCs w:val="22"/>
        </w:rPr>
        <w:tab/>
      </w:r>
      <w:r w:rsidRPr="00FE2B14">
        <w:rPr>
          <w:snapToGrid w:val="0"/>
        </w:rPr>
        <w:t>Test Requirement</w:t>
      </w:r>
      <w:r>
        <w:tab/>
        <w:t>1869</w:t>
      </w:r>
    </w:p>
    <w:p w14:paraId="2780923A" w14:textId="77777777" w:rsidR="001613A3" w:rsidRDefault="001613A3">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1870</w:t>
      </w:r>
    </w:p>
    <w:p w14:paraId="0A7684A7" w14:textId="77777777" w:rsidR="001613A3" w:rsidRDefault="001613A3">
      <w:pPr>
        <w:pStyle w:val="TOC4"/>
        <w:rPr>
          <w:rFonts w:asciiTheme="minorHAnsi" w:eastAsiaTheme="minorEastAsia" w:hAnsiTheme="minorHAnsi" w:cstheme="minorBidi"/>
          <w:sz w:val="22"/>
          <w:szCs w:val="22"/>
        </w:rPr>
      </w:pPr>
      <w:r w:rsidRPr="00FE2B14">
        <w:rPr>
          <w:snapToGrid w:val="0"/>
        </w:rPr>
        <w:t>A.8.3.12.1</w:t>
      </w:r>
      <w:r>
        <w:rPr>
          <w:rFonts w:asciiTheme="minorHAnsi" w:eastAsiaTheme="minorEastAsia" w:hAnsiTheme="minorHAnsi" w:cstheme="minorBidi"/>
          <w:sz w:val="22"/>
          <w:szCs w:val="22"/>
        </w:rPr>
        <w:tab/>
      </w:r>
      <w:r w:rsidRPr="00FE2B14">
        <w:rPr>
          <w:snapToGrid w:val="0"/>
        </w:rPr>
        <w:t>Test Purpose and Environment</w:t>
      </w:r>
      <w:r>
        <w:tab/>
        <w:t>1870</w:t>
      </w:r>
    </w:p>
    <w:p w14:paraId="7FCBBC60" w14:textId="77777777" w:rsidR="001613A3" w:rsidRDefault="001613A3">
      <w:pPr>
        <w:pStyle w:val="TOC4"/>
        <w:rPr>
          <w:rFonts w:asciiTheme="minorHAnsi" w:eastAsiaTheme="minorEastAsia" w:hAnsiTheme="minorHAnsi" w:cstheme="minorBidi"/>
          <w:sz w:val="22"/>
          <w:szCs w:val="22"/>
        </w:rPr>
      </w:pPr>
      <w:r w:rsidRPr="00FE2B14">
        <w:rPr>
          <w:snapToGrid w:val="0"/>
        </w:rPr>
        <w:t>A.8.3.12.2</w:t>
      </w:r>
      <w:r>
        <w:rPr>
          <w:rFonts w:asciiTheme="minorHAnsi" w:eastAsiaTheme="minorEastAsia" w:hAnsiTheme="minorHAnsi" w:cstheme="minorBidi"/>
          <w:sz w:val="22"/>
          <w:szCs w:val="22"/>
        </w:rPr>
        <w:tab/>
      </w:r>
      <w:r w:rsidRPr="00FE2B14">
        <w:rPr>
          <w:snapToGrid w:val="0"/>
        </w:rPr>
        <w:t>Test Requirement</w:t>
      </w:r>
      <w:r>
        <w:tab/>
        <w:t>1871</w:t>
      </w:r>
    </w:p>
    <w:p w14:paraId="4606BA8B" w14:textId="77777777" w:rsidR="001613A3" w:rsidRDefault="001613A3">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1872</w:t>
      </w:r>
    </w:p>
    <w:p w14:paraId="0B2F3027" w14:textId="77777777" w:rsidR="001613A3" w:rsidRDefault="001613A3">
      <w:pPr>
        <w:pStyle w:val="TOC4"/>
        <w:rPr>
          <w:rFonts w:asciiTheme="minorHAnsi" w:eastAsiaTheme="minorEastAsia" w:hAnsiTheme="minorHAnsi" w:cstheme="minorBidi"/>
          <w:sz w:val="22"/>
          <w:szCs w:val="22"/>
        </w:rPr>
      </w:pPr>
      <w:r w:rsidRPr="00FE2B14">
        <w:rPr>
          <w:snapToGrid w:val="0"/>
        </w:rPr>
        <w:t>A.8.3.13.1</w:t>
      </w:r>
      <w:r>
        <w:rPr>
          <w:rFonts w:asciiTheme="minorHAnsi" w:eastAsiaTheme="minorEastAsia" w:hAnsiTheme="minorHAnsi" w:cstheme="minorBidi"/>
          <w:sz w:val="22"/>
          <w:szCs w:val="22"/>
        </w:rPr>
        <w:tab/>
      </w:r>
      <w:r w:rsidRPr="00FE2B14">
        <w:rPr>
          <w:snapToGrid w:val="0"/>
        </w:rPr>
        <w:t>Test Purpose and Environment</w:t>
      </w:r>
      <w:r>
        <w:tab/>
        <w:t>1872</w:t>
      </w:r>
    </w:p>
    <w:p w14:paraId="2C5710DA" w14:textId="77777777" w:rsidR="001613A3" w:rsidRDefault="001613A3">
      <w:pPr>
        <w:pStyle w:val="TOC4"/>
        <w:rPr>
          <w:rFonts w:asciiTheme="minorHAnsi" w:eastAsiaTheme="minorEastAsia" w:hAnsiTheme="minorHAnsi" w:cstheme="minorBidi"/>
          <w:sz w:val="22"/>
          <w:szCs w:val="22"/>
        </w:rPr>
      </w:pPr>
      <w:r w:rsidRPr="00FE2B14">
        <w:rPr>
          <w:snapToGrid w:val="0"/>
        </w:rPr>
        <w:t>A.8.3.13.2</w:t>
      </w:r>
      <w:r>
        <w:rPr>
          <w:rFonts w:asciiTheme="minorHAnsi" w:eastAsiaTheme="minorEastAsia" w:hAnsiTheme="minorHAnsi" w:cstheme="minorBidi"/>
          <w:sz w:val="22"/>
          <w:szCs w:val="22"/>
        </w:rPr>
        <w:tab/>
      </w:r>
      <w:r w:rsidRPr="00FE2B14">
        <w:rPr>
          <w:snapToGrid w:val="0"/>
        </w:rPr>
        <w:t>Test Requirement</w:t>
      </w:r>
      <w:r>
        <w:tab/>
        <w:t>1873</w:t>
      </w:r>
    </w:p>
    <w:p w14:paraId="232E3604" w14:textId="77777777" w:rsidR="001613A3" w:rsidRDefault="001613A3">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1874</w:t>
      </w:r>
    </w:p>
    <w:p w14:paraId="3EDB017C" w14:textId="77777777" w:rsidR="001613A3" w:rsidRDefault="001613A3">
      <w:pPr>
        <w:pStyle w:val="TOC4"/>
        <w:rPr>
          <w:rFonts w:asciiTheme="minorHAnsi" w:eastAsiaTheme="minorEastAsia" w:hAnsiTheme="minorHAnsi" w:cstheme="minorBidi"/>
          <w:sz w:val="22"/>
          <w:szCs w:val="22"/>
        </w:rPr>
      </w:pPr>
      <w:r w:rsidRPr="00FE2B14">
        <w:rPr>
          <w:snapToGrid w:val="0"/>
        </w:rPr>
        <w:t>A.8.3.14.1</w:t>
      </w:r>
      <w:r>
        <w:rPr>
          <w:rFonts w:asciiTheme="minorHAnsi" w:eastAsiaTheme="minorEastAsia" w:hAnsiTheme="minorHAnsi" w:cstheme="minorBidi"/>
          <w:sz w:val="22"/>
          <w:szCs w:val="22"/>
        </w:rPr>
        <w:tab/>
      </w:r>
      <w:r w:rsidRPr="00FE2B14">
        <w:rPr>
          <w:snapToGrid w:val="0"/>
        </w:rPr>
        <w:t>Test Purpose and Environment</w:t>
      </w:r>
      <w:r>
        <w:tab/>
        <w:t>1874</w:t>
      </w:r>
    </w:p>
    <w:p w14:paraId="72D4B734" w14:textId="77777777" w:rsidR="001613A3" w:rsidRDefault="001613A3">
      <w:pPr>
        <w:pStyle w:val="TOC4"/>
        <w:rPr>
          <w:rFonts w:asciiTheme="minorHAnsi" w:eastAsiaTheme="minorEastAsia" w:hAnsiTheme="minorHAnsi" w:cstheme="minorBidi"/>
          <w:sz w:val="22"/>
          <w:szCs w:val="22"/>
        </w:rPr>
      </w:pPr>
      <w:r w:rsidRPr="00FE2B14">
        <w:rPr>
          <w:snapToGrid w:val="0"/>
        </w:rPr>
        <w:t>A.8.3.14.2</w:t>
      </w:r>
      <w:r>
        <w:rPr>
          <w:rFonts w:asciiTheme="minorHAnsi" w:eastAsiaTheme="minorEastAsia" w:hAnsiTheme="minorHAnsi" w:cstheme="minorBidi"/>
          <w:sz w:val="22"/>
          <w:szCs w:val="22"/>
        </w:rPr>
        <w:tab/>
      </w:r>
      <w:r w:rsidRPr="00FE2B14">
        <w:rPr>
          <w:snapToGrid w:val="0"/>
        </w:rPr>
        <w:t>Test Requirement</w:t>
      </w:r>
      <w:r>
        <w:tab/>
        <w:t>1875</w:t>
      </w:r>
    </w:p>
    <w:p w14:paraId="658538D4" w14:textId="77777777" w:rsidR="001613A3" w:rsidRDefault="001613A3">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1876</w:t>
      </w:r>
    </w:p>
    <w:p w14:paraId="42E20F6E" w14:textId="77777777" w:rsidR="001613A3" w:rsidRDefault="001613A3">
      <w:pPr>
        <w:pStyle w:val="TOC4"/>
        <w:rPr>
          <w:rFonts w:asciiTheme="minorHAnsi" w:eastAsiaTheme="minorEastAsia" w:hAnsiTheme="minorHAnsi" w:cstheme="minorBidi"/>
          <w:sz w:val="22"/>
          <w:szCs w:val="22"/>
        </w:rPr>
      </w:pPr>
      <w:r w:rsidRPr="00FE2B14">
        <w:rPr>
          <w:snapToGrid w:val="0"/>
        </w:rPr>
        <w:t>A.8.3.15.1</w:t>
      </w:r>
      <w:r>
        <w:rPr>
          <w:rFonts w:asciiTheme="minorHAnsi" w:eastAsiaTheme="minorEastAsia" w:hAnsiTheme="minorHAnsi" w:cstheme="minorBidi"/>
          <w:sz w:val="22"/>
          <w:szCs w:val="22"/>
        </w:rPr>
        <w:tab/>
      </w:r>
      <w:r w:rsidRPr="00FE2B14">
        <w:rPr>
          <w:snapToGrid w:val="0"/>
        </w:rPr>
        <w:t>Test Purpose and Environment</w:t>
      </w:r>
      <w:r>
        <w:tab/>
        <w:t>1876</w:t>
      </w:r>
    </w:p>
    <w:p w14:paraId="7576D6CF" w14:textId="77777777" w:rsidR="001613A3" w:rsidRDefault="001613A3">
      <w:pPr>
        <w:pStyle w:val="TOC4"/>
        <w:rPr>
          <w:rFonts w:asciiTheme="minorHAnsi" w:eastAsiaTheme="minorEastAsia" w:hAnsiTheme="minorHAnsi" w:cstheme="minorBidi"/>
          <w:sz w:val="22"/>
          <w:szCs w:val="22"/>
        </w:rPr>
      </w:pPr>
      <w:r w:rsidRPr="00FE2B14">
        <w:rPr>
          <w:snapToGrid w:val="0"/>
        </w:rPr>
        <w:t>A.8.3.15.2</w:t>
      </w:r>
      <w:r>
        <w:rPr>
          <w:rFonts w:asciiTheme="minorHAnsi" w:eastAsiaTheme="minorEastAsia" w:hAnsiTheme="minorHAnsi" w:cstheme="minorBidi"/>
          <w:sz w:val="22"/>
          <w:szCs w:val="22"/>
        </w:rPr>
        <w:tab/>
      </w:r>
      <w:r w:rsidRPr="00FE2B14">
        <w:rPr>
          <w:snapToGrid w:val="0"/>
        </w:rPr>
        <w:t>Test Requirement</w:t>
      </w:r>
      <w:r>
        <w:tab/>
        <w:t>1877</w:t>
      </w:r>
    </w:p>
    <w:p w14:paraId="6B1BB9F5" w14:textId="77777777" w:rsidR="001613A3" w:rsidRDefault="001613A3">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1878</w:t>
      </w:r>
    </w:p>
    <w:p w14:paraId="21B9E876" w14:textId="77777777" w:rsidR="001613A3" w:rsidRDefault="001613A3">
      <w:pPr>
        <w:pStyle w:val="TOC4"/>
        <w:rPr>
          <w:rFonts w:asciiTheme="minorHAnsi" w:eastAsiaTheme="minorEastAsia" w:hAnsiTheme="minorHAnsi" w:cstheme="minorBidi"/>
          <w:sz w:val="22"/>
          <w:szCs w:val="22"/>
        </w:rPr>
      </w:pPr>
      <w:r w:rsidRPr="00FE2B14">
        <w:rPr>
          <w:snapToGrid w:val="0"/>
        </w:rPr>
        <w:t>A.8.3.16.1</w:t>
      </w:r>
      <w:r>
        <w:rPr>
          <w:rFonts w:asciiTheme="minorHAnsi" w:eastAsiaTheme="minorEastAsia" w:hAnsiTheme="minorHAnsi" w:cstheme="minorBidi"/>
          <w:sz w:val="22"/>
          <w:szCs w:val="22"/>
        </w:rPr>
        <w:tab/>
      </w:r>
      <w:r w:rsidRPr="00FE2B14">
        <w:rPr>
          <w:snapToGrid w:val="0"/>
        </w:rPr>
        <w:t>Test Purpose and Environment</w:t>
      </w:r>
      <w:r>
        <w:tab/>
        <w:t>1878</w:t>
      </w:r>
    </w:p>
    <w:p w14:paraId="7417C577" w14:textId="77777777" w:rsidR="001613A3" w:rsidRDefault="001613A3">
      <w:pPr>
        <w:pStyle w:val="TOC4"/>
        <w:rPr>
          <w:rFonts w:asciiTheme="minorHAnsi" w:eastAsiaTheme="minorEastAsia" w:hAnsiTheme="minorHAnsi" w:cstheme="minorBidi"/>
          <w:sz w:val="22"/>
          <w:szCs w:val="22"/>
        </w:rPr>
      </w:pPr>
      <w:r w:rsidRPr="00FE2B14">
        <w:rPr>
          <w:snapToGrid w:val="0"/>
        </w:rPr>
        <w:t>A.8.3.16.2</w:t>
      </w:r>
      <w:r>
        <w:rPr>
          <w:rFonts w:asciiTheme="minorHAnsi" w:eastAsiaTheme="minorEastAsia" w:hAnsiTheme="minorHAnsi" w:cstheme="minorBidi"/>
          <w:sz w:val="22"/>
          <w:szCs w:val="22"/>
        </w:rPr>
        <w:tab/>
      </w:r>
      <w:r w:rsidRPr="00FE2B14">
        <w:rPr>
          <w:snapToGrid w:val="0"/>
        </w:rPr>
        <w:t>Test Requirement</w:t>
      </w:r>
      <w:r>
        <w:tab/>
        <w:t>1880</w:t>
      </w:r>
    </w:p>
    <w:p w14:paraId="4EFF54D3" w14:textId="77777777" w:rsidR="001613A3" w:rsidRDefault="001613A3">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1880</w:t>
      </w:r>
    </w:p>
    <w:p w14:paraId="34660063" w14:textId="77777777" w:rsidR="001613A3" w:rsidRDefault="001613A3">
      <w:pPr>
        <w:pStyle w:val="TOC4"/>
        <w:rPr>
          <w:rFonts w:asciiTheme="minorHAnsi" w:eastAsiaTheme="minorEastAsia" w:hAnsiTheme="minorHAnsi" w:cstheme="minorBidi"/>
          <w:sz w:val="22"/>
          <w:szCs w:val="22"/>
        </w:rPr>
      </w:pPr>
      <w:r w:rsidRPr="00FE2B14">
        <w:rPr>
          <w:snapToGrid w:val="0"/>
        </w:rPr>
        <w:t>A.8.3.17.1</w:t>
      </w:r>
      <w:r>
        <w:rPr>
          <w:rFonts w:asciiTheme="minorHAnsi" w:eastAsiaTheme="minorEastAsia" w:hAnsiTheme="minorHAnsi" w:cstheme="minorBidi"/>
          <w:sz w:val="22"/>
          <w:szCs w:val="22"/>
        </w:rPr>
        <w:tab/>
      </w:r>
      <w:r w:rsidRPr="00FE2B14">
        <w:rPr>
          <w:snapToGrid w:val="0"/>
        </w:rPr>
        <w:t>Test Purpose and Environment</w:t>
      </w:r>
      <w:r>
        <w:tab/>
        <w:t>1880</w:t>
      </w:r>
    </w:p>
    <w:p w14:paraId="4829B8B8" w14:textId="77777777" w:rsidR="001613A3" w:rsidRDefault="001613A3">
      <w:pPr>
        <w:pStyle w:val="TOC4"/>
        <w:rPr>
          <w:rFonts w:asciiTheme="minorHAnsi" w:eastAsiaTheme="minorEastAsia" w:hAnsiTheme="minorHAnsi" w:cstheme="minorBidi"/>
          <w:sz w:val="22"/>
          <w:szCs w:val="22"/>
        </w:rPr>
      </w:pPr>
      <w:r w:rsidRPr="00FE2B14">
        <w:rPr>
          <w:snapToGrid w:val="0"/>
        </w:rPr>
        <w:t>A.8.3.17.2</w:t>
      </w:r>
      <w:r>
        <w:rPr>
          <w:rFonts w:asciiTheme="minorHAnsi" w:eastAsiaTheme="minorEastAsia" w:hAnsiTheme="minorHAnsi" w:cstheme="minorBidi"/>
          <w:sz w:val="22"/>
          <w:szCs w:val="22"/>
        </w:rPr>
        <w:tab/>
      </w:r>
      <w:r w:rsidRPr="00FE2B14">
        <w:rPr>
          <w:snapToGrid w:val="0"/>
        </w:rPr>
        <w:t>Test Requirement</w:t>
      </w:r>
      <w:r>
        <w:tab/>
        <w:t>1883</w:t>
      </w:r>
    </w:p>
    <w:p w14:paraId="03A0541F" w14:textId="77777777" w:rsidR="001613A3" w:rsidRDefault="001613A3">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1883</w:t>
      </w:r>
    </w:p>
    <w:p w14:paraId="38C7E49B" w14:textId="77777777" w:rsidR="001613A3" w:rsidRDefault="001613A3">
      <w:pPr>
        <w:pStyle w:val="TOC4"/>
        <w:rPr>
          <w:rFonts w:asciiTheme="minorHAnsi" w:eastAsiaTheme="minorEastAsia" w:hAnsiTheme="minorHAnsi" w:cstheme="minorBidi"/>
          <w:sz w:val="22"/>
          <w:szCs w:val="22"/>
        </w:rPr>
      </w:pPr>
      <w:r w:rsidRPr="00FE2B14">
        <w:rPr>
          <w:snapToGrid w:val="0"/>
        </w:rPr>
        <w:t>A.8.3.18.1</w:t>
      </w:r>
      <w:r>
        <w:rPr>
          <w:rFonts w:asciiTheme="minorHAnsi" w:eastAsiaTheme="minorEastAsia" w:hAnsiTheme="minorHAnsi" w:cstheme="minorBidi"/>
          <w:sz w:val="22"/>
          <w:szCs w:val="22"/>
        </w:rPr>
        <w:tab/>
      </w:r>
      <w:r w:rsidRPr="00FE2B14">
        <w:rPr>
          <w:snapToGrid w:val="0"/>
        </w:rPr>
        <w:t>Test Purpose and Environment</w:t>
      </w:r>
      <w:r>
        <w:tab/>
        <w:t>1883</w:t>
      </w:r>
    </w:p>
    <w:p w14:paraId="6799E2C0" w14:textId="77777777" w:rsidR="001613A3" w:rsidRDefault="001613A3">
      <w:pPr>
        <w:pStyle w:val="TOC4"/>
        <w:rPr>
          <w:rFonts w:asciiTheme="minorHAnsi" w:eastAsiaTheme="minorEastAsia" w:hAnsiTheme="minorHAnsi" w:cstheme="minorBidi"/>
          <w:sz w:val="22"/>
          <w:szCs w:val="22"/>
        </w:rPr>
      </w:pPr>
      <w:r w:rsidRPr="00FE2B14">
        <w:rPr>
          <w:snapToGrid w:val="0"/>
        </w:rPr>
        <w:t>A.8.3.18.2</w:t>
      </w:r>
      <w:r>
        <w:rPr>
          <w:rFonts w:asciiTheme="minorHAnsi" w:eastAsiaTheme="minorEastAsia" w:hAnsiTheme="minorHAnsi" w:cstheme="minorBidi"/>
          <w:sz w:val="22"/>
          <w:szCs w:val="22"/>
        </w:rPr>
        <w:tab/>
      </w:r>
      <w:r w:rsidRPr="00FE2B14">
        <w:rPr>
          <w:snapToGrid w:val="0"/>
        </w:rPr>
        <w:t>Test Requirement</w:t>
      </w:r>
      <w:r>
        <w:tab/>
        <w:t>1886</w:t>
      </w:r>
    </w:p>
    <w:p w14:paraId="159CD4CA" w14:textId="77777777" w:rsidR="001613A3" w:rsidRDefault="001613A3">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1886</w:t>
      </w:r>
    </w:p>
    <w:p w14:paraId="3C9C1895" w14:textId="77777777" w:rsidR="001613A3" w:rsidRDefault="001613A3">
      <w:pPr>
        <w:pStyle w:val="TOC4"/>
        <w:rPr>
          <w:rFonts w:asciiTheme="minorHAnsi" w:eastAsiaTheme="minorEastAsia" w:hAnsiTheme="minorHAnsi" w:cstheme="minorBidi"/>
          <w:sz w:val="22"/>
          <w:szCs w:val="22"/>
        </w:rPr>
      </w:pPr>
      <w:r w:rsidRPr="00FE2B14">
        <w:rPr>
          <w:snapToGrid w:val="0"/>
        </w:rPr>
        <w:t>A.8.3.19.1</w:t>
      </w:r>
      <w:r>
        <w:rPr>
          <w:rFonts w:asciiTheme="minorHAnsi" w:eastAsiaTheme="minorEastAsia" w:hAnsiTheme="minorHAnsi" w:cstheme="minorBidi"/>
          <w:sz w:val="22"/>
          <w:szCs w:val="22"/>
        </w:rPr>
        <w:tab/>
      </w:r>
      <w:r w:rsidRPr="00FE2B14">
        <w:rPr>
          <w:snapToGrid w:val="0"/>
        </w:rPr>
        <w:t>Test Purpose and Environment</w:t>
      </w:r>
      <w:r>
        <w:tab/>
        <w:t>1886</w:t>
      </w:r>
    </w:p>
    <w:p w14:paraId="4B67E5BE" w14:textId="77777777" w:rsidR="001613A3" w:rsidRDefault="001613A3">
      <w:pPr>
        <w:pStyle w:val="TOC4"/>
        <w:rPr>
          <w:rFonts w:asciiTheme="minorHAnsi" w:eastAsiaTheme="minorEastAsia" w:hAnsiTheme="minorHAnsi" w:cstheme="minorBidi"/>
          <w:sz w:val="22"/>
          <w:szCs w:val="22"/>
        </w:rPr>
      </w:pPr>
      <w:r w:rsidRPr="00FE2B14">
        <w:rPr>
          <w:snapToGrid w:val="0"/>
        </w:rPr>
        <w:t>A.8.3.19.2</w:t>
      </w:r>
      <w:r>
        <w:rPr>
          <w:rFonts w:asciiTheme="minorHAnsi" w:eastAsiaTheme="minorEastAsia" w:hAnsiTheme="minorHAnsi" w:cstheme="minorBidi"/>
          <w:sz w:val="22"/>
          <w:szCs w:val="22"/>
        </w:rPr>
        <w:tab/>
      </w:r>
      <w:r w:rsidRPr="00FE2B14">
        <w:rPr>
          <w:snapToGrid w:val="0"/>
        </w:rPr>
        <w:t>Test Requirement</w:t>
      </w:r>
      <w:r>
        <w:tab/>
        <w:t>1889</w:t>
      </w:r>
    </w:p>
    <w:p w14:paraId="6BE58D27" w14:textId="77777777" w:rsidR="001613A3" w:rsidRDefault="001613A3">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1889</w:t>
      </w:r>
    </w:p>
    <w:p w14:paraId="6064F6EB" w14:textId="77777777" w:rsidR="001613A3" w:rsidRDefault="001613A3">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1889</w:t>
      </w:r>
    </w:p>
    <w:p w14:paraId="1C6188FD"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A.8.4.1.1</w:t>
      </w:r>
      <w:r>
        <w:rPr>
          <w:rFonts w:asciiTheme="minorHAnsi" w:eastAsiaTheme="minorEastAsia" w:hAnsiTheme="minorHAnsi" w:cstheme="minorBidi"/>
          <w:sz w:val="22"/>
          <w:szCs w:val="22"/>
        </w:rPr>
        <w:tab/>
      </w:r>
      <w:r w:rsidRPr="00FE2B14">
        <w:rPr>
          <w:rFonts w:cs="v4.2.0"/>
          <w:snapToGrid w:val="0"/>
        </w:rPr>
        <w:t>Test Purpose and Environment</w:t>
      </w:r>
      <w:r>
        <w:tab/>
        <w:t>1889</w:t>
      </w:r>
    </w:p>
    <w:p w14:paraId="64D10FCD"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A.8.4.1.2</w:t>
      </w:r>
      <w:r>
        <w:rPr>
          <w:rFonts w:asciiTheme="minorHAnsi" w:eastAsiaTheme="minorEastAsia" w:hAnsiTheme="minorHAnsi" w:cstheme="minorBidi"/>
          <w:sz w:val="22"/>
          <w:szCs w:val="22"/>
        </w:rPr>
        <w:tab/>
      </w:r>
      <w:r w:rsidRPr="00FE2B14">
        <w:rPr>
          <w:rFonts w:cs="v4.2.0"/>
          <w:snapToGrid w:val="0"/>
        </w:rPr>
        <w:t>Test Requirements</w:t>
      </w:r>
      <w:r>
        <w:tab/>
        <w:t>1891</w:t>
      </w:r>
    </w:p>
    <w:p w14:paraId="435806A9" w14:textId="77777777" w:rsidR="001613A3" w:rsidRDefault="001613A3">
      <w:pPr>
        <w:pStyle w:val="TOC3"/>
        <w:rPr>
          <w:rFonts w:asciiTheme="minorHAnsi" w:eastAsiaTheme="minorEastAsia" w:hAnsiTheme="minorHAnsi" w:cstheme="minorBidi"/>
          <w:sz w:val="22"/>
          <w:szCs w:val="22"/>
        </w:rPr>
      </w:pPr>
      <w:r w:rsidRPr="00FE2B14">
        <w:rPr>
          <w:rFonts w:cs="v4.2.0"/>
        </w:rPr>
        <w:t>A.8.4.2</w:t>
      </w:r>
      <w:r>
        <w:rPr>
          <w:rFonts w:asciiTheme="minorHAnsi" w:eastAsiaTheme="minorEastAsia" w:hAnsiTheme="minorHAnsi" w:cstheme="minorBidi"/>
          <w:sz w:val="22"/>
          <w:szCs w:val="22"/>
        </w:rPr>
        <w:tab/>
      </w:r>
      <w:r w:rsidRPr="00FE2B14">
        <w:rPr>
          <w:rFonts w:cs="v4.2.0"/>
        </w:rPr>
        <w:t>E-UTRAN TDD-TDD Inter-frequency event triggered reporting when DRX is used under fading propagation conditions in synchronous cells</w:t>
      </w:r>
      <w:r>
        <w:tab/>
        <w:t>1891</w:t>
      </w:r>
    </w:p>
    <w:p w14:paraId="23045D69"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A.8.4.2.1</w:t>
      </w:r>
      <w:r>
        <w:rPr>
          <w:rFonts w:asciiTheme="minorHAnsi" w:eastAsiaTheme="minorEastAsia" w:hAnsiTheme="minorHAnsi" w:cstheme="minorBidi"/>
          <w:sz w:val="22"/>
          <w:szCs w:val="22"/>
        </w:rPr>
        <w:tab/>
      </w:r>
      <w:r w:rsidRPr="00FE2B14">
        <w:rPr>
          <w:rFonts w:cs="v4.2.0"/>
          <w:snapToGrid w:val="0"/>
        </w:rPr>
        <w:t>Test Purpose and Environment</w:t>
      </w:r>
      <w:r>
        <w:tab/>
        <w:t>1891</w:t>
      </w:r>
    </w:p>
    <w:p w14:paraId="79803AB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A.8.4.2.2</w:t>
      </w:r>
      <w:r>
        <w:rPr>
          <w:rFonts w:asciiTheme="minorHAnsi" w:eastAsiaTheme="minorEastAsia" w:hAnsiTheme="minorHAnsi" w:cstheme="minorBidi"/>
          <w:sz w:val="22"/>
          <w:szCs w:val="22"/>
        </w:rPr>
        <w:tab/>
      </w:r>
      <w:r w:rsidRPr="00FE2B14">
        <w:rPr>
          <w:rFonts w:cs="v4.2.0"/>
          <w:snapToGrid w:val="0"/>
        </w:rPr>
        <w:t>Test Requirements</w:t>
      </w:r>
      <w:r>
        <w:tab/>
        <w:t>1894</w:t>
      </w:r>
    </w:p>
    <w:p w14:paraId="475979D0" w14:textId="77777777" w:rsidR="001613A3" w:rsidRDefault="001613A3">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1894</w:t>
      </w:r>
    </w:p>
    <w:p w14:paraId="4EA2F9CD" w14:textId="77777777" w:rsidR="001613A3" w:rsidRDefault="001613A3">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1894</w:t>
      </w:r>
    </w:p>
    <w:p w14:paraId="5D56141F" w14:textId="77777777" w:rsidR="001613A3" w:rsidRDefault="001613A3">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1896</w:t>
      </w:r>
    </w:p>
    <w:p w14:paraId="4A4EE39F" w14:textId="77777777" w:rsidR="001613A3" w:rsidRDefault="001613A3">
      <w:pPr>
        <w:pStyle w:val="TOC3"/>
        <w:rPr>
          <w:rFonts w:asciiTheme="minorHAnsi" w:eastAsiaTheme="minorEastAsia" w:hAnsiTheme="minorHAnsi" w:cstheme="minorBidi"/>
          <w:sz w:val="22"/>
          <w:szCs w:val="22"/>
        </w:rPr>
      </w:pPr>
      <w:r w:rsidRPr="00FE2B14">
        <w:rPr>
          <w:snapToGrid w:val="0"/>
        </w:rPr>
        <w:t>A.8.4.</w:t>
      </w:r>
      <w:r w:rsidRPr="00FE2B14">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FE2B14">
        <w:rPr>
          <w:lang w:val="en-US"/>
        </w:rPr>
        <w:t>using autonomous gaps</w:t>
      </w:r>
      <w:r>
        <w:tab/>
        <w:t>1897</w:t>
      </w:r>
    </w:p>
    <w:p w14:paraId="4F7F15FD" w14:textId="77777777" w:rsidR="001613A3" w:rsidRDefault="001613A3">
      <w:pPr>
        <w:pStyle w:val="TOC4"/>
        <w:rPr>
          <w:rFonts w:asciiTheme="minorHAnsi" w:eastAsiaTheme="minorEastAsia" w:hAnsiTheme="minorHAnsi" w:cstheme="minorBidi"/>
          <w:sz w:val="22"/>
          <w:szCs w:val="22"/>
        </w:rPr>
      </w:pPr>
      <w:r w:rsidRPr="00FE2B14">
        <w:rPr>
          <w:snapToGrid w:val="0"/>
        </w:rPr>
        <w:t>A.8.4.</w:t>
      </w:r>
      <w:r w:rsidRPr="00FE2B14">
        <w:rPr>
          <w:snapToGrid w:val="0"/>
          <w:lang w:eastAsia="zh-CN"/>
        </w:rPr>
        <w:t>4</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1897</w:t>
      </w:r>
    </w:p>
    <w:p w14:paraId="597B72D6" w14:textId="77777777" w:rsidR="001613A3" w:rsidRDefault="001613A3">
      <w:pPr>
        <w:pStyle w:val="TOC4"/>
        <w:rPr>
          <w:rFonts w:asciiTheme="minorHAnsi" w:eastAsiaTheme="minorEastAsia" w:hAnsiTheme="minorHAnsi" w:cstheme="minorBidi"/>
          <w:sz w:val="22"/>
          <w:szCs w:val="22"/>
        </w:rPr>
      </w:pPr>
      <w:r w:rsidRPr="00FE2B14">
        <w:rPr>
          <w:snapToGrid w:val="0"/>
        </w:rPr>
        <w:t>A.8.4.</w:t>
      </w:r>
      <w:r w:rsidRPr="00FE2B14">
        <w:rPr>
          <w:snapToGrid w:val="0"/>
          <w:lang w:eastAsia="zh-CN"/>
        </w:rPr>
        <w:t>4</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1899</w:t>
      </w:r>
    </w:p>
    <w:p w14:paraId="6FF1531B" w14:textId="77777777" w:rsidR="001613A3" w:rsidRDefault="001613A3">
      <w:pPr>
        <w:pStyle w:val="TOC3"/>
        <w:rPr>
          <w:rFonts w:asciiTheme="minorHAnsi" w:eastAsiaTheme="minorEastAsia" w:hAnsiTheme="minorHAnsi" w:cstheme="minorBidi"/>
          <w:sz w:val="22"/>
          <w:szCs w:val="22"/>
        </w:rPr>
      </w:pPr>
      <w:r w:rsidRPr="00FE2B14">
        <w:rPr>
          <w:snapToGrid w:val="0"/>
        </w:rPr>
        <w:lastRenderedPageBreak/>
        <w:t>A.8.4.</w:t>
      </w:r>
      <w:r w:rsidRPr="00FE2B14">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FE2B14">
        <w:rPr>
          <w:lang w:val="en-US"/>
        </w:rPr>
        <w:t>using autonomous gaps</w:t>
      </w:r>
      <w:r w:rsidRPr="00FE2B14">
        <w:rPr>
          <w:lang w:val="en-US" w:eastAsia="zh-CN"/>
        </w:rPr>
        <w:t xml:space="preserve"> with DRX</w:t>
      </w:r>
      <w:r>
        <w:tab/>
        <w:t>1900</w:t>
      </w:r>
    </w:p>
    <w:p w14:paraId="180E2B12" w14:textId="77777777" w:rsidR="001613A3" w:rsidRDefault="001613A3">
      <w:pPr>
        <w:pStyle w:val="TOC4"/>
        <w:rPr>
          <w:rFonts w:asciiTheme="minorHAnsi" w:eastAsiaTheme="minorEastAsia" w:hAnsiTheme="minorHAnsi" w:cstheme="minorBidi"/>
          <w:sz w:val="22"/>
          <w:szCs w:val="22"/>
        </w:rPr>
      </w:pPr>
      <w:r w:rsidRPr="00FE2B14">
        <w:rPr>
          <w:snapToGrid w:val="0"/>
        </w:rPr>
        <w:t>A.8.4.</w:t>
      </w:r>
      <w:r w:rsidRPr="00FE2B14">
        <w:rPr>
          <w:snapToGrid w:val="0"/>
          <w:lang w:eastAsia="zh-CN"/>
        </w:rPr>
        <w:t>5</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1900</w:t>
      </w:r>
    </w:p>
    <w:p w14:paraId="7297198B" w14:textId="77777777" w:rsidR="001613A3" w:rsidRDefault="001613A3">
      <w:pPr>
        <w:pStyle w:val="TOC4"/>
        <w:rPr>
          <w:rFonts w:asciiTheme="minorHAnsi" w:eastAsiaTheme="minorEastAsia" w:hAnsiTheme="minorHAnsi" w:cstheme="minorBidi"/>
          <w:sz w:val="22"/>
          <w:szCs w:val="22"/>
        </w:rPr>
      </w:pPr>
      <w:r w:rsidRPr="00FE2B14">
        <w:rPr>
          <w:snapToGrid w:val="0"/>
        </w:rPr>
        <w:t>A.8.4.</w:t>
      </w:r>
      <w:r w:rsidRPr="00FE2B14">
        <w:rPr>
          <w:snapToGrid w:val="0"/>
          <w:lang w:eastAsia="zh-CN"/>
        </w:rPr>
        <w:t>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1902</w:t>
      </w:r>
    </w:p>
    <w:p w14:paraId="29BBD8B1" w14:textId="77777777" w:rsidR="001613A3" w:rsidRDefault="001613A3">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1902</w:t>
      </w:r>
    </w:p>
    <w:p w14:paraId="2674C70F"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w:t>
      </w:r>
      <w:r w:rsidRPr="00FE2B14">
        <w:rPr>
          <w:rFonts w:cs="v4.2.0"/>
          <w:snapToGrid w:val="0"/>
          <w:lang w:eastAsia="zh-CN"/>
        </w:rPr>
        <w:t>6</w:t>
      </w:r>
      <w:r w:rsidRPr="00FE2B14">
        <w:rPr>
          <w:rFonts w:cs="v4.2.0"/>
          <w:snapToGrid w:val="0"/>
        </w:rPr>
        <w:t>.1</w:t>
      </w:r>
      <w:r>
        <w:rPr>
          <w:rFonts w:asciiTheme="minorHAnsi" w:eastAsiaTheme="minorEastAsia" w:hAnsiTheme="minorHAnsi" w:cstheme="minorBidi"/>
          <w:sz w:val="22"/>
          <w:szCs w:val="22"/>
        </w:rPr>
        <w:tab/>
      </w:r>
      <w:r w:rsidRPr="00FE2B14">
        <w:rPr>
          <w:rFonts w:cs="v4.2.0"/>
          <w:snapToGrid w:val="0"/>
        </w:rPr>
        <w:t>Test Purpose and Environment</w:t>
      </w:r>
      <w:r>
        <w:tab/>
        <w:t>1902</w:t>
      </w:r>
    </w:p>
    <w:p w14:paraId="69054C3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w:t>
      </w:r>
      <w:r w:rsidRPr="00FE2B14">
        <w:rPr>
          <w:rFonts w:cs="v4.2.0"/>
          <w:snapToGrid w:val="0"/>
          <w:lang w:eastAsia="zh-CN"/>
        </w:rPr>
        <w:t>6</w:t>
      </w:r>
      <w:r w:rsidRPr="00FE2B14">
        <w:rPr>
          <w:rFonts w:cs="v4.2.0"/>
          <w:snapToGrid w:val="0"/>
        </w:rPr>
        <w:t>.2</w:t>
      </w:r>
      <w:r>
        <w:rPr>
          <w:rFonts w:asciiTheme="minorHAnsi" w:eastAsiaTheme="minorEastAsia" w:hAnsiTheme="minorHAnsi" w:cstheme="minorBidi"/>
          <w:sz w:val="22"/>
          <w:szCs w:val="22"/>
        </w:rPr>
        <w:tab/>
      </w:r>
      <w:r w:rsidRPr="00FE2B14">
        <w:rPr>
          <w:rFonts w:cs="v4.2.0"/>
          <w:snapToGrid w:val="0"/>
        </w:rPr>
        <w:t>Test Requirements</w:t>
      </w:r>
      <w:r>
        <w:tab/>
        <w:t>1903</w:t>
      </w:r>
    </w:p>
    <w:p w14:paraId="0B4A8612" w14:textId="77777777" w:rsidR="001613A3" w:rsidRDefault="001613A3">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1903</w:t>
      </w:r>
    </w:p>
    <w:p w14:paraId="45062613" w14:textId="77777777" w:rsidR="001613A3" w:rsidRDefault="001613A3">
      <w:pPr>
        <w:pStyle w:val="TOC4"/>
        <w:rPr>
          <w:rFonts w:asciiTheme="minorHAnsi" w:eastAsiaTheme="minorEastAsia" w:hAnsiTheme="minorHAnsi" w:cstheme="minorBidi"/>
          <w:sz w:val="22"/>
          <w:szCs w:val="22"/>
        </w:rPr>
      </w:pPr>
      <w:r w:rsidRPr="00FE2B14">
        <w:rPr>
          <w:snapToGrid w:val="0"/>
        </w:rPr>
        <w:t>A.8.4.7.1</w:t>
      </w:r>
      <w:r>
        <w:rPr>
          <w:rFonts w:asciiTheme="minorHAnsi" w:eastAsiaTheme="minorEastAsia" w:hAnsiTheme="minorHAnsi" w:cstheme="minorBidi"/>
          <w:sz w:val="22"/>
          <w:szCs w:val="22"/>
        </w:rPr>
        <w:tab/>
      </w:r>
      <w:r w:rsidRPr="00FE2B14">
        <w:rPr>
          <w:snapToGrid w:val="0"/>
        </w:rPr>
        <w:t>Test Purpose and Environment</w:t>
      </w:r>
      <w:r>
        <w:tab/>
        <w:t>1903</w:t>
      </w:r>
    </w:p>
    <w:p w14:paraId="17EF6FF6"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A.8.4.7.2</w:t>
      </w:r>
      <w:r>
        <w:rPr>
          <w:rFonts w:asciiTheme="minorHAnsi" w:eastAsiaTheme="minorEastAsia" w:hAnsiTheme="minorHAnsi" w:cstheme="minorBidi"/>
          <w:sz w:val="22"/>
          <w:szCs w:val="22"/>
        </w:rPr>
        <w:tab/>
      </w:r>
      <w:r w:rsidRPr="00FE2B14">
        <w:rPr>
          <w:rFonts w:cs="v4.2.0"/>
          <w:snapToGrid w:val="0"/>
        </w:rPr>
        <w:t>Test Requirements</w:t>
      </w:r>
      <w:r>
        <w:tab/>
        <w:t>1907</w:t>
      </w:r>
    </w:p>
    <w:p w14:paraId="57A6E7AA" w14:textId="77777777" w:rsidR="001613A3" w:rsidRDefault="001613A3">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1907</w:t>
      </w:r>
    </w:p>
    <w:p w14:paraId="3912408C"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4</w:t>
      </w:r>
      <w:r w:rsidRPr="00FE2B14">
        <w:rPr>
          <w:snapToGrid w:val="0"/>
        </w:rPr>
        <w:t>.</w:t>
      </w:r>
      <w:r w:rsidRPr="00FE2B14">
        <w:rPr>
          <w:snapToGrid w:val="0"/>
          <w:lang w:eastAsia="zh-CN"/>
        </w:rPr>
        <w:t>8</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1907</w:t>
      </w:r>
    </w:p>
    <w:p w14:paraId="0C4301E5"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4</w:t>
      </w:r>
      <w:r w:rsidRPr="00FE2B14">
        <w:rPr>
          <w:snapToGrid w:val="0"/>
        </w:rPr>
        <w:t>.</w:t>
      </w:r>
      <w:r w:rsidRPr="00FE2B14">
        <w:rPr>
          <w:snapToGrid w:val="0"/>
          <w:lang w:eastAsia="zh-CN"/>
        </w:rPr>
        <w:t>8</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1910</w:t>
      </w:r>
    </w:p>
    <w:p w14:paraId="01AC692A" w14:textId="77777777" w:rsidR="001613A3" w:rsidRDefault="001613A3">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1910</w:t>
      </w:r>
    </w:p>
    <w:p w14:paraId="4E4B21DC" w14:textId="77777777" w:rsidR="001613A3" w:rsidRDefault="001613A3">
      <w:pPr>
        <w:pStyle w:val="TOC4"/>
        <w:rPr>
          <w:rFonts w:asciiTheme="minorHAnsi" w:eastAsiaTheme="minorEastAsia" w:hAnsiTheme="minorHAnsi" w:cstheme="minorBidi"/>
          <w:sz w:val="22"/>
          <w:szCs w:val="22"/>
        </w:rPr>
      </w:pPr>
      <w:r w:rsidRPr="00FE2B14">
        <w:rPr>
          <w:snapToGrid w:val="0"/>
        </w:rPr>
        <w:t>A.8.4.9.1</w:t>
      </w:r>
      <w:r>
        <w:rPr>
          <w:rFonts w:asciiTheme="minorHAnsi" w:eastAsiaTheme="minorEastAsia" w:hAnsiTheme="minorHAnsi" w:cstheme="minorBidi"/>
          <w:sz w:val="22"/>
          <w:szCs w:val="22"/>
        </w:rPr>
        <w:tab/>
      </w:r>
      <w:r w:rsidRPr="00FE2B14">
        <w:rPr>
          <w:snapToGrid w:val="0"/>
        </w:rPr>
        <w:t>Test Purpose and Environment</w:t>
      </w:r>
      <w:r>
        <w:tab/>
        <w:t>1910</w:t>
      </w:r>
    </w:p>
    <w:p w14:paraId="335ED835" w14:textId="77777777" w:rsidR="001613A3" w:rsidRDefault="001613A3">
      <w:pPr>
        <w:pStyle w:val="TOC4"/>
        <w:rPr>
          <w:rFonts w:asciiTheme="minorHAnsi" w:eastAsiaTheme="minorEastAsia" w:hAnsiTheme="minorHAnsi" w:cstheme="minorBidi"/>
          <w:sz w:val="22"/>
          <w:szCs w:val="22"/>
        </w:rPr>
      </w:pPr>
      <w:r w:rsidRPr="00FE2B14">
        <w:rPr>
          <w:snapToGrid w:val="0"/>
        </w:rPr>
        <w:t>A.8.4.9.2</w:t>
      </w:r>
      <w:r>
        <w:rPr>
          <w:rFonts w:asciiTheme="minorHAnsi" w:eastAsiaTheme="minorEastAsia" w:hAnsiTheme="minorHAnsi" w:cstheme="minorBidi"/>
          <w:sz w:val="22"/>
          <w:szCs w:val="22"/>
        </w:rPr>
        <w:tab/>
      </w:r>
      <w:r w:rsidRPr="00FE2B14">
        <w:rPr>
          <w:snapToGrid w:val="0"/>
        </w:rPr>
        <w:t>Test Requirements</w:t>
      </w:r>
      <w:r>
        <w:tab/>
        <w:t>1914</w:t>
      </w:r>
    </w:p>
    <w:p w14:paraId="58992738" w14:textId="77777777" w:rsidR="001613A3" w:rsidRDefault="001613A3">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1914</w:t>
      </w:r>
    </w:p>
    <w:p w14:paraId="06827181"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A.8.4.10.1</w:t>
      </w:r>
      <w:r>
        <w:rPr>
          <w:rFonts w:asciiTheme="minorHAnsi" w:eastAsiaTheme="minorEastAsia" w:hAnsiTheme="minorHAnsi" w:cstheme="minorBidi"/>
          <w:sz w:val="22"/>
          <w:szCs w:val="22"/>
        </w:rPr>
        <w:tab/>
      </w:r>
      <w:r w:rsidRPr="00FE2B14">
        <w:rPr>
          <w:rFonts w:cs="v4.2.0"/>
          <w:snapToGrid w:val="0"/>
        </w:rPr>
        <w:t>Test Purpose and Environment</w:t>
      </w:r>
      <w:r>
        <w:tab/>
        <w:t>1914</w:t>
      </w:r>
    </w:p>
    <w:p w14:paraId="5549136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A.8.4.10.2</w:t>
      </w:r>
      <w:r>
        <w:rPr>
          <w:rFonts w:asciiTheme="minorHAnsi" w:eastAsiaTheme="minorEastAsia" w:hAnsiTheme="minorHAnsi" w:cstheme="minorBidi"/>
          <w:sz w:val="22"/>
          <w:szCs w:val="22"/>
        </w:rPr>
        <w:tab/>
      </w:r>
      <w:r w:rsidRPr="00FE2B14">
        <w:rPr>
          <w:rFonts w:cs="v4.2.0"/>
          <w:snapToGrid w:val="0"/>
        </w:rPr>
        <w:t>Test Requirements</w:t>
      </w:r>
      <w:r>
        <w:tab/>
        <w:t>1916</w:t>
      </w:r>
    </w:p>
    <w:p w14:paraId="6F79BFA3" w14:textId="77777777" w:rsidR="001613A3" w:rsidRDefault="001613A3">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1916</w:t>
      </w:r>
    </w:p>
    <w:p w14:paraId="2CB9C807" w14:textId="77777777" w:rsidR="001613A3" w:rsidRDefault="001613A3">
      <w:pPr>
        <w:pStyle w:val="TOC4"/>
        <w:rPr>
          <w:rFonts w:asciiTheme="minorHAnsi" w:eastAsiaTheme="minorEastAsia" w:hAnsiTheme="minorHAnsi" w:cstheme="minorBidi"/>
          <w:sz w:val="22"/>
          <w:szCs w:val="22"/>
        </w:rPr>
      </w:pPr>
      <w:r w:rsidRPr="00FE2B14">
        <w:rPr>
          <w:snapToGrid w:val="0"/>
        </w:rPr>
        <w:t>A.8.4.11.1</w:t>
      </w:r>
      <w:r>
        <w:rPr>
          <w:rFonts w:asciiTheme="minorHAnsi" w:eastAsiaTheme="minorEastAsia" w:hAnsiTheme="minorHAnsi" w:cstheme="minorBidi"/>
          <w:sz w:val="22"/>
          <w:szCs w:val="22"/>
        </w:rPr>
        <w:tab/>
      </w:r>
      <w:r w:rsidRPr="00FE2B14">
        <w:rPr>
          <w:snapToGrid w:val="0"/>
        </w:rPr>
        <w:t>Test Purpose and Environment</w:t>
      </w:r>
      <w:r>
        <w:tab/>
        <w:t>1916</w:t>
      </w:r>
    </w:p>
    <w:p w14:paraId="6E3B791A" w14:textId="77777777" w:rsidR="001613A3" w:rsidRDefault="001613A3">
      <w:pPr>
        <w:pStyle w:val="TOC4"/>
        <w:rPr>
          <w:rFonts w:asciiTheme="minorHAnsi" w:eastAsiaTheme="minorEastAsia" w:hAnsiTheme="minorHAnsi" w:cstheme="minorBidi"/>
          <w:sz w:val="22"/>
          <w:szCs w:val="22"/>
        </w:rPr>
      </w:pPr>
      <w:r w:rsidRPr="00FE2B14">
        <w:rPr>
          <w:snapToGrid w:val="0"/>
        </w:rPr>
        <w:t>A.8.4.11.2</w:t>
      </w:r>
      <w:r>
        <w:rPr>
          <w:rFonts w:asciiTheme="minorHAnsi" w:eastAsiaTheme="minorEastAsia" w:hAnsiTheme="minorHAnsi" w:cstheme="minorBidi"/>
          <w:sz w:val="22"/>
          <w:szCs w:val="22"/>
        </w:rPr>
        <w:tab/>
      </w:r>
      <w:r w:rsidRPr="00FE2B14">
        <w:rPr>
          <w:snapToGrid w:val="0"/>
        </w:rPr>
        <w:t>Test Requirement</w:t>
      </w:r>
      <w:r>
        <w:tab/>
        <w:t>1918</w:t>
      </w:r>
    </w:p>
    <w:p w14:paraId="7AA1BC00" w14:textId="77777777" w:rsidR="001613A3" w:rsidRDefault="001613A3">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1918</w:t>
      </w:r>
    </w:p>
    <w:p w14:paraId="29B63906" w14:textId="77777777" w:rsidR="001613A3" w:rsidRDefault="001613A3">
      <w:pPr>
        <w:pStyle w:val="TOC4"/>
        <w:rPr>
          <w:rFonts w:asciiTheme="minorHAnsi" w:eastAsiaTheme="minorEastAsia" w:hAnsiTheme="minorHAnsi" w:cstheme="minorBidi"/>
          <w:sz w:val="22"/>
          <w:szCs w:val="22"/>
        </w:rPr>
      </w:pPr>
      <w:r w:rsidRPr="00FE2B14">
        <w:rPr>
          <w:snapToGrid w:val="0"/>
        </w:rPr>
        <w:t>A.8.4.12.1</w:t>
      </w:r>
      <w:r>
        <w:rPr>
          <w:rFonts w:asciiTheme="minorHAnsi" w:eastAsiaTheme="minorEastAsia" w:hAnsiTheme="minorHAnsi" w:cstheme="minorBidi"/>
          <w:sz w:val="22"/>
          <w:szCs w:val="22"/>
        </w:rPr>
        <w:tab/>
      </w:r>
      <w:r w:rsidRPr="00FE2B14">
        <w:rPr>
          <w:snapToGrid w:val="0"/>
        </w:rPr>
        <w:t>Test Purpose and Environment</w:t>
      </w:r>
      <w:r>
        <w:tab/>
        <w:t>1918</w:t>
      </w:r>
    </w:p>
    <w:p w14:paraId="4EB659BF" w14:textId="77777777" w:rsidR="001613A3" w:rsidRDefault="001613A3">
      <w:pPr>
        <w:pStyle w:val="TOC4"/>
        <w:rPr>
          <w:rFonts w:asciiTheme="minorHAnsi" w:eastAsiaTheme="minorEastAsia" w:hAnsiTheme="minorHAnsi" w:cstheme="minorBidi"/>
          <w:sz w:val="22"/>
          <w:szCs w:val="22"/>
        </w:rPr>
      </w:pPr>
      <w:r w:rsidRPr="00FE2B14">
        <w:rPr>
          <w:snapToGrid w:val="0"/>
        </w:rPr>
        <w:t>A.8.4.12.2</w:t>
      </w:r>
      <w:r>
        <w:rPr>
          <w:rFonts w:asciiTheme="minorHAnsi" w:eastAsiaTheme="minorEastAsia" w:hAnsiTheme="minorHAnsi" w:cstheme="minorBidi"/>
          <w:sz w:val="22"/>
          <w:szCs w:val="22"/>
        </w:rPr>
        <w:tab/>
      </w:r>
      <w:r w:rsidRPr="00FE2B14">
        <w:rPr>
          <w:snapToGrid w:val="0"/>
        </w:rPr>
        <w:t>Test Requirement</w:t>
      </w:r>
      <w:r>
        <w:tab/>
        <w:t>1920</w:t>
      </w:r>
    </w:p>
    <w:p w14:paraId="449DC190" w14:textId="77777777" w:rsidR="001613A3" w:rsidRDefault="001613A3">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1921</w:t>
      </w:r>
    </w:p>
    <w:p w14:paraId="73178E98" w14:textId="77777777" w:rsidR="001613A3" w:rsidRDefault="001613A3">
      <w:pPr>
        <w:pStyle w:val="TOC4"/>
        <w:rPr>
          <w:rFonts w:asciiTheme="minorHAnsi" w:eastAsiaTheme="minorEastAsia" w:hAnsiTheme="minorHAnsi" w:cstheme="minorBidi"/>
          <w:sz w:val="22"/>
          <w:szCs w:val="22"/>
        </w:rPr>
      </w:pPr>
      <w:r w:rsidRPr="00FE2B14">
        <w:rPr>
          <w:snapToGrid w:val="0"/>
        </w:rPr>
        <w:t>A.8.4.13.1</w:t>
      </w:r>
      <w:r>
        <w:rPr>
          <w:rFonts w:asciiTheme="minorHAnsi" w:eastAsiaTheme="minorEastAsia" w:hAnsiTheme="minorHAnsi" w:cstheme="minorBidi"/>
          <w:sz w:val="22"/>
          <w:szCs w:val="22"/>
        </w:rPr>
        <w:tab/>
      </w:r>
      <w:r w:rsidRPr="00FE2B14">
        <w:rPr>
          <w:snapToGrid w:val="0"/>
        </w:rPr>
        <w:t>Test Purpose and Environment</w:t>
      </w:r>
      <w:r>
        <w:tab/>
        <w:t>1921</w:t>
      </w:r>
    </w:p>
    <w:p w14:paraId="69C662E3" w14:textId="77777777" w:rsidR="001613A3" w:rsidRDefault="001613A3">
      <w:pPr>
        <w:pStyle w:val="TOC4"/>
        <w:rPr>
          <w:rFonts w:asciiTheme="minorHAnsi" w:eastAsiaTheme="minorEastAsia" w:hAnsiTheme="minorHAnsi" w:cstheme="minorBidi"/>
          <w:sz w:val="22"/>
          <w:szCs w:val="22"/>
        </w:rPr>
      </w:pPr>
      <w:r w:rsidRPr="00FE2B14">
        <w:rPr>
          <w:snapToGrid w:val="0"/>
        </w:rPr>
        <w:t>A.8.4.13.2</w:t>
      </w:r>
      <w:r>
        <w:rPr>
          <w:rFonts w:asciiTheme="minorHAnsi" w:eastAsiaTheme="minorEastAsia" w:hAnsiTheme="minorHAnsi" w:cstheme="minorBidi"/>
          <w:sz w:val="22"/>
          <w:szCs w:val="22"/>
        </w:rPr>
        <w:tab/>
      </w:r>
      <w:r w:rsidRPr="00FE2B14">
        <w:rPr>
          <w:snapToGrid w:val="0"/>
        </w:rPr>
        <w:t>Test Requirement</w:t>
      </w:r>
      <w:r>
        <w:tab/>
        <w:t>1922</w:t>
      </w:r>
    </w:p>
    <w:p w14:paraId="7ACCA076" w14:textId="77777777" w:rsidR="001613A3" w:rsidRDefault="001613A3">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1923</w:t>
      </w:r>
    </w:p>
    <w:p w14:paraId="1734D4B1" w14:textId="77777777" w:rsidR="001613A3" w:rsidRDefault="001613A3">
      <w:pPr>
        <w:pStyle w:val="TOC4"/>
        <w:rPr>
          <w:rFonts w:asciiTheme="minorHAnsi" w:eastAsiaTheme="minorEastAsia" w:hAnsiTheme="minorHAnsi" w:cstheme="minorBidi"/>
          <w:sz w:val="22"/>
          <w:szCs w:val="22"/>
        </w:rPr>
      </w:pPr>
      <w:r w:rsidRPr="00FE2B14">
        <w:rPr>
          <w:snapToGrid w:val="0"/>
        </w:rPr>
        <w:t>A.8.4.14.1</w:t>
      </w:r>
      <w:r>
        <w:rPr>
          <w:rFonts w:asciiTheme="minorHAnsi" w:eastAsiaTheme="minorEastAsia" w:hAnsiTheme="minorHAnsi" w:cstheme="minorBidi"/>
          <w:sz w:val="22"/>
          <w:szCs w:val="22"/>
        </w:rPr>
        <w:tab/>
      </w:r>
      <w:r w:rsidRPr="00FE2B14">
        <w:rPr>
          <w:snapToGrid w:val="0"/>
        </w:rPr>
        <w:t>Test Purpose and Environment</w:t>
      </w:r>
      <w:r>
        <w:tab/>
        <w:t>1923</w:t>
      </w:r>
    </w:p>
    <w:p w14:paraId="60D04DA9" w14:textId="77777777" w:rsidR="001613A3" w:rsidRDefault="001613A3">
      <w:pPr>
        <w:pStyle w:val="TOC4"/>
        <w:rPr>
          <w:rFonts w:asciiTheme="minorHAnsi" w:eastAsiaTheme="minorEastAsia" w:hAnsiTheme="minorHAnsi" w:cstheme="minorBidi"/>
          <w:sz w:val="22"/>
          <w:szCs w:val="22"/>
        </w:rPr>
      </w:pPr>
      <w:r w:rsidRPr="00FE2B14">
        <w:rPr>
          <w:snapToGrid w:val="0"/>
        </w:rPr>
        <w:t>A.8.4.14.2</w:t>
      </w:r>
      <w:r>
        <w:rPr>
          <w:rFonts w:asciiTheme="minorHAnsi" w:eastAsiaTheme="minorEastAsia" w:hAnsiTheme="minorHAnsi" w:cstheme="minorBidi"/>
          <w:sz w:val="22"/>
          <w:szCs w:val="22"/>
        </w:rPr>
        <w:tab/>
      </w:r>
      <w:r w:rsidRPr="00FE2B14">
        <w:rPr>
          <w:snapToGrid w:val="0"/>
        </w:rPr>
        <w:t>Test Requirement</w:t>
      </w:r>
      <w:r>
        <w:tab/>
        <w:t>1925</w:t>
      </w:r>
    </w:p>
    <w:p w14:paraId="3240318D" w14:textId="77777777" w:rsidR="001613A3" w:rsidRDefault="001613A3">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1925</w:t>
      </w:r>
    </w:p>
    <w:p w14:paraId="63B9A9F0" w14:textId="77777777" w:rsidR="001613A3" w:rsidRDefault="001613A3">
      <w:pPr>
        <w:pStyle w:val="TOC4"/>
        <w:rPr>
          <w:rFonts w:asciiTheme="minorHAnsi" w:eastAsiaTheme="minorEastAsia" w:hAnsiTheme="minorHAnsi" w:cstheme="minorBidi"/>
          <w:sz w:val="22"/>
          <w:szCs w:val="22"/>
        </w:rPr>
      </w:pPr>
      <w:r w:rsidRPr="00FE2B14">
        <w:rPr>
          <w:snapToGrid w:val="0"/>
        </w:rPr>
        <w:t>A.8.4.15.1</w:t>
      </w:r>
      <w:r>
        <w:rPr>
          <w:rFonts w:asciiTheme="minorHAnsi" w:eastAsiaTheme="minorEastAsia" w:hAnsiTheme="minorHAnsi" w:cstheme="minorBidi"/>
          <w:sz w:val="22"/>
          <w:szCs w:val="22"/>
        </w:rPr>
        <w:tab/>
      </w:r>
      <w:r w:rsidRPr="00FE2B14">
        <w:rPr>
          <w:snapToGrid w:val="0"/>
        </w:rPr>
        <w:t>Test Purpose and Environment</w:t>
      </w:r>
      <w:r>
        <w:tab/>
        <w:t>1925</w:t>
      </w:r>
    </w:p>
    <w:p w14:paraId="64B95379" w14:textId="77777777" w:rsidR="001613A3" w:rsidRDefault="001613A3">
      <w:pPr>
        <w:pStyle w:val="TOC4"/>
        <w:rPr>
          <w:rFonts w:asciiTheme="minorHAnsi" w:eastAsiaTheme="minorEastAsia" w:hAnsiTheme="minorHAnsi" w:cstheme="minorBidi"/>
          <w:sz w:val="22"/>
          <w:szCs w:val="22"/>
        </w:rPr>
      </w:pPr>
      <w:r w:rsidRPr="00FE2B14">
        <w:rPr>
          <w:snapToGrid w:val="0"/>
        </w:rPr>
        <w:t>A.8.4.15.2</w:t>
      </w:r>
      <w:r>
        <w:rPr>
          <w:rFonts w:asciiTheme="minorHAnsi" w:eastAsiaTheme="minorEastAsia" w:hAnsiTheme="minorHAnsi" w:cstheme="minorBidi"/>
          <w:sz w:val="22"/>
          <w:szCs w:val="22"/>
        </w:rPr>
        <w:tab/>
      </w:r>
      <w:r w:rsidRPr="00FE2B14">
        <w:rPr>
          <w:snapToGrid w:val="0"/>
        </w:rPr>
        <w:t>Test Requirement</w:t>
      </w:r>
      <w:r>
        <w:tab/>
        <w:t>1928</w:t>
      </w:r>
    </w:p>
    <w:p w14:paraId="34C42964" w14:textId="77777777" w:rsidR="001613A3" w:rsidRDefault="001613A3">
      <w:pPr>
        <w:pStyle w:val="TOC2"/>
        <w:rPr>
          <w:rFonts w:asciiTheme="minorHAnsi" w:eastAsiaTheme="minorEastAsia" w:hAnsiTheme="minorHAnsi" w:cstheme="minorBidi"/>
          <w:sz w:val="22"/>
          <w:szCs w:val="22"/>
        </w:rPr>
      </w:pPr>
      <w:r w:rsidRPr="00FE2B14">
        <w:rPr>
          <w:lang w:val="sv-SE"/>
        </w:rPr>
        <w:t>A.8.5</w:t>
      </w:r>
      <w:r>
        <w:rPr>
          <w:rFonts w:asciiTheme="minorHAnsi" w:eastAsiaTheme="minorEastAsia" w:hAnsiTheme="minorHAnsi" w:cstheme="minorBidi"/>
          <w:sz w:val="22"/>
          <w:szCs w:val="22"/>
        </w:rPr>
        <w:tab/>
      </w:r>
      <w:r w:rsidRPr="00FE2B14">
        <w:rPr>
          <w:lang w:val="sv-SE"/>
        </w:rPr>
        <w:t>E-UTRAN FDD - UTRAN FDD Measurements</w:t>
      </w:r>
      <w:r>
        <w:tab/>
        <w:t>1928</w:t>
      </w:r>
    </w:p>
    <w:p w14:paraId="6474B266" w14:textId="77777777" w:rsidR="001613A3" w:rsidRDefault="001613A3">
      <w:pPr>
        <w:pStyle w:val="TOC3"/>
        <w:rPr>
          <w:rFonts w:asciiTheme="minorHAnsi" w:eastAsiaTheme="minorEastAsia" w:hAnsiTheme="minorHAnsi" w:cstheme="minorBidi"/>
          <w:sz w:val="22"/>
          <w:szCs w:val="22"/>
        </w:rPr>
      </w:pPr>
      <w:r w:rsidRPr="00FE2B14">
        <w:rPr>
          <w:rFonts w:cs="v4.2.0"/>
        </w:rPr>
        <w:t>A.8.5.1</w:t>
      </w:r>
      <w:r>
        <w:rPr>
          <w:rFonts w:asciiTheme="minorHAnsi" w:eastAsiaTheme="minorEastAsia" w:hAnsiTheme="minorHAnsi" w:cstheme="minorBidi"/>
          <w:sz w:val="22"/>
          <w:szCs w:val="22"/>
        </w:rPr>
        <w:tab/>
      </w:r>
      <w:r w:rsidRPr="00FE2B14">
        <w:rPr>
          <w:rFonts w:cs="v4.2.0"/>
        </w:rPr>
        <w:t>E-UTRAN FDD - UTRAN FDD event triggered reporting under fading propagation conditions</w:t>
      </w:r>
      <w:r>
        <w:tab/>
        <w:t>1928</w:t>
      </w:r>
    </w:p>
    <w:p w14:paraId="6BECE16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A.8.5.1.1</w:t>
      </w:r>
      <w:r>
        <w:rPr>
          <w:rFonts w:asciiTheme="minorHAnsi" w:eastAsiaTheme="minorEastAsia" w:hAnsiTheme="minorHAnsi" w:cstheme="minorBidi"/>
          <w:sz w:val="22"/>
          <w:szCs w:val="22"/>
        </w:rPr>
        <w:tab/>
      </w:r>
      <w:r w:rsidRPr="00FE2B14">
        <w:rPr>
          <w:rFonts w:cs="v4.2.0"/>
          <w:snapToGrid w:val="0"/>
        </w:rPr>
        <w:t>Test Purpose and Environment</w:t>
      </w:r>
      <w:r>
        <w:tab/>
        <w:t>1928</w:t>
      </w:r>
    </w:p>
    <w:p w14:paraId="7990DB6D"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A.8.5.1.2</w:t>
      </w:r>
      <w:r>
        <w:rPr>
          <w:rFonts w:asciiTheme="minorHAnsi" w:eastAsiaTheme="minorEastAsia" w:hAnsiTheme="minorHAnsi" w:cstheme="minorBidi"/>
          <w:sz w:val="22"/>
          <w:szCs w:val="22"/>
        </w:rPr>
        <w:tab/>
      </w:r>
      <w:r w:rsidRPr="00FE2B14">
        <w:rPr>
          <w:rFonts w:cs="v4.2.0"/>
          <w:snapToGrid w:val="0"/>
        </w:rPr>
        <w:t>Test Requirements</w:t>
      </w:r>
      <w:r>
        <w:tab/>
        <w:t>1930</w:t>
      </w:r>
    </w:p>
    <w:p w14:paraId="453ED3B7" w14:textId="77777777" w:rsidR="001613A3" w:rsidRDefault="001613A3">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1930</w:t>
      </w:r>
    </w:p>
    <w:p w14:paraId="164CFBB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A.8.5.2.1</w:t>
      </w:r>
      <w:r>
        <w:rPr>
          <w:rFonts w:asciiTheme="minorHAnsi" w:eastAsiaTheme="minorEastAsia" w:hAnsiTheme="minorHAnsi" w:cstheme="minorBidi"/>
          <w:sz w:val="22"/>
          <w:szCs w:val="22"/>
        </w:rPr>
        <w:tab/>
      </w:r>
      <w:r w:rsidRPr="00FE2B14">
        <w:rPr>
          <w:rFonts w:cs="v4.2.0"/>
          <w:snapToGrid w:val="0"/>
        </w:rPr>
        <w:t>Test Purpose and Environment</w:t>
      </w:r>
      <w:r>
        <w:tab/>
        <w:t>1930</w:t>
      </w:r>
    </w:p>
    <w:p w14:paraId="22611BA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A.8.5.2.2</w:t>
      </w:r>
      <w:r>
        <w:rPr>
          <w:rFonts w:asciiTheme="minorHAnsi" w:eastAsiaTheme="minorEastAsia" w:hAnsiTheme="minorHAnsi" w:cstheme="minorBidi"/>
          <w:sz w:val="22"/>
          <w:szCs w:val="22"/>
        </w:rPr>
        <w:tab/>
      </w:r>
      <w:r w:rsidRPr="00FE2B14">
        <w:rPr>
          <w:rFonts w:cs="v4.2.0"/>
          <w:snapToGrid w:val="0"/>
        </w:rPr>
        <w:t>Test Requirements</w:t>
      </w:r>
      <w:r>
        <w:tab/>
        <w:t>1932</w:t>
      </w:r>
    </w:p>
    <w:p w14:paraId="026DD745" w14:textId="77777777" w:rsidR="001613A3" w:rsidRDefault="001613A3">
      <w:pPr>
        <w:pStyle w:val="TOC3"/>
        <w:rPr>
          <w:rFonts w:asciiTheme="minorHAnsi" w:eastAsiaTheme="minorEastAsia" w:hAnsiTheme="minorHAnsi" w:cstheme="minorBidi"/>
          <w:sz w:val="22"/>
          <w:szCs w:val="22"/>
        </w:rPr>
      </w:pPr>
      <w:r w:rsidRPr="00FE2B14">
        <w:rPr>
          <w:rFonts w:cs="v4.2.0"/>
        </w:rPr>
        <w:t>A.8.5.3</w:t>
      </w:r>
      <w:r>
        <w:rPr>
          <w:rFonts w:asciiTheme="minorHAnsi" w:eastAsiaTheme="minorEastAsia" w:hAnsiTheme="minorHAnsi" w:cstheme="minorBidi"/>
          <w:sz w:val="22"/>
          <w:szCs w:val="22"/>
        </w:rPr>
        <w:tab/>
      </w:r>
      <w:r w:rsidRPr="00FE2B14">
        <w:rPr>
          <w:rFonts w:cs="v4.2.0"/>
        </w:rPr>
        <w:t>E-UTRAN FDD-UTRAN FDD event triggered reporting when DRX is used under fading propagation conditions</w:t>
      </w:r>
      <w:r>
        <w:tab/>
        <w:t>1932</w:t>
      </w:r>
    </w:p>
    <w:p w14:paraId="4AE8152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A.8.5.3.1</w:t>
      </w:r>
      <w:r>
        <w:rPr>
          <w:rFonts w:asciiTheme="minorHAnsi" w:eastAsiaTheme="minorEastAsia" w:hAnsiTheme="minorHAnsi" w:cstheme="minorBidi"/>
          <w:sz w:val="22"/>
          <w:szCs w:val="22"/>
        </w:rPr>
        <w:tab/>
      </w:r>
      <w:r w:rsidRPr="00FE2B14">
        <w:rPr>
          <w:rFonts w:cs="v4.2.0"/>
          <w:snapToGrid w:val="0"/>
        </w:rPr>
        <w:t>Test Purpose and Environment</w:t>
      </w:r>
      <w:r>
        <w:tab/>
        <w:t>1932</w:t>
      </w:r>
    </w:p>
    <w:p w14:paraId="447F937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A.8.5.3.2</w:t>
      </w:r>
      <w:r>
        <w:rPr>
          <w:rFonts w:asciiTheme="minorHAnsi" w:eastAsiaTheme="minorEastAsia" w:hAnsiTheme="minorHAnsi" w:cstheme="minorBidi"/>
          <w:sz w:val="22"/>
          <w:szCs w:val="22"/>
        </w:rPr>
        <w:tab/>
      </w:r>
      <w:r w:rsidRPr="00FE2B14">
        <w:rPr>
          <w:rFonts w:cs="v4.2.0"/>
          <w:snapToGrid w:val="0"/>
        </w:rPr>
        <w:t>Test Requirements</w:t>
      </w:r>
      <w:r>
        <w:tab/>
        <w:t>1935</w:t>
      </w:r>
    </w:p>
    <w:p w14:paraId="6D4A26F5" w14:textId="77777777" w:rsidR="001613A3" w:rsidRDefault="001613A3">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1935</w:t>
      </w:r>
    </w:p>
    <w:p w14:paraId="50C56B35" w14:textId="77777777" w:rsidR="001613A3" w:rsidRDefault="001613A3">
      <w:pPr>
        <w:pStyle w:val="TOC4"/>
        <w:rPr>
          <w:rFonts w:asciiTheme="minorHAnsi" w:eastAsiaTheme="minorEastAsia" w:hAnsiTheme="minorHAnsi" w:cstheme="minorBidi"/>
          <w:sz w:val="22"/>
          <w:szCs w:val="22"/>
        </w:rPr>
      </w:pPr>
      <w:r w:rsidRPr="00FE2B14">
        <w:rPr>
          <w:snapToGrid w:val="0"/>
        </w:rPr>
        <w:t>A.8.5.4.1</w:t>
      </w:r>
      <w:r>
        <w:rPr>
          <w:rFonts w:asciiTheme="minorHAnsi" w:eastAsiaTheme="minorEastAsia" w:hAnsiTheme="minorHAnsi" w:cstheme="minorBidi"/>
          <w:sz w:val="22"/>
          <w:szCs w:val="22"/>
        </w:rPr>
        <w:tab/>
      </w:r>
      <w:r w:rsidRPr="00FE2B14">
        <w:rPr>
          <w:snapToGrid w:val="0"/>
        </w:rPr>
        <w:t>Test Purpose and Environment</w:t>
      </w:r>
      <w:r>
        <w:tab/>
        <w:t>1935</w:t>
      </w:r>
    </w:p>
    <w:p w14:paraId="40AEA0CD" w14:textId="77777777" w:rsidR="001613A3" w:rsidRDefault="001613A3">
      <w:pPr>
        <w:pStyle w:val="TOC4"/>
        <w:rPr>
          <w:rFonts w:asciiTheme="minorHAnsi" w:eastAsiaTheme="minorEastAsia" w:hAnsiTheme="minorHAnsi" w:cstheme="minorBidi"/>
          <w:sz w:val="22"/>
          <w:szCs w:val="22"/>
        </w:rPr>
      </w:pPr>
      <w:r w:rsidRPr="00FE2B14">
        <w:rPr>
          <w:snapToGrid w:val="0"/>
        </w:rPr>
        <w:t>A.8.5.4.2</w:t>
      </w:r>
      <w:r>
        <w:rPr>
          <w:rFonts w:asciiTheme="minorHAnsi" w:eastAsiaTheme="minorEastAsia" w:hAnsiTheme="minorHAnsi" w:cstheme="minorBidi"/>
          <w:sz w:val="22"/>
          <w:szCs w:val="22"/>
        </w:rPr>
        <w:tab/>
      </w:r>
      <w:r w:rsidRPr="00FE2B14">
        <w:rPr>
          <w:snapToGrid w:val="0"/>
        </w:rPr>
        <w:t>Test Requirements</w:t>
      </w:r>
      <w:r>
        <w:tab/>
        <w:t>1937</w:t>
      </w:r>
    </w:p>
    <w:p w14:paraId="065BBC6E" w14:textId="77777777" w:rsidR="001613A3" w:rsidRDefault="001613A3">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1937</w:t>
      </w:r>
    </w:p>
    <w:p w14:paraId="08588747" w14:textId="77777777" w:rsidR="001613A3" w:rsidRDefault="001613A3">
      <w:pPr>
        <w:pStyle w:val="TOC4"/>
        <w:rPr>
          <w:rFonts w:asciiTheme="minorHAnsi" w:eastAsiaTheme="minorEastAsia" w:hAnsiTheme="minorHAnsi" w:cstheme="minorBidi"/>
          <w:sz w:val="22"/>
          <w:szCs w:val="22"/>
        </w:rPr>
      </w:pPr>
      <w:r w:rsidRPr="00FE2B14">
        <w:rPr>
          <w:snapToGrid w:val="0"/>
        </w:rPr>
        <w:t>A.8.5.</w:t>
      </w:r>
      <w:r w:rsidRPr="00FE2B14">
        <w:rPr>
          <w:snapToGrid w:val="0"/>
          <w:lang w:eastAsia="zh-CN"/>
        </w:rPr>
        <w:t>5</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1937</w:t>
      </w:r>
    </w:p>
    <w:p w14:paraId="474A74ED" w14:textId="77777777" w:rsidR="001613A3" w:rsidRDefault="001613A3">
      <w:pPr>
        <w:pStyle w:val="TOC4"/>
        <w:rPr>
          <w:rFonts w:asciiTheme="minorHAnsi" w:eastAsiaTheme="minorEastAsia" w:hAnsiTheme="minorHAnsi" w:cstheme="minorBidi"/>
          <w:sz w:val="22"/>
          <w:szCs w:val="22"/>
        </w:rPr>
      </w:pPr>
      <w:r w:rsidRPr="00FE2B14">
        <w:rPr>
          <w:snapToGrid w:val="0"/>
        </w:rPr>
        <w:t>A.8.5.</w:t>
      </w:r>
      <w:r w:rsidRPr="00FE2B14">
        <w:rPr>
          <w:snapToGrid w:val="0"/>
          <w:lang w:eastAsia="zh-CN"/>
        </w:rPr>
        <w:t>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1940</w:t>
      </w:r>
    </w:p>
    <w:p w14:paraId="0E74828A" w14:textId="77777777" w:rsidR="001613A3" w:rsidRDefault="001613A3">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1940</w:t>
      </w:r>
    </w:p>
    <w:p w14:paraId="26C0A4D4" w14:textId="77777777" w:rsidR="001613A3" w:rsidRDefault="001613A3">
      <w:pPr>
        <w:pStyle w:val="TOC4"/>
        <w:rPr>
          <w:rFonts w:asciiTheme="minorHAnsi" w:eastAsiaTheme="minorEastAsia" w:hAnsiTheme="minorHAnsi" w:cstheme="minorBidi"/>
          <w:sz w:val="22"/>
          <w:szCs w:val="22"/>
        </w:rPr>
      </w:pPr>
      <w:r w:rsidRPr="00FE2B14">
        <w:rPr>
          <w:snapToGrid w:val="0"/>
        </w:rPr>
        <w:t>A.8.5.6.1</w:t>
      </w:r>
      <w:r>
        <w:rPr>
          <w:rFonts w:asciiTheme="minorHAnsi" w:eastAsiaTheme="minorEastAsia" w:hAnsiTheme="minorHAnsi" w:cstheme="minorBidi"/>
          <w:sz w:val="22"/>
          <w:szCs w:val="22"/>
        </w:rPr>
        <w:tab/>
      </w:r>
      <w:r w:rsidRPr="00FE2B14">
        <w:rPr>
          <w:snapToGrid w:val="0"/>
        </w:rPr>
        <w:t>Test Purpose and Environment</w:t>
      </w:r>
      <w:r>
        <w:tab/>
        <w:t>1940</w:t>
      </w:r>
    </w:p>
    <w:p w14:paraId="47801170" w14:textId="77777777" w:rsidR="001613A3" w:rsidRDefault="001613A3">
      <w:pPr>
        <w:pStyle w:val="TOC4"/>
        <w:rPr>
          <w:rFonts w:asciiTheme="minorHAnsi" w:eastAsiaTheme="minorEastAsia" w:hAnsiTheme="minorHAnsi" w:cstheme="minorBidi"/>
          <w:sz w:val="22"/>
          <w:szCs w:val="22"/>
        </w:rPr>
      </w:pPr>
      <w:r w:rsidRPr="00FE2B14">
        <w:rPr>
          <w:snapToGrid w:val="0"/>
        </w:rPr>
        <w:t>A.8.5.6.2</w:t>
      </w:r>
      <w:r>
        <w:rPr>
          <w:rFonts w:asciiTheme="minorHAnsi" w:eastAsiaTheme="minorEastAsia" w:hAnsiTheme="minorHAnsi" w:cstheme="minorBidi"/>
          <w:sz w:val="22"/>
          <w:szCs w:val="22"/>
        </w:rPr>
        <w:tab/>
      </w:r>
      <w:r w:rsidRPr="00FE2B14">
        <w:rPr>
          <w:snapToGrid w:val="0"/>
        </w:rPr>
        <w:t>Test Requirements</w:t>
      </w:r>
      <w:r>
        <w:tab/>
        <w:t>1941</w:t>
      </w:r>
    </w:p>
    <w:p w14:paraId="1729C6EA" w14:textId="77777777" w:rsidR="001613A3" w:rsidRDefault="001613A3">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1942</w:t>
      </w:r>
    </w:p>
    <w:p w14:paraId="38C0AE97" w14:textId="77777777" w:rsidR="001613A3" w:rsidRDefault="001613A3">
      <w:pPr>
        <w:pStyle w:val="TOC4"/>
        <w:rPr>
          <w:rFonts w:asciiTheme="minorHAnsi" w:eastAsiaTheme="minorEastAsia" w:hAnsiTheme="minorHAnsi" w:cstheme="minorBidi"/>
          <w:sz w:val="22"/>
          <w:szCs w:val="22"/>
        </w:rPr>
      </w:pPr>
      <w:r w:rsidRPr="00FE2B14">
        <w:rPr>
          <w:snapToGrid w:val="0"/>
        </w:rPr>
        <w:t>A.8.5.7.1</w:t>
      </w:r>
      <w:r>
        <w:rPr>
          <w:rFonts w:asciiTheme="minorHAnsi" w:eastAsiaTheme="minorEastAsia" w:hAnsiTheme="minorHAnsi" w:cstheme="minorBidi"/>
          <w:sz w:val="22"/>
          <w:szCs w:val="22"/>
        </w:rPr>
        <w:tab/>
      </w:r>
      <w:r w:rsidRPr="00FE2B14">
        <w:rPr>
          <w:snapToGrid w:val="0"/>
        </w:rPr>
        <w:t>Test Purpose and Environment</w:t>
      </w:r>
      <w:r>
        <w:tab/>
        <w:t>1942</w:t>
      </w:r>
    </w:p>
    <w:p w14:paraId="52F69771" w14:textId="77777777" w:rsidR="001613A3" w:rsidRDefault="001613A3">
      <w:pPr>
        <w:pStyle w:val="TOC4"/>
        <w:rPr>
          <w:rFonts w:asciiTheme="minorHAnsi" w:eastAsiaTheme="minorEastAsia" w:hAnsiTheme="minorHAnsi" w:cstheme="minorBidi"/>
          <w:sz w:val="22"/>
          <w:szCs w:val="22"/>
        </w:rPr>
      </w:pPr>
      <w:r w:rsidRPr="00FE2B14">
        <w:rPr>
          <w:snapToGrid w:val="0"/>
        </w:rPr>
        <w:t>A.8.5.7.2</w:t>
      </w:r>
      <w:r>
        <w:rPr>
          <w:rFonts w:asciiTheme="minorHAnsi" w:eastAsiaTheme="minorEastAsia" w:hAnsiTheme="minorHAnsi" w:cstheme="minorBidi"/>
          <w:sz w:val="22"/>
          <w:szCs w:val="22"/>
        </w:rPr>
        <w:tab/>
      </w:r>
      <w:r w:rsidRPr="00FE2B14">
        <w:rPr>
          <w:snapToGrid w:val="0"/>
        </w:rPr>
        <w:t>Test Requirements</w:t>
      </w:r>
      <w:r>
        <w:tab/>
        <w:t>1942</w:t>
      </w:r>
    </w:p>
    <w:p w14:paraId="591CB9EB" w14:textId="77777777" w:rsidR="001613A3" w:rsidRDefault="001613A3">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1942</w:t>
      </w:r>
    </w:p>
    <w:p w14:paraId="3E154D7B" w14:textId="77777777" w:rsidR="001613A3" w:rsidRDefault="001613A3">
      <w:pPr>
        <w:pStyle w:val="TOC4"/>
        <w:rPr>
          <w:rFonts w:asciiTheme="minorHAnsi" w:eastAsiaTheme="minorEastAsia" w:hAnsiTheme="minorHAnsi" w:cstheme="minorBidi"/>
          <w:sz w:val="22"/>
          <w:szCs w:val="22"/>
        </w:rPr>
      </w:pPr>
      <w:r w:rsidRPr="00FE2B14">
        <w:rPr>
          <w:snapToGrid w:val="0"/>
        </w:rPr>
        <w:t>A.8.5.8.1</w:t>
      </w:r>
      <w:r>
        <w:rPr>
          <w:rFonts w:asciiTheme="minorHAnsi" w:eastAsiaTheme="minorEastAsia" w:hAnsiTheme="minorHAnsi" w:cstheme="minorBidi"/>
          <w:sz w:val="22"/>
          <w:szCs w:val="22"/>
        </w:rPr>
        <w:tab/>
      </w:r>
      <w:r w:rsidRPr="00FE2B14">
        <w:rPr>
          <w:snapToGrid w:val="0"/>
        </w:rPr>
        <w:t>Test Purpose and Environment</w:t>
      </w:r>
      <w:r>
        <w:tab/>
        <w:t>1942</w:t>
      </w:r>
    </w:p>
    <w:p w14:paraId="524A2ABE" w14:textId="77777777" w:rsidR="001613A3" w:rsidRDefault="001613A3">
      <w:pPr>
        <w:pStyle w:val="TOC4"/>
        <w:rPr>
          <w:rFonts w:asciiTheme="minorHAnsi" w:eastAsiaTheme="minorEastAsia" w:hAnsiTheme="minorHAnsi" w:cstheme="minorBidi"/>
          <w:sz w:val="22"/>
          <w:szCs w:val="22"/>
        </w:rPr>
      </w:pPr>
      <w:r w:rsidRPr="00FE2B14">
        <w:rPr>
          <w:snapToGrid w:val="0"/>
        </w:rPr>
        <w:t>A.8.5.8.2</w:t>
      </w:r>
      <w:r>
        <w:rPr>
          <w:rFonts w:asciiTheme="minorHAnsi" w:eastAsiaTheme="minorEastAsia" w:hAnsiTheme="minorHAnsi" w:cstheme="minorBidi"/>
          <w:sz w:val="22"/>
          <w:szCs w:val="22"/>
        </w:rPr>
        <w:tab/>
      </w:r>
      <w:r w:rsidRPr="00FE2B14">
        <w:rPr>
          <w:snapToGrid w:val="0"/>
        </w:rPr>
        <w:t>Test Requirements</w:t>
      </w:r>
      <w:r>
        <w:tab/>
        <w:t>1945</w:t>
      </w:r>
    </w:p>
    <w:p w14:paraId="0256AAAC" w14:textId="77777777" w:rsidR="001613A3" w:rsidRDefault="001613A3">
      <w:pPr>
        <w:pStyle w:val="TOC2"/>
        <w:rPr>
          <w:rFonts w:asciiTheme="minorHAnsi" w:eastAsiaTheme="minorEastAsia" w:hAnsiTheme="minorHAnsi" w:cstheme="minorBidi"/>
          <w:sz w:val="22"/>
          <w:szCs w:val="22"/>
        </w:rPr>
      </w:pPr>
      <w:r w:rsidRPr="00FE2B14">
        <w:rPr>
          <w:lang w:val="sv-SE"/>
        </w:rPr>
        <w:t>A.8.6</w:t>
      </w:r>
      <w:r>
        <w:rPr>
          <w:rFonts w:asciiTheme="minorHAnsi" w:eastAsiaTheme="minorEastAsia" w:hAnsiTheme="minorHAnsi" w:cstheme="minorBidi"/>
          <w:sz w:val="22"/>
          <w:szCs w:val="22"/>
        </w:rPr>
        <w:tab/>
      </w:r>
      <w:r w:rsidRPr="00FE2B14">
        <w:rPr>
          <w:lang w:val="sv-SE"/>
        </w:rPr>
        <w:t>E-UTRAN TDD - UTRAN FDD Measurements</w:t>
      </w:r>
      <w:r>
        <w:tab/>
        <w:t>1945</w:t>
      </w:r>
    </w:p>
    <w:p w14:paraId="51DE2E53" w14:textId="77777777" w:rsidR="001613A3" w:rsidRDefault="001613A3">
      <w:pPr>
        <w:pStyle w:val="TOC3"/>
        <w:rPr>
          <w:rFonts w:asciiTheme="minorHAnsi" w:eastAsiaTheme="minorEastAsia" w:hAnsiTheme="minorHAnsi" w:cstheme="minorBidi"/>
          <w:sz w:val="22"/>
          <w:szCs w:val="22"/>
        </w:rPr>
      </w:pPr>
      <w:r w:rsidRPr="00FE2B14">
        <w:rPr>
          <w:rFonts w:cs="v4.2.0"/>
        </w:rPr>
        <w:t>A.8.6.1</w:t>
      </w:r>
      <w:r>
        <w:rPr>
          <w:rFonts w:asciiTheme="minorHAnsi" w:eastAsiaTheme="minorEastAsia" w:hAnsiTheme="minorHAnsi" w:cstheme="minorBidi"/>
          <w:sz w:val="22"/>
          <w:szCs w:val="22"/>
        </w:rPr>
        <w:tab/>
      </w:r>
      <w:r w:rsidRPr="00FE2B14">
        <w:rPr>
          <w:rFonts w:cs="v4.2.0"/>
        </w:rPr>
        <w:t>E-UTRAN TDD - UTRAN FDD event triggered reporting under fading propagation conditions</w:t>
      </w:r>
      <w:r>
        <w:tab/>
        <w:t>1945</w:t>
      </w:r>
    </w:p>
    <w:p w14:paraId="53A3F59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A.8.6.1.1</w:t>
      </w:r>
      <w:r>
        <w:rPr>
          <w:rFonts w:asciiTheme="minorHAnsi" w:eastAsiaTheme="minorEastAsia" w:hAnsiTheme="minorHAnsi" w:cstheme="minorBidi"/>
          <w:sz w:val="22"/>
          <w:szCs w:val="22"/>
        </w:rPr>
        <w:tab/>
      </w:r>
      <w:r w:rsidRPr="00FE2B14">
        <w:rPr>
          <w:rFonts w:cs="v4.2.0"/>
          <w:snapToGrid w:val="0"/>
        </w:rPr>
        <w:t>Test Purpose and Environment</w:t>
      </w:r>
      <w:r>
        <w:tab/>
        <w:t>1945</w:t>
      </w:r>
    </w:p>
    <w:p w14:paraId="54110DE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A.8.6.1.2</w:t>
      </w:r>
      <w:r>
        <w:rPr>
          <w:rFonts w:asciiTheme="minorHAnsi" w:eastAsiaTheme="minorEastAsia" w:hAnsiTheme="minorHAnsi" w:cstheme="minorBidi"/>
          <w:sz w:val="22"/>
          <w:szCs w:val="22"/>
        </w:rPr>
        <w:tab/>
      </w:r>
      <w:r w:rsidRPr="00FE2B14">
        <w:rPr>
          <w:rFonts w:cs="v4.2.0"/>
          <w:snapToGrid w:val="0"/>
        </w:rPr>
        <w:t>Test Requirements</w:t>
      </w:r>
      <w:r>
        <w:tab/>
        <w:t>1947</w:t>
      </w:r>
    </w:p>
    <w:p w14:paraId="2D500ACD" w14:textId="77777777" w:rsidR="001613A3" w:rsidRDefault="001613A3">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1947</w:t>
      </w:r>
    </w:p>
    <w:p w14:paraId="72BB1BCF"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6</w:t>
      </w:r>
      <w:r w:rsidRPr="00FE2B14">
        <w:rPr>
          <w:snapToGrid w:val="0"/>
        </w:rPr>
        <w:t>.</w:t>
      </w:r>
      <w:r w:rsidRPr="00FE2B14">
        <w:rPr>
          <w:snapToGrid w:val="0"/>
          <w:lang w:eastAsia="zh-CN"/>
        </w:rPr>
        <w:t>2</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1947</w:t>
      </w:r>
    </w:p>
    <w:p w14:paraId="0F26BD07"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6.2</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1950</w:t>
      </w:r>
    </w:p>
    <w:p w14:paraId="5C2E6D83" w14:textId="77777777" w:rsidR="001613A3" w:rsidRDefault="001613A3">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1950</w:t>
      </w:r>
    </w:p>
    <w:p w14:paraId="7C2C2EBA" w14:textId="77777777" w:rsidR="001613A3" w:rsidRDefault="001613A3">
      <w:pPr>
        <w:pStyle w:val="TOC4"/>
        <w:rPr>
          <w:rFonts w:asciiTheme="minorHAnsi" w:eastAsiaTheme="minorEastAsia" w:hAnsiTheme="minorHAnsi" w:cstheme="minorBidi"/>
          <w:sz w:val="22"/>
          <w:szCs w:val="22"/>
        </w:rPr>
      </w:pPr>
      <w:r w:rsidRPr="00FE2B14">
        <w:rPr>
          <w:snapToGrid w:val="0"/>
        </w:rPr>
        <w:t>A.8.6.3.1</w:t>
      </w:r>
      <w:r>
        <w:rPr>
          <w:rFonts w:asciiTheme="minorHAnsi" w:eastAsiaTheme="minorEastAsia" w:hAnsiTheme="minorHAnsi" w:cstheme="minorBidi"/>
          <w:sz w:val="22"/>
          <w:szCs w:val="22"/>
        </w:rPr>
        <w:tab/>
      </w:r>
      <w:r w:rsidRPr="00FE2B14">
        <w:rPr>
          <w:snapToGrid w:val="0"/>
        </w:rPr>
        <w:t>Test Purpose and Environment</w:t>
      </w:r>
      <w:r>
        <w:tab/>
        <w:t>1950</w:t>
      </w:r>
    </w:p>
    <w:p w14:paraId="4609843D" w14:textId="77777777" w:rsidR="001613A3" w:rsidRDefault="001613A3">
      <w:pPr>
        <w:pStyle w:val="TOC4"/>
        <w:rPr>
          <w:rFonts w:asciiTheme="minorHAnsi" w:eastAsiaTheme="minorEastAsia" w:hAnsiTheme="minorHAnsi" w:cstheme="minorBidi"/>
          <w:sz w:val="22"/>
          <w:szCs w:val="22"/>
        </w:rPr>
      </w:pPr>
      <w:r w:rsidRPr="00FE2B14">
        <w:rPr>
          <w:snapToGrid w:val="0"/>
        </w:rPr>
        <w:t>A.8.6.3.2</w:t>
      </w:r>
      <w:r>
        <w:rPr>
          <w:rFonts w:asciiTheme="minorHAnsi" w:eastAsiaTheme="minorEastAsia" w:hAnsiTheme="minorHAnsi" w:cstheme="minorBidi"/>
          <w:sz w:val="22"/>
          <w:szCs w:val="22"/>
        </w:rPr>
        <w:tab/>
      </w:r>
      <w:r w:rsidRPr="00FE2B14">
        <w:rPr>
          <w:snapToGrid w:val="0"/>
        </w:rPr>
        <w:t>Test Requirements</w:t>
      </w:r>
      <w:r>
        <w:tab/>
        <w:t>1953</w:t>
      </w:r>
    </w:p>
    <w:p w14:paraId="7622FCF0" w14:textId="77777777" w:rsidR="001613A3" w:rsidRDefault="001613A3">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1953</w:t>
      </w:r>
    </w:p>
    <w:p w14:paraId="374E68CB" w14:textId="77777777" w:rsidR="001613A3" w:rsidRDefault="001613A3">
      <w:pPr>
        <w:pStyle w:val="TOC3"/>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w:t>
      </w:r>
      <w:r w:rsidRPr="00FE2B14">
        <w:rPr>
          <w:rFonts w:cs="v4.2.0"/>
          <w:lang w:eastAsia="zh-CN"/>
        </w:rPr>
        <w:t>1</w:t>
      </w:r>
      <w:r>
        <w:rPr>
          <w:rFonts w:asciiTheme="minorHAnsi" w:eastAsiaTheme="minorEastAsia" w:hAnsiTheme="minorHAnsi" w:cstheme="minorBidi"/>
          <w:sz w:val="22"/>
          <w:szCs w:val="22"/>
        </w:rPr>
        <w:tab/>
      </w:r>
      <w:r w:rsidRPr="00FE2B14">
        <w:rPr>
          <w:rFonts w:cs="v4.2.0"/>
        </w:rPr>
        <w:t>E-UTRA</w:t>
      </w:r>
      <w:r w:rsidRPr="00FE2B14">
        <w:rPr>
          <w:rFonts w:cs="v4.2.0"/>
          <w:lang w:eastAsia="zh-CN"/>
        </w:rPr>
        <w:t>N</w:t>
      </w:r>
      <w:r w:rsidRPr="00FE2B14">
        <w:rPr>
          <w:rFonts w:cs="v4.2.0"/>
        </w:rPr>
        <w:t xml:space="preserve"> TDD to UTRA</w:t>
      </w:r>
      <w:r w:rsidRPr="00FE2B14">
        <w:rPr>
          <w:rFonts w:cs="v4.2.0"/>
          <w:lang w:eastAsia="zh-CN"/>
        </w:rPr>
        <w:t>N</w:t>
      </w:r>
      <w:r w:rsidRPr="00FE2B14">
        <w:rPr>
          <w:rFonts w:cs="v4.2.0"/>
        </w:rPr>
        <w:t xml:space="preserve"> TDD cell search under fading propagation conditions</w:t>
      </w:r>
      <w:r>
        <w:tab/>
        <w:t>1953</w:t>
      </w:r>
    </w:p>
    <w:p w14:paraId="5616F2E9" w14:textId="77777777" w:rsidR="001613A3" w:rsidRDefault="001613A3">
      <w:pPr>
        <w:pStyle w:val="TOC4"/>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.1.1</w:t>
      </w:r>
      <w:r>
        <w:rPr>
          <w:rFonts w:asciiTheme="minorHAnsi" w:eastAsiaTheme="minorEastAsia" w:hAnsiTheme="minorHAnsi" w:cstheme="minorBidi"/>
          <w:sz w:val="22"/>
          <w:szCs w:val="22"/>
        </w:rPr>
        <w:tab/>
      </w:r>
      <w:r w:rsidRPr="00FE2B14">
        <w:rPr>
          <w:rFonts w:cs="v4.2.0"/>
        </w:rPr>
        <w:t>Test Purpose and Environment</w:t>
      </w:r>
      <w:r>
        <w:tab/>
        <w:t>1953</w:t>
      </w:r>
    </w:p>
    <w:p w14:paraId="4971B334" w14:textId="77777777" w:rsidR="001613A3" w:rsidRDefault="001613A3">
      <w:pPr>
        <w:pStyle w:val="TOC5"/>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.1.1.1</w:t>
      </w:r>
      <w:r>
        <w:rPr>
          <w:rFonts w:asciiTheme="minorHAnsi" w:eastAsiaTheme="minorEastAsia" w:hAnsiTheme="minorHAnsi" w:cstheme="minorBidi"/>
          <w:sz w:val="22"/>
          <w:szCs w:val="22"/>
        </w:rPr>
        <w:tab/>
      </w:r>
      <w:r w:rsidRPr="00FE2B14">
        <w:rPr>
          <w:rFonts w:cs="v4.2.0"/>
        </w:rPr>
        <w:t>Void</w:t>
      </w:r>
      <w:r>
        <w:tab/>
        <w:t>1953</w:t>
      </w:r>
    </w:p>
    <w:p w14:paraId="29F4B493" w14:textId="77777777" w:rsidR="001613A3" w:rsidRDefault="001613A3">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1953</w:t>
      </w:r>
    </w:p>
    <w:p w14:paraId="2BC02759" w14:textId="77777777" w:rsidR="001613A3" w:rsidRDefault="001613A3">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1955</w:t>
      </w:r>
    </w:p>
    <w:p w14:paraId="05B240CD" w14:textId="77777777" w:rsidR="001613A3" w:rsidRDefault="001613A3">
      <w:pPr>
        <w:pStyle w:val="TOC4"/>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.1.2</w:t>
      </w:r>
      <w:r>
        <w:rPr>
          <w:rFonts w:asciiTheme="minorHAnsi" w:eastAsiaTheme="minorEastAsia" w:hAnsiTheme="minorHAnsi" w:cstheme="minorBidi"/>
          <w:sz w:val="22"/>
          <w:szCs w:val="22"/>
        </w:rPr>
        <w:tab/>
      </w:r>
      <w:r w:rsidRPr="00FE2B14">
        <w:rPr>
          <w:rFonts w:cs="v4.2.0"/>
        </w:rPr>
        <w:t>Test Requirements</w:t>
      </w:r>
      <w:r>
        <w:tab/>
        <w:t>1955</w:t>
      </w:r>
    </w:p>
    <w:p w14:paraId="226CA62E" w14:textId="77777777" w:rsidR="001613A3" w:rsidRDefault="001613A3">
      <w:pPr>
        <w:pStyle w:val="TOC5"/>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w:t>
      </w:r>
      <w:r w:rsidRPr="00FE2B14">
        <w:rPr>
          <w:rFonts w:cs="v4.2.0"/>
          <w:lang w:eastAsia="zh-CN"/>
        </w:rPr>
        <w:t>2</w:t>
      </w:r>
      <w:r w:rsidRPr="00FE2B14">
        <w:rPr>
          <w:rFonts w:cs="v4.2.0"/>
        </w:rPr>
        <w:t>.1</w:t>
      </w:r>
      <w:r>
        <w:rPr>
          <w:rFonts w:asciiTheme="minorHAnsi" w:eastAsiaTheme="minorEastAsia" w:hAnsiTheme="minorHAnsi" w:cstheme="minorBidi"/>
          <w:sz w:val="22"/>
          <w:szCs w:val="22"/>
        </w:rPr>
        <w:tab/>
      </w:r>
      <w:r w:rsidRPr="00FE2B14">
        <w:rPr>
          <w:rFonts w:cs="v4.2.0"/>
        </w:rPr>
        <w:t>Void</w:t>
      </w:r>
      <w:r>
        <w:tab/>
        <w:t>1955</w:t>
      </w:r>
    </w:p>
    <w:p w14:paraId="3D3004E8" w14:textId="77777777" w:rsidR="001613A3" w:rsidRDefault="001613A3">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1955</w:t>
      </w:r>
    </w:p>
    <w:p w14:paraId="76391C15" w14:textId="77777777" w:rsidR="001613A3" w:rsidRDefault="001613A3">
      <w:pPr>
        <w:pStyle w:val="TOC5"/>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w:t>
      </w:r>
      <w:r w:rsidRPr="00FE2B14">
        <w:rPr>
          <w:rFonts w:cs="v4.2.0"/>
          <w:lang w:eastAsia="zh-CN"/>
        </w:rPr>
        <w:t>2</w:t>
      </w:r>
      <w:r w:rsidRPr="00FE2B14">
        <w:rPr>
          <w:rFonts w:cs="v4.2.0"/>
        </w:rPr>
        <w:t>.</w:t>
      </w:r>
      <w:r w:rsidRPr="00FE2B14">
        <w:rPr>
          <w:rFonts w:cs="v4.2.0"/>
          <w:lang w:eastAsia="zh-CN"/>
        </w:rPr>
        <w:t>3</w:t>
      </w:r>
      <w:r>
        <w:rPr>
          <w:rFonts w:asciiTheme="minorHAnsi" w:eastAsiaTheme="minorEastAsia" w:hAnsiTheme="minorHAnsi" w:cstheme="minorBidi"/>
          <w:sz w:val="22"/>
          <w:szCs w:val="22"/>
        </w:rPr>
        <w:tab/>
      </w:r>
      <w:r w:rsidRPr="00FE2B14">
        <w:rPr>
          <w:rFonts w:cs="v4.2.0"/>
          <w:lang w:eastAsia="zh-CN"/>
        </w:rPr>
        <w:t>Void</w:t>
      </w:r>
      <w:r>
        <w:tab/>
        <w:t>1955</w:t>
      </w:r>
    </w:p>
    <w:p w14:paraId="07F74FBD" w14:textId="77777777" w:rsidR="001613A3" w:rsidRDefault="001613A3">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1955</w:t>
      </w:r>
    </w:p>
    <w:p w14:paraId="35BAADBF" w14:textId="77777777" w:rsidR="001613A3" w:rsidRDefault="001613A3">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1955</w:t>
      </w:r>
    </w:p>
    <w:p w14:paraId="55A8590B" w14:textId="77777777" w:rsidR="001613A3" w:rsidRDefault="001613A3">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1958</w:t>
      </w:r>
    </w:p>
    <w:p w14:paraId="366CE0F9" w14:textId="77777777" w:rsidR="001613A3" w:rsidRDefault="001613A3">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1959</w:t>
      </w:r>
    </w:p>
    <w:p w14:paraId="09FF9278"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7</w:t>
      </w:r>
      <w:r w:rsidRPr="00FE2B14">
        <w:rPr>
          <w:rFonts w:cs="v4.2.0"/>
          <w:snapToGrid w:val="0"/>
        </w:rPr>
        <w:t>.</w:t>
      </w:r>
      <w:r w:rsidRPr="00FE2B14">
        <w:rPr>
          <w:rFonts w:cs="v4.2.0"/>
          <w:snapToGrid w:val="0"/>
          <w:lang w:eastAsia="zh-CN"/>
        </w:rPr>
        <w:t>3</w:t>
      </w:r>
      <w:r w:rsidRPr="00FE2B14">
        <w:rPr>
          <w:rFonts w:cs="v4.2.0"/>
          <w:snapToGrid w:val="0"/>
        </w:rPr>
        <w:t>.1</w:t>
      </w:r>
      <w:r>
        <w:rPr>
          <w:rFonts w:asciiTheme="minorHAnsi" w:eastAsiaTheme="minorEastAsia" w:hAnsiTheme="minorHAnsi" w:cstheme="minorBidi"/>
          <w:sz w:val="22"/>
          <w:szCs w:val="22"/>
        </w:rPr>
        <w:tab/>
      </w:r>
      <w:r w:rsidRPr="00FE2B14">
        <w:rPr>
          <w:rFonts w:cs="v4.2.0"/>
          <w:snapToGrid w:val="0"/>
        </w:rPr>
        <w:t>Test Purpose and Environment</w:t>
      </w:r>
      <w:r>
        <w:tab/>
        <w:t>1959</w:t>
      </w:r>
    </w:p>
    <w:p w14:paraId="2CA2A930"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7</w:t>
      </w:r>
      <w:r w:rsidRPr="00FE2B14">
        <w:rPr>
          <w:rFonts w:cs="v4.2.0"/>
          <w:snapToGrid w:val="0"/>
        </w:rPr>
        <w:t>.</w:t>
      </w:r>
      <w:r w:rsidRPr="00FE2B14">
        <w:rPr>
          <w:rFonts w:cs="v4.2.0"/>
          <w:snapToGrid w:val="0"/>
          <w:lang w:eastAsia="zh-CN"/>
        </w:rPr>
        <w:t>3</w:t>
      </w:r>
      <w:r w:rsidRPr="00FE2B14">
        <w:rPr>
          <w:rFonts w:cs="v4.2.0"/>
          <w:snapToGrid w:val="0"/>
        </w:rPr>
        <w:t>.</w:t>
      </w:r>
      <w:r w:rsidRPr="00FE2B14">
        <w:rPr>
          <w:rFonts w:cs="v4.2.0"/>
          <w:snapToGrid w:val="0"/>
          <w:lang w:eastAsia="zh-CN"/>
        </w:rPr>
        <w:t>2</w:t>
      </w:r>
      <w:r>
        <w:rPr>
          <w:rFonts w:asciiTheme="minorHAnsi" w:eastAsiaTheme="minorEastAsia" w:hAnsiTheme="minorHAnsi" w:cstheme="minorBidi"/>
          <w:sz w:val="22"/>
          <w:szCs w:val="22"/>
        </w:rPr>
        <w:tab/>
      </w:r>
      <w:r w:rsidRPr="00FE2B14">
        <w:rPr>
          <w:rFonts w:cs="v4.2.0"/>
          <w:snapToGrid w:val="0"/>
        </w:rPr>
        <w:t>Test P</w:t>
      </w:r>
      <w:r w:rsidRPr="00FE2B14">
        <w:rPr>
          <w:rFonts w:cs="v4.2.0"/>
          <w:snapToGrid w:val="0"/>
          <w:lang w:eastAsia="zh-CN"/>
        </w:rPr>
        <w:t>arameters</w:t>
      </w:r>
      <w:r>
        <w:tab/>
        <w:t>1959</w:t>
      </w:r>
    </w:p>
    <w:p w14:paraId="774154A0"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7</w:t>
      </w:r>
      <w:r w:rsidRPr="00FE2B14">
        <w:rPr>
          <w:rFonts w:cs="v4.2.0"/>
          <w:snapToGrid w:val="0"/>
        </w:rPr>
        <w:t>.</w:t>
      </w:r>
      <w:r w:rsidRPr="00FE2B14">
        <w:rPr>
          <w:rFonts w:cs="v4.2.0"/>
          <w:snapToGrid w:val="0"/>
          <w:lang w:eastAsia="zh-CN"/>
        </w:rPr>
        <w:t>3</w:t>
      </w:r>
      <w:r w:rsidRPr="00FE2B14">
        <w:rPr>
          <w:rFonts w:cs="v4.2.0"/>
          <w:snapToGrid w:val="0"/>
        </w:rPr>
        <w:t>.</w:t>
      </w:r>
      <w:r w:rsidRPr="00FE2B14">
        <w:rPr>
          <w:rFonts w:cs="v4.2.0"/>
          <w:snapToGrid w:val="0"/>
          <w:lang w:eastAsia="zh-CN"/>
        </w:rPr>
        <w:t>3</w:t>
      </w:r>
      <w:r>
        <w:rPr>
          <w:rFonts w:asciiTheme="minorHAnsi" w:eastAsiaTheme="minorEastAsia" w:hAnsiTheme="minorHAnsi" w:cstheme="minorBidi"/>
          <w:sz w:val="22"/>
          <w:szCs w:val="22"/>
        </w:rPr>
        <w:tab/>
      </w:r>
      <w:r w:rsidRPr="00FE2B14">
        <w:rPr>
          <w:rFonts w:cs="v4.2.0"/>
          <w:snapToGrid w:val="0"/>
        </w:rPr>
        <w:t>Test Requirements</w:t>
      </w:r>
      <w:r>
        <w:tab/>
        <w:t>1960</w:t>
      </w:r>
    </w:p>
    <w:p w14:paraId="20587530" w14:textId="77777777" w:rsidR="001613A3" w:rsidRDefault="001613A3">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1961</w:t>
      </w:r>
    </w:p>
    <w:p w14:paraId="7C947E09"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7</w:t>
      </w:r>
      <w:r w:rsidRPr="00FE2B14">
        <w:rPr>
          <w:snapToGrid w:val="0"/>
        </w:rPr>
        <w:t>.4.1</w:t>
      </w:r>
      <w:r>
        <w:rPr>
          <w:rFonts w:asciiTheme="minorHAnsi" w:eastAsiaTheme="minorEastAsia" w:hAnsiTheme="minorHAnsi" w:cstheme="minorBidi"/>
          <w:sz w:val="22"/>
          <w:szCs w:val="22"/>
        </w:rPr>
        <w:tab/>
      </w:r>
      <w:r w:rsidRPr="00FE2B14">
        <w:rPr>
          <w:snapToGrid w:val="0"/>
        </w:rPr>
        <w:t>Test Purpose and Environment</w:t>
      </w:r>
      <w:r>
        <w:tab/>
        <w:t>1961</w:t>
      </w:r>
    </w:p>
    <w:p w14:paraId="67B42A09"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7</w:t>
      </w:r>
      <w:r w:rsidRPr="00FE2B14">
        <w:rPr>
          <w:snapToGrid w:val="0"/>
        </w:rPr>
        <w:t>.4.</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1963</w:t>
      </w:r>
    </w:p>
    <w:p w14:paraId="05BD8466" w14:textId="77777777" w:rsidR="001613A3" w:rsidRDefault="001613A3">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1963</w:t>
      </w:r>
    </w:p>
    <w:p w14:paraId="528CEA76"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7</w:t>
      </w:r>
      <w:r w:rsidRPr="00FE2B14">
        <w:rPr>
          <w:snapToGrid w:val="0"/>
        </w:rPr>
        <w:t>.</w:t>
      </w:r>
      <w:r w:rsidRPr="00FE2B14">
        <w:rPr>
          <w:snapToGrid w:val="0"/>
          <w:lang w:eastAsia="zh-CN"/>
        </w:rPr>
        <w:t>5</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1963</w:t>
      </w:r>
    </w:p>
    <w:p w14:paraId="030B8D8F" w14:textId="77777777" w:rsidR="001613A3" w:rsidRDefault="001613A3">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1965</w:t>
      </w:r>
    </w:p>
    <w:p w14:paraId="6D424E82" w14:textId="77777777" w:rsidR="001613A3" w:rsidRDefault="001613A3">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E-UTRAN FDD – UTRAN TDD Measurements</w:t>
      </w:r>
      <w:r>
        <w:tab/>
        <w:t>1965</w:t>
      </w:r>
    </w:p>
    <w:p w14:paraId="23CACDD6" w14:textId="77777777" w:rsidR="001613A3" w:rsidRDefault="001613A3">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1965</w:t>
      </w:r>
    </w:p>
    <w:p w14:paraId="364757D8" w14:textId="77777777" w:rsidR="001613A3" w:rsidRDefault="001613A3">
      <w:pPr>
        <w:pStyle w:val="TOC4"/>
        <w:rPr>
          <w:rFonts w:asciiTheme="minorHAnsi" w:eastAsiaTheme="minorEastAsia" w:hAnsiTheme="minorHAnsi" w:cstheme="minorBidi"/>
          <w:sz w:val="22"/>
          <w:szCs w:val="22"/>
        </w:rPr>
      </w:pPr>
      <w:r w:rsidRPr="00FE2B14">
        <w:rPr>
          <w:snapToGrid w:val="0"/>
        </w:rPr>
        <w:t>A.8.7A.1.1</w:t>
      </w:r>
      <w:r>
        <w:rPr>
          <w:rFonts w:asciiTheme="minorHAnsi" w:eastAsiaTheme="minorEastAsia" w:hAnsiTheme="minorHAnsi" w:cstheme="minorBidi"/>
          <w:sz w:val="22"/>
          <w:szCs w:val="22"/>
        </w:rPr>
        <w:tab/>
      </w:r>
      <w:r w:rsidRPr="00FE2B14">
        <w:rPr>
          <w:snapToGrid w:val="0"/>
        </w:rPr>
        <w:t>Test Purpose and Environment</w:t>
      </w:r>
      <w:r>
        <w:tab/>
        <w:t>1965</w:t>
      </w:r>
    </w:p>
    <w:p w14:paraId="6A01CFC9" w14:textId="77777777" w:rsidR="001613A3" w:rsidRDefault="001613A3">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1968</w:t>
      </w:r>
    </w:p>
    <w:p w14:paraId="628D3573" w14:textId="77777777" w:rsidR="001613A3" w:rsidRDefault="001613A3">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1968</w:t>
      </w:r>
    </w:p>
    <w:p w14:paraId="5E48580A" w14:textId="77777777" w:rsidR="001613A3" w:rsidRDefault="001613A3">
      <w:pPr>
        <w:pStyle w:val="TOC3"/>
        <w:rPr>
          <w:rFonts w:asciiTheme="minorHAnsi" w:eastAsiaTheme="minorEastAsia" w:hAnsiTheme="minorHAnsi" w:cstheme="minorBidi"/>
          <w:sz w:val="22"/>
          <w:szCs w:val="22"/>
        </w:rPr>
      </w:pPr>
      <w:r w:rsidRPr="00FE2B14">
        <w:rPr>
          <w:rFonts w:cs="v4.2.0"/>
        </w:rPr>
        <w:t>A.8.8.1</w:t>
      </w:r>
      <w:r>
        <w:rPr>
          <w:rFonts w:asciiTheme="minorHAnsi" w:eastAsiaTheme="minorEastAsia" w:hAnsiTheme="minorHAnsi" w:cstheme="minorBidi"/>
          <w:sz w:val="22"/>
          <w:szCs w:val="22"/>
        </w:rPr>
        <w:tab/>
      </w:r>
      <w:r w:rsidRPr="00FE2B14">
        <w:rPr>
          <w:rFonts w:cs="v4.2.0"/>
        </w:rPr>
        <w:t>E-UTRAN FDD – GSM event triggered reporting in AWGN</w:t>
      </w:r>
      <w:r>
        <w:tab/>
        <w:t>1968</w:t>
      </w:r>
    </w:p>
    <w:p w14:paraId="18665A9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A.8.8.1.1</w:t>
      </w:r>
      <w:r>
        <w:rPr>
          <w:rFonts w:asciiTheme="minorHAnsi" w:eastAsiaTheme="minorEastAsia" w:hAnsiTheme="minorHAnsi" w:cstheme="minorBidi"/>
          <w:sz w:val="22"/>
          <w:szCs w:val="22"/>
        </w:rPr>
        <w:tab/>
      </w:r>
      <w:r w:rsidRPr="00FE2B14">
        <w:rPr>
          <w:rFonts w:cs="v4.2.0"/>
          <w:snapToGrid w:val="0"/>
        </w:rPr>
        <w:t>Test Purpose and Environment</w:t>
      </w:r>
      <w:r>
        <w:tab/>
        <w:t>1968</w:t>
      </w:r>
    </w:p>
    <w:p w14:paraId="29AF10D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A.8.8.1.2</w:t>
      </w:r>
      <w:r>
        <w:rPr>
          <w:rFonts w:asciiTheme="minorHAnsi" w:eastAsiaTheme="minorEastAsia" w:hAnsiTheme="minorHAnsi" w:cstheme="minorBidi"/>
          <w:sz w:val="22"/>
          <w:szCs w:val="22"/>
        </w:rPr>
        <w:tab/>
      </w:r>
      <w:r w:rsidRPr="00FE2B14">
        <w:rPr>
          <w:rFonts w:cs="v4.2.0"/>
          <w:snapToGrid w:val="0"/>
        </w:rPr>
        <w:t>Test Requirements</w:t>
      </w:r>
      <w:r>
        <w:tab/>
        <w:t>1970</w:t>
      </w:r>
    </w:p>
    <w:p w14:paraId="3C26508A" w14:textId="77777777" w:rsidR="001613A3" w:rsidRDefault="001613A3">
      <w:pPr>
        <w:pStyle w:val="TOC3"/>
        <w:rPr>
          <w:rFonts w:asciiTheme="minorHAnsi" w:eastAsiaTheme="minorEastAsia" w:hAnsiTheme="minorHAnsi" w:cstheme="minorBidi"/>
          <w:sz w:val="22"/>
          <w:szCs w:val="22"/>
        </w:rPr>
      </w:pPr>
      <w:r w:rsidRPr="00FE2B14">
        <w:rPr>
          <w:rFonts w:cs="v4.2.0"/>
        </w:rPr>
        <w:t>A.8.8.2</w:t>
      </w:r>
      <w:r>
        <w:rPr>
          <w:rFonts w:asciiTheme="minorHAnsi" w:eastAsiaTheme="minorEastAsia" w:hAnsiTheme="minorHAnsi" w:cstheme="minorBidi"/>
          <w:sz w:val="22"/>
          <w:szCs w:val="22"/>
        </w:rPr>
        <w:tab/>
      </w:r>
      <w:r w:rsidRPr="00FE2B14">
        <w:rPr>
          <w:rFonts w:cs="v4.2.0"/>
        </w:rPr>
        <w:t>E-UTRAN FDD-GSM event triggered reporting when DRX is used in AWGN</w:t>
      </w:r>
      <w:r>
        <w:tab/>
        <w:t>1970</w:t>
      </w:r>
    </w:p>
    <w:p w14:paraId="24EC93B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lastRenderedPageBreak/>
        <w:t>A.8.8.2.1</w:t>
      </w:r>
      <w:r>
        <w:rPr>
          <w:rFonts w:asciiTheme="minorHAnsi" w:eastAsiaTheme="minorEastAsia" w:hAnsiTheme="minorHAnsi" w:cstheme="minorBidi"/>
          <w:sz w:val="22"/>
          <w:szCs w:val="22"/>
        </w:rPr>
        <w:tab/>
      </w:r>
      <w:r w:rsidRPr="00FE2B14">
        <w:rPr>
          <w:rFonts w:cs="v4.2.0"/>
          <w:snapToGrid w:val="0"/>
        </w:rPr>
        <w:t>Test Purpose and Environment</w:t>
      </w:r>
      <w:r>
        <w:tab/>
        <w:t>1970</w:t>
      </w:r>
    </w:p>
    <w:p w14:paraId="22EB2481" w14:textId="77777777" w:rsidR="001613A3" w:rsidRDefault="001613A3">
      <w:pPr>
        <w:pStyle w:val="TOC4"/>
        <w:rPr>
          <w:rFonts w:asciiTheme="minorHAnsi" w:eastAsiaTheme="minorEastAsia" w:hAnsiTheme="minorHAnsi" w:cstheme="minorBidi"/>
          <w:sz w:val="22"/>
          <w:szCs w:val="22"/>
        </w:rPr>
      </w:pPr>
      <w:r w:rsidRPr="00FE2B14">
        <w:rPr>
          <w:snapToGrid w:val="0"/>
        </w:rPr>
        <w:t>A.8.8.2.2</w:t>
      </w:r>
      <w:r>
        <w:rPr>
          <w:rFonts w:asciiTheme="minorHAnsi" w:eastAsiaTheme="minorEastAsia" w:hAnsiTheme="minorHAnsi" w:cstheme="minorBidi"/>
          <w:sz w:val="22"/>
          <w:szCs w:val="22"/>
        </w:rPr>
        <w:tab/>
      </w:r>
      <w:r w:rsidRPr="00FE2B14">
        <w:rPr>
          <w:snapToGrid w:val="0"/>
        </w:rPr>
        <w:t>Test Requirements</w:t>
      </w:r>
      <w:r>
        <w:tab/>
        <w:t>1972</w:t>
      </w:r>
    </w:p>
    <w:p w14:paraId="31E4209C" w14:textId="77777777" w:rsidR="001613A3" w:rsidRDefault="001613A3">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1973</w:t>
      </w:r>
    </w:p>
    <w:p w14:paraId="17C3DFE9" w14:textId="77777777" w:rsidR="001613A3" w:rsidRDefault="001613A3">
      <w:pPr>
        <w:pStyle w:val="TOC4"/>
        <w:rPr>
          <w:rFonts w:asciiTheme="minorHAnsi" w:eastAsiaTheme="minorEastAsia" w:hAnsiTheme="minorHAnsi" w:cstheme="minorBidi"/>
          <w:sz w:val="22"/>
          <w:szCs w:val="22"/>
        </w:rPr>
      </w:pPr>
      <w:r w:rsidRPr="00FE2B14">
        <w:rPr>
          <w:snapToGrid w:val="0"/>
        </w:rPr>
        <w:t>A.8.8.3.1</w:t>
      </w:r>
      <w:r>
        <w:rPr>
          <w:rFonts w:asciiTheme="minorHAnsi" w:eastAsiaTheme="minorEastAsia" w:hAnsiTheme="minorHAnsi" w:cstheme="minorBidi"/>
          <w:sz w:val="22"/>
          <w:szCs w:val="22"/>
        </w:rPr>
        <w:tab/>
      </w:r>
      <w:r w:rsidRPr="00FE2B14">
        <w:rPr>
          <w:snapToGrid w:val="0"/>
        </w:rPr>
        <w:t>Test Purpose and Environment</w:t>
      </w:r>
      <w:r>
        <w:tab/>
        <w:t>1973</w:t>
      </w:r>
    </w:p>
    <w:p w14:paraId="50719BF3" w14:textId="77777777" w:rsidR="001613A3" w:rsidRDefault="001613A3">
      <w:pPr>
        <w:pStyle w:val="TOC4"/>
        <w:rPr>
          <w:rFonts w:asciiTheme="minorHAnsi" w:eastAsiaTheme="minorEastAsia" w:hAnsiTheme="minorHAnsi" w:cstheme="minorBidi"/>
          <w:sz w:val="22"/>
          <w:szCs w:val="22"/>
        </w:rPr>
      </w:pPr>
      <w:r w:rsidRPr="00FE2B14">
        <w:rPr>
          <w:snapToGrid w:val="0"/>
        </w:rPr>
        <w:t>A.8.8.3.2</w:t>
      </w:r>
      <w:r>
        <w:rPr>
          <w:rFonts w:asciiTheme="minorHAnsi" w:eastAsiaTheme="minorEastAsia" w:hAnsiTheme="minorHAnsi" w:cstheme="minorBidi"/>
          <w:sz w:val="22"/>
          <w:szCs w:val="22"/>
        </w:rPr>
        <w:tab/>
      </w:r>
      <w:r w:rsidRPr="00FE2B14">
        <w:rPr>
          <w:snapToGrid w:val="0"/>
        </w:rPr>
        <w:t>Test Requirements</w:t>
      </w:r>
      <w:r>
        <w:tab/>
        <w:t>1974</w:t>
      </w:r>
    </w:p>
    <w:p w14:paraId="31789CDC" w14:textId="77777777" w:rsidR="001613A3" w:rsidRDefault="001613A3">
      <w:pPr>
        <w:pStyle w:val="TOC2"/>
        <w:rPr>
          <w:rFonts w:asciiTheme="minorHAnsi" w:eastAsiaTheme="minorEastAsia" w:hAnsiTheme="minorHAnsi" w:cstheme="minorBidi"/>
          <w:sz w:val="22"/>
          <w:szCs w:val="22"/>
        </w:rPr>
      </w:pPr>
      <w:r w:rsidRPr="00FE2B14">
        <w:rPr>
          <w:snapToGrid w:val="0"/>
          <w:lang w:val="sv-SE"/>
        </w:rPr>
        <w:t>A.8</w:t>
      </w:r>
      <w:r w:rsidRPr="00FE2B14">
        <w:rPr>
          <w:lang w:val="sv-SE"/>
        </w:rPr>
        <w:t>.</w:t>
      </w:r>
      <w:r w:rsidRPr="00FE2B14">
        <w:rPr>
          <w:lang w:val="sv-SE" w:eastAsia="zh-CN"/>
        </w:rPr>
        <w:t>9</w:t>
      </w:r>
      <w:r>
        <w:rPr>
          <w:rFonts w:asciiTheme="minorHAnsi" w:eastAsiaTheme="minorEastAsia" w:hAnsiTheme="minorHAnsi" w:cstheme="minorBidi"/>
          <w:sz w:val="22"/>
          <w:szCs w:val="22"/>
        </w:rPr>
        <w:tab/>
      </w:r>
      <w:r w:rsidRPr="00FE2B14">
        <w:rPr>
          <w:lang w:val="sv-SE" w:eastAsia="zh-CN"/>
        </w:rPr>
        <w:t>E-UTRAN F</w:t>
      </w:r>
      <w:r w:rsidRPr="00FE2B14">
        <w:rPr>
          <w:lang w:val="sv-SE"/>
        </w:rPr>
        <w:t>DD</w:t>
      </w:r>
      <w:r w:rsidRPr="00FE2B14">
        <w:rPr>
          <w:lang w:val="sv-SE" w:eastAsia="zh-CN"/>
        </w:rPr>
        <w:t xml:space="preserve"> </w:t>
      </w:r>
      <w:r w:rsidRPr="00FE2B14">
        <w:rPr>
          <w:lang w:val="sv-SE"/>
        </w:rPr>
        <w:t>-</w:t>
      </w:r>
      <w:r w:rsidRPr="00FE2B14">
        <w:rPr>
          <w:lang w:val="sv-SE" w:eastAsia="zh-CN"/>
        </w:rPr>
        <w:t xml:space="preserve"> UTRAN T</w:t>
      </w:r>
      <w:r w:rsidRPr="00FE2B14">
        <w:rPr>
          <w:lang w:val="sv-SE"/>
        </w:rPr>
        <w:t>DD measurements</w:t>
      </w:r>
      <w:r>
        <w:tab/>
        <w:t>1975</w:t>
      </w:r>
    </w:p>
    <w:p w14:paraId="7B2666C1" w14:textId="77777777" w:rsidR="001613A3" w:rsidRDefault="001613A3">
      <w:pPr>
        <w:pStyle w:val="TOC3"/>
        <w:rPr>
          <w:rFonts w:asciiTheme="minorHAnsi" w:eastAsiaTheme="minorEastAsia" w:hAnsiTheme="minorHAnsi" w:cstheme="minorBidi"/>
          <w:sz w:val="22"/>
          <w:szCs w:val="22"/>
        </w:rPr>
      </w:pPr>
      <w:r w:rsidRPr="00FE2B14">
        <w:rPr>
          <w:rFonts w:cs="v4.2.0"/>
        </w:rPr>
        <w:t>A.8.</w:t>
      </w:r>
      <w:r w:rsidRPr="00FE2B14">
        <w:rPr>
          <w:rFonts w:cs="v4.2.0"/>
          <w:lang w:eastAsia="zh-CN"/>
        </w:rPr>
        <w:t>9</w:t>
      </w:r>
      <w:r w:rsidRPr="00FE2B14">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FE2B14">
        <w:rPr>
          <w:rFonts w:cs="v4.2.0"/>
        </w:rPr>
        <w:t xml:space="preserve"> </w:t>
      </w:r>
      <w:r w:rsidRPr="00FE2B14">
        <w:rPr>
          <w:rFonts w:cs="v4.2.0"/>
          <w:lang w:eastAsia="zh-CN"/>
        </w:rPr>
        <w:t>e</w:t>
      </w:r>
      <w:r w:rsidRPr="00FE2B14">
        <w:rPr>
          <w:rFonts w:cs="v4.2.0"/>
        </w:rPr>
        <w:t>vent triggered reporting in fading propagation conditions</w:t>
      </w:r>
      <w:r>
        <w:tab/>
        <w:t>1975</w:t>
      </w:r>
    </w:p>
    <w:p w14:paraId="0B40FB38"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9</w:t>
      </w:r>
      <w:r w:rsidRPr="00FE2B14">
        <w:rPr>
          <w:rFonts w:cs="v4.2.0"/>
          <w:snapToGrid w:val="0"/>
        </w:rPr>
        <w:t>.1.1</w:t>
      </w:r>
      <w:r>
        <w:rPr>
          <w:rFonts w:asciiTheme="minorHAnsi" w:eastAsiaTheme="minorEastAsia" w:hAnsiTheme="minorHAnsi" w:cstheme="minorBidi"/>
          <w:sz w:val="22"/>
          <w:szCs w:val="22"/>
        </w:rPr>
        <w:tab/>
      </w:r>
      <w:r w:rsidRPr="00FE2B14">
        <w:rPr>
          <w:rFonts w:cs="v4.2.0"/>
          <w:snapToGrid w:val="0"/>
        </w:rPr>
        <w:t>Test Purpose and Environment</w:t>
      </w:r>
      <w:r>
        <w:tab/>
        <w:t>1975</w:t>
      </w:r>
    </w:p>
    <w:p w14:paraId="56F2459F"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9</w:t>
      </w:r>
      <w:r w:rsidRPr="00FE2B14">
        <w:rPr>
          <w:rFonts w:cs="v4.2.0"/>
          <w:snapToGrid w:val="0"/>
        </w:rPr>
        <w:t>.1.2</w:t>
      </w:r>
      <w:r>
        <w:rPr>
          <w:rFonts w:asciiTheme="minorHAnsi" w:eastAsiaTheme="minorEastAsia" w:hAnsiTheme="minorHAnsi" w:cstheme="minorBidi"/>
          <w:sz w:val="22"/>
          <w:szCs w:val="22"/>
        </w:rPr>
        <w:tab/>
      </w:r>
      <w:r w:rsidRPr="00FE2B14">
        <w:rPr>
          <w:rFonts w:cs="v4.2.0"/>
          <w:snapToGrid w:val="0"/>
        </w:rPr>
        <w:t>Test Requirements</w:t>
      </w:r>
      <w:r>
        <w:tab/>
        <w:t>1976</w:t>
      </w:r>
    </w:p>
    <w:p w14:paraId="2765BA08" w14:textId="77777777" w:rsidR="001613A3" w:rsidRDefault="001613A3">
      <w:pPr>
        <w:pStyle w:val="TOC3"/>
        <w:rPr>
          <w:rFonts w:asciiTheme="minorHAnsi" w:eastAsiaTheme="minorEastAsia" w:hAnsiTheme="minorHAnsi" w:cstheme="minorBidi"/>
          <w:sz w:val="22"/>
          <w:szCs w:val="22"/>
        </w:rPr>
      </w:pPr>
      <w:r w:rsidRPr="00FE2B14">
        <w:rPr>
          <w:rFonts w:cs="v4.2.0"/>
        </w:rPr>
        <w:t>A.8.</w:t>
      </w:r>
      <w:r w:rsidRPr="00FE2B14">
        <w:rPr>
          <w:rFonts w:cs="v4.2.0"/>
          <w:lang w:eastAsia="zh-CN"/>
        </w:rPr>
        <w:t>9</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rsidRPr="00FE2B14">
        <w:rPr>
          <w:rFonts w:cs="v4.2.0"/>
        </w:rPr>
        <w:t>E-UTRA</w:t>
      </w:r>
      <w:r w:rsidRPr="00FE2B14">
        <w:rPr>
          <w:rFonts w:cs="v4.2.0"/>
          <w:lang w:eastAsia="zh-CN"/>
        </w:rPr>
        <w:t>N</w:t>
      </w:r>
      <w:r w:rsidRPr="00FE2B14">
        <w:rPr>
          <w:rFonts w:cs="v4.2.0"/>
        </w:rPr>
        <w:t xml:space="preserve"> </w:t>
      </w:r>
      <w:r w:rsidRPr="00FE2B14">
        <w:rPr>
          <w:rFonts w:cs="v4.2.0"/>
          <w:lang w:eastAsia="zh-CN"/>
        </w:rPr>
        <w:t>F</w:t>
      </w:r>
      <w:r w:rsidRPr="00FE2B14">
        <w:rPr>
          <w:rFonts w:cs="v4.2.0"/>
        </w:rPr>
        <w:t xml:space="preserve">DD </w:t>
      </w:r>
      <w:r w:rsidRPr="00FE2B14">
        <w:rPr>
          <w:rFonts w:cs="v4.2.0"/>
          <w:lang w:eastAsia="zh-CN"/>
        </w:rPr>
        <w:t xml:space="preserve">- </w:t>
      </w:r>
      <w:r w:rsidRPr="00FE2B14">
        <w:rPr>
          <w:rFonts w:cs="v4.2.0"/>
        </w:rPr>
        <w:t>UTRA</w:t>
      </w:r>
      <w:r w:rsidRPr="00FE2B14">
        <w:rPr>
          <w:rFonts w:cs="v4.2.0"/>
          <w:lang w:eastAsia="zh-CN"/>
        </w:rPr>
        <w:t>N</w:t>
      </w:r>
      <w:r w:rsidRPr="00FE2B14">
        <w:rPr>
          <w:rFonts w:cs="v4.2.0"/>
        </w:rPr>
        <w:t xml:space="preserve"> TDD </w:t>
      </w:r>
      <w:r>
        <w:t>enhanced cell identification under AWGN propagation conditions</w:t>
      </w:r>
      <w:r>
        <w:tab/>
        <w:t>1977</w:t>
      </w:r>
    </w:p>
    <w:p w14:paraId="049E9383" w14:textId="77777777" w:rsidR="001613A3" w:rsidRDefault="001613A3">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1977</w:t>
      </w:r>
    </w:p>
    <w:p w14:paraId="528DAA75" w14:textId="77777777" w:rsidR="001613A3" w:rsidRDefault="001613A3">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1979</w:t>
      </w:r>
    </w:p>
    <w:p w14:paraId="1FD1283E" w14:textId="77777777" w:rsidR="001613A3" w:rsidRDefault="001613A3">
      <w:pPr>
        <w:pStyle w:val="TOC3"/>
        <w:rPr>
          <w:rFonts w:asciiTheme="minorHAnsi" w:eastAsiaTheme="minorEastAsia" w:hAnsiTheme="minorHAnsi" w:cstheme="minorBidi"/>
          <w:sz w:val="22"/>
          <w:szCs w:val="22"/>
        </w:rPr>
      </w:pPr>
      <w:r w:rsidRPr="00FE2B14">
        <w:rPr>
          <w:rFonts w:cs="v4.2.0"/>
        </w:rPr>
        <w:t>A.8.10</w:t>
      </w:r>
      <w:r>
        <w:rPr>
          <w:rFonts w:asciiTheme="minorHAnsi" w:eastAsiaTheme="minorEastAsia" w:hAnsiTheme="minorHAnsi" w:cstheme="minorBidi"/>
          <w:sz w:val="22"/>
          <w:szCs w:val="22"/>
        </w:rPr>
        <w:tab/>
      </w:r>
      <w:r w:rsidRPr="00FE2B14">
        <w:rPr>
          <w:rFonts w:cs="v4.2.0"/>
        </w:rPr>
        <w:t>E-UTRAN TDD – GSM Measurements</w:t>
      </w:r>
      <w:r>
        <w:tab/>
        <w:t>1979</w:t>
      </w:r>
    </w:p>
    <w:p w14:paraId="36018EEB" w14:textId="77777777" w:rsidR="001613A3" w:rsidRDefault="001613A3">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1979</w:t>
      </w:r>
    </w:p>
    <w:p w14:paraId="74D4904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A.8.10.1.1</w:t>
      </w:r>
      <w:r>
        <w:rPr>
          <w:rFonts w:asciiTheme="minorHAnsi" w:eastAsiaTheme="minorEastAsia" w:hAnsiTheme="minorHAnsi" w:cstheme="minorBidi"/>
          <w:sz w:val="22"/>
          <w:szCs w:val="22"/>
        </w:rPr>
        <w:tab/>
      </w:r>
      <w:r w:rsidRPr="00FE2B14">
        <w:rPr>
          <w:rFonts w:cs="v4.2.0"/>
          <w:snapToGrid w:val="0"/>
        </w:rPr>
        <w:t>Test Purpose and Environment</w:t>
      </w:r>
      <w:r>
        <w:tab/>
        <w:t>1979</w:t>
      </w:r>
    </w:p>
    <w:p w14:paraId="19AFFBD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A.8.10.1.2</w:t>
      </w:r>
      <w:r>
        <w:rPr>
          <w:rFonts w:asciiTheme="minorHAnsi" w:eastAsiaTheme="minorEastAsia" w:hAnsiTheme="minorHAnsi" w:cstheme="minorBidi"/>
          <w:sz w:val="22"/>
          <w:szCs w:val="22"/>
        </w:rPr>
        <w:tab/>
      </w:r>
      <w:r w:rsidRPr="00FE2B14">
        <w:rPr>
          <w:rFonts w:cs="v4.2.0"/>
          <w:snapToGrid w:val="0"/>
        </w:rPr>
        <w:t>Test Requirements</w:t>
      </w:r>
      <w:r>
        <w:tab/>
        <w:t>1980</w:t>
      </w:r>
    </w:p>
    <w:p w14:paraId="0F5E21BC" w14:textId="77777777" w:rsidR="001613A3" w:rsidRDefault="001613A3">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1981</w:t>
      </w:r>
    </w:p>
    <w:p w14:paraId="2940D19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A.8.10.2.1</w:t>
      </w:r>
      <w:r>
        <w:rPr>
          <w:rFonts w:asciiTheme="minorHAnsi" w:eastAsiaTheme="minorEastAsia" w:hAnsiTheme="minorHAnsi" w:cstheme="minorBidi"/>
          <w:sz w:val="22"/>
          <w:szCs w:val="22"/>
        </w:rPr>
        <w:tab/>
      </w:r>
      <w:r w:rsidRPr="00FE2B14">
        <w:rPr>
          <w:rFonts w:cs="v4.2.0"/>
          <w:snapToGrid w:val="0"/>
        </w:rPr>
        <w:t>Test Purpose and Environment</w:t>
      </w:r>
      <w:r>
        <w:tab/>
        <w:t>1981</w:t>
      </w:r>
    </w:p>
    <w:p w14:paraId="36B61CDF"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A.8.10.2.2</w:t>
      </w:r>
      <w:r>
        <w:rPr>
          <w:rFonts w:asciiTheme="minorHAnsi" w:eastAsiaTheme="minorEastAsia" w:hAnsiTheme="minorHAnsi" w:cstheme="minorBidi"/>
          <w:sz w:val="22"/>
          <w:szCs w:val="22"/>
        </w:rPr>
        <w:tab/>
      </w:r>
      <w:r w:rsidRPr="00FE2B14">
        <w:rPr>
          <w:rFonts w:cs="v4.2.0"/>
          <w:snapToGrid w:val="0"/>
        </w:rPr>
        <w:t>Test Requirements</w:t>
      </w:r>
      <w:r>
        <w:tab/>
        <w:t>1983</w:t>
      </w:r>
    </w:p>
    <w:p w14:paraId="037E70A1" w14:textId="77777777" w:rsidR="001613A3" w:rsidRDefault="001613A3">
      <w:pPr>
        <w:pStyle w:val="TOC2"/>
        <w:rPr>
          <w:rFonts w:asciiTheme="minorHAnsi" w:eastAsiaTheme="minorEastAsia" w:hAnsiTheme="minorHAnsi" w:cstheme="minorBidi"/>
          <w:sz w:val="22"/>
          <w:szCs w:val="22"/>
        </w:rPr>
      </w:pPr>
      <w:r w:rsidRPr="00FE2B14">
        <w:rPr>
          <w:rFonts w:eastAsia="SimSun"/>
        </w:rPr>
        <w:t>A.</w:t>
      </w:r>
      <w:r>
        <w:t>8.</w:t>
      </w:r>
      <w:r w:rsidRPr="00FE2B14">
        <w:rPr>
          <w:rFonts w:eastAsia="SimSun"/>
        </w:rPr>
        <w:t>11</w:t>
      </w:r>
      <w:r>
        <w:rPr>
          <w:rFonts w:asciiTheme="minorHAnsi" w:eastAsiaTheme="minorEastAsia" w:hAnsiTheme="minorHAnsi" w:cstheme="minorBidi"/>
          <w:sz w:val="22"/>
          <w:szCs w:val="22"/>
        </w:rPr>
        <w:tab/>
      </w:r>
      <w:r w:rsidRPr="00FE2B14">
        <w:rPr>
          <w:rFonts w:eastAsia="SimSun"/>
        </w:rPr>
        <w:t>Monitoring of Multiple Layers</w:t>
      </w:r>
      <w:r>
        <w:tab/>
        <w:t>1983</w:t>
      </w:r>
    </w:p>
    <w:p w14:paraId="24B38D42" w14:textId="77777777" w:rsidR="001613A3" w:rsidRDefault="001613A3">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1983</w:t>
      </w:r>
    </w:p>
    <w:p w14:paraId="173EDC5E" w14:textId="77777777" w:rsidR="001613A3" w:rsidRDefault="001613A3">
      <w:pPr>
        <w:pStyle w:val="TOC4"/>
        <w:rPr>
          <w:rFonts w:asciiTheme="minorHAnsi" w:eastAsiaTheme="minorEastAsia" w:hAnsiTheme="minorHAnsi" w:cstheme="minorBidi"/>
          <w:sz w:val="22"/>
          <w:szCs w:val="22"/>
        </w:rPr>
      </w:pPr>
      <w:r w:rsidRPr="00FE2B14">
        <w:rPr>
          <w:snapToGrid w:val="0"/>
        </w:rPr>
        <w:t>A.8.11.1.1</w:t>
      </w:r>
      <w:r>
        <w:rPr>
          <w:rFonts w:asciiTheme="minorHAnsi" w:eastAsiaTheme="minorEastAsia" w:hAnsiTheme="minorHAnsi" w:cstheme="minorBidi"/>
          <w:sz w:val="22"/>
          <w:szCs w:val="22"/>
        </w:rPr>
        <w:tab/>
      </w:r>
      <w:r w:rsidRPr="00FE2B14">
        <w:rPr>
          <w:snapToGrid w:val="0"/>
        </w:rPr>
        <w:t>Test Purpose and Environment</w:t>
      </w:r>
      <w:r>
        <w:tab/>
        <w:t>1983</w:t>
      </w:r>
    </w:p>
    <w:p w14:paraId="6198CF3F" w14:textId="77777777" w:rsidR="001613A3" w:rsidRDefault="001613A3">
      <w:pPr>
        <w:pStyle w:val="TOC4"/>
        <w:rPr>
          <w:rFonts w:asciiTheme="minorHAnsi" w:eastAsiaTheme="minorEastAsia" w:hAnsiTheme="minorHAnsi" w:cstheme="minorBidi"/>
          <w:sz w:val="22"/>
          <w:szCs w:val="22"/>
        </w:rPr>
      </w:pPr>
      <w:r w:rsidRPr="00FE2B14">
        <w:rPr>
          <w:snapToGrid w:val="0"/>
        </w:rPr>
        <w:t>A.8.11.1.2</w:t>
      </w:r>
      <w:r>
        <w:rPr>
          <w:rFonts w:asciiTheme="minorHAnsi" w:eastAsiaTheme="minorEastAsia" w:hAnsiTheme="minorHAnsi" w:cstheme="minorBidi"/>
          <w:sz w:val="22"/>
          <w:szCs w:val="22"/>
        </w:rPr>
        <w:tab/>
      </w:r>
      <w:r w:rsidRPr="00FE2B14">
        <w:rPr>
          <w:snapToGrid w:val="0"/>
        </w:rPr>
        <w:t>Test Requirements</w:t>
      </w:r>
      <w:r>
        <w:tab/>
        <w:t>1985</w:t>
      </w:r>
    </w:p>
    <w:p w14:paraId="3E53A091" w14:textId="77777777" w:rsidR="001613A3" w:rsidRDefault="001613A3">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1986</w:t>
      </w:r>
    </w:p>
    <w:p w14:paraId="2943BE1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A.8.11.2.1</w:t>
      </w:r>
      <w:r>
        <w:rPr>
          <w:rFonts w:asciiTheme="minorHAnsi" w:eastAsiaTheme="minorEastAsia" w:hAnsiTheme="minorHAnsi" w:cstheme="minorBidi"/>
          <w:sz w:val="22"/>
          <w:szCs w:val="22"/>
        </w:rPr>
        <w:tab/>
      </w:r>
      <w:r w:rsidRPr="00FE2B14">
        <w:rPr>
          <w:rFonts w:cs="v4.2.0"/>
          <w:snapToGrid w:val="0"/>
        </w:rPr>
        <w:t>Test Purpose and Environment</w:t>
      </w:r>
      <w:r>
        <w:tab/>
        <w:t>1986</w:t>
      </w:r>
    </w:p>
    <w:p w14:paraId="26E0ED1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A.8.11.2.2</w:t>
      </w:r>
      <w:r>
        <w:rPr>
          <w:rFonts w:asciiTheme="minorHAnsi" w:eastAsiaTheme="minorEastAsia" w:hAnsiTheme="minorHAnsi" w:cstheme="minorBidi"/>
          <w:sz w:val="22"/>
          <w:szCs w:val="22"/>
        </w:rPr>
        <w:tab/>
      </w:r>
      <w:r w:rsidRPr="00FE2B14">
        <w:rPr>
          <w:rFonts w:cs="v4.2.0"/>
          <w:snapToGrid w:val="0"/>
        </w:rPr>
        <w:t>Test Requirements</w:t>
      </w:r>
      <w:r>
        <w:tab/>
        <w:t>1987</w:t>
      </w:r>
    </w:p>
    <w:p w14:paraId="1DF3AE86" w14:textId="77777777" w:rsidR="001613A3" w:rsidRDefault="001613A3">
      <w:pPr>
        <w:pStyle w:val="TOC3"/>
        <w:rPr>
          <w:rFonts w:asciiTheme="minorHAnsi" w:eastAsiaTheme="minorEastAsia" w:hAnsiTheme="minorHAnsi" w:cstheme="minorBidi"/>
          <w:sz w:val="22"/>
          <w:szCs w:val="22"/>
        </w:rPr>
      </w:pPr>
      <w:r w:rsidRPr="00FE2B14">
        <w:rPr>
          <w:rFonts w:cs="v4.2.0"/>
        </w:rPr>
        <w:t>A.8.11.3</w:t>
      </w:r>
      <w:r>
        <w:rPr>
          <w:rFonts w:asciiTheme="minorHAnsi" w:eastAsiaTheme="minorEastAsia" w:hAnsiTheme="minorHAnsi" w:cstheme="minorBidi"/>
          <w:sz w:val="22"/>
          <w:szCs w:val="22"/>
        </w:rPr>
        <w:tab/>
      </w:r>
      <w:r w:rsidRPr="00FE2B14">
        <w:rPr>
          <w:rFonts w:cs="v4.2.0"/>
        </w:rPr>
        <w:t>E-UTRAN FDD-FDD Inter-frequency and UTRAN FDD event triggered reporting under fading propagation conditions</w:t>
      </w:r>
      <w:r>
        <w:tab/>
        <w:t>1987</w:t>
      </w:r>
    </w:p>
    <w:p w14:paraId="287AFC2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A.8.11.3.1</w:t>
      </w:r>
      <w:r>
        <w:rPr>
          <w:rFonts w:asciiTheme="minorHAnsi" w:eastAsiaTheme="minorEastAsia" w:hAnsiTheme="minorHAnsi" w:cstheme="minorBidi"/>
          <w:sz w:val="22"/>
          <w:szCs w:val="22"/>
        </w:rPr>
        <w:tab/>
      </w:r>
      <w:r w:rsidRPr="00FE2B14">
        <w:rPr>
          <w:rFonts w:cs="v4.2.0"/>
          <w:snapToGrid w:val="0"/>
        </w:rPr>
        <w:t>Test Purpose and Environment</w:t>
      </w:r>
      <w:r>
        <w:tab/>
        <w:t>1987</w:t>
      </w:r>
    </w:p>
    <w:p w14:paraId="112779B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A.8.11.3.2</w:t>
      </w:r>
      <w:r>
        <w:rPr>
          <w:rFonts w:asciiTheme="minorHAnsi" w:eastAsiaTheme="minorEastAsia" w:hAnsiTheme="minorHAnsi" w:cstheme="minorBidi"/>
          <w:sz w:val="22"/>
          <w:szCs w:val="22"/>
        </w:rPr>
        <w:tab/>
      </w:r>
      <w:r w:rsidRPr="00FE2B14">
        <w:rPr>
          <w:rFonts w:cs="v4.2.0"/>
          <w:snapToGrid w:val="0"/>
        </w:rPr>
        <w:t>Test Requirements</w:t>
      </w:r>
      <w:r>
        <w:tab/>
        <w:t>1990</w:t>
      </w:r>
    </w:p>
    <w:p w14:paraId="3274773C" w14:textId="77777777" w:rsidR="001613A3" w:rsidRDefault="001613A3">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1990</w:t>
      </w:r>
    </w:p>
    <w:p w14:paraId="390EFCE8" w14:textId="77777777" w:rsidR="001613A3" w:rsidRDefault="001613A3">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1990</w:t>
      </w:r>
    </w:p>
    <w:p w14:paraId="0F092E65" w14:textId="77777777" w:rsidR="001613A3" w:rsidRDefault="001613A3">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1993</w:t>
      </w:r>
    </w:p>
    <w:p w14:paraId="6E45918F" w14:textId="77777777" w:rsidR="001613A3" w:rsidRDefault="001613A3">
      <w:pPr>
        <w:pStyle w:val="TOC3"/>
        <w:rPr>
          <w:rFonts w:asciiTheme="minorHAnsi" w:eastAsiaTheme="minorEastAsia" w:hAnsiTheme="minorHAnsi" w:cstheme="minorBidi"/>
          <w:sz w:val="22"/>
          <w:szCs w:val="22"/>
        </w:rPr>
      </w:pPr>
      <w:r w:rsidRPr="00FE2B14">
        <w:rPr>
          <w:rFonts w:cs="v4.2.0"/>
        </w:rPr>
        <w:t>A.8.11.5</w:t>
      </w:r>
      <w:r>
        <w:rPr>
          <w:rFonts w:asciiTheme="minorHAnsi" w:eastAsiaTheme="minorEastAsia" w:hAnsiTheme="minorHAnsi" w:cstheme="minorBidi"/>
          <w:sz w:val="22"/>
          <w:szCs w:val="22"/>
        </w:rPr>
        <w:tab/>
      </w:r>
      <w:r w:rsidRPr="00FE2B14">
        <w:rPr>
          <w:rFonts w:cs="v4.2.0"/>
        </w:rPr>
        <w:t>Combined E-UTRAN FDD – E-UTRA FDD and GSM cell search. E-UTRA cells in fading; GSM cell in static propagation conditions</w:t>
      </w:r>
      <w:r>
        <w:tab/>
        <w:t>1993</w:t>
      </w:r>
    </w:p>
    <w:p w14:paraId="7DEE15F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A.8.11.5.1</w:t>
      </w:r>
      <w:r>
        <w:rPr>
          <w:rFonts w:asciiTheme="minorHAnsi" w:eastAsiaTheme="minorEastAsia" w:hAnsiTheme="minorHAnsi" w:cstheme="minorBidi"/>
          <w:sz w:val="22"/>
          <w:szCs w:val="22"/>
        </w:rPr>
        <w:tab/>
      </w:r>
      <w:r w:rsidRPr="00FE2B14">
        <w:rPr>
          <w:rFonts w:cs="v4.2.0"/>
          <w:snapToGrid w:val="0"/>
        </w:rPr>
        <w:t>Test Purpose and Environment</w:t>
      </w:r>
      <w:r>
        <w:tab/>
        <w:t>1993</w:t>
      </w:r>
    </w:p>
    <w:p w14:paraId="31CE21E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A.8.11.5.2</w:t>
      </w:r>
      <w:r>
        <w:rPr>
          <w:rFonts w:asciiTheme="minorHAnsi" w:eastAsiaTheme="minorEastAsia" w:hAnsiTheme="minorHAnsi" w:cstheme="minorBidi"/>
          <w:sz w:val="22"/>
          <w:szCs w:val="22"/>
        </w:rPr>
        <w:tab/>
      </w:r>
      <w:r w:rsidRPr="00FE2B14">
        <w:rPr>
          <w:rFonts w:cs="v4.2.0"/>
          <w:snapToGrid w:val="0"/>
        </w:rPr>
        <w:t>Test Requirements</w:t>
      </w:r>
      <w:r>
        <w:tab/>
        <w:t>1995</w:t>
      </w:r>
    </w:p>
    <w:p w14:paraId="4BF7DEDB" w14:textId="77777777" w:rsidR="001613A3" w:rsidRDefault="001613A3">
      <w:pPr>
        <w:pStyle w:val="TOC3"/>
        <w:rPr>
          <w:rFonts w:asciiTheme="minorHAnsi" w:eastAsiaTheme="minorEastAsia" w:hAnsiTheme="minorHAnsi" w:cstheme="minorBidi"/>
          <w:sz w:val="22"/>
          <w:szCs w:val="22"/>
        </w:rPr>
      </w:pPr>
      <w:r w:rsidRPr="00FE2B14">
        <w:rPr>
          <w:rFonts w:cs="v4.2.0"/>
        </w:rPr>
        <w:t>A.8.11.6</w:t>
      </w:r>
      <w:r>
        <w:rPr>
          <w:rFonts w:asciiTheme="minorHAnsi" w:eastAsiaTheme="minorEastAsia" w:hAnsiTheme="minorHAnsi" w:cstheme="minorBidi"/>
          <w:sz w:val="22"/>
          <w:szCs w:val="22"/>
        </w:rPr>
        <w:tab/>
      </w:r>
      <w:r w:rsidRPr="00FE2B14">
        <w:rPr>
          <w:rFonts w:cs="v4.2.0"/>
        </w:rPr>
        <w:t>Combined E-UTRAN TDD – E-UTRA TDD and GSM cell search. E-UTRA cells in fading; GSM cell in static propagation conditions</w:t>
      </w:r>
      <w:r>
        <w:tab/>
        <w:t>1996</w:t>
      </w:r>
    </w:p>
    <w:p w14:paraId="7F2D510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A.8.11.6.1</w:t>
      </w:r>
      <w:r>
        <w:rPr>
          <w:rFonts w:asciiTheme="minorHAnsi" w:eastAsiaTheme="minorEastAsia" w:hAnsiTheme="minorHAnsi" w:cstheme="minorBidi"/>
          <w:sz w:val="22"/>
          <w:szCs w:val="22"/>
        </w:rPr>
        <w:tab/>
      </w:r>
      <w:r w:rsidRPr="00FE2B14">
        <w:rPr>
          <w:rFonts w:cs="v4.2.0"/>
          <w:snapToGrid w:val="0"/>
        </w:rPr>
        <w:t>Test Purpose and Environment</w:t>
      </w:r>
      <w:r>
        <w:tab/>
        <w:t>1996</w:t>
      </w:r>
    </w:p>
    <w:p w14:paraId="088A2860"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A.8.11.6.2</w:t>
      </w:r>
      <w:r>
        <w:rPr>
          <w:rFonts w:asciiTheme="minorHAnsi" w:eastAsiaTheme="minorEastAsia" w:hAnsiTheme="minorHAnsi" w:cstheme="minorBidi"/>
          <w:sz w:val="22"/>
          <w:szCs w:val="22"/>
        </w:rPr>
        <w:tab/>
      </w:r>
      <w:r w:rsidRPr="00FE2B14">
        <w:rPr>
          <w:rFonts w:cs="v4.2.0"/>
          <w:snapToGrid w:val="0"/>
        </w:rPr>
        <w:t>Test Requirements</w:t>
      </w:r>
      <w:r>
        <w:tab/>
        <w:t>1998</w:t>
      </w:r>
    </w:p>
    <w:p w14:paraId="373BB295" w14:textId="77777777" w:rsidR="001613A3" w:rsidRDefault="001613A3">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1999</w:t>
      </w:r>
    </w:p>
    <w:p w14:paraId="083ED174" w14:textId="77777777" w:rsidR="001613A3" w:rsidRDefault="001613A3">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1999</w:t>
      </w:r>
    </w:p>
    <w:p w14:paraId="6CF60204" w14:textId="77777777" w:rsidR="001613A3" w:rsidRDefault="001613A3">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1999</w:t>
      </w:r>
    </w:p>
    <w:p w14:paraId="34B83A1B" w14:textId="77777777" w:rsidR="001613A3" w:rsidRDefault="001613A3">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2002</w:t>
      </w:r>
    </w:p>
    <w:p w14:paraId="1A99F1F5" w14:textId="77777777" w:rsidR="001613A3" w:rsidRDefault="001613A3">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2003</w:t>
      </w:r>
    </w:p>
    <w:p w14:paraId="1EE3F6CF" w14:textId="77777777" w:rsidR="001613A3" w:rsidRDefault="001613A3">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2003</w:t>
      </w:r>
    </w:p>
    <w:p w14:paraId="2A801C85" w14:textId="77777777" w:rsidR="001613A3" w:rsidRDefault="001613A3">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2003</w:t>
      </w:r>
    </w:p>
    <w:p w14:paraId="0FD2F26F" w14:textId="77777777" w:rsidR="001613A3" w:rsidRDefault="001613A3">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2007</w:t>
      </w:r>
    </w:p>
    <w:p w14:paraId="2AAB572E" w14:textId="77777777" w:rsidR="001613A3" w:rsidRDefault="001613A3">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2008</w:t>
      </w:r>
    </w:p>
    <w:p w14:paraId="0A3C44CC" w14:textId="77777777" w:rsidR="001613A3" w:rsidRDefault="001613A3">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2008</w:t>
      </w:r>
    </w:p>
    <w:p w14:paraId="45280BB8" w14:textId="77777777" w:rsidR="001613A3" w:rsidRDefault="001613A3">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2008</w:t>
      </w:r>
    </w:p>
    <w:p w14:paraId="2C5661DE" w14:textId="77777777" w:rsidR="001613A3" w:rsidRDefault="001613A3">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2012</w:t>
      </w:r>
    </w:p>
    <w:p w14:paraId="08F55B31" w14:textId="77777777" w:rsidR="001613A3" w:rsidRDefault="001613A3">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2013</w:t>
      </w:r>
    </w:p>
    <w:p w14:paraId="47B81C99" w14:textId="77777777" w:rsidR="001613A3" w:rsidRDefault="001613A3">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2013</w:t>
      </w:r>
    </w:p>
    <w:p w14:paraId="7D2E0374" w14:textId="77777777" w:rsidR="001613A3" w:rsidRDefault="001613A3">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2016</w:t>
      </w:r>
    </w:p>
    <w:p w14:paraId="69476C3A" w14:textId="77777777" w:rsidR="001613A3" w:rsidRDefault="001613A3">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2017</w:t>
      </w:r>
    </w:p>
    <w:p w14:paraId="740FED45" w14:textId="77777777" w:rsidR="001613A3" w:rsidRDefault="001613A3">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2017</w:t>
      </w:r>
    </w:p>
    <w:p w14:paraId="220E681B" w14:textId="77777777" w:rsidR="001613A3" w:rsidRDefault="001613A3">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2020</w:t>
      </w:r>
    </w:p>
    <w:p w14:paraId="1DBC86FD" w14:textId="77777777" w:rsidR="001613A3" w:rsidRDefault="001613A3">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2021</w:t>
      </w:r>
    </w:p>
    <w:p w14:paraId="64934DB5" w14:textId="77777777" w:rsidR="001613A3" w:rsidRDefault="001613A3">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2021</w:t>
      </w:r>
    </w:p>
    <w:p w14:paraId="021902A2" w14:textId="77777777" w:rsidR="001613A3" w:rsidRDefault="001613A3">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2024</w:t>
      </w:r>
    </w:p>
    <w:p w14:paraId="1486A738" w14:textId="77777777" w:rsidR="001613A3" w:rsidRDefault="001613A3">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2025</w:t>
      </w:r>
    </w:p>
    <w:p w14:paraId="0CC9C2D3" w14:textId="77777777" w:rsidR="001613A3" w:rsidRDefault="001613A3">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2025</w:t>
      </w:r>
    </w:p>
    <w:p w14:paraId="3343DAF7" w14:textId="77777777" w:rsidR="001613A3" w:rsidRDefault="001613A3">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2028</w:t>
      </w:r>
    </w:p>
    <w:p w14:paraId="4D34060E" w14:textId="77777777" w:rsidR="001613A3" w:rsidRDefault="001613A3">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2029</w:t>
      </w:r>
    </w:p>
    <w:p w14:paraId="5FD91622" w14:textId="77777777" w:rsidR="001613A3" w:rsidRDefault="001613A3">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2029</w:t>
      </w:r>
    </w:p>
    <w:p w14:paraId="26330865" w14:textId="77777777" w:rsidR="001613A3" w:rsidRDefault="001613A3">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2032</w:t>
      </w:r>
    </w:p>
    <w:p w14:paraId="0ED5CFB4" w14:textId="77777777" w:rsidR="001613A3" w:rsidRDefault="001613A3">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2033</w:t>
      </w:r>
    </w:p>
    <w:p w14:paraId="3B8DEB08" w14:textId="77777777" w:rsidR="001613A3" w:rsidRDefault="001613A3">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2033</w:t>
      </w:r>
    </w:p>
    <w:p w14:paraId="4E7E660D" w14:textId="77777777" w:rsidR="001613A3" w:rsidRDefault="001613A3">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2036</w:t>
      </w:r>
    </w:p>
    <w:p w14:paraId="621DD9E3" w14:textId="77777777" w:rsidR="001613A3" w:rsidRDefault="001613A3">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2037</w:t>
      </w:r>
    </w:p>
    <w:p w14:paraId="2E3CB926" w14:textId="77777777" w:rsidR="001613A3" w:rsidRDefault="001613A3">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2037</w:t>
      </w:r>
    </w:p>
    <w:p w14:paraId="6A97BEEB" w14:textId="77777777" w:rsidR="001613A3" w:rsidRDefault="001613A3">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2040</w:t>
      </w:r>
    </w:p>
    <w:p w14:paraId="5A842E96" w14:textId="77777777" w:rsidR="001613A3" w:rsidRDefault="001613A3">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2041</w:t>
      </w:r>
    </w:p>
    <w:p w14:paraId="1BFC1BF1" w14:textId="77777777" w:rsidR="001613A3" w:rsidRDefault="001613A3">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2041</w:t>
      </w:r>
    </w:p>
    <w:p w14:paraId="31C8B229" w14:textId="77777777" w:rsidR="001613A3" w:rsidRDefault="001613A3">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2045</w:t>
      </w:r>
    </w:p>
    <w:p w14:paraId="7B679EEA" w14:textId="77777777" w:rsidR="001613A3" w:rsidRDefault="001613A3">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2046</w:t>
      </w:r>
    </w:p>
    <w:p w14:paraId="514876E9" w14:textId="77777777" w:rsidR="001613A3" w:rsidRDefault="001613A3">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2046</w:t>
      </w:r>
    </w:p>
    <w:p w14:paraId="6406A4E1" w14:textId="77777777" w:rsidR="001613A3" w:rsidRDefault="001613A3">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2049</w:t>
      </w:r>
    </w:p>
    <w:p w14:paraId="6DF03C94" w14:textId="77777777" w:rsidR="001613A3" w:rsidRDefault="001613A3">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2050</w:t>
      </w:r>
    </w:p>
    <w:p w14:paraId="3450E8BC" w14:textId="77777777" w:rsidR="001613A3" w:rsidRDefault="001613A3">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2050</w:t>
      </w:r>
    </w:p>
    <w:p w14:paraId="1EFD4E96" w14:textId="77777777" w:rsidR="001613A3" w:rsidRDefault="001613A3">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2053</w:t>
      </w:r>
    </w:p>
    <w:p w14:paraId="76BCA59C" w14:textId="77777777" w:rsidR="001613A3" w:rsidRDefault="001613A3">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2054</w:t>
      </w:r>
    </w:p>
    <w:p w14:paraId="3E2A38B3" w14:textId="77777777" w:rsidR="001613A3" w:rsidRDefault="001613A3">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2054</w:t>
      </w:r>
    </w:p>
    <w:p w14:paraId="74CDFB93" w14:textId="77777777" w:rsidR="001613A3" w:rsidRDefault="001613A3">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2058</w:t>
      </w:r>
    </w:p>
    <w:p w14:paraId="1D391A5C" w14:textId="77777777" w:rsidR="001613A3" w:rsidRDefault="001613A3">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2059</w:t>
      </w:r>
    </w:p>
    <w:p w14:paraId="32B4FAE3" w14:textId="77777777" w:rsidR="001613A3" w:rsidRDefault="001613A3">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2059</w:t>
      </w:r>
    </w:p>
    <w:p w14:paraId="6409AA88" w14:textId="77777777" w:rsidR="001613A3" w:rsidRDefault="001613A3">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2059</w:t>
      </w:r>
    </w:p>
    <w:p w14:paraId="61E01BF7" w14:textId="77777777" w:rsidR="001613A3" w:rsidRDefault="001613A3">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2062</w:t>
      </w:r>
    </w:p>
    <w:p w14:paraId="6D9DB688" w14:textId="77777777" w:rsidR="001613A3" w:rsidRDefault="001613A3">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2063</w:t>
      </w:r>
    </w:p>
    <w:p w14:paraId="56707D82" w14:textId="77777777" w:rsidR="001613A3" w:rsidRDefault="001613A3">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2063</w:t>
      </w:r>
    </w:p>
    <w:p w14:paraId="348BD90A" w14:textId="77777777" w:rsidR="001613A3" w:rsidRDefault="001613A3">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2063</w:t>
      </w:r>
    </w:p>
    <w:p w14:paraId="7412354A" w14:textId="77777777" w:rsidR="001613A3" w:rsidRDefault="001613A3">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2067</w:t>
      </w:r>
    </w:p>
    <w:p w14:paraId="79933DDB" w14:textId="77777777" w:rsidR="001613A3" w:rsidRDefault="001613A3">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2068</w:t>
      </w:r>
    </w:p>
    <w:p w14:paraId="20B90301" w14:textId="77777777" w:rsidR="001613A3" w:rsidRDefault="001613A3">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2068</w:t>
      </w:r>
    </w:p>
    <w:p w14:paraId="74B50E5C" w14:textId="77777777" w:rsidR="001613A3" w:rsidRDefault="001613A3">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2068</w:t>
      </w:r>
    </w:p>
    <w:p w14:paraId="60F4C6D2" w14:textId="77777777" w:rsidR="001613A3" w:rsidRDefault="001613A3">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2072</w:t>
      </w:r>
    </w:p>
    <w:p w14:paraId="297C599B" w14:textId="77777777" w:rsidR="001613A3" w:rsidRDefault="001613A3">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2073</w:t>
      </w:r>
    </w:p>
    <w:p w14:paraId="228657B1" w14:textId="77777777" w:rsidR="001613A3" w:rsidRDefault="001613A3">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2073</w:t>
      </w:r>
    </w:p>
    <w:p w14:paraId="16DEE69D" w14:textId="77777777" w:rsidR="001613A3" w:rsidRDefault="001613A3">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2076</w:t>
      </w:r>
    </w:p>
    <w:p w14:paraId="0041C931" w14:textId="77777777" w:rsidR="001613A3" w:rsidRDefault="001613A3">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2077</w:t>
      </w:r>
    </w:p>
    <w:p w14:paraId="76CFFA18" w14:textId="77777777" w:rsidR="001613A3" w:rsidRDefault="001613A3">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2077</w:t>
      </w:r>
    </w:p>
    <w:p w14:paraId="23BA6BC0" w14:textId="77777777" w:rsidR="001613A3" w:rsidRDefault="001613A3">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2081</w:t>
      </w:r>
    </w:p>
    <w:p w14:paraId="41C45E5F" w14:textId="77777777" w:rsidR="001613A3" w:rsidRDefault="001613A3">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2082</w:t>
      </w:r>
    </w:p>
    <w:p w14:paraId="25653024" w14:textId="77777777" w:rsidR="001613A3" w:rsidRDefault="001613A3">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2082</w:t>
      </w:r>
    </w:p>
    <w:p w14:paraId="35F48F73" w14:textId="77777777" w:rsidR="001613A3" w:rsidRDefault="001613A3">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2085</w:t>
      </w:r>
    </w:p>
    <w:p w14:paraId="022FF55D" w14:textId="77777777" w:rsidR="001613A3" w:rsidRDefault="001613A3">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2086</w:t>
      </w:r>
    </w:p>
    <w:p w14:paraId="04E4A850" w14:textId="77777777" w:rsidR="001613A3" w:rsidRDefault="001613A3">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2086</w:t>
      </w:r>
    </w:p>
    <w:p w14:paraId="5319A908" w14:textId="77777777" w:rsidR="001613A3" w:rsidRDefault="001613A3">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2089</w:t>
      </w:r>
    </w:p>
    <w:p w14:paraId="1A766992" w14:textId="77777777" w:rsidR="001613A3" w:rsidRDefault="001613A3">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2090</w:t>
      </w:r>
    </w:p>
    <w:p w14:paraId="4BBCD025" w14:textId="77777777" w:rsidR="001613A3" w:rsidRDefault="001613A3">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2090</w:t>
      </w:r>
    </w:p>
    <w:p w14:paraId="2589E792" w14:textId="77777777" w:rsidR="001613A3" w:rsidRDefault="001613A3">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2094</w:t>
      </w:r>
    </w:p>
    <w:p w14:paraId="3685947F" w14:textId="77777777" w:rsidR="001613A3" w:rsidRDefault="001613A3">
      <w:pPr>
        <w:pStyle w:val="TOC3"/>
        <w:rPr>
          <w:rFonts w:asciiTheme="minorHAnsi" w:eastAsiaTheme="minorEastAsia" w:hAnsiTheme="minorHAnsi" w:cstheme="minorBidi"/>
          <w:sz w:val="22"/>
          <w:szCs w:val="22"/>
        </w:rPr>
      </w:pPr>
      <w:r>
        <w:lastRenderedPageBreak/>
        <w:t>A.8.13.9</w:t>
      </w:r>
      <w:r>
        <w:rPr>
          <w:rFonts w:asciiTheme="minorHAnsi" w:eastAsiaTheme="minorEastAsia" w:hAnsiTheme="minorHAnsi" w:cstheme="minorBidi"/>
          <w:sz w:val="22"/>
          <w:szCs w:val="22"/>
        </w:rPr>
        <w:tab/>
      </w:r>
      <w:r>
        <w:t>E-UTRAN FDD inter-frequency RSTD measurement period test case in CE Mode A with longer PRS occasions</w:t>
      </w:r>
      <w:r>
        <w:tab/>
        <w:t>2095</w:t>
      </w:r>
    </w:p>
    <w:p w14:paraId="3D9E986A" w14:textId="77777777" w:rsidR="001613A3" w:rsidRDefault="001613A3">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2095</w:t>
      </w:r>
    </w:p>
    <w:p w14:paraId="0849F0E7" w14:textId="77777777" w:rsidR="001613A3" w:rsidRDefault="001613A3">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2099</w:t>
      </w:r>
    </w:p>
    <w:p w14:paraId="17AB91F5" w14:textId="77777777" w:rsidR="001613A3" w:rsidRDefault="001613A3">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2100</w:t>
      </w:r>
    </w:p>
    <w:p w14:paraId="2C0B14C9" w14:textId="77777777" w:rsidR="001613A3" w:rsidRDefault="001613A3">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2100</w:t>
      </w:r>
    </w:p>
    <w:p w14:paraId="40292003" w14:textId="77777777" w:rsidR="001613A3" w:rsidRDefault="001613A3">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2104</w:t>
      </w:r>
    </w:p>
    <w:p w14:paraId="04BDE763" w14:textId="77777777" w:rsidR="001613A3" w:rsidRDefault="001613A3">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2105</w:t>
      </w:r>
    </w:p>
    <w:p w14:paraId="046281B5" w14:textId="77777777" w:rsidR="001613A3" w:rsidRDefault="001613A3">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2105</w:t>
      </w:r>
    </w:p>
    <w:p w14:paraId="5216ADD5" w14:textId="77777777" w:rsidR="001613A3" w:rsidRDefault="001613A3">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2109</w:t>
      </w:r>
    </w:p>
    <w:p w14:paraId="4B179D3E" w14:textId="77777777" w:rsidR="001613A3" w:rsidRDefault="001613A3">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2110</w:t>
      </w:r>
    </w:p>
    <w:p w14:paraId="63F83DB2" w14:textId="77777777" w:rsidR="001613A3" w:rsidRDefault="001613A3">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2110</w:t>
      </w:r>
    </w:p>
    <w:p w14:paraId="4563BE44" w14:textId="77777777" w:rsidR="001613A3" w:rsidRDefault="001613A3">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2114</w:t>
      </w:r>
    </w:p>
    <w:p w14:paraId="1E87000F" w14:textId="77777777" w:rsidR="001613A3" w:rsidRDefault="001613A3">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2115</w:t>
      </w:r>
    </w:p>
    <w:p w14:paraId="3C1A129F" w14:textId="77777777" w:rsidR="001613A3" w:rsidRDefault="001613A3">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2115</w:t>
      </w:r>
    </w:p>
    <w:p w14:paraId="4F492910" w14:textId="77777777" w:rsidR="001613A3" w:rsidRDefault="001613A3">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2119</w:t>
      </w:r>
    </w:p>
    <w:p w14:paraId="44B939B5" w14:textId="77777777" w:rsidR="001613A3" w:rsidRDefault="001613A3">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2120</w:t>
      </w:r>
    </w:p>
    <w:p w14:paraId="10E7A801" w14:textId="77777777" w:rsidR="001613A3" w:rsidRDefault="001613A3">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2120</w:t>
      </w:r>
    </w:p>
    <w:p w14:paraId="2224DA46" w14:textId="77777777" w:rsidR="001613A3" w:rsidRDefault="001613A3">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2124</w:t>
      </w:r>
    </w:p>
    <w:p w14:paraId="7AD673D6" w14:textId="77777777" w:rsidR="001613A3" w:rsidRDefault="001613A3">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2125</w:t>
      </w:r>
    </w:p>
    <w:p w14:paraId="1026D2BB" w14:textId="77777777" w:rsidR="001613A3" w:rsidRDefault="001613A3">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2125</w:t>
      </w:r>
    </w:p>
    <w:p w14:paraId="3C6EF852" w14:textId="77777777" w:rsidR="001613A3" w:rsidRDefault="001613A3">
      <w:pPr>
        <w:pStyle w:val="TOC4"/>
        <w:rPr>
          <w:rFonts w:asciiTheme="minorHAnsi" w:eastAsiaTheme="minorEastAsia" w:hAnsiTheme="minorHAnsi" w:cstheme="minorBidi"/>
          <w:sz w:val="22"/>
          <w:szCs w:val="22"/>
        </w:rPr>
      </w:pPr>
      <w:r w:rsidRPr="00FE2B14">
        <w:rPr>
          <w:snapToGrid w:val="0"/>
        </w:rPr>
        <w:t>A.8.14.1</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2125</w:t>
      </w:r>
    </w:p>
    <w:p w14:paraId="083937F6" w14:textId="77777777" w:rsidR="001613A3" w:rsidRDefault="001613A3">
      <w:pPr>
        <w:pStyle w:val="TOC4"/>
        <w:rPr>
          <w:rFonts w:asciiTheme="minorHAnsi" w:eastAsiaTheme="minorEastAsia" w:hAnsiTheme="minorHAnsi" w:cstheme="minorBidi"/>
          <w:sz w:val="22"/>
          <w:szCs w:val="22"/>
        </w:rPr>
      </w:pPr>
      <w:r w:rsidRPr="00FE2B14">
        <w:rPr>
          <w:snapToGrid w:val="0"/>
        </w:rPr>
        <w:t>A.8.14.1.2</w:t>
      </w:r>
      <w:r>
        <w:rPr>
          <w:rFonts w:asciiTheme="minorHAnsi" w:eastAsiaTheme="minorEastAsia" w:hAnsiTheme="minorHAnsi" w:cstheme="minorBidi"/>
          <w:sz w:val="22"/>
          <w:szCs w:val="22"/>
        </w:rPr>
        <w:tab/>
      </w:r>
      <w:r w:rsidRPr="00FE2B14">
        <w:rPr>
          <w:snapToGrid w:val="0"/>
        </w:rPr>
        <w:t>Test Requirements</w:t>
      </w:r>
      <w:r>
        <w:tab/>
        <w:t>2127</w:t>
      </w:r>
    </w:p>
    <w:p w14:paraId="16248780" w14:textId="77777777" w:rsidR="001613A3" w:rsidRDefault="001613A3">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2127</w:t>
      </w:r>
    </w:p>
    <w:p w14:paraId="126EF6A5" w14:textId="77777777" w:rsidR="001613A3" w:rsidRDefault="001613A3">
      <w:pPr>
        <w:pStyle w:val="TOC4"/>
        <w:rPr>
          <w:rFonts w:asciiTheme="minorHAnsi" w:eastAsiaTheme="minorEastAsia" w:hAnsiTheme="minorHAnsi" w:cstheme="minorBidi"/>
          <w:sz w:val="22"/>
          <w:szCs w:val="22"/>
        </w:rPr>
      </w:pPr>
      <w:r w:rsidRPr="00FE2B14">
        <w:rPr>
          <w:snapToGrid w:val="0"/>
        </w:rPr>
        <w:t>A.8.14.2.1</w:t>
      </w:r>
      <w:r>
        <w:rPr>
          <w:rFonts w:asciiTheme="minorHAnsi" w:eastAsiaTheme="minorEastAsia" w:hAnsiTheme="minorHAnsi" w:cstheme="minorBidi"/>
          <w:sz w:val="22"/>
          <w:szCs w:val="22"/>
        </w:rPr>
        <w:tab/>
      </w:r>
      <w:r w:rsidRPr="00FE2B14">
        <w:rPr>
          <w:snapToGrid w:val="0"/>
        </w:rPr>
        <w:t>Test Purpose and Environment</w:t>
      </w:r>
      <w:r>
        <w:tab/>
        <w:t>2127</w:t>
      </w:r>
    </w:p>
    <w:p w14:paraId="45F8D3CF" w14:textId="77777777" w:rsidR="001613A3" w:rsidRDefault="001613A3">
      <w:pPr>
        <w:pStyle w:val="TOC4"/>
        <w:rPr>
          <w:rFonts w:asciiTheme="minorHAnsi" w:eastAsiaTheme="minorEastAsia" w:hAnsiTheme="minorHAnsi" w:cstheme="minorBidi"/>
          <w:sz w:val="22"/>
          <w:szCs w:val="22"/>
        </w:rPr>
      </w:pPr>
      <w:r w:rsidRPr="00FE2B14">
        <w:rPr>
          <w:snapToGrid w:val="0"/>
        </w:rPr>
        <w:t>A.8.14.2.2</w:t>
      </w:r>
      <w:r>
        <w:rPr>
          <w:rFonts w:asciiTheme="minorHAnsi" w:eastAsiaTheme="minorEastAsia" w:hAnsiTheme="minorHAnsi" w:cstheme="minorBidi"/>
          <w:sz w:val="22"/>
          <w:szCs w:val="22"/>
        </w:rPr>
        <w:tab/>
      </w:r>
      <w:r w:rsidRPr="00FE2B14">
        <w:rPr>
          <w:snapToGrid w:val="0"/>
        </w:rPr>
        <w:t>Test Requirements</w:t>
      </w:r>
      <w:r>
        <w:tab/>
        <w:t>2130</w:t>
      </w:r>
    </w:p>
    <w:p w14:paraId="75E28B0E" w14:textId="77777777" w:rsidR="001613A3" w:rsidRDefault="001613A3">
      <w:pPr>
        <w:pStyle w:val="TOC3"/>
        <w:rPr>
          <w:rFonts w:asciiTheme="minorHAnsi" w:eastAsiaTheme="minorEastAsia" w:hAnsiTheme="minorHAnsi" w:cstheme="minorBidi"/>
          <w:sz w:val="22"/>
          <w:szCs w:val="22"/>
        </w:rPr>
      </w:pPr>
      <w:r w:rsidRPr="00FE2B14">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2130</w:t>
      </w:r>
    </w:p>
    <w:p w14:paraId="0EFD96A5" w14:textId="77777777" w:rsidR="001613A3" w:rsidRDefault="001613A3">
      <w:pPr>
        <w:pStyle w:val="TOC4"/>
        <w:rPr>
          <w:rFonts w:asciiTheme="minorHAnsi" w:eastAsiaTheme="minorEastAsia" w:hAnsiTheme="minorHAnsi" w:cstheme="minorBidi"/>
          <w:sz w:val="22"/>
          <w:szCs w:val="22"/>
        </w:rPr>
      </w:pPr>
      <w:r w:rsidRPr="00FE2B14">
        <w:rPr>
          <w:snapToGrid w:val="0"/>
        </w:rPr>
        <w:t>A.8.14.3.</w:t>
      </w:r>
      <w:r w:rsidRPr="00FE2B14">
        <w:rPr>
          <w:snapToGrid w:val="0"/>
          <w:lang w:eastAsia="zh-CN"/>
        </w:rPr>
        <w:t>1</w:t>
      </w:r>
      <w:r>
        <w:rPr>
          <w:rFonts w:asciiTheme="minorHAnsi" w:eastAsiaTheme="minorEastAsia" w:hAnsiTheme="minorHAnsi" w:cstheme="minorBidi"/>
          <w:sz w:val="22"/>
          <w:szCs w:val="22"/>
        </w:rPr>
        <w:tab/>
      </w:r>
      <w:r w:rsidRPr="00FE2B14">
        <w:rPr>
          <w:snapToGrid w:val="0"/>
        </w:rPr>
        <w:t xml:space="preserve">Test </w:t>
      </w:r>
      <w:r w:rsidRPr="00FE2B14">
        <w:rPr>
          <w:snapToGrid w:val="0"/>
          <w:lang w:eastAsia="zh-CN"/>
        </w:rPr>
        <w:t>Purpose and Environment</w:t>
      </w:r>
      <w:r>
        <w:tab/>
        <w:t>2130</w:t>
      </w:r>
    </w:p>
    <w:p w14:paraId="3188E37A" w14:textId="77777777" w:rsidR="001613A3" w:rsidRDefault="001613A3">
      <w:pPr>
        <w:pStyle w:val="TOC4"/>
        <w:rPr>
          <w:rFonts w:asciiTheme="minorHAnsi" w:eastAsiaTheme="minorEastAsia" w:hAnsiTheme="minorHAnsi" w:cstheme="minorBidi"/>
          <w:sz w:val="22"/>
          <w:szCs w:val="22"/>
        </w:rPr>
      </w:pPr>
      <w:r w:rsidRPr="00FE2B14">
        <w:rPr>
          <w:snapToGrid w:val="0"/>
        </w:rPr>
        <w:t>A.8.14.3.2</w:t>
      </w:r>
      <w:r>
        <w:rPr>
          <w:rFonts w:asciiTheme="minorHAnsi" w:eastAsiaTheme="minorEastAsia" w:hAnsiTheme="minorHAnsi" w:cstheme="minorBidi"/>
          <w:sz w:val="22"/>
          <w:szCs w:val="22"/>
        </w:rPr>
        <w:tab/>
      </w:r>
      <w:r w:rsidRPr="00FE2B14">
        <w:rPr>
          <w:snapToGrid w:val="0"/>
        </w:rPr>
        <w:t>Test Requirements</w:t>
      </w:r>
      <w:r>
        <w:tab/>
        <w:t>2132</w:t>
      </w:r>
    </w:p>
    <w:p w14:paraId="6B8B8740" w14:textId="77777777" w:rsidR="001613A3" w:rsidRDefault="001613A3">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2133</w:t>
      </w:r>
    </w:p>
    <w:p w14:paraId="62D08A79" w14:textId="77777777" w:rsidR="001613A3" w:rsidRDefault="001613A3">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2133</w:t>
      </w:r>
    </w:p>
    <w:p w14:paraId="755D3745" w14:textId="77777777" w:rsidR="001613A3" w:rsidRDefault="001613A3">
      <w:pPr>
        <w:pStyle w:val="TOC4"/>
        <w:rPr>
          <w:rFonts w:asciiTheme="minorHAnsi" w:eastAsiaTheme="minorEastAsia" w:hAnsiTheme="minorHAnsi" w:cstheme="minorBidi"/>
          <w:sz w:val="22"/>
          <w:szCs w:val="22"/>
        </w:rPr>
      </w:pPr>
      <w:r w:rsidRPr="00FE2B14">
        <w:rPr>
          <w:snapToGrid w:val="0"/>
        </w:rPr>
        <w:t>A.8.15.1.1</w:t>
      </w:r>
      <w:r>
        <w:rPr>
          <w:rFonts w:asciiTheme="minorHAnsi" w:eastAsiaTheme="minorEastAsia" w:hAnsiTheme="minorHAnsi" w:cstheme="minorBidi"/>
          <w:sz w:val="22"/>
          <w:szCs w:val="22"/>
        </w:rPr>
        <w:tab/>
      </w:r>
      <w:r w:rsidRPr="00FE2B14">
        <w:rPr>
          <w:snapToGrid w:val="0"/>
        </w:rPr>
        <w:t>Test Purpose and Environment</w:t>
      </w:r>
      <w:r>
        <w:tab/>
        <w:t>2133</w:t>
      </w:r>
    </w:p>
    <w:p w14:paraId="141E40D0" w14:textId="77777777" w:rsidR="001613A3" w:rsidRDefault="001613A3">
      <w:pPr>
        <w:pStyle w:val="TOC4"/>
        <w:rPr>
          <w:rFonts w:asciiTheme="minorHAnsi" w:eastAsiaTheme="minorEastAsia" w:hAnsiTheme="minorHAnsi" w:cstheme="minorBidi"/>
          <w:sz w:val="22"/>
          <w:szCs w:val="22"/>
        </w:rPr>
      </w:pPr>
      <w:r w:rsidRPr="00FE2B14">
        <w:rPr>
          <w:snapToGrid w:val="0"/>
        </w:rPr>
        <w:t>A.8.15.1.2</w:t>
      </w:r>
      <w:r>
        <w:rPr>
          <w:rFonts w:asciiTheme="minorHAnsi" w:eastAsiaTheme="minorEastAsia" w:hAnsiTheme="minorHAnsi" w:cstheme="minorBidi"/>
          <w:sz w:val="22"/>
          <w:szCs w:val="22"/>
        </w:rPr>
        <w:tab/>
      </w:r>
      <w:r w:rsidRPr="00FE2B14">
        <w:rPr>
          <w:snapToGrid w:val="0"/>
        </w:rPr>
        <w:t>Test Requirements</w:t>
      </w:r>
      <w:r>
        <w:tab/>
        <w:t>2134</w:t>
      </w:r>
    </w:p>
    <w:p w14:paraId="67A93105" w14:textId="77777777" w:rsidR="001613A3" w:rsidRDefault="001613A3">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2134</w:t>
      </w:r>
    </w:p>
    <w:p w14:paraId="60CA7544"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15</w:t>
      </w:r>
      <w:r w:rsidRPr="00FE2B14">
        <w:rPr>
          <w:snapToGrid w:val="0"/>
        </w:rPr>
        <w:t>.2.1</w:t>
      </w:r>
      <w:r>
        <w:rPr>
          <w:rFonts w:asciiTheme="minorHAnsi" w:eastAsiaTheme="minorEastAsia" w:hAnsiTheme="minorHAnsi" w:cstheme="minorBidi"/>
          <w:sz w:val="22"/>
          <w:szCs w:val="22"/>
        </w:rPr>
        <w:tab/>
      </w:r>
      <w:r w:rsidRPr="00FE2B14">
        <w:rPr>
          <w:snapToGrid w:val="0"/>
        </w:rPr>
        <w:t>Test Purpose and Environment</w:t>
      </w:r>
      <w:r>
        <w:tab/>
        <w:t>2134</w:t>
      </w:r>
    </w:p>
    <w:p w14:paraId="5201937C"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15</w:t>
      </w:r>
      <w:r w:rsidRPr="00FE2B14">
        <w:rPr>
          <w:snapToGrid w:val="0"/>
        </w:rPr>
        <w:t>.2.2</w:t>
      </w:r>
      <w:r>
        <w:rPr>
          <w:rFonts w:asciiTheme="minorHAnsi" w:eastAsiaTheme="minorEastAsia" w:hAnsiTheme="minorHAnsi" w:cstheme="minorBidi"/>
          <w:sz w:val="22"/>
          <w:szCs w:val="22"/>
        </w:rPr>
        <w:tab/>
      </w:r>
      <w:r w:rsidRPr="00FE2B14">
        <w:rPr>
          <w:snapToGrid w:val="0"/>
        </w:rPr>
        <w:t>Test Requirements</w:t>
      </w:r>
      <w:r>
        <w:tab/>
        <w:t>2137</w:t>
      </w:r>
    </w:p>
    <w:p w14:paraId="2183D776" w14:textId="77777777" w:rsidR="001613A3" w:rsidRDefault="001613A3">
      <w:pPr>
        <w:pStyle w:val="TOC3"/>
        <w:rPr>
          <w:rFonts w:asciiTheme="minorHAnsi" w:eastAsiaTheme="minorEastAsia" w:hAnsiTheme="minorHAnsi" w:cstheme="minorBidi"/>
          <w:sz w:val="22"/>
          <w:szCs w:val="22"/>
        </w:rPr>
      </w:pPr>
      <w:r w:rsidRPr="00FE2B14">
        <w:rPr>
          <w:snapToGrid w:val="0"/>
        </w:rPr>
        <w:t>A.8.</w:t>
      </w:r>
      <w:r w:rsidRPr="00FE2B14">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2137</w:t>
      </w:r>
    </w:p>
    <w:p w14:paraId="59ED946B"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15</w:t>
      </w:r>
      <w:r w:rsidRPr="00FE2B14">
        <w:rPr>
          <w:snapToGrid w:val="0"/>
        </w:rPr>
        <w:t>.</w:t>
      </w:r>
      <w:r w:rsidRPr="00FE2B14">
        <w:rPr>
          <w:snapToGrid w:val="0"/>
          <w:lang w:eastAsia="zh-CN"/>
        </w:rPr>
        <w:t>3</w:t>
      </w:r>
      <w:r w:rsidRPr="00FE2B14">
        <w:rPr>
          <w:snapToGrid w:val="0"/>
        </w:rPr>
        <w:t>.</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2137</w:t>
      </w:r>
    </w:p>
    <w:p w14:paraId="0A63C2D0"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15</w:t>
      </w:r>
      <w:r w:rsidRPr="00FE2B14">
        <w:rPr>
          <w:snapToGrid w:val="0"/>
        </w:rPr>
        <w:t>.</w:t>
      </w:r>
      <w:r w:rsidRPr="00FE2B14">
        <w:rPr>
          <w:snapToGrid w:val="0"/>
          <w:lang w:eastAsia="zh-CN"/>
        </w:rPr>
        <w:t>3</w:t>
      </w:r>
      <w:r w:rsidRPr="00FE2B14">
        <w:rPr>
          <w:snapToGrid w:val="0"/>
        </w:rPr>
        <w:t>.</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2139</w:t>
      </w:r>
    </w:p>
    <w:p w14:paraId="3035554B" w14:textId="77777777" w:rsidR="001613A3" w:rsidRDefault="001613A3">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2140</w:t>
      </w:r>
    </w:p>
    <w:p w14:paraId="0915ECC6" w14:textId="77777777" w:rsidR="001613A3" w:rsidRDefault="001613A3">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2140</w:t>
      </w:r>
    </w:p>
    <w:p w14:paraId="29292932" w14:textId="77777777" w:rsidR="001613A3" w:rsidRDefault="001613A3">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14:paraId="2B1E1EA9" w14:textId="77777777" w:rsidR="001613A3" w:rsidRDefault="001613A3">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2142</w:t>
      </w:r>
    </w:p>
    <w:p w14:paraId="3D8AF56A" w14:textId="77777777" w:rsidR="001613A3" w:rsidRDefault="001613A3">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2142</w:t>
      </w:r>
    </w:p>
    <w:p w14:paraId="16F5A9F1" w14:textId="77777777" w:rsidR="001613A3" w:rsidRDefault="001613A3">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2142</w:t>
      </w:r>
    </w:p>
    <w:p w14:paraId="6985527F" w14:textId="77777777" w:rsidR="001613A3" w:rsidRDefault="001613A3">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2144</w:t>
      </w:r>
    </w:p>
    <w:p w14:paraId="3ABACB12" w14:textId="77777777" w:rsidR="001613A3" w:rsidRDefault="001613A3">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2144</w:t>
      </w:r>
    </w:p>
    <w:p w14:paraId="2B0D51D3" w14:textId="77777777" w:rsidR="001613A3" w:rsidRDefault="001613A3">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2144</w:t>
      </w:r>
    </w:p>
    <w:p w14:paraId="3908CECA"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16</w:t>
      </w:r>
      <w:r w:rsidRPr="00FE2B14">
        <w:rPr>
          <w:snapToGrid w:val="0"/>
        </w:rPr>
        <w:t>.</w:t>
      </w:r>
      <w:r w:rsidRPr="00FE2B14">
        <w:rPr>
          <w:snapToGrid w:val="0"/>
          <w:lang w:eastAsia="zh-CN"/>
        </w:rPr>
        <w:t>3.2</w:t>
      </w:r>
      <w:r>
        <w:rPr>
          <w:rFonts w:asciiTheme="minorHAnsi" w:eastAsiaTheme="minorEastAsia" w:hAnsiTheme="minorHAnsi" w:cstheme="minorBidi"/>
          <w:sz w:val="22"/>
          <w:szCs w:val="22"/>
        </w:rPr>
        <w:tab/>
      </w:r>
      <w:r w:rsidRPr="00FE2B14">
        <w:rPr>
          <w:snapToGrid w:val="0"/>
        </w:rPr>
        <w:t>Test Requirements</w:t>
      </w:r>
      <w:r>
        <w:tab/>
        <w:t>2146</w:t>
      </w:r>
    </w:p>
    <w:p w14:paraId="21F1EBA2" w14:textId="77777777" w:rsidR="001613A3" w:rsidRDefault="001613A3">
      <w:pPr>
        <w:pStyle w:val="TOC3"/>
        <w:rPr>
          <w:rFonts w:asciiTheme="minorHAnsi" w:eastAsiaTheme="minorEastAsia" w:hAnsiTheme="minorHAnsi" w:cstheme="minorBidi"/>
          <w:sz w:val="22"/>
          <w:szCs w:val="22"/>
        </w:rPr>
      </w:pPr>
      <w:r>
        <w:lastRenderedPageBreak/>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2147</w:t>
      </w:r>
    </w:p>
    <w:p w14:paraId="58E96DEE" w14:textId="77777777" w:rsidR="001613A3" w:rsidRDefault="001613A3">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2147</w:t>
      </w:r>
    </w:p>
    <w:p w14:paraId="0E2B39A0"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16</w:t>
      </w:r>
      <w:r w:rsidRPr="00FE2B14">
        <w:rPr>
          <w:snapToGrid w:val="0"/>
        </w:rPr>
        <w:t>.</w:t>
      </w:r>
      <w:r w:rsidRPr="00FE2B14">
        <w:rPr>
          <w:snapToGrid w:val="0"/>
          <w:lang w:eastAsia="zh-CN"/>
        </w:rPr>
        <w:t>3A.2</w:t>
      </w:r>
      <w:r>
        <w:rPr>
          <w:rFonts w:asciiTheme="minorHAnsi" w:eastAsiaTheme="minorEastAsia" w:hAnsiTheme="minorHAnsi" w:cstheme="minorBidi"/>
          <w:sz w:val="22"/>
          <w:szCs w:val="22"/>
        </w:rPr>
        <w:tab/>
      </w:r>
      <w:r w:rsidRPr="00FE2B14">
        <w:rPr>
          <w:snapToGrid w:val="0"/>
        </w:rPr>
        <w:t>Test Requirements</w:t>
      </w:r>
      <w:r>
        <w:tab/>
        <w:t>2148</w:t>
      </w:r>
    </w:p>
    <w:p w14:paraId="2B4E73C3" w14:textId="77777777" w:rsidR="001613A3" w:rsidRDefault="001613A3">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2149</w:t>
      </w:r>
    </w:p>
    <w:p w14:paraId="7BBBC200" w14:textId="77777777" w:rsidR="001613A3" w:rsidRDefault="001613A3">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2149</w:t>
      </w:r>
    </w:p>
    <w:p w14:paraId="6D0E62BF"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16</w:t>
      </w:r>
      <w:r w:rsidRPr="00FE2B14">
        <w:rPr>
          <w:snapToGrid w:val="0"/>
        </w:rPr>
        <w:t>.</w:t>
      </w:r>
      <w:r w:rsidRPr="00FE2B14">
        <w:rPr>
          <w:snapToGrid w:val="0"/>
          <w:lang w:eastAsia="zh-CN"/>
        </w:rPr>
        <w:t>4.2</w:t>
      </w:r>
      <w:r>
        <w:rPr>
          <w:rFonts w:asciiTheme="minorHAnsi" w:eastAsiaTheme="minorEastAsia" w:hAnsiTheme="minorHAnsi" w:cstheme="minorBidi"/>
          <w:sz w:val="22"/>
          <w:szCs w:val="22"/>
        </w:rPr>
        <w:tab/>
      </w:r>
      <w:r w:rsidRPr="00FE2B14">
        <w:rPr>
          <w:snapToGrid w:val="0"/>
        </w:rPr>
        <w:t>Test Requirements</w:t>
      </w:r>
      <w:r>
        <w:tab/>
        <w:t>2150</w:t>
      </w:r>
    </w:p>
    <w:p w14:paraId="5BEF3731" w14:textId="77777777" w:rsidR="001613A3" w:rsidRDefault="001613A3">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2151</w:t>
      </w:r>
    </w:p>
    <w:p w14:paraId="03252BBF" w14:textId="77777777" w:rsidR="001613A3" w:rsidRDefault="001613A3">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2151</w:t>
      </w:r>
    </w:p>
    <w:p w14:paraId="440BE2CD"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16</w:t>
      </w:r>
      <w:r w:rsidRPr="00FE2B14">
        <w:rPr>
          <w:snapToGrid w:val="0"/>
        </w:rPr>
        <w:t>.</w:t>
      </w:r>
      <w:r w:rsidRPr="00FE2B14">
        <w:rPr>
          <w:snapToGrid w:val="0"/>
          <w:lang w:eastAsia="zh-CN"/>
        </w:rPr>
        <w:t>4A.2</w:t>
      </w:r>
      <w:r>
        <w:rPr>
          <w:rFonts w:asciiTheme="minorHAnsi" w:eastAsiaTheme="minorEastAsia" w:hAnsiTheme="minorHAnsi" w:cstheme="minorBidi"/>
          <w:sz w:val="22"/>
          <w:szCs w:val="22"/>
        </w:rPr>
        <w:tab/>
      </w:r>
      <w:r w:rsidRPr="00FE2B14">
        <w:rPr>
          <w:snapToGrid w:val="0"/>
        </w:rPr>
        <w:t>Test Requirements</w:t>
      </w:r>
      <w:r>
        <w:tab/>
        <w:t>2153</w:t>
      </w:r>
    </w:p>
    <w:p w14:paraId="1708B6F5" w14:textId="77777777" w:rsidR="001613A3" w:rsidRDefault="001613A3">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2154</w:t>
      </w:r>
    </w:p>
    <w:p w14:paraId="445F8F60" w14:textId="77777777" w:rsidR="001613A3" w:rsidRDefault="001613A3">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210C1C76" w14:textId="77777777" w:rsidR="001613A3" w:rsidRDefault="001613A3">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2154</w:t>
      </w:r>
    </w:p>
    <w:p w14:paraId="68AC9263" w14:textId="77777777" w:rsidR="001613A3" w:rsidRDefault="001613A3">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2154</w:t>
      </w:r>
    </w:p>
    <w:p w14:paraId="3F78D0A8" w14:textId="77777777" w:rsidR="001613A3" w:rsidRDefault="001613A3">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18E99E11" w14:textId="77777777" w:rsidR="001613A3" w:rsidRDefault="001613A3">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2155</w:t>
      </w:r>
    </w:p>
    <w:p w14:paraId="5561AE44" w14:textId="77777777" w:rsidR="001613A3" w:rsidRDefault="001613A3">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2155</w:t>
      </w:r>
    </w:p>
    <w:p w14:paraId="1F675A78" w14:textId="77777777" w:rsidR="001613A3" w:rsidRDefault="001613A3">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2155</w:t>
      </w:r>
    </w:p>
    <w:p w14:paraId="5B06796B" w14:textId="77777777" w:rsidR="001613A3" w:rsidRDefault="001613A3">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2156</w:t>
      </w:r>
    </w:p>
    <w:p w14:paraId="226CF72F" w14:textId="77777777" w:rsidR="001613A3" w:rsidRDefault="001613A3">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2156</w:t>
      </w:r>
    </w:p>
    <w:p w14:paraId="49537C79" w14:textId="77777777" w:rsidR="001613A3" w:rsidRDefault="001613A3">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2156</w:t>
      </w:r>
    </w:p>
    <w:p w14:paraId="22DB02DA" w14:textId="77777777" w:rsidR="001613A3" w:rsidRDefault="001613A3">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2157</w:t>
      </w:r>
    </w:p>
    <w:p w14:paraId="47093751" w14:textId="77777777" w:rsidR="001613A3" w:rsidRDefault="001613A3">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2157</w:t>
      </w:r>
    </w:p>
    <w:p w14:paraId="479BFB43" w14:textId="77777777" w:rsidR="001613A3" w:rsidRDefault="001613A3">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14:paraId="46031534" w14:textId="77777777" w:rsidR="001613A3" w:rsidRDefault="001613A3">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2158</w:t>
      </w:r>
    </w:p>
    <w:p w14:paraId="7F5139E3" w14:textId="77777777" w:rsidR="001613A3" w:rsidRDefault="001613A3">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2158</w:t>
      </w:r>
    </w:p>
    <w:p w14:paraId="6A26BD09" w14:textId="77777777" w:rsidR="001613A3" w:rsidRDefault="001613A3">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2158</w:t>
      </w:r>
    </w:p>
    <w:p w14:paraId="6B2F00F9" w14:textId="77777777" w:rsidR="001613A3" w:rsidRDefault="001613A3">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2159</w:t>
      </w:r>
    </w:p>
    <w:p w14:paraId="05453038" w14:textId="77777777" w:rsidR="001613A3" w:rsidRDefault="001613A3">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2159</w:t>
      </w:r>
    </w:p>
    <w:p w14:paraId="4A578D37" w14:textId="77777777" w:rsidR="001613A3" w:rsidRDefault="001613A3">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2159</w:t>
      </w:r>
    </w:p>
    <w:p w14:paraId="1BD14BA7" w14:textId="77777777" w:rsidR="001613A3" w:rsidRDefault="001613A3">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2160</w:t>
      </w:r>
    </w:p>
    <w:p w14:paraId="475002E2" w14:textId="77777777" w:rsidR="001613A3" w:rsidRDefault="001613A3">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2160</w:t>
      </w:r>
    </w:p>
    <w:p w14:paraId="638B814D" w14:textId="77777777" w:rsidR="001613A3" w:rsidRDefault="001613A3">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2160</w:t>
      </w:r>
    </w:p>
    <w:p w14:paraId="79EC41B5" w14:textId="77777777" w:rsidR="001613A3" w:rsidRDefault="001613A3">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2160</w:t>
      </w:r>
    </w:p>
    <w:p w14:paraId="77A1BBAE" w14:textId="77777777" w:rsidR="001613A3" w:rsidRDefault="001613A3">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2160</w:t>
      </w:r>
    </w:p>
    <w:p w14:paraId="12A9F707" w14:textId="77777777" w:rsidR="001613A3" w:rsidRDefault="001613A3">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p>
    <w:p w14:paraId="1D7681EA" w14:textId="77777777" w:rsidR="001613A3" w:rsidRDefault="001613A3">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2161</w:t>
      </w:r>
    </w:p>
    <w:p w14:paraId="6662B497" w14:textId="77777777" w:rsidR="001613A3" w:rsidRDefault="001613A3">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2161</w:t>
      </w:r>
    </w:p>
    <w:p w14:paraId="73B6E2BD" w14:textId="77777777" w:rsidR="001613A3" w:rsidRDefault="001613A3">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p>
    <w:p w14:paraId="4A255D5A" w14:textId="77777777" w:rsidR="001613A3" w:rsidRDefault="001613A3">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2162</w:t>
      </w:r>
    </w:p>
    <w:p w14:paraId="167B26BB" w14:textId="77777777" w:rsidR="001613A3" w:rsidRDefault="001613A3">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2162</w:t>
      </w:r>
    </w:p>
    <w:p w14:paraId="0D899008" w14:textId="77777777" w:rsidR="001613A3" w:rsidRDefault="001613A3">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716729F1" w14:textId="77777777" w:rsidR="001613A3" w:rsidRDefault="001613A3">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2162</w:t>
      </w:r>
    </w:p>
    <w:p w14:paraId="1DC0F4BE" w14:textId="77777777" w:rsidR="001613A3" w:rsidRDefault="001613A3">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2162</w:t>
      </w:r>
    </w:p>
    <w:p w14:paraId="0E79EFF9" w14:textId="77777777" w:rsidR="001613A3" w:rsidRDefault="001613A3">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76F7D9DA" w14:textId="77777777" w:rsidR="001613A3" w:rsidRDefault="001613A3">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2163</w:t>
      </w:r>
    </w:p>
    <w:p w14:paraId="1D6D7B74" w14:textId="77777777" w:rsidR="001613A3" w:rsidRDefault="001613A3">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2163</w:t>
      </w:r>
    </w:p>
    <w:p w14:paraId="0C25E357" w14:textId="77777777" w:rsidR="001613A3" w:rsidRDefault="001613A3">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14:paraId="248F3E0C" w14:textId="77777777" w:rsidR="001613A3" w:rsidRDefault="001613A3">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2165</w:t>
      </w:r>
    </w:p>
    <w:p w14:paraId="264C2A1A" w14:textId="77777777" w:rsidR="001613A3" w:rsidRDefault="001613A3">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2166</w:t>
      </w:r>
    </w:p>
    <w:p w14:paraId="52F7F5D2" w14:textId="77777777" w:rsidR="001613A3" w:rsidRDefault="001613A3">
      <w:pPr>
        <w:pStyle w:val="TOC4"/>
        <w:rPr>
          <w:rFonts w:asciiTheme="minorHAnsi" w:eastAsiaTheme="minorEastAsia" w:hAnsiTheme="minorHAnsi" w:cstheme="minorBidi"/>
          <w:sz w:val="22"/>
          <w:szCs w:val="22"/>
        </w:rPr>
      </w:pPr>
      <w:r>
        <w:lastRenderedPageBreak/>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0D9E52FB" w14:textId="77777777" w:rsidR="001613A3" w:rsidRDefault="001613A3">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2166</w:t>
      </w:r>
    </w:p>
    <w:p w14:paraId="0DE22AEC" w14:textId="77777777" w:rsidR="001613A3" w:rsidRDefault="001613A3">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2166</w:t>
      </w:r>
    </w:p>
    <w:p w14:paraId="38955B01" w14:textId="77777777" w:rsidR="001613A3" w:rsidRDefault="001613A3">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54D102D7" w14:textId="77777777" w:rsidR="001613A3" w:rsidRDefault="001613A3">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2167</w:t>
      </w:r>
    </w:p>
    <w:p w14:paraId="7166C4E6" w14:textId="77777777" w:rsidR="001613A3" w:rsidRDefault="001613A3">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2167</w:t>
      </w:r>
    </w:p>
    <w:p w14:paraId="0E9CA0BF" w14:textId="77777777" w:rsidR="001613A3" w:rsidRDefault="001613A3">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29CF7629" w14:textId="77777777" w:rsidR="001613A3" w:rsidRDefault="001613A3">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2167</w:t>
      </w:r>
    </w:p>
    <w:p w14:paraId="16F4D445" w14:textId="77777777" w:rsidR="001613A3" w:rsidRDefault="001613A3">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2167</w:t>
      </w:r>
    </w:p>
    <w:p w14:paraId="49801895" w14:textId="77777777" w:rsidR="001613A3" w:rsidRDefault="001613A3">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523BEAD6" w14:textId="77777777" w:rsidR="001613A3" w:rsidRDefault="001613A3">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2169</w:t>
      </w:r>
    </w:p>
    <w:p w14:paraId="5FAD045C" w14:textId="77777777" w:rsidR="001613A3" w:rsidRDefault="001613A3">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2170</w:t>
      </w:r>
    </w:p>
    <w:p w14:paraId="0B8D177D" w14:textId="77777777" w:rsidR="001613A3" w:rsidRDefault="001613A3">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3ECAD6A0" w14:textId="77777777" w:rsidR="001613A3" w:rsidRDefault="001613A3">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2170</w:t>
      </w:r>
    </w:p>
    <w:p w14:paraId="06988528" w14:textId="77777777" w:rsidR="001613A3" w:rsidRDefault="001613A3">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2170</w:t>
      </w:r>
    </w:p>
    <w:p w14:paraId="2438F885" w14:textId="77777777" w:rsidR="001613A3" w:rsidRDefault="001613A3">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38A2C781" w14:textId="77777777" w:rsidR="001613A3" w:rsidRDefault="001613A3">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2171</w:t>
      </w:r>
    </w:p>
    <w:p w14:paraId="57CC7AC0" w14:textId="77777777" w:rsidR="001613A3" w:rsidRDefault="001613A3">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2171</w:t>
      </w:r>
    </w:p>
    <w:p w14:paraId="5A8DFE40" w14:textId="77777777" w:rsidR="001613A3" w:rsidRDefault="001613A3">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145FC9AD" w14:textId="77777777" w:rsidR="001613A3" w:rsidRDefault="001613A3">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2171</w:t>
      </w:r>
    </w:p>
    <w:p w14:paraId="39C89EF5" w14:textId="77777777" w:rsidR="001613A3" w:rsidRDefault="001613A3">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2171</w:t>
      </w:r>
    </w:p>
    <w:p w14:paraId="6086DDD1" w14:textId="77777777" w:rsidR="001613A3" w:rsidRDefault="001613A3">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30F87956" w14:textId="77777777" w:rsidR="001613A3" w:rsidRDefault="001613A3">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2172</w:t>
      </w:r>
    </w:p>
    <w:p w14:paraId="4753ACFC" w14:textId="77777777" w:rsidR="001613A3" w:rsidRDefault="001613A3">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2172</w:t>
      </w:r>
    </w:p>
    <w:p w14:paraId="70202A18" w14:textId="77777777" w:rsidR="001613A3" w:rsidRDefault="001613A3">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2172</w:t>
      </w:r>
    </w:p>
    <w:p w14:paraId="1CFBBFCD" w14:textId="77777777" w:rsidR="001613A3" w:rsidRDefault="001613A3">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2174</w:t>
      </w:r>
    </w:p>
    <w:p w14:paraId="00F9D04D" w14:textId="77777777" w:rsidR="001613A3" w:rsidRDefault="001613A3">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2174</w:t>
      </w:r>
    </w:p>
    <w:p w14:paraId="0AB8CFA0" w14:textId="77777777" w:rsidR="001613A3" w:rsidRDefault="001613A3">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2174</w:t>
      </w:r>
    </w:p>
    <w:p w14:paraId="6F01E2B3" w14:textId="77777777" w:rsidR="001613A3" w:rsidRDefault="001613A3">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2175</w:t>
      </w:r>
    </w:p>
    <w:p w14:paraId="3662CD80" w14:textId="77777777" w:rsidR="001613A3" w:rsidRDefault="001613A3">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2175</w:t>
      </w:r>
    </w:p>
    <w:p w14:paraId="077268EB" w14:textId="77777777" w:rsidR="001613A3" w:rsidRDefault="001613A3">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4B2FA270" w14:textId="77777777" w:rsidR="001613A3" w:rsidRDefault="001613A3">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2175</w:t>
      </w:r>
    </w:p>
    <w:p w14:paraId="7D777CD3" w14:textId="77777777" w:rsidR="001613A3" w:rsidRDefault="001613A3">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2175</w:t>
      </w:r>
    </w:p>
    <w:p w14:paraId="6BFC9832" w14:textId="77777777" w:rsidR="001613A3" w:rsidRDefault="001613A3">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5467A595" w14:textId="77777777" w:rsidR="001613A3" w:rsidRDefault="001613A3">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2176</w:t>
      </w:r>
    </w:p>
    <w:p w14:paraId="274822DE" w14:textId="77777777" w:rsidR="001613A3" w:rsidRDefault="001613A3">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2176</w:t>
      </w:r>
    </w:p>
    <w:p w14:paraId="156E5B0B" w14:textId="77777777" w:rsidR="001613A3" w:rsidRDefault="001613A3">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45A777E8" w14:textId="77777777" w:rsidR="001613A3" w:rsidRDefault="001613A3">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2178</w:t>
      </w:r>
    </w:p>
    <w:p w14:paraId="44AFE0FD" w14:textId="77777777" w:rsidR="001613A3" w:rsidRDefault="001613A3">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2179</w:t>
      </w:r>
    </w:p>
    <w:p w14:paraId="2A571E5B" w14:textId="77777777" w:rsidR="001613A3" w:rsidRDefault="001613A3">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6B3457BB" w14:textId="77777777" w:rsidR="001613A3" w:rsidRDefault="001613A3">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2179</w:t>
      </w:r>
    </w:p>
    <w:p w14:paraId="5216967F" w14:textId="77777777" w:rsidR="001613A3" w:rsidRDefault="001613A3">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2179</w:t>
      </w:r>
    </w:p>
    <w:p w14:paraId="47985FD3" w14:textId="77777777" w:rsidR="001613A3" w:rsidRDefault="001613A3">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3BA10BC0" w14:textId="77777777" w:rsidR="001613A3" w:rsidRDefault="001613A3">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2180</w:t>
      </w:r>
    </w:p>
    <w:p w14:paraId="2C4CA662" w14:textId="77777777" w:rsidR="001613A3" w:rsidRDefault="001613A3">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2180</w:t>
      </w:r>
    </w:p>
    <w:p w14:paraId="1397CB15" w14:textId="77777777" w:rsidR="001613A3" w:rsidRDefault="001613A3">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41569110" w14:textId="77777777" w:rsidR="001613A3" w:rsidRDefault="001613A3">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2180</w:t>
      </w:r>
    </w:p>
    <w:p w14:paraId="3107E1A3" w14:textId="77777777" w:rsidR="001613A3" w:rsidRDefault="001613A3">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2180</w:t>
      </w:r>
    </w:p>
    <w:p w14:paraId="1668075B" w14:textId="77777777" w:rsidR="001613A3" w:rsidRDefault="001613A3">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2FEED912" w14:textId="77777777" w:rsidR="001613A3" w:rsidRDefault="001613A3">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2181</w:t>
      </w:r>
    </w:p>
    <w:p w14:paraId="790A450D" w14:textId="77777777" w:rsidR="001613A3" w:rsidRDefault="001613A3">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2181</w:t>
      </w:r>
    </w:p>
    <w:p w14:paraId="1A0808CC" w14:textId="77777777" w:rsidR="001613A3" w:rsidRDefault="001613A3">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2181</w:t>
      </w:r>
    </w:p>
    <w:p w14:paraId="4146445D" w14:textId="77777777" w:rsidR="001613A3" w:rsidRDefault="001613A3">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2183</w:t>
      </w:r>
    </w:p>
    <w:p w14:paraId="3FB97DD9" w14:textId="77777777" w:rsidR="001613A3" w:rsidRDefault="001613A3">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2183</w:t>
      </w:r>
    </w:p>
    <w:p w14:paraId="4A1DD469" w14:textId="77777777" w:rsidR="001613A3" w:rsidRDefault="001613A3">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2183</w:t>
      </w:r>
    </w:p>
    <w:p w14:paraId="756A8D2B" w14:textId="77777777" w:rsidR="001613A3" w:rsidRDefault="001613A3">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2185</w:t>
      </w:r>
    </w:p>
    <w:p w14:paraId="13B6A056" w14:textId="77777777" w:rsidR="001613A3" w:rsidRDefault="001613A3">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2185</w:t>
      </w:r>
    </w:p>
    <w:p w14:paraId="6031C481" w14:textId="77777777" w:rsidR="001613A3" w:rsidRDefault="001613A3">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2185</w:t>
      </w:r>
    </w:p>
    <w:p w14:paraId="704C6AB8" w14:textId="77777777" w:rsidR="001613A3" w:rsidRDefault="001613A3">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2188</w:t>
      </w:r>
    </w:p>
    <w:p w14:paraId="3EA6F73A" w14:textId="77777777" w:rsidR="001613A3" w:rsidRDefault="001613A3">
      <w:pPr>
        <w:pStyle w:val="TOC3"/>
        <w:rPr>
          <w:rFonts w:asciiTheme="minorHAnsi" w:eastAsiaTheme="minorEastAsia" w:hAnsiTheme="minorHAnsi" w:cstheme="minorBidi"/>
          <w:sz w:val="22"/>
          <w:szCs w:val="22"/>
        </w:rPr>
      </w:pPr>
      <w:r>
        <w:lastRenderedPageBreak/>
        <w:t>A.8.16.24</w:t>
      </w:r>
      <w:r>
        <w:rPr>
          <w:rFonts w:asciiTheme="minorHAnsi" w:eastAsiaTheme="minorEastAsia" w:hAnsiTheme="minorHAnsi" w:cstheme="minorBidi"/>
          <w:sz w:val="22"/>
          <w:szCs w:val="22"/>
        </w:rPr>
        <w:tab/>
      </w:r>
      <w:r>
        <w:t>E-UTRAN TDD-FDD CA Event Triggered Reporting Under Deactivated SCell in Non-DRX with PCell in TDD</w:t>
      </w:r>
      <w:r>
        <w:tab/>
        <w:t>2188</w:t>
      </w:r>
    </w:p>
    <w:p w14:paraId="26673294" w14:textId="77777777" w:rsidR="001613A3" w:rsidRDefault="001613A3">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2188</w:t>
      </w:r>
    </w:p>
    <w:p w14:paraId="600C2EAE" w14:textId="77777777" w:rsidR="001613A3" w:rsidRDefault="001613A3">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2191</w:t>
      </w:r>
    </w:p>
    <w:p w14:paraId="4E67BE06" w14:textId="77777777" w:rsidR="001613A3" w:rsidRDefault="001613A3">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2191</w:t>
      </w:r>
    </w:p>
    <w:p w14:paraId="7CF1CCD5" w14:textId="77777777" w:rsidR="001613A3" w:rsidRDefault="001613A3">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2191</w:t>
      </w:r>
    </w:p>
    <w:p w14:paraId="634C13B8" w14:textId="77777777" w:rsidR="001613A3" w:rsidRDefault="001613A3">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2193</w:t>
      </w:r>
    </w:p>
    <w:p w14:paraId="789D5BEC" w14:textId="77777777" w:rsidR="001613A3" w:rsidRDefault="001613A3">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2193</w:t>
      </w:r>
    </w:p>
    <w:p w14:paraId="47DC6405" w14:textId="77777777" w:rsidR="001613A3" w:rsidRDefault="001613A3">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2193</w:t>
      </w:r>
    </w:p>
    <w:p w14:paraId="6CF5F43F" w14:textId="77777777" w:rsidR="001613A3" w:rsidRDefault="001613A3">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2196</w:t>
      </w:r>
    </w:p>
    <w:p w14:paraId="32A80C53" w14:textId="77777777" w:rsidR="001613A3" w:rsidRDefault="001613A3">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2196</w:t>
      </w:r>
    </w:p>
    <w:p w14:paraId="73ED944E" w14:textId="77777777" w:rsidR="001613A3" w:rsidRDefault="001613A3">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2196</w:t>
      </w:r>
    </w:p>
    <w:p w14:paraId="7C5F7176"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A.8.16.27.2</w:t>
      </w:r>
      <w:r>
        <w:rPr>
          <w:rFonts w:asciiTheme="minorHAnsi" w:eastAsiaTheme="minorEastAsia" w:hAnsiTheme="minorHAnsi" w:cstheme="minorBidi"/>
          <w:sz w:val="22"/>
          <w:szCs w:val="22"/>
        </w:rPr>
        <w:tab/>
      </w:r>
      <w:r w:rsidRPr="00FE2B14">
        <w:rPr>
          <w:rFonts w:eastAsia="SimSun"/>
          <w:lang w:eastAsia="zh-CN"/>
        </w:rPr>
        <w:t>Test Requirements</w:t>
      </w:r>
      <w:r>
        <w:tab/>
        <w:t>2200</w:t>
      </w:r>
    </w:p>
    <w:p w14:paraId="7490C941" w14:textId="77777777" w:rsidR="001613A3" w:rsidRDefault="001613A3">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2200</w:t>
      </w:r>
    </w:p>
    <w:p w14:paraId="7185B986" w14:textId="77777777" w:rsidR="001613A3" w:rsidRDefault="001613A3">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2200</w:t>
      </w:r>
    </w:p>
    <w:p w14:paraId="322B2DB6"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A.8.16.28.2</w:t>
      </w:r>
      <w:r>
        <w:rPr>
          <w:rFonts w:asciiTheme="minorHAnsi" w:eastAsiaTheme="minorEastAsia" w:hAnsiTheme="minorHAnsi" w:cstheme="minorBidi"/>
          <w:sz w:val="22"/>
          <w:szCs w:val="22"/>
        </w:rPr>
        <w:tab/>
      </w:r>
      <w:r w:rsidRPr="00FE2B14">
        <w:rPr>
          <w:rFonts w:eastAsia="SimSun"/>
          <w:lang w:eastAsia="zh-CN"/>
        </w:rPr>
        <w:t>Test Requirements</w:t>
      </w:r>
      <w:r>
        <w:tab/>
        <w:t>2204</w:t>
      </w:r>
    </w:p>
    <w:p w14:paraId="3D85657A" w14:textId="77777777" w:rsidR="001613A3" w:rsidRDefault="001613A3">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2204</w:t>
      </w:r>
    </w:p>
    <w:p w14:paraId="4192C24D" w14:textId="77777777" w:rsidR="001613A3" w:rsidRDefault="001613A3">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14:paraId="3634DAAA" w14:textId="77777777" w:rsidR="001613A3" w:rsidRDefault="001613A3">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2208</w:t>
      </w:r>
    </w:p>
    <w:p w14:paraId="24B58BAB" w14:textId="77777777" w:rsidR="001613A3" w:rsidRDefault="001613A3">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2208</w:t>
      </w:r>
    </w:p>
    <w:p w14:paraId="63BBE5C7" w14:textId="77777777" w:rsidR="001613A3" w:rsidRDefault="001613A3">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2208</w:t>
      </w:r>
    </w:p>
    <w:p w14:paraId="3A6AE826" w14:textId="77777777" w:rsidR="001613A3" w:rsidRDefault="001613A3">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2212</w:t>
      </w:r>
    </w:p>
    <w:p w14:paraId="3258C003" w14:textId="77777777" w:rsidR="001613A3" w:rsidRDefault="001613A3">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2212</w:t>
      </w:r>
    </w:p>
    <w:p w14:paraId="11CB1480" w14:textId="77777777" w:rsidR="001613A3" w:rsidRDefault="001613A3">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2212</w:t>
      </w:r>
    </w:p>
    <w:p w14:paraId="36DE2B12" w14:textId="77777777" w:rsidR="001613A3" w:rsidRDefault="001613A3">
      <w:pPr>
        <w:pStyle w:val="TOC4"/>
        <w:rPr>
          <w:rFonts w:asciiTheme="minorHAnsi" w:eastAsiaTheme="minorEastAsia" w:hAnsiTheme="minorHAnsi" w:cstheme="minorBidi"/>
          <w:sz w:val="22"/>
          <w:szCs w:val="22"/>
        </w:rPr>
      </w:pPr>
      <w:r w:rsidRPr="00FE2B14">
        <w:rPr>
          <w:snapToGrid w:val="0"/>
        </w:rPr>
        <w:t>A.8.16.31</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2216</w:t>
      </w:r>
    </w:p>
    <w:p w14:paraId="042730B4" w14:textId="77777777" w:rsidR="001613A3" w:rsidRDefault="001613A3">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2216</w:t>
      </w:r>
    </w:p>
    <w:p w14:paraId="6E8410BA" w14:textId="77777777" w:rsidR="001613A3" w:rsidRDefault="001613A3">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2216</w:t>
      </w:r>
    </w:p>
    <w:p w14:paraId="5B829745" w14:textId="77777777" w:rsidR="001613A3" w:rsidRDefault="001613A3">
      <w:pPr>
        <w:pStyle w:val="TOC4"/>
        <w:rPr>
          <w:rFonts w:asciiTheme="minorHAnsi" w:eastAsiaTheme="minorEastAsia" w:hAnsiTheme="minorHAnsi" w:cstheme="minorBidi"/>
          <w:sz w:val="22"/>
          <w:szCs w:val="22"/>
        </w:rPr>
      </w:pPr>
      <w:r w:rsidRPr="00FE2B14">
        <w:rPr>
          <w:snapToGrid w:val="0"/>
        </w:rPr>
        <w:t>A.8.16.32</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2220</w:t>
      </w:r>
    </w:p>
    <w:p w14:paraId="3BF21AE4" w14:textId="77777777" w:rsidR="001613A3" w:rsidRDefault="001613A3">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2220</w:t>
      </w:r>
    </w:p>
    <w:p w14:paraId="51FE7B16" w14:textId="77777777" w:rsidR="001613A3" w:rsidRDefault="001613A3">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2220</w:t>
      </w:r>
    </w:p>
    <w:p w14:paraId="2AC4E82A" w14:textId="77777777" w:rsidR="001613A3" w:rsidRDefault="001613A3">
      <w:pPr>
        <w:pStyle w:val="TOC4"/>
        <w:rPr>
          <w:rFonts w:asciiTheme="minorHAnsi" w:eastAsiaTheme="minorEastAsia" w:hAnsiTheme="minorHAnsi" w:cstheme="minorBidi"/>
          <w:sz w:val="22"/>
          <w:szCs w:val="22"/>
        </w:rPr>
      </w:pPr>
      <w:r w:rsidRPr="00FE2B14">
        <w:rPr>
          <w:snapToGrid w:val="0"/>
        </w:rPr>
        <w:t>A.8.16.33</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2224</w:t>
      </w:r>
    </w:p>
    <w:p w14:paraId="5F0B5FAF" w14:textId="77777777" w:rsidR="001613A3" w:rsidRDefault="001613A3">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2224</w:t>
      </w:r>
    </w:p>
    <w:p w14:paraId="5262A0E7" w14:textId="77777777" w:rsidR="001613A3" w:rsidRDefault="001613A3">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2224</w:t>
      </w:r>
    </w:p>
    <w:p w14:paraId="2CC3A013" w14:textId="77777777" w:rsidR="001613A3" w:rsidRDefault="001613A3">
      <w:pPr>
        <w:pStyle w:val="TOC4"/>
        <w:rPr>
          <w:rFonts w:asciiTheme="minorHAnsi" w:eastAsiaTheme="minorEastAsia" w:hAnsiTheme="minorHAnsi" w:cstheme="minorBidi"/>
          <w:sz w:val="22"/>
          <w:szCs w:val="22"/>
        </w:rPr>
      </w:pPr>
      <w:r w:rsidRPr="00FE2B14">
        <w:rPr>
          <w:snapToGrid w:val="0"/>
        </w:rPr>
        <w:t>A.8.16.34</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2228</w:t>
      </w:r>
    </w:p>
    <w:p w14:paraId="67E0D0CB" w14:textId="77777777" w:rsidR="001613A3" w:rsidRDefault="001613A3">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2228</w:t>
      </w:r>
    </w:p>
    <w:p w14:paraId="36B6D80F" w14:textId="77777777" w:rsidR="001613A3" w:rsidRDefault="001613A3">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2228</w:t>
      </w:r>
    </w:p>
    <w:p w14:paraId="1F8B88E6" w14:textId="77777777" w:rsidR="001613A3" w:rsidRDefault="001613A3">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2230</w:t>
      </w:r>
    </w:p>
    <w:p w14:paraId="470FA40A" w14:textId="77777777" w:rsidR="001613A3" w:rsidRDefault="001613A3">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2231</w:t>
      </w:r>
    </w:p>
    <w:p w14:paraId="3E14EE39" w14:textId="77777777" w:rsidR="001613A3" w:rsidRDefault="001613A3">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2231</w:t>
      </w:r>
    </w:p>
    <w:p w14:paraId="4403CB56" w14:textId="77777777" w:rsidR="001613A3" w:rsidRDefault="001613A3">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2233</w:t>
      </w:r>
    </w:p>
    <w:p w14:paraId="609C78C8" w14:textId="77777777" w:rsidR="001613A3" w:rsidRDefault="001613A3">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2234</w:t>
      </w:r>
    </w:p>
    <w:p w14:paraId="6DD288FD" w14:textId="77777777" w:rsidR="001613A3" w:rsidRDefault="001613A3">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2234</w:t>
      </w:r>
    </w:p>
    <w:p w14:paraId="40DE472C" w14:textId="77777777" w:rsidR="001613A3" w:rsidRDefault="001613A3">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2236</w:t>
      </w:r>
    </w:p>
    <w:p w14:paraId="2A5D472A" w14:textId="77777777" w:rsidR="001613A3" w:rsidRDefault="001613A3">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2237</w:t>
      </w:r>
    </w:p>
    <w:p w14:paraId="577FEA7A" w14:textId="77777777" w:rsidR="001613A3" w:rsidRDefault="001613A3">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2237</w:t>
      </w:r>
    </w:p>
    <w:p w14:paraId="61532A74" w14:textId="77777777" w:rsidR="001613A3" w:rsidRDefault="001613A3">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2239</w:t>
      </w:r>
    </w:p>
    <w:p w14:paraId="4E907FB4" w14:textId="77777777" w:rsidR="001613A3" w:rsidRDefault="001613A3">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2240</w:t>
      </w:r>
    </w:p>
    <w:p w14:paraId="187FF4E2" w14:textId="77777777" w:rsidR="001613A3" w:rsidRDefault="001613A3">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2240</w:t>
      </w:r>
    </w:p>
    <w:p w14:paraId="7FE2496E" w14:textId="77777777" w:rsidR="001613A3" w:rsidRDefault="001613A3">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2243</w:t>
      </w:r>
    </w:p>
    <w:p w14:paraId="2727FE2B" w14:textId="77777777" w:rsidR="001613A3" w:rsidRDefault="001613A3">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2243</w:t>
      </w:r>
    </w:p>
    <w:p w14:paraId="444E7F2D" w14:textId="77777777" w:rsidR="001613A3" w:rsidRDefault="001613A3">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2243</w:t>
      </w:r>
    </w:p>
    <w:p w14:paraId="1271CD19" w14:textId="77777777" w:rsidR="001613A3" w:rsidRDefault="001613A3">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2246</w:t>
      </w:r>
    </w:p>
    <w:p w14:paraId="32D5F334" w14:textId="77777777" w:rsidR="001613A3" w:rsidRDefault="001613A3">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2246</w:t>
      </w:r>
    </w:p>
    <w:p w14:paraId="54DFD16E" w14:textId="77777777" w:rsidR="001613A3" w:rsidRDefault="001613A3">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2246</w:t>
      </w:r>
    </w:p>
    <w:p w14:paraId="29724400" w14:textId="77777777" w:rsidR="001613A3" w:rsidRDefault="001613A3">
      <w:pPr>
        <w:pStyle w:val="TOC5"/>
        <w:rPr>
          <w:rFonts w:asciiTheme="minorHAnsi" w:eastAsiaTheme="minorEastAsia" w:hAnsiTheme="minorHAnsi" w:cstheme="minorBidi"/>
          <w:sz w:val="22"/>
          <w:szCs w:val="22"/>
        </w:rPr>
      </w:pPr>
      <w:r>
        <w:lastRenderedPageBreak/>
        <w:t>A.8.16.41.2</w:t>
      </w:r>
      <w:r>
        <w:rPr>
          <w:rFonts w:asciiTheme="minorHAnsi" w:eastAsiaTheme="minorEastAsia" w:hAnsiTheme="minorHAnsi" w:cstheme="minorBidi"/>
          <w:sz w:val="22"/>
          <w:szCs w:val="22"/>
        </w:rPr>
        <w:tab/>
      </w:r>
      <w:r>
        <w:t>Test Requirements</w:t>
      </w:r>
      <w:r>
        <w:tab/>
        <w:t>2248</w:t>
      </w:r>
    </w:p>
    <w:p w14:paraId="1FA78214" w14:textId="77777777" w:rsidR="001613A3" w:rsidRDefault="001613A3">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2249</w:t>
      </w:r>
    </w:p>
    <w:p w14:paraId="7835F714" w14:textId="77777777" w:rsidR="001613A3" w:rsidRDefault="001613A3">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2249</w:t>
      </w:r>
    </w:p>
    <w:p w14:paraId="4954B4D9" w14:textId="77777777" w:rsidR="001613A3" w:rsidRDefault="001613A3">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2251</w:t>
      </w:r>
    </w:p>
    <w:p w14:paraId="51AAC8F7" w14:textId="77777777" w:rsidR="001613A3" w:rsidRDefault="001613A3">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2252</w:t>
      </w:r>
    </w:p>
    <w:p w14:paraId="1FEC874C" w14:textId="77777777" w:rsidR="001613A3" w:rsidRDefault="001613A3">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2252</w:t>
      </w:r>
    </w:p>
    <w:p w14:paraId="500F20BC" w14:textId="77777777" w:rsidR="001613A3" w:rsidRDefault="001613A3">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2255</w:t>
      </w:r>
    </w:p>
    <w:p w14:paraId="6F67B9FD" w14:textId="77777777" w:rsidR="001613A3" w:rsidRDefault="001613A3">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2255</w:t>
      </w:r>
    </w:p>
    <w:p w14:paraId="79571C1D" w14:textId="77777777" w:rsidR="001613A3" w:rsidRDefault="001613A3">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2255</w:t>
      </w:r>
    </w:p>
    <w:p w14:paraId="1DDE7275" w14:textId="77777777" w:rsidR="001613A3" w:rsidRDefault="001613A3">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2258</w:t>
      </w:r>
    </w:p>
    <w:p w14:paraId="79D9B7F6" w14:textId="77777777" w:rsidR="001613A3" w:rsidRDefault="001613A3">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2258</w:t>
      </w:r>
    </w:p>
    <w:p w14:paraId="307340D2" w14:textId="77777777" w:rsidR="001613A3" w:rsidRDefault="001613A3">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2258</w:t>
      </w:r>
    </w:p>
    <w:p w14:paraId="508A73DB" w14:textId="77777777" w:rsidR="001613A3" w:rsidRDefault="001613A3">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2261</w:t>
      </w:r>
    </w:p>
    <w:p w14:paraId="6A8B81E8" w14:textId="77777777" w:rsidR="001613A3" w:rsidRDefault="001613A3">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2261</w:t>
      </w:r>
    </w:p>
    <w:p w14:paraId="050389F6" w14:textId="77777777" w:rsidR="001613A3" w:rsidRDefault="001613A3">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2261</w:t>
      </w:r>
    </w:p>
    <w:p w14:paraId="73D04C53" w14:textId="77777777" w:rsidR="001613A3" w:rsidRDefault="001613A3">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2263</w:t>
      </w:r>
    </w:p>
    <w:p w14:paraId="190D0191" w14:textId="77777777" w:rsidR="001613A3" w:rsidRDefault="001613A3">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2264</w:t>
      </w:r>
    </w:p>
    <w:p w14:paraId="2301E36E" w14:textId="77777777" w:rsidR="001613A3" w:rsidRDefault="001613A3">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2264</w:t>
      </w:r>
    </w:p>
    <w:p w14:paraId="1A7EBEF1" w14:textId="77777777" w:rsidR="001613A3" w:rsidRDefault="001613A3">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2266</w:t>
      </w:r>
    </w:p>
    <w:p w14:paraId="0B6FDE1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A.8.16.48</w:t>
      </w:r>
      <w:r>
        <w:rPr>
          <w:rFonts w:asciiTheme="minorHAnsi" w:eastAsiaTheme="minorEastAsia" w:hAnsiTheme="minorHAnsi" w:cstheme="minorBidi"/>
          <w:sz w:val="22"/>
          <w:szCs w:val="22"/>
        </w:rPr>
        <w:tab/>
      </w:r>
      <w:r w:rsidRPr="00FE2B14">
        <w:rPr>
          <w:rFonts w:eastAsia="MS Mincho"/>
          <w:lang w:eastAsia="zh-CN"/>
        </w:rPr>
        <w:t>2DL/2UL TDD CA activation and deactivation of known PUCCH SCell without valid TA in non-DRX</w:t>
      </w:r>
      <w:r>
        <w:tab/>
        <w:t>2267</w:t>
      </w:r>
    </w:p>
    <w:p w14:paraId="5DA72D0F" w14:textId="77777777" w:rsidR="001613A3" w:rsidRDefault="001613A3">
      <w:pPr>
        <w:pStyle w:val="TOC4"/>
        <w:rPr>
          <w:rFonts w:asciiTheme="minorHAnsi" w:eastAsiaTheme="minorEastAsia" w:hAnsiTheme="minorHAnsi" w:cstheme="minorBidi"/>
          <w:sz w:val="22"/>
          <w:szCs w:val="22"/>
        </w:rPr>
      </w:pPr>
      <w:r w:rsidRPr="00FE2B14">
        <w:rPr>
          <w:rFonts w:eastAsia="MS Mincho"/>
        </w:rPr>
        <w:t>A.8.16.48</w:t>
      </w:r>
      <w:r w:rsidRPr="00FE2B14">
        <w:rPr>
          <w:rFonts w:eastAsia="MS Mincho"/>
          <w:lang w:eastAsia="zh-CN"/>
        </w:rPr>
        <w:t>.1</w:t>
      </w:r>
      <w:r>
        <w:rPr>
          <w:rFonts w:asciiTheme="minorHAnsi" w:eastAsiaTheme="minorEastAsia" w:hAnsiTheme="minorHAnsi" w:cstheme="minorBidi"/>
          <w:sz w:val="22"/>
          <w:szCs w:val="22"/>
        </w:rPr>
        <w:tab/>
      </w:r>
      <w:r w:rsidRPr="00FE2B14">
        <w:rPr>
          <w:rFonts w:eastAsia="MS Mincho"/>
        </w:rPr>
        <w:t xml:space="preserve">Test </w:t>
      </w:r>
      <w:r w:rsidRPr="00FE2B14">
        <w:rPr>
          <w:rFonts w:eastAsia="MS Mincho"/>
          <w:lang w:eastAsia="zh-CN"/>
        </w:rPr>
        <w:t>Purpose and Environment</w:t>
      </w:r>
      <w:r>
        <w:tab/>
        <w:t>2267</w:t>
      </w:r>
    </w:p>
    <w:p w14:paraId="71786E17" w14:textId="77777777" w:rsidR="001613A3" w:rsidRDefault="001613A3">
      <w:pPr>
        <w:pStyle w:val="TOC4"/>
        <w:rPr>
          <w:rFonts w:asciiTheme="minorHAnsi" w:eastAsiaTheme="minorEastAsia" w:hAnsiTheme="minorHAnsi" w:cstheme="minorBidi"/>
          <w:sz w:val="22"/>
          <w:szCs w:val="22"/>
        </w:rPr>
      </w:pPr>
      <w:r w:rsidRPr="00FE2B14">
        <w:rPr>
          <w:rFonts w:eastAsia="MS Mincho"/>
        </w:rPr>
        <w:t>A.8.16.48.2</w:t>
      </w:r>
      <w:r>
        <w:rPr>
          <w:rFonts w:asciiTheme="minorHAnsi" w:eastAsiaTheme="minorEastAsia" w:hAnsiTheme="minorHAnsi" w:cstheme="minorBidi"/>
          <w:sz w:val="22"/>
          <w:szCs w:val="22"/>
        </w:rPr>
        <w:tab/>
      </w:r>
      <w:r w:rsidRPr="00FE2B14">
        <w:rPr>
          <w:rFonts w:eastAsia="MS Mincho"/>
        </w:rPr>
        <w:t>Test Requirements</w:t>
      </w:r>
      <w:r>
        <w:tab/>
        <w:t>2269</w:t>
      </w:r>
    </w:p>
    <w:p w14:paraId="342459CC" w14:textId="77777777" w:rsidR="001613A3" w:rsidRDefault="001613A3">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FE2B14">
        <w:rPr>
          <w:lang w:val="en-US"/>
        </w:rPr>
        <w:t>2DL/2UL TDD-FDD CA (FDD PCell) activation and deactivation of known PUCCH SCell without valid TA in non-DRX</w:t>
      </w:r>
      <w:r>
        <w:tab/>
        <w:t>2270</w:t>
      </w:r>
    </w:p>
    <w:p w14:paraId="7195C13F" w14:textId="77777777" w:rsidR="001613A3" w:rsidRDefault="001613A3">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2270</w:t>
      </w:r>
    </w:p>
    <w:p w14:paraId="19237B6F" w14:textId="77777777" w:rsidR="001613A3" w:rsidRDefault="001613A3">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2273</w:t>
      </w:r>
    </w:p>
    <w:p w14:paraId="01431A62" w14:textId="77777777" w:rsidR="001613A3" w:rsidRDefault="001613A3">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2273</w:t>
      </w:r>
    </w:p>
    <w:p w14:paraId="0657D8E7" w14:textId="77777777" w:rsidR="001613A3" w:rsidRDefault="001613A3">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2273</w:t>
      </w:r>
    </w:p>
    <w:p w14:paraId="7328CB57" w14:textId="77777777" w:rsidR="001613A3" w:rsidRDefault="001613A3">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2275</w:t>
      </w:r>
    </w:p>
    <w:p w14:paraId="7F0DC17E" w14:textId="77777777" w:rsidR="001613A3" w:rsidRDefault="001613A3">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2276</w:t>
      </w:r>
    </w:p>
    <w:p w14:paraId="4DC50D83" w14:textId="77777777" w:rsidR="001613A3" w:rsidRDefault="001613A3">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2276</w:t>
      </w:r>
    </w:p>
    <w:p w14:paraId="1BA4357B" w14:textId="77777777" w:rsidR="001613A3" w:rsidRDefault="001613A3">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2280</w:t>
      </w:r>
    </w:p>
    <w:p w14:paraId="05A46FD3" w14:textId="77777777" w:rsidR="001613A3" w:rsidRDefault="001613A3">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2280</w:t>
      </w:r>
    </w:p>
    <w:p w14:paraId="1062B7B7" w14:textId="77777777" w:rsidR="001613A3" w:rsidRDefault="001613A3">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2280</w:t>
      </w:r>
    </w:p>
    <w:p w14:paraId="362E9497" w14:textId="77777777" w:rsidR="001613A3" w:rsidRDefault="001613A3">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2284</w:t>
      </w:r>
    </w:p>
    <w:p w14:paraId="340725AB" w14:textId="77777777" w:rsidR="001613A3" w:rsidRDefault="001613A3">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2284</w:t>
      </w:r>
    </w:p>
    <w:p w14:paraId="113CEF89" w14:textId="77777777" w:rsidR="001613A3" w:rsidRDefault="001613A3">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p>
    <w:p w14:paraId="69BE0926"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A.8.16.53.2</w:t>
      </w:r>
      <w:r>
        <w:rPr>
          <w:rFonts w:asciiTheme="minorHAnsi" w:eastAsiaTheme="minorEastAsia" w:hAnsiTheme="minorHAnsi" w:cstheme="minorBidi"/>
          <w:sz w:val="22"/>
          <w:szCs w:val="22"/>
        </w:rPr>
        <w:tab/>
      </w:r>
      <w:r w:rsidRPr="00FE2B14">
        <w:rPr>
          <w:rFonts w:eastAsia="SimSun"/>
          <w:lang w:eastAsia="zh-CN"/>
        </w:rPr>
        <w:t>Test Requirements</w:t>
      </w:r>
      <w:r>
        <w:tab/>
        <w:t>2288</w:t>
      </w:r>
    </w:p>
    <w:p w14:paraId="3A71E15A" w14:textId="77777777" w:rsidR="001613A3" w:rsidRDefault="001613A3">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2288</w:t>
      </w:r>
    </w:p>
    <w:p w14:paraId="3DDF1EC6" w14:textId="77777777" w:rsidR="001613A3" w:rsidRDefault="001613A3">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2288</w:t>
      </w:r>
    </w:p>
    <w:p w14:paraId="33AC6D0B"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A.8.16.54.2</w:t>
      </w:r>
      <w:r>
        <w:rPr>
          <w:rFonts w:asciiTheme="minorHAnsi" w:eastAsiaTheme="minorEastAsia" w:hAnsiTheme="minorHAnsi" w:cstheme="minorBidi"/>
          <w:sz w:val="22"/>
          <w:szCs w:val="22"/>
        </w:rPr>
        <w:tab/>
      </w:r>
      <w:r w:rsidRPr="00FE2B14">
        <w:rPr>
          <w:rFonts w:eastAsia="SimSun"/>
          <w:lang w:eastAsia="zh-CN"/>
        </w:rPr>
        <w:t>Test Requirements</w:t>
      </w:r>
      <w:r>
        <w:tab/>
        <w:t>2292</w:t>
      </w:r>
    </w:p>
    <w:p w14:paraId="78E01409" w14:textId="77777777" w:rsidR="001613A3" w:rsidRDefault="001613A3">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2292</w:t>
      </w:r>
    </w:p>
    <w:p w14:paraId="476DA3B1" w14:textId="77777777" w:rsidR="001613A3" w:rsidRDefault="001613A3">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2292</w:t>
      </w:r>
    </w:p>
    <w:p w14:paraId="542D920B" w14:textId="77777777" w:rsidR="001613A3" w:rsidRDefault="001613A3">
      <w:pPr>
        <w:pStyle w:val="TOC4"/>
        <w:rPr>
          <w:rFonts w:asciiTheme="minorHAnsi" w:eastAsiaTheme="minorEastAsia" w:hAnsiTheme="minorHAnsi" w:cstheme="minorBidi"/>
          <w:sz w:val="22"/>
          <w:szCs w:val="22"/>
        </w:rPr>
      </w:pPr>
      <w:r w:rsidRPr="00FE2B14">
        <w:rPr>
          <w:snapToGrid w:val="0"/>
        </w:rPr>
        <w:t>A.8.16.55</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2297</w:t>
      </w:r>
    </w:p>
    <w:p w14:paraId="73489A8B" w14:textId="77777777" w:rsidR="001613A3" w:rsidRDefault="001613A3">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2297</w:t>
      </w:r>
    </w:p>
    <w:p w14:paraId="435DAB93" w14:textId="77777777" w:rsidR="001613A3" w:rsidRDefault="001613A3">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2297</w:t>
      </w:r>
    </w:p>
    <w:p w14:paraId="7B8C0196" w14:textId="77777777" w:rsidR="001613A3" w:rsidRDefault="001613A3">
      <w:pPr>
        <w:pStyle w:val="TOC4"/>
        <w:rPr>
          <w:rFonts w:asciiTheme="minorHAnsi" w:eastAsiaTheme="minorEastAsia" w:hAnsiTheme="minorHAnsi" w:cstheme="minorBidi"/>
          <w:sz w:val="22"/>
          <w:szCs w:val="22"/>
        </w:rPr>
      </w:pPr>
      <w:r w:rsidRPr="00FE2B14">
        <w:rPr>
          <w:snapToGrid w:val="0"/>
        </w:rPr>
        <w:t>A.8.16.56</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2302</w:t>
      </w:r>
    </w:p>
    <w:p w14:paraId="4525D9DE" w14:textId="77777777" w:rsidR="001613A3" w:rsidRDefault="001613A3">
      <w:pPr>
        <w:pStyle w:val="TOC3"/>
        <w:rPr>
          <w:rFonts w:asciiTheme="minorHAnsi" w:eastAsiaTheme="minorEastAsia" w:hAnsiTheme="minorHAnsi" w:cstheme="minorBidi"/>
          <w:sz w:val="22"/>
          <w:szCs w:val="22"/>
        </w:rPr>
      </w:pPr>
      <w:r>
        <w:rPr>
          <w:lang w:eastAsia="zh-CN"/>
        </w:rP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2302</w:t>
      </w:r>
    </w:p>
    <w:p w14:paraId="5823F596" w14:textId="77777777" w:rsidR="001613A3" w:rsidRDefault="001613A3">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2302</w:t>
      </w:r>
    </w:p>
    <w:p w14:paraId="76915075" w14:textId="77777777" w:rsidR="001613A3" w:rsidRDefault="001613A3">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2304</w:t>
      </w:r>
    </w:p>
    <w:p w14:paraId="3FC897F5" w14:textId="77777777" w:rsidR="001613A3" w:rsidRDefault="001613A3">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2305</w:t>
      </w:r>
    </w:p>
    <w:p w14:paraId="0D7A6ACC" w14:textId="77777777" w:rsidR="001613A3" w:rsidRDefault="001613A3">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2305</w:t>
      </w:r>
    </w:p>
    <w:p w14:paraId="2C5FD0F4" w14:textId="77777777" w:rsidR="001613A3" w:rsidRDefault="001613A3">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2307</w:t>
      </w:r>
    </w:p>
    <w:p w14:paraId="72DFE6FF" w14:textId="77777777" w:rsidR="001613A3" w:rsidRDefault="001613A3">
      <w:pPr>
        <w:pStyle w:val="TOC3"/>
        <w:rPr>
          <w:rFonts w:asciiTheme="minorHAnsi" w:eastAsiaTheme="minorEastAsia" w:hAnsiTheme="minorHAnsi" w:cstheme="minorBidi"/>
          <w:sz w:val="22"/>
          <w:szCs w:val="22"/>
        </w:rPr>
      </w:pPr>
      <w:r>
        <w:lastRenderedPageBreak/>
        <w:t>A.8.16.59</w:t>
      </w:r>
      <w:r>
        <w:rPr>
          <w:rFonts w:asciiTheme="minorHAnsi" w:eastAsiaTheme="minorEastAsia" w:hAnsiTheme="minorHAnsi" w:cstheme="minorBidi"/>
          <w:sz w:val="22"/>
          <w:szCs w:val="22"/>
        </w:rPr>
        <w:tab/>
      </w:r>
      <w:r>
        <w:t>E-UTRAN PCell in FDD FDD-TDD 4 DL CA activation and deactivation of known SCell in non-DRX</w:t>
      </w:r>
      <w:r>
        <w:tab/>
        <w:t>2308</w:t>
      </w:r>
    </w:p>
    <w:p w14:paraId="12ADB3FC" w14:textId="77777777" w:rsidR="001613A3" w:rsidRDefault="001613A3">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14:paraId="2CDE7B07" w14:textId="77777777" w:rsidR="001613A3" w:rsidRDefault="001613A3">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2311</w:t>
      </w:r>
    </w:p>
    <w:p w14:paraId="6E228306" w14:textId="77777777" w:rsidR="001613A3" w:rsidRDefault="001613A3">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2312</w:t>
      </w:r>
    </w:p>
    <w:p w14:paraId="3D0961F5" w14:textId="77777777" w:rsidR="001613A3" w:rsidRDefault="001613A3">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2312</w:t>
      </w:r>
    </w:p>
    <w:p w14:paraId="2BFFD9AF" w14:textId="77777777" w:rsidR="001613A3" w:rsidRDefault="001613A3">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2315</w:t>
      </w:r>
    </w:p>
    <w:p w14:paraId="114ED4B6" w14:textId="77777777" w:rsidR="001613A3" w:rsidRDefault="001613A3">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2316</w:t>
      </w:r>
    </w:p>
    <w:p w14:paraId="1842FE32" w14:textId="77777777" w:rsidR="001613A3" w:rsidRDefault="001613A3">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2316</w:t>
      </w:r>
    </w:p>
    <w:p w14:paraId="5D1E80DB" w14:textId="77777777" w:rsidR="001613A3" w:rsidRDefault="001613A3">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2319</w:t>
      </w:r>
    </w:p>
    <w:p w14:paraId="76423057" w14:textId="77777777" w:rsidR="001613A3" w:rsidRDefault="001613A3">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2319</w:t>
      </w:r>
    </w:p>
    <w:p w14:paraId="64457130" w14:textId="77777777" w:rsidR="001613A3" w:rsidRDefault="001613A3">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2319</w:t>
      </w:r>
    </w:p>
    <w:p w14:paraId="57143ABE" w14:textId="77777777" w:rsidR="001613A3" w:rsidRDefault="001613A3">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2321</w:t>
      </w:r>
    </w:p>
    <w:p w14:paraId="3E1E71FA" w14:textId="77777777" w:rsidR="001613A3" w:rsidRDefault="001613A3">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2322</w:t>
      </w:r>
    </w:p>
    <w:p w14:paraId="31074D54" w14:textId="77777777" w:rsidR="001613A3" w:rsidRDefault="001613A3">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2322</w:t>
      </w:r>
    </w:p>
    <w:p w14:paraId="002E4A43" w14:textId="77777777" w:rsidR="001613A3" w:rsidRDefault="001613A3">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2325</w:t>
      </w:r>
    </w:p>
    <w:p w14:paraId="0AE3AF67" w14:textId="77777777" w:rsidR="001613A3" w:rsidRDefault="001613A3">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2326</w:t>
      </w:r>
    </w:p>
    <w:p w14:paraId="5BCCCBB3" w14:textId="77777777" w:rsidR="001613A3" w:rsidRDefault="001613A3">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5AAF6C9B" w14:textId="77777777" w:rsidR="001613A3" w:rsidRDefault="001613A3">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2330</w:t>
      </w:r>
    </w:p>
    <w:p w14:paraId="16E65805" w14:textId="77777777" w:rsidR="001613A3" w:rsidRDefault="001613A3">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2330</w:t>
      </w:r>
    </w:p>
    <w:p w14:paraId="1DCB65E6" w14:textId="77777777" w:rsidR="001613A3" w:rsidRDefault="001613A3">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2330</w:t>
      </w:r>
    </w:p>
    <w:p w14:paraId="1F10F73B"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A.8.16.65.2</w:t>
      </w:r>
      <w:r>
        <w:rPr>
          <w:rFonts w:asciiTheme="minorHAnsi" w:eastAsiaTheme="minorEastAsia" w:hAnsiTheme="minorHAnsi" w:cstheme="minorBidi"/>
          <w:sz w:val="22"/>
          <w:szCs w:val="22"/>
        </w:rPr>
        <w:tab/>
      </w:r>
      <w:r w:rsidRPr="00FE2B14">
        <w:rPr>
          <w:rFonts w:eastAsia="SimSun"/>
          <w:lang w:eastAsia="zh-CN"/>
        </w:rPr>
        <w:t>Test Requirements</w:t>
      </w:r>
      <w:r>
        <w:tab/>
        <w:t>2335</w:t>
      </w:r>
    </w:p>
    <w:p w14:paraId="68E961A1" w14:textId="77777777" w:rsidR="001613A3" w:rsidRDefault="001613A3">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2335</w:t>
      </w:r>
    </w:p>
    <w:p w14:paraId="5C535D77" w14:textId="77777777" w:rsidR="001613A3" w:rsidRDefault="001613A3">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0535815D"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A.8.16.66.2</w:t>
      </w:r>
      <w:r>
        <w:rPr>
          <w:rFonts w:asciiTheme="minorHAnsi" w:eastAsiaTheme="minorEastAsia" w:hAnsiTheme="minorHAnsi" w:cstheme="minorBidi"/>
          <w:sz w:val="22"/>
          <w:szCs w:val="22"/>
        </w:rPr>
        <w:tab/>
      </w:r>
      <w:r w:rsidRPr="00FE2B14">
        <w:rPr>
          <w:rFonts w:eastAsia="SimSun"/>
          <w:lang w:eastAsia="zh-CN"/>
        </w:rPr>
        <w:t>Test Requirements</w:t>
      </w:r>
      <w:r>
        <w:tab/>
        <w:t>2340</w:t>
      </w:r>
    </w:p>
    <w:p w14:paraId="70B08C2C" w14:textId="77777777" w:rsidR="001613A3" w:rsidRDefault="001613A3">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2340</w:t>
      </w:r>
    </w:p>
    <w:p w14:paraId="3FFE6773" w14:textId="77777777" w:rsidR="001613A3" w:rsidRDefault="001613A3">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2340</w:t>
      </w:r>
    </w:p>
    <w:p w14:paraId="1DD37D2C" w14:textId="77777777" w:rsidR="001613A3" w:rsidRDefault="001613A3">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2345</w:t>
      </w:r>
    </w:p>
    <w:p w14:paraId="5575C505" w14:textId="77777777" w:rsidR="001613A3" w:rsidRDefault="001613A3">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2345</w:t>
      </w:r>
    </w:p>
    <w:p w14:paraId="221427F6" w14:textId="77777777" w:rsidR="001613A3" w:rsidRDefault="001613A3">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2345</w:t>
      </w:r>
    </w:p>
    <w:p w14:paraId="7A4DC55B" w14:textId="77777777" w:rsidR="001613A3" w:rsidRDefault="001613A3">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2350</w:t>
      </w:r>
    </w:p>
    <w:p w14:paraId="14992EB8" w14:textId="77777777" w:rsidR="001613A3" w:rsidRDefault="001613A3">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2350</w:t>
      </w:r>
    </w:p>
    <w:p w14:paraId="53A209A8" w14:textId="77777777" w:rsidR="001613A3" w:rsidRDefault="001613A3">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2350</w:t>
      </w:r>
    </w:p>
    <w:p w14:paraId="0A595072" w14:textId="77777777" w:rsidR="001613A3" w:rsidRDefault="001613A3">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2353</w:t>
      </w:r>
    </w:p>
    <w:p w14:paraId="1F6FD3CC" w14:textId="77777777" w:rsidR="001613A3" w:rsidRDefault="001613A3">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2353</w:t>
      </w:r>
    </w:p>
    <w:p w14:paraId="201CFD4C" w14:textId="77777777" w:rsidR="001613A3" w:rsidRDefault="001613A3">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2353</w:t>
      </w:r>
    </w:p>
    <w:p w14:paraId="132E0B54" w14:textId="77777777" w:rsidR="001613A3" w:rsidRDefault="001613A3">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2356</w:t>
      </w:r>
    </w:p>
    <w:p w14:paraId="68754A43" w14:textId="77777777" w:rsidR="001613A3" w:rsidRDefault="001613A3">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2356</w:t>
      </w:r>
    </w:p>
    <w:p w14:paraId="76AEE7BE" w14:textId="77777777" w:rsidR="001613A3" w:rsidRDefault="001613A3">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2356</w:t>
      </w:r>
    </w:p>
    <w:p w14:paraId="2EFD6A72" w14:textId="77777777" w:rsidR="001613A3" w:rsidRDefault="001613A3">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2360</w:t>
      </w:r>
    </w:p>
    <w:p w14:paraId="4AE96C28" w14:textId="77777777" w:rsidR="001613A3" w:rsidRDefault="001613A3">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2360</w:t>
      </w:r>
    </w:p>
    <w:p w14:paraId="77E72514" w14:textId="77777777" w:rsidR="001613A3" w:rsidRDefault="001613A3">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2360</w:t>
      </w:r>
    </w:p>
    <w:p w14:paraId="79865557" w14:textId="77777777" w:rsidR="001613A3" w:rsidRDefault="001613A3">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2364</w:t>
      </w:r>
    </w:p>
    <w:p w14:paraId="3184EC28" w14:textId="77777777" w:rsidR="001613A3" w:rsidRDefault="001613A3">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2364</w:t>
      </w:r>
    </w:p>
    <w:p w14:paraId="5364969E" w14:textId="77777777" w:rsidR="001613A3" w:rsidRDefault="001613A3">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2364</w:t>
      </w:r>
    </w:p>
    <w:p w14:paraId="54F30E4E" w14:textId="77777777" w:rsidR="001613A3" w:rsidRDefault="001613A3">
      <w:pPr>
        <w:pStyle w:val="TOC4"/>
        <w:rPr>
          <w:rFonts w:asciiTheme="minorHAnsi" w:eastAsiaTheme="minorEastAsia" w:hAnsiTheme="minorHAnsi" w:cstheme="minorBidi"/>
          <w:sz w:val="22"/>
          <w:szCs w:val="22"/>
        </w:rPr>
      </w:pPr>
      <w:r w:rsidRPr="00FE2B14">
        <w:rPr>
          <w:snapToGrid w:val="0"/>
        </w:rPr>
        <w:t>A.8.16.73</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2369</w:t>
      </w:r>
    </w:p>
    <w:p w14:paraId="0B789730" w14:textId="77777777" w:rsidR="001613A3" w:rsidRDefault="001613A3">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2369</w:t>
      </w:r>
    </w:p>
    <w:p w14:paraId="2C4CBF8A" w14:textId="77777777" w:rsidR="001613A3" w:rsidRDefault="001613A3">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2369</w:t>
      </w:r>
    </w:p>
    <w:p w14:paraId="175CE654" w14:textId="77777777" w:rsidR="001613A3" w:rsidRDefault="001613A3">
      <w:pPr>
        <w:pStyle w:val="TOC4"/>
        <w:rPr>
          <w:rFonts w:asciiTheme="minorHAnsi" w:eastAsiaTheme="minorEastAsia" w:hAnsiTheme="minorHAnsi" w:cstheme="minorBidi"/>
          <w:sz w:val="22"/>
          <w:szCs w:val="22"/>
        </w:rPr>
      </w:pPr>
      <w:r w:rsidRPr="00FE2B14">
        <w:rPr>
          <w:snapToGrid w:val="0"/>
        </w:rPr>
        <w:t>A.8.16.74</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2374</w:t>
      </w:r>
    </w:p>
    <w:p w14:paraId="61FCEC25" w14:textId="77777777" w:rsidR="001613A3" w:rsidRDefault="001613A3">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2374</w:t>
      </w:r>
    </w:p>
    <w:p w14:paraId="3EFC3A28" w14:textId="77777777" w:rsidR="001613A3" w:rsidRDefault="001613A3">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2374</w:t>
      </w:r>
    </w:p>
    <w:p w14:paraId="6D4FEDE4" w14:textId="77777777" w:rsidR="001613A3" w:rsidRDefault="001613A3">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2379</w:t>
      </w:r>
    </w:p>
    <w:p w14:paraId="2E662A1B" w14:textId="77777777" w:rsidR="001613A3" w:rsidRDefault="001613A3">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2379</w:t>
      </w:r>
    </w:p>
    <w:p w14:paraId="206A2567" w14:textId="77777777" w:rsidR="001613A3" w:rsidRDefault="001613A3">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2329A0DC" w14:textId="77777777" w:rsidR="001613A3" w:rsidRDefault="001613A3">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2384</w:t>
      </w:r>
    </w:p>
    <w:p w14:paraId="0F0CD37E" w14:textId="77777777" w:rsidR="001613A3" w:rsidRDefault="001613A3">
      <w:pPr>
        <w:pStyle w:val="TOC3"/>
        <w:rPr>
          <w:rFonts w:asciiTheme="minorHAnsi" w:eastAsiaTheme="minorEastAsia" w:hAnsiTheme="minorHAnsi" w:cstheme="minorBidi"/>
          <w:sz w:val="22"/>
          <w:szCs w:val="22"/>
        </w:rPr>
      </w:pPr>
      <w:r>
        <w:rPr>
          <w:lang w:eastAsia="zh-CN"/>
        </w:rPr>
        <w:lastRenderedPageBreak/>
        <w:t>A.8.16.77</w:t>
      </w:r>
      <w:r>
        <w:rPr>
          <w:rFonts w:asciiTheme="minorHAnsi" w:eastAsiaTheme="minorEastAsia" w:hAnsiTheme="minorHAnsi" w:cstheme="minorBidi"/>
          <w:sz w:val="22"/>
          <w:szCs w:val="22"/>
        </w:rPr>
        <w:tab/>
      </w:r>
      <w:r>
        <w:rPr>
          <w:lang w:eastAsia="zh-CN"/>
        </w:rPr>
        <w:t>5 DL FDD CA activation and deactivation of know SCell in non-DRX</w:t>
      </w:r>
      <w:r>
        <w:tab/>
        <w:t>2384</w:t>
      </w:r>
    </w:p>
    <w:p w14:paraId="7A1A4BC2" w14:textId="77777777" w:rsidR="001613A3" w:rsidRDefault="001613A3">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2384</w:t>
      </w:r>
    </w:p>
    <w:p w14:paraId="5DD93A26" w14:textId="77777777" w:rsidR="001613A3" w:rsidRDefault="001613A3">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2387</w:t>
      </w:r>
    </w:p>
    <w:p w14:paraId="7198BA90" w14:textId="77777777" w:rsidR="001613A3" w:rsidRDefault="001613A3">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2387</w:t>
      </w:r>
    </w:p>
    <w:p w14:paraId="0B3A22B2" w14:textId="77777777" w:rsidR="001613A3" w:rsidRDefault="001613A3">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2387</w:t>
      </w:r>
    </w:p>
    <w:p w14:paraId="5051CE38" w14:textId="77777777" w:rsidR="001613A3" w:rsidRDefault="001613A3">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2390</w:t>
      </w:r>
    </w:p>
    <w:p w14:paraId="6D612617" w14:textId="77777777" w:rsidR="001613A3" w:rsidRDefault="001613A3">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2391</w:t>
      </w:r>
    </w:p>
    <w:p w14:paraId="42FF21D6" w14:textId="77777777" w:rsidR="001613A3" w:rsidRDefault="001613A3">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2391</w:t>
      </w:r>
    </w:p>
    <w:p w14:paraId="50C1F4B8" w14:textId="77777777" w:rsidR="001613A3" w:rsidRDefault="001613A3">
      <w:pPr>
        <w:pStyle w:val="TOC4"/>
        <w:rPr>
          <w:rFonts w:asciiTheme="minorHAnsi" w:eastAsiaTheme="minorEastAsia" w:hAnsiTheme="minorHAnsi" w:cstheme="minorBidi"/>
          <w:sz w:val="22"/>
          <w:szCs w:val="22"/>
        </w:rPr>
      </w:pPr>
      <w:r w:rsidRPr="00FE2B14">
        <w:rPr>
          <w:snapToGrid w:val="0"/>
        </w:rPr>
        <w:t>A.8.16.79</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2396</w:t>
      </w:r>
    </w:p>
    <w:p w14:paraId="3BD618DA" w14:textId="77777777" w:rsidR="001613A3" w:rsidRDefault="001613A3">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2396</w:t>
      </w:r>
    </w:p>
    <w:p w14:paraId="1F842D27" w14:textId="77777777" w:rsidR="001613A3" w:rsidRDefault="001613A3">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2396</w:t>
      </w:r>
    </w:p>
    <w:p w14:paraId="2CC4EF5C" w14:textId="77777777" w:rsidR="001613A3" w:rsidRDefault="001613A3">
      <w:pPr>
        <w:pStyle w:val="TOC4"/>
        <w:rPr>
          <w:rFonts w:asciiTheme="minorHAnsi" w:eastAsiaTheme="minorEastAsia" w:hAnsiTheme="minorHAnsi" w:cstheme="minorBidi"/>
          <w:sz w:val="22"/>
          <w:szCs w:val="22"/>
        </w:rPr>
      </w:pPr>
      <w:r w:rsidRPr="00FE2B14">
        <w:rPr>
          <w:snapToGrid w:val="0"/>
        </w:rPr>
        <w:t>A.8.16.80</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2401</w:t>
      </w:r>
    </w:p>
    <w:p w14:paraId="1A1F6D1F" w14:textId="77777777" w:rsidR="001613A3" w:rsidRDefault="001613A3">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2401</w:t>
      </w:r>
    </w:p>
    <w:p w14:paraId="42AA09CA" w14:textId="77777777" w:rsidR="001613A3" w:rsidRDefault="001613A3">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2401</w:t>
      </w:r>
    </w:p>
    <w:p w14:paraId="104667D2" w14:textId="77777777" w:rsidR="001613A3" w:rsidRDefault="001613A3">
      <w:pPr>
        <w:pStyle w:val="TOC4"/>
        <w:rPr>
          <w:rFonts w:asciiTheme="minorHAnsi" w:eastAsiaTheme="minorEastAsia" w:hAnsiTheme="minorHAnsi" w:cstheme="minorBidi"/>
          <w:sz w:val="22"/>
          <w:szCs w:val="22"/>
        </w:rPr>
      </w:pPr>
      <w:r w:rsidRPr="00FE2B14">
        <w:rPr>
          <w:snapToGrid w:val="0"/>
        </w:rPr>
        <w:t>A.8.16.81</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2406</w:t>
      </w:r>
    </w:p>
    <w:p w14:paraId="7809AA2B" w14:textId="77777777" w:rsidR="001613A3" w:rsidRDefault="001613A3">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2406</w:t>
      </w:r>
    </w:p>
    <w:p w14:paraId="25D22D62" w14:textId="77777777" w:rsidR="001613A3" w:rsidRDefault="001613A3">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2406</w:t>
      </w:r>
    </w:p>
    <w:p w14:paraId="0B23C286" w14:textId="77777777" w:rsidR="001613A3" w:rsidRDefault="001613A3">
      <w:pPr>
        <w:pStyle w:val="TOC4"/>
        <w:rPr>
          <w:rFonts w:asciiTheme="minorHAnsi" w:eastAsiaTheme="minorEastAsia" w:hAnsiTheme="minorHAnsi" w:cstheme="minorBidi"/>
          <w:sz w:val="22"/>
          <w:szCs w:val="22"/>
        </w:rPr>
      </w:pPr>
      <w:r w:rsidRPr="00FE2B14">
        <w:rPr>
          <w:snapToGrid w:val="0"/>
        </w:rPr>
        <w:t>A.8.16.82</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2411</w:t>
      </w:r>
    </w:p>
    <w:p w14:paraId="75EA51D0" w14:textId="77777777" w:rsidR="001613A3" w:rsidRDefault="001613A3">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2411</w:t>
      </w:r>
    </w:p>
    <w:p w14:paraId="39518F2D" w14:textId="77777777" w:rsidR="001613A3" w:rsidRDefault="001613A3">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2411</w:t>
      </w:r>
    </w:p>
    <w:p w14:paraId="08EE7982"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A.8.16.83.2</w:t>
      </w:r>
      <w:r>
        <w:rPr>
          <w:rFonts w:asciiTheme="minorHAnsi" w:eastAsiaTheme="minorEastAsia" w:hAnsiTheme="minorHAnsi" w:cstheme="minorBidi"/>
          <w:sz w:val="22"/>
          <w:szCs w:val="22"/>
        </w:rPr>
        <w:tab/>
      </w:r>
      <w:r w:rsidRPr="00FE2B14">
        <w:rPr>
          <w:rFonts w:eastAsia="SimSun"/>
          <w:lang w:eastAsia="zh-CN"/>
        </w:rPr>
        <w:t>Test Requirements</w:t>
      </w:r>
      <w:r>
        <w:tab/>
        <w:t>2416</w:t>
      </w:r>
    </w:p>
    <w:p w14:paraId="3FB820A1" w14:textId="77777777" w:rsidR="001613A3" w:rsidRDefault="001613A3">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2416</w:t>
      </w:r>
    </w:p>
    <w:p w14:paraId="15C8A75E" w14:textId="77777777" w:rsidR="001613A3" w:rsidRDefault="001613A3">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2416</w:t>
      </w:r>
    </w:p>
    <w:p w14:paraId="4DC983AF" w14:textId="77777777" w:rsidR="001613A3" w:rsidRDefault="001613A3">
      <w:pPr>
        <w:pStyle w:val="TOC4"/>
        <w:rPr>
          <w:rFonts w:asciiTheme="minorHAnsi" w:eastAsiaTheme="minorEastAsia" w:hAnsiTheme="minorHAnsi" w:cstheme="minorBidi"/>
          <w:sz w:val="22"/>
          <w:szCs w:val="22"/>
        </w:rPr>
      </w:pPr>
      <w:r w:rsidRPr="00FE2B14">
        <w:rPr>
          <w:snapToGrid w:val="0"/>
        </w:rPr>
        <w:t>A.8.16.84</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2422</w:t>
      </w:r>
    </w:p>
    <w:p w14:paraId="46CDB5CD" w14:textId="77777777" w:rsidR="001613A3" w:rsidRDefault="001613A3">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2422</w:t>
      </w:r>
    </w:p>
    <w:p w14:paraId="5CC46285" w14:textId="77777777" w:rsidR="001613A3" w:rsidRDefault="001613A3">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2422</w:t>
      </w:r>
    </w:p>
    <w:p w14:paraId="75047B7A" w14:textId="77777777" w:rsidR="001613A3" w:rsidRDefault="001613A3">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2425</w:t>
      </w:r>
    </w:p>
    <w:p w14:paraId="4801FE7E" w14:textId="77777777" w:rsidR="001613A3" w:rsidRDefault="001613A3">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2425</w:t>
      </w:r>
    </w:p>
    <w:p w14:paraId="0F8CF554" w14:textId="77777777" w:rsidR="001613A3" w:rsidRDefault="001613A3">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2425</w:t>
      </w:r>
    </w:p>
    <w:p w14:paraId="2DAC4AEB" w14:textId="77777777" w:rsidR="001613A3" w:rsidRDefault="001613A3">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2428</w:t>
      </w:r>
    </w:p>
    <w:p w14:paraId="45C2E413" w14:textId="77777777" w:rsidR="001613A3" w:rsidRDefault="001613A3">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2428</w:t>
      </w:r>
    </w:p>
    <w:p w14:paraId="60B48A69" w14:textId="77777777" w:rsidR="001613A3" w:rsidRDefault="001613A3">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2428</w:t>
      </w:r>
    </w:p>
    <w:p w14:paraId="092ED25D"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A.8.16.87.2</w:t>
      </w:r>
      <w:r>
        <w:rPr>
          <w:rFonts w:asciiTheme="minorHAnsi" w:eastAsiaTheme="minorEastAsia" w:hAnsiTheme="minorHAnsi" w:cstheme="minorBidi"/>
          <w:sz w:val="22"/>
          <w:szCs w:val="22"/>
        </w:rPr>
        <w:tab/>
      </w:r>
      <w:r w:rsidRPr="00FE2B14">
        <w:rPr>
          <w:rFonts w:eastAsia="SimSun"/>
          <w:lang w:eastAsia="zh-CN"/>
        </w:rPr>
        <w:t>Test Requirements</w:t>
      </w:r>
      <w:r>
        <w:tab/>
        <w:t>2433</w:t>
      </w:r>
    </w:p>
    <w:p w14:paraId="6448E2B2" w14:textId="77777777" w:rsidR="001613A3" w:rsidRDefault="001613A3">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FE2B14">
        <w:rPr>
          <w:rFonts w:cs="Arial"/>
          <w:lang w:eastAsia="ja-JP"/>
        </w:rPr>
        <w:t>4 DL CA Event Triggered Reporting on Deactivated SCell with PCell and SCell Interruptions in Non-DRX with generic duplex modes</w:t>
      </w:r>
      <w:r>
        <w:tab/>
        <w:t>2433</w:t>
      </w:r>
    </w:p>
    <w:p w14:paraId="5B2DA73F" w14:textId="77777777" w:rsidR="001613A3" w:rsidRDefault="001613A3">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2433</w:t>
      </w:r>
    </w:p>
    <w:p w14:paraId="0175FAE6" w14:textId="77777777" w:rsidR="001613A3" w:rsidRDefault="001613A3">
      <w:pPr>
        <w:pStyle w:val="TOC4"/>
        <w:rPr>
          <w:rFonts w:asciiTheme="minorHAnsi" w:eastAsiaTheme="minorEastAsia" w:hAnsiTheme="minorHAnsi" w:cstheme="minorBidi"/>
          <w:sz w:val="22"/>
          <w:szCs w:val="22"/>
        </w:rPr>
      </w:pPr>
      <w:r w:rsidRPr="00FE2B14">
        <w:rPr>
          <w:snapToGrid w:val="0"/>
        </w:rPr>
        <w:t>A.8.16.88</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2441</w:t>
      </w:r>
    </w:p>
    <w:p w14:paraId="26270952" w14:textId="77777777" w:rsidR="001613A3" w:rsidRDefault="001613A3">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2441</w:t>
      </w:r>
    </w:p>
    <w:p w14:paraId="429D585F" w14:textId="77777777" w:rsidR="001613A3" w:rsidRDefault="001613A3">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2441</w:t>
      </w:r>
    </w:p>
    <w:p w14:paraId="295401BA" w14:textId="77777777" w:rsidR="001613A3" w:rsidRDefault="001613A3">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2446</w:t>
      </w:r>
    </w:p>
    <w:p w14:paraId="16D30A33" w14:textId="77777777" w:rsidR="001613A3" w:rsidRDefault="001613A3">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2446</w:t>
      </w:r>
    </w:p>
    <w:p w14:paraId="393B00E6" w14:textId="77777777" w:rsidR="001613A3" w:rsidRDefault="001613A3">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2446</w:t>
      </w:r>
    </w:p>
    <w:p w14:paraId="279E3E24" w14:textId="77777777" w:rsidR="001613A3" w:rsidRDefault="001613A3">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2451</w:t>
      </w:r>
    </w:p>
    <w:p w14:paraId="7CC2A299" w14:textId="77777777" w:rsidR="001613A3" w:rsidRDefault="001613A3">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2451</w:t>
      </w:r>
    </w:p>
    <w:p w14:paraId="51E4B846" w14:textId="77777777" w:rsidR="001613A3" w:rsidRDefault="001613A3">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2451</w:t>
      </w:r>
    </w:p>
    <w:p w14:paraId="4E7E3676"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A.8.16.91.2</w:t>
      </w:r>
      <w:r>
        <w:rPr>
          <w:rFonts w:asciiTheme="minorHAnsi" w:eastAsiaTheme="minorEastAsia" w:hAnsiTheme="minorHAnsi" w:cstheme="minorBidi"/>
          <w:sz w:val="22"/>
          <w:szCs w:val="22"/>
        </w:rPr>
        <w:tab/>
      </w:r>
      <w:r w:rsidRPr="00FE2B14">
        <w:rPr>
          <w:rFonts w:eastAsia="SimSun"/>
          <w:lang w:eastAsia="zh-CN"/>
        </w:rPr>
        <w:t>Test Requirements</w:t>
      </w:r>
      <w:r>
        <w:tab/>
        <w:t>2457</w:t>
      </w:r>
    </w:p>
    <w:p w14:paraId="5AFC2F52" w14:textId="77777777" w:rsidR="001613A3" w:rsidRDefault="001613A3">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2457</w:t>
      </w:r>
    </w:p>
    <w:p w14:paraId="17B0508E" w14:textId="77777777" w:rsidR="001613A3" w:rsidRDefault="001613A3">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2457</w:t>
      </w:r>
    </w:p>
    <w:p w14:paraId="620F2369" w14:textId="77777777" w:rsidR="001613A3" w:rsidRDefault="001613A3">
      <w:pPr>
        <w:pStyle w:val="TOC4"/>
        <w:rPr>
          <w:rFonts w:asciiTheme="minorHAnsi" w:eastAsiaTheme="minorEastAsia" w:hAnsiTheme="minorHAnsi" w:cstheme="minorBidi"/>
          <w:sz w:val="22"/>
          <w:szCs w:val="22"/>
        </w:rPr>
      </w:pPr>
      <w:r w:rsidRPr="00FE2B14">
        <w:rPr>
          <w:snapToGrid w:val="0"/>
        </w:rPr>
        <w:t>A.8.16.92</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2465</w:t>
      </w:r>
    </w:p>
    <w:p w14:paraId="79CE6C73" w14:textId="77777777" w:rsidR="001613A3" w:rsidRDefault="001613A3">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2465</w:t>
      </w:r>
    </w:p>
    <w:p w14:paraId="7F237AE6" w14:textId="77777777" w:rsidR="001613A3" w:rsidRDefault="001613A3">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2465</w:t>
      </w:r>
    </w:p>
    <w:p w14:paraId="0F2EC4F7" w14:textId="77777777" w:rsidR="001613A3" w:rsidRDefault="001613A3">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2470</w:t>
      </w:r>
    </w:p>
    <w:p w14:paraId="1046F181" w14:textId="77777777" w:rsidR="001613A3" w:rsidRDefault="001613A3">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2470</w:t>
      </w:r>
    </w:p>
    <w:p w14:paraId="0CAB9711" w14:textId="77777777" w:rsidR="001613A3" w:rsidRDefault="001613A3">
      <w:pPr>
        <w:pStyle w:val="TOC4"/>
        <w:rPr>
          <w:rFonts w:asciiTheme="minorHAnsi" w:eastAsiaTheme="minorEastAsia" w:hAnsiTheme="minorHAnsi" w:cstheme="minorBidi"/>
          <w:sz w:val="22"/>
          <w:szCs w:val="22"/>
        </w:rPr>
      </w:pPr>
      <w:r>
        <w:lastRenderedPageBreak/>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2470</w:t>
      </w:r>
    </w:p>
    <w:p w14:paraId="2DCF194E" w14:textId="77777777" w:rsidR="001613A3" w:rsidRDefault="001613A3">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2475</w:t>
      </w:r>
    </w:p>
    <w:p w14:paraId="7D0A8CAA" w14:textId="77777777" w:rsidR="001613A3" w:rsidRDefault="001613A3">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2475</w:t>
      </w:r>
    </w:p>
    <w:p w14:paraId="18C352F7" w14:textId="77777777" w:rsidR="001613A3" w:rsidRDefault="001613A3">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2475</w:t>
      </w:r>
    </w:p>
    <w:p w14:paraId="1852954A" w14:textId="77777777" w:rsidR="001613A3" w:rsidRDefault="001613A3">
      <w:pPr>
        <w:pStyle w:val="TOC4"/>
        <w:rPr>
          <w:rFonts w:asciiTheme="minorHAnsi" w:eastAsiaTheme="minorEastAsia" w:hAnsiTheme="minorHAnsi" w:cstheme="minorBidi"/>
          <w:sz w:val="22"/>
          <w:szCs w:val="22"/>
        </w:rPr>
      </w:pPr>
      <w:r>
        <w:rPr>
          <w:lang w:eastAsia="zh-CN"/>
        </w:rPr>
        <w:t>A.8.16.95.2</w:t>
      </w:r>
      <w:r>
        <w:rPr>
          <w:rFonts w:asciiTheme="minorHAnsi" w:eastAsiaTheme="minorEastAsia" w:hAnsiTheme="minorHAnsi" w:cstheme="minorBidi"/>
          <w:sz w:val="22"/>
          <w:szCs w:val="22"/>
        </w:rPr>
        <w:tab/>
      </w:r>
      <w:r>
        <w:rPr>
          <w:lang w:eastAsia="zh-CN"/>
        </w:rPr>
        <w:t>Test Requirements</w:t>
      </w:r>
      <w:r>
        <w:tab/>
        <w:t>2483</w:t>
      </w:r>
    </w:p>
    <w:p w14:paraId="3335FD44" w14:textId="77777777" w:rsidR="001613A3" w:rsidRDefault="001613A3">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2483</w:t>
      </w:r>
    </w:p>
    <w:p w14:paraId="3941FB30" w14:textId="77777777" w:rsidR="001613A3" w:rsidRDefault="001613A3">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2483</w:t>
      </w:r>
    </w:p>
    <w:p w14:paraId="334E1FFA" w14:textId="77777777" w:rsidR="001613A3" w:rsidRDefault="001613A3">
      <w:pPr>
        <w:pStyle w:val="TOC4"/>
        <w:rPr>
          <w:rFonts w:asciiTheme="minorHAnsi" w:eastAsiaTheme="minorEastAsia" w:hAnsiTheme="minorHAnsi" w:cstheme="minorBidi"/>
          <w:sz w:val="22"/>
          <w:szCs w:val="22"/>
        </w:rPr>
      </w:pPr>
      <w:r w:rsidRPr="00FE2B14">
        <w:rPr>
          <w:snapToGrid w:val="0"/>
        </w:rPr>
        <w:t>A.8.16.96</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2490</w:t>
      </w:r>
    </w:p>
    <w:p w14:paraId="572D94DB" w14:textId="77777777" w:rsidR="001613A3" w:rsidRDefault="001613A3">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2490</w:t>
      </w:r>
    </w:p>
    <w:p w14:paraId="0AB48A00" w14:textId="77777777" w:rsidR="001613A3" w:rsidRDefault="001613A3">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2490</w:t>
      </w:r>
    </w:p>
    <w:p w14:paraId="4B1EDFD1" w14:textId="77777777" w:rsidR="001613A3" w:rsidRDefault="001613A3">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2495</w:t>
      </w:r>
    </w:p>
    <w:p w14:paraId="7A7D2924" w14:textId="77777777" w:rsidR="001613A3" w:rsidRDefault="001613A3">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2495</w:t>
      </w:r>
    </w:p>
    <w:p w14:paraId="2EA05093" w14:textId="77777777" w:rsidR="001613A3" w:rsidRDefault="001613A3">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2495</w:t>
      </w:r>
    </w:p>
    <w:p w14:paraId="573FF30A" w14:textId="77777777" w:rsidR="001613A3" w:rsidRDefault="001613A3">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2501</w:t>
      </w:r>
    </w:p>
    <w:p w14:paraId="4B5BA617" w14:textId="77777777" w:rsidR="001613A3" w:rsidRDefault="001613A3">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2501</w:t>
      </w:r>
    </w:p>
    <w:p w14:paraId="15FFA9EF" w14:textId="77777777" w:rsidR="001613A3" w:rsidRDefault="001613A3">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2501</w:t>
      </w:r>
    </w:p>
    <w:p w14:paraId="0C26E6AE" w14:textId="77777777" w:rsidR="001613A3" w:rsidRDefault="001613A3">
      <w:pPr>
        <w:pStyle w:val="TOC4"/>
        <w:rPr>
          <w:rFonts w:asciiTheme="minorHAnsi" w:eastAsiaTheme="minorEastAsia" w:hAnsiTheme="minorHAnsi" w:cstheme="minorBidi"/>
          <w:sz w:val="22"/>
          <w:szCs w:val="22"/>
        </w:rPr>
      </w:pPr>
      <w:r>
        <w:rPr>
          <w:lang w:eastAsia="zh-CN"/>
        </w:rPr>
        <w:t>A.8.16.99.2</w:t>
      </w:r>
      <w:r>
        <w:rPr>
          <w:rFonts w:asciiTheme="minorHAnsi" w:eastAsiaTheme="minorEastAsia" w:hAnsiTheme="minorHAnsi" w:cstheme="minorBidi"/>
          <w:sz w:val="22"/>
          <w:szCs w:val="22"/>
        </w:rPr>
        <w:tab/>
      </w:r>
      <w:r>
        <w:rPr>
          <w:lang w:eastAsia="zh-CN"/>
        </w:rPr>
        <w:t>Test Requirements</w:t>
      </w:r>
      <w:r>
        <w:tab/>
        <w:t>2508</w:t>
      </w:r>
    </w:p>
    <w:p w14:paraId="4B6C652C" w14:textId="77777777" w:rsidR="001613A3" w:rsidRDefault="001613A3">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2508</w:t>
      </w:r>
    </w:p>
    <w:p w14:paraId="18721929" w14:textId="77777777" w:rsidR="001613A3" w:rsidRDefault="001613A3">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2508</w:t>
      </w:r>
    </w:p>
    <w:p w14:paraId="6C3BFB01" w14:textId="77777777" w:rsidR="001613A3" w:rsidRDefault="001613A3">
      <w:pPr>
        <w:pStyle w:val="TOC4"/>
        <w:rPr>
          <w:rFonts w:asciiTheme="minorHAnsi" w:eastAsiaTheme="minorEastAsia" w:hAnsiTheme="minorHAnsi" w:cstheme="minorBidi"/>
          <w:sz w:val="22"/>
          <w:szCs w:val="22"/>
        </w:rPr>
      </w:pPr>
      <w:r w:rsidRPr="00FE2B14">
        <w:rPr>
          <w:snapToGrid w:val="0"/>
        </w:rPr>
        <w:t>A.8.16.100</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2516</w:t>
      </w:r>
    </w:p>
    <w:p w14:paraId="54194FA5" w14:textId="77777777" w:rsidR="001613A3" w:rsidRDefault="001613A3">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2516</w:t>
      </w:r>
    </w:p>
    <w:p w14:paraId="6A115790" w14:textId="77777777" w:rsidR="001613A3" w:rsidRDefault="001613A3">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2516</w:t>
      </w:r>
    </w:p>
    <w:p w14:paraId="36591B5C" w14:textId="77777777" w:rsidR="001613A3" w:rsidRDefault="001613A3">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2523</w:t>
      </w:r>
    </w:p>
    <w:p w14:paraId="137B6F6B" w14:textId="77777777" w:rsidR="001613A3" w:rsidRDefault="001613A3">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2523</w:t>
      </w:r>
    </w:p>
    <w:p w14:paraId="016E0AEE" w14:textId="77777777" w:rsidR="001613A3" w:rsidRDefault="001613A3">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2523</w:t>
      </w:r>
    </w:p>
    <w:p w14:paraId="75A602A2" w14:textId="77777777" w:rsidR="001613A3" w:rsidRDefault="001613A3">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2531</w:t>
      </w:r>
    </w:p>
    <w:p w14:paraId="7CBFE734" w14:textId="77777777" w:rsidR="001613A3" w:rsidRDefault="001613A3">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2531</w:t>
      </w:r>
    </w:p>
    <w:p w14:paraId="69159FE9" w14:textId="77777777" w:rsidR="001613A3" w:rsidRDefault="001613A3">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2531</w:t>
      </w:r>
    </w:p>
    <w:p w14:paraId="7DA4AEBE" w14:textId="77777777" w:rsidR="001613A3" w:rsidRDefault="001613A3">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2535</w:t>
      </w:r>
    </w:p>
    <w:p w14:paraId="31D0ADF4" w14:textId="77777777" w:rsidR="001613A3" w:rsidRDefault="001613A3">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2536</w:t>
      </w:r>
    </w:p>
    <w:p w14:paraId="2DAE3818" w14:textId="77777777" w:rsidR="001613A3" w:rsidRDefault="001613A3">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2536</w:t>
      </w:r>
    </w:p>
    <w:p w14:paraId="0FAAAB04" w14:textId="77777777" w:rsidR="001613A3" w:rsidRDefault="001613A3">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2539</w:t>
      </w:r>
    </w:p>
    <w:p w14:paraId="216F7812" w14:textId="77777777" w:rsidR="001613A3" w:rsidRDefault="001613A3">
      <w:pPr>
        <w:pStyle w:val="TOC3"/>
        <w:rPr>
          <w:rFonts w:asciiTheme="minorHAnsi" w:eastAsiaTheme="minorEastAsia" w:hAnsiTheme="minorHAnsi" w:cstheme="minorBidi"/>
          <w:sz w:val="22"/>
          <w:szCs w:val="22"/>
        </w:rPr>
      </w:pPr>
      <w:r w:rsidRPr="00FE2B14">
        <w:rPr>
          <w:rFonts w:eastAsia="MS Mincho"/>
        </w:rPr>
        <w:t>A.8.16.105</w:t>
      </w:r>
      <w:r>
        <w:rPr>
          <w:rFonts w:asciiTheme="minorHAnsi" w:eastAsiaTheme="minorEastAsia" w:hAnsiTheme="minorHAnsi" w:cstheme="minorBidi"/>
          <w:sz w:val="22"/>
          <w:szCs w:val="22"/>
        </w:rPr>
        <w:tab/>
      </w:r>
      <w:r w:rsidRPr="00FE2B14">
        <w:rPr>
          <w:rFonts w:eastAsia="MS Mincho"/>
        </w:rPr>
        <w:t>Idle Mode measurements of inter-frequency CA candidate cells for early reporting</w:t>
      </w:r>
      <w:r>
        <w:tab/>
        <w:t>2540</w:t>
      </w:r>
    </w:p>
    <w:p w14:paraId="4C5E062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A.8.16.105.1</w:t>
      </w:r>
      <w:r>
        <w:rPr>
          <w:rFonts w:asciiTheme="minorHAnsi" w:eastAsiaTheme="minorEastAsia" w:hAnsiTheme="minorHAnsi" w:cstheme="minorBidi"/>
          <w:sz w:val="22"/>
          <w:szCs w:val="22"/>
        </w:rPr>
        <w:tab/>
      </w:r>
      <w:r w:rsidRPr="00FE2B14">
        <w:rPr>
          <w:snapToGrid w:val="0"/>
          <w:lang w:eastAsia="zh-CN"/>
        </w:rPr>
        <w:t>Test Purpose and Environment</w:t>
      </w:r>
      <w:r>
        <w:tab/>
        <w:t>2540</w:t>
      </w:r>
    </w:p>
    <w:p w14:paraId="4E200307" w14:textId="77777777" w:rsidR="001613A3" w:rsidRDefault="001613A3">
      <w:pPr>
        <w:pStyle w:val="TOC4"/>
        <w:rPr>
          <w:rFonts w:asciiTheme="minorHAnsi" w:eastAsiaTheme="minorEastAsia" w:hAnsiTheme="minorHAnsi" w:cstheme="minorBidi"/>
          <w:sz w:val="22"/>
          <w:szCs w:val="22"/>
        </w:rPr>
      </w:pPr>
      <w:r w:rsidRPr="00FE2B14">
        <w:rPr>
          <w:snapToGrid w:val="0"/>
        </w:rPr>
        <w:t>A.</w:t>
      </w:r>
      <w:r>
        <w:t>8.16.105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2544</w:t>
      </w:r>
    </w:p>
    <w:p w14:paraId="3D210819" w14:textId="77777777" w:rsidR="001613A3" w:rsidRDefault="001613A3">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2545</w:t>
      </w:r>
    </w:p>
    <w:p w14:paraId="374077C8" w14:textId="77777777" w:rsidR="001613A3" w:rsidRDefault="001613A3">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2545</w:t>
      </w:r>
    </w:p>
    <w:p w14:paraId="3F3FFF2F" w14:textId="77777777" w:rsidR="001613A3" w:rsidRDefault="001613A3">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2548</w:t>
      </w:r>
    </w:p>
    <w:p w14:paraId="152D8B83" w14:textId="77777777" w:rsidR="001613A3" w:rsidRDefault="001613A3">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2548</w:t>
      </w:r>
    </w:p>
    <w:p w14:paraId="0F4DE77A" w14:textId="77777777" w:rsidR="001613A3" w:rsidRDefault="001613A3">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2548</w:t>
      </w:r>
    </w:p>
    <w:p w14:paraId="3AB5E05A" w14:textId="77777777" w:rsidR="001613A3" w:rsidRDefault="001613A3">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2548</w:t>
      </w:r>
    </w:p>
    <w:p w14:paraId="6E6CBCE7" w14:textId="77777777" w:rsidR="001613A3" w:rsidRDefault="001613A3">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2554</w:t>
      </w:r>
    </w:p>
    <w:p w14:paraId="5C97CC72" w14:textId="77777777" w:rsidR="001613A3" w:rsidRDefault="001613A3">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2554</w:t>
      </w:r>
    </w:p>
    <w:p w14:paraId="468B2C39" w14:textId="77777777" w:rsidR="001613A3" w:rsidRDefault="001613A3">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2554</w:t>
      </w:r>
    </w:p>
    <w:p w14:paraId="642C5561" w14:textId="77777777" w:rsidR="001613A3" w:rsidRDefault="001613A3">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2560</w:t>
      </w:r>
    </w:p>
    <w:p w14:paraId="13D45FCE" w14:textId="77777777" w:rsidR="001613A3" w:rsidRDefault="001613A3">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2560</w:t>
      </w:r>
    </w:p>
    <w:p w14:paraId="556C1516" w14:textId="77777777" w:rsidR="001613A3" w:rsidRDefault="001613A3">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2560</w:t>
      </w:r>
    </w:p>
    <w:p w14:paraId="2E71D020" w14:textId="77777777" w:rsidR="001613A3" w:rsidRDefault="001613A3">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2561</w:t>
      </w:r>
    </w:p>
    <w:p w14:paraId="5F4A1B03" w14:textId="77777777" w:rsidR="001613A3" w:rsidRDefault="001613A3">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2561</w:t>
      </w:r>
    </w:p>
    <w:p w14:paraId="38FB358E" w14:textId="77777777" w:rsidR="001613A3" w:rsidRDefault="001613A3">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2561</w:t>
      </w:r>
    </w:p>
    <w:p w14:paraId="18425EE8" w14:textId="77777777" w:rsidR="001613A3" w:rsidRDefault="001613A3">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2562</w:t>
      </w:r>
    </w:p>
    <w:p w14:paraId="453FA759" w14:textId="77777777" w:rsidR="001613A3" w:rsidRDefault="001613A3">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2562</w:t>
      </w:r>
    </w:p>
    <w:p w14:paraId="3603DC98" w14:textId="77777777" w:rsidR="001613A3" w:rsidRDefault="001613A3">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2562</w:t>
      </w:r>
    </w:p>
    <w:p w14:paraId="4D329633" w14:textId="77777777" w:rsidR="001613A3" w:rsidRDefault="001613A3">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2563</w:t>
      </w:r>
    </w:p>
    <w:p w14:paraId="28B8FA58" w14:textId="77777777" w:rsidR="001613A3" w:rsidRDefault="001613A3">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2563</w:t>
      </w:r>
    </w:p>
    <w:p w14:paraId="5B68D750" w14:textId="77777777" w:rsidR="001613A3" w:rsidRDefault="001613A3">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2563</w:t>
      </w:r>
    </w:p>
    <w:p w14:paraId="6018EDA1" w14:textId="77777777" w:rsidR="001613A3" w:rsidRDefault="001613A3">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2564</w:t>
      </w:r>
    </w:p>
    <w:p w14:paraId="376123F6" w14:textId="77777777" w:rsidR="001613A3" w:rsidRDefault="001613A3">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2565</w:t>
      </w:r>
    </w:p>
    <w:p w14:paraId="24AD727B" w14:textId="77777777" w:rsidR="001613A3" w:rsidRDefault="001613A3">
      <w:pPr>
        <w:pStyle w:val="TOC4"/>
        <w:rPr>
          <w:rFonts w:asciiTheme="minorHAnsi" w:eastAsiaTheme="minorEastAsia" w:hAnsiTheme="minorHAnsi" w:cstheme="minorBidi"/>
          <w:sz w:val="22"/>
          <w:szCs w:val="22"/>
        </w:rPr>
      </w:pPr>
      <w:r>
        <w:lastRenderedPageBreak/>
        <w:t>A.8.17.7</w:t>
      </w:r>
      <w:r>
        <w:rPr>
          <w:lang w:eastAsia="zh-CN"/>
        </w:rPr>
        <w:t>.1</w:t>
      </w:r>
      <w:r>
        <w:rPr>
          <w:rFonts w:asciiTheme="minorHAnsi" w:eastAsiaTheme="minorEastAsia" w:hAnsiTheme="minorHAnsi" w:cstheme="minorBidi"/>
          <w:sz w:val="22"/>
          <w:szCs w:val="22"/>
        </w:rPr>
        <w:tab/>
      </w:r>
      <w:r>
        <w:t>Test Purpose and Environment</w:t>
      </w:r>
      <w:r>
        <w:tab/>
        <w:t>2565</w:t>
      </w:r>
    </w:p>
    <w:p w14:paraId="2D0D918E" w14:textId="77777777" w:rsidR="001613A3" w:rsidRDefault="001613A3">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2565</w:t>
      </w:r>
    </w:p>
    <w:p w14:paraId="7C95C940" w14:textId="77777777" w:rsidR="001613A3" w:rsidRDefault="001613A3">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2566</w:t>
      </w:r>
    </w:p>
    <w:p w14:paraId="1956A632" w14:textId="77777777" w:rsidR="001613A3" w:rsidRDefault="001613A3">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2566</w:t>
      </w:r>
    </w:p>
    <w:p w14:paraId="2C328F14" w14:textId="77777777" w:rsidR="001613A3" w:rsidRDefault="001613A3">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2566</w:t>
      </w:r>
    </w:p>
    <w:p w14:paraId="2AA7AD9C" w14:textId="77777777" w:rsidR="001613A3" w:rsidRDefault="001613A3">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2567</w:t>
      </w:r>
    </w:p>
    <w:p w14:paraId="7DBC0E1D" w14:textId="77777777" w:rsidR="001613A3" w:rsidRDefault="001613A3">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2567</w:t>
      </w:r>
    </w:p>
    <w:p w14:paraId="32766393" w14:textId="77777777" w:rsidR="001613A3" w:rsidRDefault="001613A3">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2568</w:t>
      </w:r>
    </w:p>
    <w:p w14:paraId="02D6CDC1" w14:textId="77777777" w:rsidR="001613A3" w:rsidRDefault="001613A3">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2568</w:t>
      </w:r>
    </w:p>
    <w:p w14:paraId="05A0264E" w14:textId="77777777" w:rsidR="001613A3" w:rsidRDefault="001613A3">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2568</w:t>
      </w:r>
    </w:p>
    <w:p w14:paraId="6BEA32DC" w14:textId="77777777" w:rsidR="001613A3" w:rsidRDefault="001613A3">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2573</w:t>
      </w:r>
    </w:p>
    <w:p w14:paraId="12AE1F6C" w14:textId="77777777" w:rsidR="001613A3" w:rsidRDefault="001613A3">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2574</w:t>
      </w:r>
    </w:p>
    <w:p w14:paraId="3CF82004" w14:textId="77777777" w:rsidR="001613A3" w:rsidRDefault="001613A3">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2574</w:t>
      </w:r>
    </w:p>
    <w:p w14:paraId="15F1129F" w14:textId="77777777" w:rsidR="001613A3" w:rsidRDefault="001613A3">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2580</w:t>
      </w:r>
    </w:p>
    <w:p w14:paraId="5C641715" w14:textId="77777777" w:rsidR="001613A3" w:rsidRDefault="001613A3">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2581</w:t>
      </w:r>
    </w:p>
    <w:p w14:paraId="06D658C0" w14:textId="77777777" w:rsidR="001613A3" w:rsidRDefault="001613A3">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2581</w:t>
      </w:r>
    </w:p>
    <w:p w14:paraId="6817623D" w14:textId="77777777" w:rsidR="001613A3" w:rsidRDefault="001613A3">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2581</w:t>
      </w:r>
    </w:p>
    <w:p w14:paraId="6420A99B" w14:textId="77777777" w:rsidR="001613A3" w:rsidRDefault="001613A3">
      <w:pPr>
        <w:pStyle w:val="TOC4"/>
        <w:rPr>
          <w:rFonts w:asciiTheme="minorHAnsi" w:eastAsiaTheme="minorEastAsia" w:hAnsiTheme="minorHAnsi" w:cstheme="minorBidi"/>
          <w:sz w:val="22"/>
          <w:szCs w:val="22"/>
        </w:rPr>
      </w:pPr>
      <w:r w:rsidRPr="00FE2B14">
        <w:rPr>
          <w:snapToGrid w:val="0"/>
        </w:rPr>
        <w:t>A.8.18.1.2</w:t>
      </w:r>
      <w:r>
        <w:rPr>
          <w:rFonts w:asciiTheme="minorHAnsi" w:eastAsiaTheme="minorEastAsia" w:hAnsiTheme="minorHAnsi" w:cstheme="minorBidi"/>
          <w:sz w:val="22"/>
          <w:szCs w:val="22"/>
        </w:rPr>
        <w:tab/>
      </w:r>
      <w:r w:rsidRPr="00FE2B14">
        <w:rPr>
          <w:snapToGrid w:val="0"/>
        </w:rPr>
        <w:t>Test Requirements</w:t>
      </w:r>
      <w:r>
        <w:tab/>
        <w:t>2583</w:t>
      </w:r>
    </w:p>
    <w:p w14:paraId="54178B48" w14:textId="77777777" w:rsidR="001613A3" w:rsidRDefault="001613A3">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2583</w:t>
      </w:r>
    </w:p>
    <w:p w14:paraId="2647192E" w14:textId="77777777" w:rsidR="001613A3" w:rsidRDefault="001613A3">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2583</w:t>
      </w:r>
    </w:p>
    <w:p w14:paraId="109DD341" w14:textId="77777777" w:rsidR="001613A3" w:rsidRDefault="001613A3">
      <w:pPr>
        <w:pStyle w:val="TOC4"/>
        <w:rPr>
          <w:rFonts w:asciiTheme="minorHAnsi" w:eastAsiaTheme="minorEastAsia" w:hAnsiTheme="minorHAnsi" w:cstheme="minorBidi"/>
          <w:sz w:val="22"/>
          <w:szCs w:val="22"/>
        </w:rPr>
      </w:pPr>
      <w:r w:rsidRPr="00FE2B14">
        <w:rPr>
          <w:snapToGrid w:val="0"/>
        </w:rPr>
        <w:t>A.8.19.1.1</w:t>
      </w:r>
      <w:r>
        <w:rPr>
          <w:rFonts w:asciiTheme="minorHAnsi" w:eastAsiaTheme="minorEastAsia" w:hAnsiTheme="minorHAnsi" w:cstheme="minorBidi"/>
          <w:sz w:val="22"/>
          <w:szCs w:val="22"/>
        </w:rPr>
        <w:tab/>
      </w:r>
      <w:r w:rsidRPr="00FE2B14">
        <w:rPr>
          <w:snapToGrid w:val="0"/>
        </w:rPr>
        <w:t>Test Purpose and Environment</w:t>
      </w:r>
      <w:r>
        <w:tab/>
        <w:t>2583</w:t>
      </w:r>
    </w:p>
    <w:p w14:paraId="11BE1A6A" w14:textId="77777777" w:rsidR="001613A3" w:rsidRDefault="001613A3">
      <w:pPr>
        <w:pStyle w:val="TOC4"/>
        <w:rPr>
          <w:rFonts w:asciiTheme="minorHAnsi" w:eastAsiaTheme="minorEastAsia" w:hAnsiTheme="minorHAnsi" w:cstheme="minorBidi"/>
          <w:sz w:val="22"/>
          <w:szCs w:val="22"/>
        </w:rPr>
      </w:pPr>
      <w:r w:rsidRPr="00FE2B14">
        <w:rPr>
          <w:snapToGrid w:val="0"/>
        </w:rPr>
        <w:t>A.8.19.1.2</w:t>
      </w:r>
      <w:r>
        <w:rPr>
          <w:rFonts w:asciiTheme="minorHAnsi" w:eastAsiaTheme="minorEastAsia" w:hAnsiTheme="minorHAnsi" w:cstheme="minorBidi"/>
          <w:sz w:val="22"/>
          <w:szCs w:val="22"/>
        </w:rPr>
        <w:tab/>
      </w:r>
      <w:r w:rsidRPr="00FE2B14">
        <w:rPr>
          <w:snapToGrid w:val="0"/>
        </w:rPr>
        <w:t>Test Requirements</w:t>
      </w:r>
      <w:r>
        <w:tab/>
        <w:t>2584</w:t>
      </w:r>
    </w:p>
    <w:p w14:paraId="45081805" w14:textId="77777777" w:rsidR="001613A3" w:rsidRDefault="001613A3">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2585</w:t>
      </w:r>
    </w:p>
    <w:p w14:paraId="628E448B" w14:textId="77777777" w:rsidR="001613A3" w:rsidRDefault="001613A3">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2585</w:t>
      </w:r>
    </w:p>
    <w:p w14:paraId="06E86257" w14:textId="77777777" w:rsidR="001613A3" w:rsidRDefault="001613A3">
      <w:pPr>
        <w:pStyle w:val="TOC4"/>
        <w:rPr>
          <w:rFonts w:asciiTheme="minorHAnsi" w:eastAsiaTheme="minorEastAsia" w:hAnsiTheme="minorHAnsi" w:cstheme="minorBidi"/>
          <w:sz w:val="22"/>
          <w:szCs w:val="22"/>
        </w:rPr>
      </w:pPr>
      <w:r w:rsidRPr="00FE2B14">
        <w:rPr>
          <w:snapToGrid w:val="0"/>
        </w:rPr>
        <w:t>A.8.20.1.1</w:t>
      </w:r>
      <w:r>
        <w:rPr>
          <w:rFonts w:asciiTheme="minorHAnsi" w:eastAsiaTheme="minorEastAsia" w:hAnsiTheme="minorHAnsi" w:cstheme="minorBidi"/>
          <w:sz w:val="22"/>
          <w:szCs w:val="22"/>
        </w:rPr>
        <w:tab/>
      </w:r>
      <w:r w:rsidRPr="00FE2B14">
        <w:rPr>
          <w:snapToGrid w:val="0"/>
        </w:rPr>
        <w:t>Test Purpose and Environment</w:t>
      </w:r>
      <w:r>
        <w:tab/>
        <w:t>2585</w:t>
      </w:r>
    </w:p>
    <w:p w14:paraId="1C114EEB" w14:textId="77777777" w:rsidR="001613A3" w:rsidRDefault="001613A3">
      <w:pPr>
        <w:pStyle w:val="TOC4"/>
        <w:rPr>
          <w:rFonts w:asciiTheme="minorHAnsi" w:eastAsiaTheme="minorEastAsia" w:hAnsiTheme="minorHAnsi" w:cstheme="minorBidi"/>
          <w:sz w:val="22"/>
          <w:szCs w:val="22"/>
        </w:rPr>
      </w:pPr>
      <w:r w:rsidRPr="00FE2B14">
        <w:rPr>
          <w:snapToGrid w:val="0"/>
        </w:rPr>
        <w:t>A.8.20.1.2</w:t>
      </w:r>
      <w:r>
        <w:rPr>
          <w:rFonts w:asciiTheme="minorHAnsi" w:eastAsiaTheme="minorEastAsia" w:hAnsiTheme="minorHAnsi" w:cstheme="minorBidi"/>
          <w:sz w:val="22"/>
          <w:szCs w:val="22"/>
        </w:rPr>
        <w:tab/>
      </w:r>
      <w:r w:rsidRPr="00FE2B14">
        <w:rPr>
          <w:snapToGrid w:val="0"/>
        </w:rPr>
        <w:t>Test Requirements</w:t>
      </w:r>
      <w:r>
        <w:tab/>
        <w:t>2586</w:t>
      </w:r>
    </w:p>
    <w:p w14:paraId="5F0D4065" w14:textId="77777777" w:rsidR="001613A3" w:rsidRDefault="001613A3">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2586</w:t>
      </w:r>
    </w:p>
    <w:p w14:paraId="1A6C5748" w14:textId="77777777" w:rsidR="001613A3" w:rsidRDefault="001613A3">
      <w:pPr>
        <w:pStyle w:val="TOC4"/>
        <w:rPr>
          <w:rFonts w:asciiTheme="minorHAnsi" w:eastAsiaTheme="minorEastAsia" w:hAnsiTheme="minorHAnsi" w:cstheme="minorBidi"/>
          <w:sz w:val="22"/>
          <w:szCs w:val="22"/>
        </w:rPr>
      </w:pPr>
      <w:r w:rsidRPr="00FE2B14">
        <w:rPr>
          <w:snapToGrid w:val="0"/>
        </w:rPr>
        <w:t>A.8.20.2.1</w:t>
      </w:r>
      <w:r>
        <w:rPr>
          <w:rFonts w:asciiTheme="minorHAnsi" w:eastAsiaTheme="minorEastAsia" w:hAnsiTheme="minorHAnsi" w:cstheme="minorBidi"/>
          <w:sz w:val="22"/>
          <w:szCs w:val="22"/>
        </w:rPr>
        <w:tab/>
      </w:r>
      <w:r w:rsidRPr="00FE2B14">
        <w:rPr>
          <w:snapToGrid w:val="0"/>
        </w:rPr>
        <w:t>Test Purpose and Environment</w:t>
      </w:r>
      <w:r>
        <w:tab/>
        <w:t>2587</w:t>
      </w:r>
    </w:p>
    <w:p w14:paraId="495D30E9" w14:textId="77777777" w:rsidR="001613A3" w:rsidRDefault="001613A3">
      <w:pPr>
        <w:pStyle w:val="TOC4"/>
        <w:rPr>
          <w:rFonts w:asciiTheme="minorHAnsi" w:eastAsiaTheme="minorEastAsia" w:hAnsiTheme="minorHAnsi" w:cstheme="minorBidi"/>
          <w:sz w:val="22"/>
          <w:szCs w:val="22"/>
        </w:rPr>
      </w:pPr>
      <w:r w:rsidRPr="00FE2B14">
        <w:rPr>
          <w:snapToGrid w:val="0"/>
        </w:rPr>
        <w:t>A.8.20.2.2</w:t>
      </w:r>
      <w:r>
        <w:rPr>
          <w:rFonts w:asciiTheme="minorHAnsi" w:eastAsiaTheme="minorEastAsia" w:hAnsiTheme="minorHAnsi" w:cstheme="minorBidi"/>
          <w:sz w:val="22"/>
          <w:szCs w:val="22"/>
        </w:rPr>
        <w:tab/>
      </w:r>
      <w:r w:rsidRPr="00FE2B14">
        <w:rPr>
          <w:snapToGrid w:val="0"/>
        </w:rPr>
        <w:t>Test Requirements</w:t>
      </w:r>
      <w:r>
        <w:tab/>
        <w:t>2588</w:t>
      </w:r>
    </w:p>
    <w:p w14:paraId="172A26A0" w14:textId="77777777" w:rsidR="001613A3" w:rsidRDefault="001613A3">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2589</w:t>
      </w:r>
    </w:p>
    <w:p w14:paraId="471882A5" w14:textId="77777777" w:rsidR="001613A3" w:rsidRDefault="001613A3">
      <w:pPr>
        <w:pStyle w:val="TOC4"/>
        <w:rPr>
          <w:rFonts w:asciiTheme="minorHAnsi" w:eastAsiaTheme="minorEastAsia" w:hAnsiTheme="minorHAnsi" w:cstheme="minorBidi"/>
          <w:sz w:val="22"/>
          <w:szCs w:val="22"/>
        </w:rPr>
      </w:pPr>
      <w:r w:rsidRPr="00FE2B14">
        <w:rPr>
          <w:snapToGrid w:val="0"/>
        </w:rPr>
        <w:t>A.8.20.</w:t>
      </w:r>
      <w:r w:rsidRPr="00FE2B14">
        <w:rPr>
          <w:snapToGrid w:val="0"/>
          <w:lang w:eastAsia="zh-CN"/>
        </w:rPr>
        <w:t>2A</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2589</w:t>
      </w:r>
    </w:p>
    <w:p w14:paraId="1258C877" w14:textId="77777777" w:rsidR="001613A3" w:rsidRDefault="001613A3">
      <w:pPr>
        <w:pStyle w:val="TOC4"/>
        <w:rPr>
          <w:rFonts w:asciiTheme="minorHAnsi" w:eastAsiaTheme="minorEastAsia" w:hAnsiTheme="minorHAnsi" w:cstheme="minorBidi"/>
          <w:sz w:val="22"/>
          <w:szCs w:val="22"/>
        </w:rPr>
      </w:pPr>
      <w:r w:rsidRPr="00FE2B14">
        <w:rPr>
          <w:snapToGrid w:val="0"/>
        </w:rPr>
        <w:t>A.8.20.2</w:t>
      </w:r>
      <w:r w:rsidRPr="00FE2B14">
        <w:rPr>
          <w:snapToGrid w:val="0"/>
          <w:lang w:eastAsia="zh-CN"/>
        </w:rPr>
        <w:t>A</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2589</w:t>
      </w:r>
    </w:p>
    <w:p w14:paraId="730F2C82" w14:textId="77777777" w:rsidR="001613A3" w:rsidRDefault="001613A3">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2589</w:t>
      </w:r>
    </w:p>
    <w:p w14:paraId="282B68AB" w14:textId="77777777" w:rsidR="001613A3" w:rsidRDefault="001613A3">
      <w:pPr>
        <w:pStyle w:val="TOC4"/>
        <w:rPr>
          <w:rFonts w:asciiTheme="minorHAnsi" w:eastAsiaTheme="minorEastAsia" w:hAnsiTheme="minorHAnsi" w:cstheme="minorBidi"/>
          <w:sz w:val="22"/>
          <w:szCs w:val="22"/>
        </w:rPr>
      </w:pPr>
      <w:r w:rsidRPr="00FE2B14">
        <w:rPr>
          <w:snapToGrid w:val="0"/>
        </w:rPr>
        <w:t>A.8.20.</w:t>
      </w:r>
      <w:r w:rsidRPr="00FE2B14">
        <w:rPr>
          <w:snapToGrid w:val="0"/>
          <w:lang w:eastAsia="zh-CN"/>
        </w:rPr>
        <w:t>2B</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2589</w:t>
      </w:r>
    </w:p>
    <w:p w14:paraId="245B4243" w14:textId="77777777" w:rsidR="001613A3" w:rsidRDefault="001613A3">
      <w:pPr>
        <w:pStyle w:val="TOC4"/>
        <w:rPr>
          <w:rFonts w:asciiTheme="minorHAnsi" w:eastAsiaTheme="minorEastAsia" w:hAnsiTheme="minorHAnsi" w:cstheme="minorBidi"/>
          <w:sz w:val="22"/>
          <w:szCs w:val="22"/>
        </w:rPr>
      </w:pPr>
      <w:r w:rsidRPr="00FE2B14">
        <w:rPr>
          <w:snapToGrid w:val="0"/>
        </w:rPr>
        <w:t>A.8.20.2</w:t>
      </w:r>
      <w:r w:rsidRPr="00FE2B14">
        <w:rPr>
          <w:snapToGrid w:val="0"/>
          <w:lang w:eastAsia="zh-CN"/>
        </w:rPr>
        <w:t>B</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2592</w:t>
      </w:r>
    </w:p>
    <w:p w14:paraId="5C09CB85" w14:textId="77777777" w:rsidR="001613A3" w:rsidRDefault="001613A3">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2592</w:t>
      </w:r>
    </w:p>
    <w:p w14:paraId="7ED19C95" w14:textId="77777777" w:rsidR="001613A3" w:rsidRDefault="001613A3">
      <w:pPr>
        <w:pStyle w:val="TOC4"/>
        <w:rPr>
          <w:rFonts w:asciiTheme="minorHAnsi" w:eastAsiaTheme="minorEastAsia" w:hAnsiTheme="minorHAnsi" w:cstheme="minorBidi"/>
          <w:sz w:val="22"/>
          <w:szCs w:val="22"/>
        </w:rPr>
      </w:pPr>
      <w:r w:rsidRPr="00FE2B14">
        <w:rPr>
          <w:snapToGrid w:val="0"/>
        </w:rPr>
        <w:t>A.8.20.3.1</w:t>
      </w:r>
      <w:r>
        <w:rPr>
          <w:rFonts w:asciiTheme="minorHAnsi" w:eastAsiaTheme="minorEastAsia" w:hAnsiTheme="minorHAnsi" w:cstheme="minorBidi"/>
          <w:sz w:val="22"/>
          <w:szCs w:val="22"/>
        </w:rPr>
        <w:tab/>
      </w:r>
      <w:r w:rsidRPr="00FE2B14">
        <w:rPr>
          <w:snapToGrid w:val="0"/>
        </w:rPr>
        <w:t>Test Purpose and Environment</w:t>
      </w:r>
      <w:r>
        <w:tab/>
        <w:t>2592</w:t>
      </w:r>
    </w:p>
    <w:p w14:paraId="4A70F637" w14:textId="77777777" w:rsidR="001613A3" w:rsidRDefault="001613A3">
      <w:pPr>
        <w:pStyle w:val="TOC4"/>
        <w:rPr>
          <w:rFonts w:asciiTheme="minorHAnsi" w:eastAsiaTheme="minorEastAsia" w:hAnsiTheme="minorHAnsi" w:cstheme="minorBidi"/>
          <w:sz w:val="22"/>
          <w:szCs w:val="22"/>
        </w:rPr>
      </w:pPr>
      <w:r w:rsidRPr="00FE2B14">
        <w:rPr>
          <w:snapToGrid w:val="0"/>
        </w:rPr>
        <w:t>A.8.20.3.2</w:t>
      </w:r>
      <w:r>
        <w:rPr>
          <w:rFonts w:asciiTheme="minorHAnsi" w:eastAsiaTheme="minorEastAsia" w:hAnsiTheme="minorHAnsi" w:cstheme="minorBidi"/>
          <w:sz w:val="22"/>
          <w:szCs w:val="22"/>
        </w:rPr>
        <w:tab/>
      </w:r>
      <w:r w:rsidRPr="00FE2B14">
        <w:rPr>
          <w:snapToGrid w:val="0"/>
        </w:rPr>
        <w:t>Test Requirements</w:t>
      </w:r>
      <w:r>
        <w:tab/>
        <w:t>2594</w:t>
      </w:r>
    </w:p>
    <w:p w14:paraId="6AA28002" w14:textId="77777777" w:rsidR="001613A3" w:rsidRDefault="001613A3">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2594</w:t>
      </w:r>
    </w:p>
    <w:p w14:paraId="7715B95F" w14:textId="77777777" w:rsidR="001613A3" w:rsidRDefault="001613A3">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2594</w:t>
      </w:r>
    </w:p>
    <w:p w14:paraId="177559E4" w14:textId="77777777" w:rsidR="001613A3" w:rsidRDefault="001613A3">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2594</w:t>
      </w:r>
    </w:p>
    <w:p w14:paraId="0C06345B" w14:textId="77777777" w:rsidR="001613A3" w:rsidRDefault="001613A3">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2596</w:t>
      </w:r>
    </w:p>
    <w:p w14:paraId="65134732" w14:textId="77777777" w:rsidR="001613A3" w:rsidRDefault="001613A3">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2596</w:t>
      </w:r>
    </w:p>
    <w:p w14:paraId="2F9F3596" w14:textId="77777777" w:rsidR="001613A3" w:rsidRDefault="001613A3">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2596</w:t>
      </w:r>
    </w:p>
    <w:p w14:paraId="09D78EF7" w14:textId="77777777" w:rsidR="001613A3" w:rsidRDefault="001613A3">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2596</w:t>
      </w:r>
    </w:p>
    <w:p w14:paraId="2D945A8B" w14:textId="77777777" w:rsidR="001613A3" w:rsidRDefault="001613A3">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2596</w:t>
      </w:r>
    </w:p>
    <w:p w14:paraId="2F6264E8" w14:textId="77777777" w:rsidR="001613A3" w:rsidRDefault="001613A3">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2596</w:t>
      </w:r>
    </w:p>
    <w:p w14:paraId="6CC5ED06" w14:textId="77777777" w:rsidR="001613A3" w:rsidRDefault="001613A3">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2596</w:t>
      </w:r>
    </w:p>
    <w:p w14:paraId="0022E9BB" w14:textId="77777777" w:rsidR="001613A3" w:rsidRDefault="001613A3">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2597</w:t>
      </w:r>
    </w:p>
    <w:p w14:paraId="566D69CC" w14:textId="77777777" w:rsidR="001613A3" w:rsidRDefault="001613A3">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2597</w:t>
      </w:r>
    </w:p>
    <w:p w14:paraId="3E80A029" w14:textId="77777777" w:rsidR="001613A3" w:rsidRDefault="001613A3">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2597</w:t>
      </w:r>
    </w:p>
    <w:p w14:paraId="678D2015" w14:textId="77777777" w:rsidR="001613A3" w:rsidRDefault="001613A3">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2599</w:t>
      </w:r>
    </w:p>
    <w:p w14:paraId="2C14A1A4" w14:textId="77777777" w:rsidR="001613A3" w:rsidRDefault="001613A3">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2599</w:t>
      </w:r>
    </w:p>
    <w:p w14:paraId="2E89EC84" w14:textId="77777777" w:rsidR="001613A3" w:rsidRDefault="001613A3">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2599</w:t>
      </w:r>
    </w:p>
    <w:p w14:paraId="7C4358EB" w14:textId="77777777" w:rsidR="001613A3" w:rsidRDefault="001613A3">
      <w:pPr>
        <w:pStyle w:val="TOC4"/>
        <w:rPr>
          <w:rFonts w:asciiTheme="minorHAnsi" w:eastAsiaTheme="minorEastAsia" w:hAnsiTheme="minorHAnsi" w:cstheme="minorBidi"/>
          <w:sz w:val="22"/>
          <w:szCs w:val="22"/>
        </w:rPr>
      </w:pPr>
      <w:r w:rsidRPr="00FE2B14">
        <w:rPr>
          <w:rFonts w:cs="v4.2.0"/>
        </w:rPr>
        <w:t>A.8.21.1</w:t>
      </w:r>
      <w:r>
        <w:rPr>
          <w:rFonts w:asciiTheme="minorHAnsi" w:eastAsiaTheme="minorEastAsia" w:hAnsiTheme="minorHAnsi" w:cstheme="minorBidi"/>
          <w:sz w:val="22"/>
          <w:szCs w:val="22"/>
        </w:rPr>
        <w:tab/>
      </w:r>
      <w:r w:rsidRPr="00FE2B14">
        <w:rPr>
          <w:rFonts w:cs="v4.2.0"/>
        </w:rPr>
        <w:t>Test Purpose and Environment</w:t>
      </w:r>
      <w:r>
        <w:tab/>
        <w:t>2599</w:t>
      </w:r>
    </w:p>
    <w:p w14:paraId="3EB72ED3" w14:textId="77777777" w:rsidR="001613A3" w:rsidRDefault="001613A3">
      <w:pPr>
        <w:pStyle w:val="TOC3"/>
        <w:rPr>
          <w:rFonts w:asciiTheme="minorHAnsi" w:eastAsiaTheme="minorEastAsia" w:hAnsiTheme="minorHAnsi" w:cstheme="minorBidi"/>
          <w:sz w:val="22"/>
          <w:szCs w:val="22"/>
        </w:rPr>
      </w:pPr>
      <w:r>
        <w:t>A.8.21.2 Test Requirements</w:t>
      </w:r>
      <w:r>
        <w:tab/>
        <w:t>2602</w:t>
      </w:r>
    </w:p>
    <w:p w14:paraId="148C2D72" w14:textId="77777777" w:rsidR="001613A3" w:rsidRDefault="001613A3">
      <w:pPr>
        <w:pStyle w:val="TOC2"/>
        <w:rPr>
          <w:rFonts w:asciiTheme="minorHAnsi" w:eastAsiaTheme="minorEastAsia" w:hAnsiTheme="minorHAnsi" w:cstheme="minorBidi"/>
          <w:sz w:val="22"/>
          <w:szCs w:val="22"/>
        </w:rPr>
      </w:pPr>
      <w:r>
        <w:lastRenderedPageBreak/>
        <w:t>A.8.22</w:t>
      </w:r>
      <w:r>
        <w:rPr>
          <w:rFonts w:asciiTheme="minorHAnsi" w:eastAsiaTheme="minorEastAsia" w:hAnsiTheme="minorHAnsi" w:cstheme="minorBidi"/>
          <w:sz w:val="22"/>
          <w:szCs w:val="22"/>
        </w:rPr>
        <w:tab/>
      </w:r>
      <w:r>
        <w:t>E-UTRAN Discovery Signal Measurements</w:t>
      </w:r>
      <w:r>
        <w:tab/>
        <w:t>2602</w:t>
      </w:r>
    </w:p>
    <w:p w14:paraId="60B82B41" w14:textId="77777777" w:rsidR="001613A3" w:rsidRDefault="001613A3">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2602</w:t>
      </w:r>
    </w:p>
    <w:p w14:paraId="14604956" w14:textId="77777777" w:rsidR="001613A3" w:rsidRDefault="001613A3">
      <w:pPr>
        <w:pStyle w:val="TOC4"/>
        <w:rPr>
          <w:rFonts w:asciiTheme="minorHAnsi" w:eastAsiaTheme="minorEastAsia" w:hAnsiTheme="minorHAnsi" w:cstheme="minorBidi"/>
          <w:sz w:val="22"/>
          <w:szCs w:val="22"/>
        </w:rPr>
      </w:pPr>
      <w:r w:rsidRPr="00FE2B14">
        <w:rPr>
          <w:snapToGrid w:val="0"/>
        </w:rPr>
        <w:t>A.8.22.1.</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2602</w:t>
      </w:r>
    </w:p>
    <w:p w14:paraId="4CEA3139" w14:textId="77777777" w:rsidR="001613A3" w:rsidRDefault="001613A3">
      <w:pPr>
        <w:pStyle w:val="TOC4"/>
        <w:rPr>
          <w:rFonts w:asciiTheme="minorHAnsi" w:eastAsiaTheme="minorEastAsia" w:hAnsiTheme="minorHAnsi" w:cstheme="minorBidi"/>
          <w:sz w:val="22"/>
          <w:szCs w:val="22"/>
        </w:rPr>
      </w:pPr>
      <w:r w:rsidRPr="00FE2B14">
        <w:rPr>
          <w:snapToGrid w:val="0"/>
        </w:rPr>
        <w:t>A.8.22.1.2</w:t>
      </w:r>
      <w:r>
        <w:rPr>
          <w:rFonts w:asciiTheme="minorHAnsi" w:eastAsiaTheme="minorEastAsia" w:hAnsiTheme="minorHAnsi" w:cstheme="minorBidi"/>
          <w:sz w:val="22"/>
          <w:szCs w:val="22"/>
        </w:rPr>
        <w:tab/>
      </w:r>
      <w:r w:rsidRPr="00FE2B14">
        <w:rPr>
          <w:snapToGrid w:val="0"/>
        </w:rPr>
        <w:t>Test Requirements</w:t>
      </w:r>
      <w:r>
        <w:tab/>
        <w:t>2605</w:t>
      </w:r>
    </w:p>
    <w:p w14:paraId="4F6F2E66" w14:textId="77777777" w:rsidR="001613A3" w:rsidRDefault="001613A3">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2605</w:t>
      </w:r>
    </w:p>
    <w:p w14:paraId="7753DEF6" w14:textId="77777777" w:rsidR="001613A3" w:rsidRDefault="001613A3">
      <w:pPr>
        <w:pStyle w:val="TOC4"/>
        <w:rPr>
          <w:rFonts w:asciiTheme="minorHAnsi" w:eastAsiaTheme="minorEastAsia" w:hAnsiTheme="minorHAnsi" w:cstheme="minorBidi"/>
          <w:sz w:val="22"/>
          <w:szCs w:val="22"/>
        </w:rPr>
      </w:pPr>
      <w:r w:rsidRPr="00FE2B14">
        <w:rPr>
          <w:snapToGrid w:val="0"/>
        </w:rPr>
        <w:t>A.8.22.2.</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2605</w:t>
      </w:r>
    </w:p>
    <w:p w14:paraId="679D7063" w14:textId="77777777" w:rsidR="001613A3" w:rsidRDefault="001613A3">
      <w:pPr>
        <w:pStyle w:val="TOC4"/>
        <w:rPr>
          <w:rFonts w:asciiTheme="minorHAnsi" w:eastAsiaTheme="minorEastAsia" w:hAnsiTheme="minorHAnsi" w:cstheme="minorBidi"/>
          <w:sz w:val="22"/>
          <w:szCs w:val="22"/>
        </w:rPr>
      </w:pPr>
      <w:r w:rsidRPr="00FE2B14">
        <w:rPr>
          <w:snapToGrid w:val="0"/>
        </w:rPr>
        <w:t>A.8.22.2.2</w:t>
      </w:r>
      <w:r>
        <w:rPr>
          <w:rFonts w:asciiTheme="minorHAnsi" w:eastAsiaTheme="minorEastAsia" w:hAnsiTheme="minorHAnsi" w:cstheme="minorBidi"/>
          <w:sz w:val="22"/>
          <w:szCs w:val="22"/>
        </w:rPr>
        <w:tab/>
      </w:r>
      <w:r w:rsidRPr="00FE2B14">
        <w:rPr>
          <w:snapToGrid w:val="0"/>
        </w:rPr>
        <w:t>Test Requirements</w:t>
      </w:r>
      <w:r>
        <w:tab/>
        <w:t>2608</w:t>
      </w:r>
    </w:p>
    <w:p w14:paraId="1DED6AE5" w14:textId="77777777" w:rsidR="001613A3" w:rsidRDefault="001613A3">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2608</w:t>
      </w:r>
    </w:p>
    <w:p w14:paraId="382AA05E"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3</w:t>
      </w:r>
      <w:r w:rsidRPr="00FE2B14">
        <w:rPr>
          <w:snapToGrid w:val="0"/>
        </w:rPr>
        <w:t>.</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2608</w:t>
      </w:r>
    </w:p>
    <w:p w14:paraId="5657136F"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3</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2611</w:t>
      </w:r>
    </w:p>
    <w:p w14:paraId="659168A2" w14:textId="77777777" w:rsidR="001613A3" w:rsidRDefault="001613A3">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2611</w:t>
      </w:r>
    </w:p>
    <w:p w14:paraId="1667EA7E"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4</w:t>
      </w:r>
      <w:r w:rsidRPr="00FE2B14">
        <w:rPr>
          <w:snapToGrid w:val="0"/>
        </w:rPr>
        <w:t>.</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2611</w:t>
      </w:r>
    </w:p>
    <w:p w14:paraId="2B9B9CDF"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4</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2614</w:t>
      </w:r>
    </w:p>
    <w:p w14:paraId="0BDDDA3A" w14:textId="77777777" w:rsidR="001613A3" w:rsidRDefault="001613A3">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FE2B14">
        <w:rPr>
          <w:rFonts w:cs="v4.2.0"/>
        </w:rPr>
        <w:t>in DRX based on</w:t>
      </w:r>
      <w:r>
        <w:t xml:space="preserve"> CSI-RS based discovery signal</w:t>
      </w:r>
      <w:r>
        <w:tab/>
        <w:t>2614</w:t>
      </w:r>
    </w:p>
    <w:p w14:paraId="590993EC" w14:textId="77777777" w:rsidR="001613A3" w:rsidRDefault="001613A3">
      <w:pPr>
        <w:pStyle w:val="TOC4"/>
        <w:rPr>
          <w:rFonts w:asciiTheme="minorHAnsi" w:eastAsiaTheme="minorEastAsia" w:hAnsiTheme="minorHAnsi" w:cstheme="minorBidi"/>
          <w:sz w:val="22"/>
          <w:szCs w:val="22"/>
        </w:rPr>
      </w:pPr>
      <w:r w:rsidRPr="00FE2B14">
        <w:rPr>
          <w:snapToGrid w:val="0"/>
        </w:rPr>
        <w:t>A.8.22.5.1</w:t>
      </w:r>
      <w:r>
        <w:rPr>
          <w:rFonts w:asciiTheme="minorHAnsi" w:eastAsiaTheme="minorEastAsia" w:hAnsiTheme="minorHAnsi" w:cstheme="minorBidi"/>
          <w:sz w:val="22"/>
          <w:szCs w:val="22"/>
        </w:rPr>
        <w:tab/>
      </w:r>
      <w:r w:rsidRPr="00FE2B14">
        <w:rPr>
          <w:snapToGrid w:val="0"/>
        </w:rPr>
        <w:t>Test Purpose and Environment</w:t>
      </w:r>
      <w:r>
        <w:tab/>
        <w:t>2614</w:t>
      </w:r>
    </w:p>
    <w:p w14:paraId="5F7CAF0E" w14:textId="77777777" w:rsidR="001613A3" w:rsidRDefault="001613A3">
      <w:pPr>
        <w:pStyle w:val="TOC4"/>
        <w:rPr>
          <w:rFonts w:asciiTheme="minorHAnsi" w:eastAsiaTheme="minorEastAsia" w:hAnsiTheme="minorHAnsi" w:cstheme="minorBidi"/>
          <w:sz w:val="22"/>
          <w:szCs w:val="22"/>
        </w:rPr>
      </w:pPr>
      <w:r w:rsidRPr="00FE2B14">
        <w:rPr>
          <w:snapToGrid w:val="0"/>
        </w:rPr>
        <w:t>A.8.22.5.2</w:t>
      </w:r>
      <w:r>
        <w:rPr>
          <w:rFonts w:asciiTheme="minorHAnsi" w:eastAsiaTheme="minorEastAsia" w:hAnsiTheme="minorHAnsi" w:cstheme="minorBidi"/>
          <w:sz w:val="22"/>
          <w:szCs w:val="22"/>
        </w:rPr>
        <w:tab/>
      </w:r>
      <w:r w:rsidRPr="00FE2B14">
        <w:rPr>
          <w:snapToGrid w:val="0"/>
        </w:rPr>
        <w:t>Test Requirements</w:t>
      </w:r>
      <w:r>
        <w:tab/>
        <w:t>2617</w:t>
      </w:r>
    </w:p>
    <w:p w14:paraId="4D54A29F" w14:textId="77777777" w:rsidR="001613A3" w:rsidRDefault="001613A3">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FE2B14">
        <w:rPr>
          <w:rFonts w:cs="v4.2.0"/>
        </w:rPr>
        <w:t>in DRX based on</w:t>
      </w:r>
      <w:r>
        <w:t xml:space="preserve"> CSI-RS based discovery signal</w:t>
      </w:r>
      <w:r>
        <w:tab/>
        <w:t>2617</w:t>
      </w:r>
    </w:p>
    <w:p w14:paraId="42EF953D" w14:textId="77777777" w:rsidR="001613A3" w:rsidRDefault="001613A3">
      <w:pPr>
        <w:pStyle w:val="TOC4"/>
        <w:rPr>
          <w:rFonts w:asciiTheme="minorHAnsi" w:eastAsiaTheme="minorEastAsia" w:hAnsiTheme="minorHAnsi" w:cstheme="minorBidi"/>
          <w:sz w:val="22"/>
          <w:szCs w:val="22"/>
        </w:rPr>
      </w:pPr>
      <w:r w:rsidRPr="00FE2B14">
        <w:rPr>
          <w:snapToGrid w:val="0"/>
        </w:rPr>
        <w:t>A.8.22.6.1</w:t>
      </w:r>
      <w:r>
        <w:rPr>
          <w:rFonts w:asciiTheme="minorHAnsi" w:eastAsiaTheme="minorEastAsia" w:hAnsiTheme="minorHAnsi" w:cstheme="minorBidi"/>
          <w:sz w:val="22"/>
          <w:szCs w:val="22"/>
        </w:rPr>
        <w:tab/>
      </w:r>
      <w:r w:rsidRPr="00FE2B14">
        <w:rPr>
          <w:snapToGrid w:val="0"/>
        </w:rPr>
        <w:t>Test Purpose and Environment</w:t>
      </w:r>
      <w:r>
        <w:tab/>
        <w:t>2617</w:t>
      </w:r>
    </w:p>
    <w:p w14:paraId="7C3D191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A.8.22.6.2</w:t>
      </w:r>
      <w:r>
        <w:rPr>
          <w:rFonts w:asciiTheme="minorHAnsi" w:eastAsiaTheme="minorEastAsia" w:hAnsiTheme="minorHAnsi" w:cstheme="minorBidi"/>
          <w:sz w:val="22"/>
          <w:szCs w:val="22"/>
        </w:rPr>
        <w:tab/>
      </w:r>
      <w:r w:rsidRPr="00FE2B14">
        <w:rPr>
          <w:rFonts w:cs="v4.2.0"/>
          <w:snapToGrid w:val="0"/>
        </w:rPr>
        <w:t>Test Requirements</w:t>
      </w:r>
      <w:r>
        <w:tab/>
        <w:t>2620</w:t>
      </w:r>
    </w:p>
    <w:p w14:paraId="4EF7FEE3" w14:textId="77777777" w:rsidR="001613A3" w:rsidRDefault="001613A3">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FE2B14">
        <w:rPr>
          <w:bCs/>
        </w:rPr>
        <w:t xml:space="preserve"> CSI-RS based discovery signal</w:t>
      </w:r>
      <w:r>
        <w:tab/>
        <w:t>2620</w:t>
      </w:r>
    </w:p>
    <w:p w14:paraId="1AFA3697" w14:textId="77777777" w:rsidR="001613A3" w:rsidRDefault="001613A3">
      <w:pPr>
        <w:pStyle w:val="TOC4"/>
        <w:rPr>
          <w:rFonts w:asciiTheme="minorHAnsi" w:eastAsiaTheme="minorEastAsia" w:hAnsiTheme="minorHAnsi" w:cstheme="minorBidi"/>
          <w:sz w:val="22"/>
          <w:szCs w:val="22"/>
        </w:rPr>
      </w:pPr>
      <w:r w:rsidRPr="00FE2B14">
        <w:rPr>
          <w:snapToGrid w:val="0"/>
        </w:rPr>
        <w:t>A.8.22.7.1</w:t>
      </w:r>
      <w:r>
        <w:rPr>
          <w:rFonts w:asciiTheme="minorHAnsi" w:eastAsiaTheme="minorEastAsia" w:hAnsiTheme="minorHAnsi" w:cstheme="minorBidi"/>
          <w:sz w:val="22"/>
          <w:szCs w:val="22"/>
        </w:rPr>
        <w:tab/>
      </w:r>
      <w:r w:rsidRPr="00FE2B14">
        <w:rPr>
          <w:snapToGrid w:val="0"/>
        </w:rPr>
        <w:t>Test Purpose and Environment</w:t>
      </w:r>
      <w:r>
        <w:tab/>
        <w:t>2620</w:t>
      </w:r>
    </w:p>
    <w:p w14:paraId="0C0CF675" w14:textId="77777777" w:rsidR="001613A3" w:rsidRDefault="001613A3">
      <w:pPr>
        <w:pStyle w:val="TOC4"/>
        <w:rPr>
          <w:rFonts w:asciiTheme="minorHAnsi" w:eastAsiaTheme="minorEastAsia" w:hAnsiTheme="minorHAnsi" w:cstheme="minorBidi"/>
          <w:sz w:val="22"/>
          <w:szCs w:val="22"/>
        </w:rPr>
      </w:pPr>
      <w:r w:rsidRPr="00FE2B14">
        <w:rPr>
          <w:snapToGrid w:val="0"/>
        </w:rPr>
        <w:t>A.8.22.7.2</w:t>
      </w:r>
      <w:r>
        <w:rPr>
          <w:rFonts w:asciiTheme="minorHAnsi" w:eastAsiaTheme="minorEastAsia" w:hAnsiTheme="minorHAnsi" w:cstheme="minorBidi"/>
          <w:sz w:val="22"/>
          <w:szCs w:val="22"/>
        </w:rPr>
        <w:tab/>
      </w:r>
      <w:r w:rsidRPr="00FE2B14">
        <w:rPr>
          <w:snapToGrid w:val="0"/>
        </w:rPr>
        <w:t>Test Requirements</w:t>
      </w:r>
      <w:r>
        <w:tab/>
        <w:t>2623</w:t>
      </w:r>
    </w:p>
    <w:p w14:paraId="68579170" w14:textId="77777777" w:rsidR="001613A3" w:rsidRDefault="001613A3">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FE2B14">
        <w:rPr>
          <w:bCs/>
        </w:rPr>
        <w:t>E-UTRAN TDD-TDD inter-frequency event triggered reporting under fading propagation condition in DRX based on CSI-RS based discovery signal</w:t>
      </w:r>
      <w:r>
        <w:tab/>
        <w:t>2623</w:t>
      </w:r>
    </w:p>
    <w:p w14:paraId="0273529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A.8.22.8.1</w:t>
      </w:r>
      <w:r>
        <w:rPr>
          <w:rFonts w:asciiTheme="minorHAnsi" w:eastAsiaTheme="minorEastAsia" w:hAnsiTheme="minorHAnsi" w:cstheme="minorBidi"/>
          <w:sz w:val="22"/>
          <w:szCs w:val="22"/>
        </w:rPr>
        <w:tab/>
      </w:r>
      <w:r w:rsidRPr="00FE2B14">
        <w:rPr>
          <w:rFonts w:cs="v4.2.0"/>
          <w:snapToGrid w:val="0"/>
        </w:rPr>
        <w:t>Test Purpose and Environment</w:t>
      </w:r>
      <w:r>
        <w:tab/>
        <w:t>2623</w:t>
      </w:r>
    </w:p>
    <w:p w14:paraId="1D349A6A" w14:textId="77777777" w:rsidR="001613A3" w:rsidRDefault="001613A3">
      <w:pPr>
        <w:pStyle w:val="TOC4"/>
        <w:rPr>
          <w:rFonts w:asciiTheme="minorHAnsi" w:eastAsiaTheme="minorEastAsia" w:hAnsiTheme="minorHAnsi" w:cstheme="minorBidi"/>
          <w:sz w:val="22"/>
          <w:szCs w:val="22"/>
        </w:rPr>
      </w:pPr>
      <w:r w:rsidRPr="00FE2B14">
        <w:rPr>
          <w:snapToGrid w:val="0"/>
        </w:rPr>
        <w:t>A.8.22.8.2</w:t>
      </w:r>
      <w:r>
        <w:rPr>
          <w:rFonts w:asciiTheme="minorHAnsi" w:eastAsiaTheme="minorEastAsia" w:hAnsiTheme="minorHAnsi" w:cstheme="minorBidi"/>
          <w:sz w:val="22"/>
          <w:szCs w:val="22"/>
        </w:rPr>
        <w:tab/>
      </w:r>
      <w:r w:rsidRPr="00FE2B14">
        <w:rPr>
          <w:snapToGrid w:val="0"/>
        </w:rPr>
        <w:t>Test Requirements</w:t>
      </w:r>
      <w:r>
        <w:tab/>
        <w:t>2626</w:t>
      </w:r>
    </w:p>
    <w:p w14:paraId="06149E65" w14:textId="77777777" w:rsidR="001613A3" w:rsidRDefault="001613A3">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2626</w:t>
      </w:r>
    </w:p>
    <w:p w14:paraId="600D308D" w14:textId="77777777" w:rsidR="001613A3" w:rsidRDefault="001613A3">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2626</w:t>
      </w:r>
    </w:p>
    <w:p w14:paraId="750C8356" w14:textId="77777777" w:rsidR="001613A3" w:rsidRDefault="001613A3">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2628</w:t>
      </w:r>
    </w:p>
    <w:p w14:paraId="7C176C94" w14:textId="77777777" w:rsidR="001613A3" w:rsidRDefault="001613A3">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2629</w:t>
      </w:r>
    </w:p>
    <w:p w14:paraId="29AD712A" w14:textId="77777777" w:rsidR="001613A3" w:rsidRDefault="001613A3">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2629</w:t>
      </w:r>
    </w:p>
    <w:p w14:paraId="7DDB146C" w14:textId="77777777" w:rsidR="001613A3" w:rsidRDefault="001613A3">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2631</w:t>
      </w:r>
    </w:p>
    <w:p w14:paraId="58AB6DF7" w14:textId="77777777" w:rsidR="001613A3" w:rsidRDefault="001613A3">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FE2B14">
        <w:rPr>
          <w:bCs/>
        </w:rPr>
        <w:t>E-UTRAN FDD event triggered reporting under deactivated SCell in non-DRX based on CSI-RS based discovery signal</w:t>
      </w:r>
      <w:r>
        <w:tab/>
        <w:t>2632</w:t>
      </w:r>
    </w:p>
    <w:p w14:paraId="43A68AF3" w14:textId="77777777" w:rsidR="001613A3" w:rsidRDefault="001613A3">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p>
    <w:p w14:paraId="672D6D88" w14:textId="77777777" w:rsidR="001613A3" w:rsidRDefault="001613A3">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2634</w:t>
      </w:r>
    </w:p>
    <w:p w14:paraId="54CFF1C4" w14:textId="77777777" w:rsidR="001613A3" w:rsidRDefault="001613A3">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FE2B14">
        <w:rPr>
          <w:bCs/>
        </w:rPr>
        <w:t>E-UTRAN TDD event triggered reporting under deactivated SCell in non-DRX based on CSI-RS based discovery signal</w:t>
      </w:r>
      <w:r>
        <w:tab/>
        <w:t>2634</w:t>
      </w:r>
    </w:p>
    <w:p w14:paraId="487AD39B" w14:textId="77777777" w:rsidR="001613A3" w:rsidRDefault="001613A3">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2634</w:t>
      </w:r>
    </w:p>
    <w:p w14:paraId="2B14AE43" w14:textId="77777777" w:rsidR="001613A3" w:rsidRDefault="001613A3">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2637</w:t>
      </w:r>
    </w:p>
    <w:p w14:paraId="536E08B8" w14:textId="77777777" w:rsidR="001613A3" w:rsidRDefault="001613A3">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2637</w:t>
      </w:r>
    </w:p>
    <w:p w14:paraId="3F516684" w14:textId="77777777" w:rsidR="001613A3" w:rsidRDefault="001613A3">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2637</w:t>
      </w:r>
    </w:p>
    <w:p w14:paraId="30D6B078" w14:textId="77777777" w:rsidR="001613A3" w:rsidRDefault="001613A3">
      <w:pPr>
        <w:pStyle w:val="TOC4"/>
        <w:rPr>
          <w:rFonts w:asciiTheme="minorHAnsi" w:eastAsiaTheme="minorEastAsia" w:hAnsiTheme="minorHAnsi" w:cstheme="minorBidi"/>
          <w:sz w:val="22"/>
          <w:szCs w:val="22"/>
        </w:rPr>
      </w:pPr>
      <w:r w:rsidRPr="00FE2B14">
        <w:rPr>
          <w:snapToGrid w:val="0"/>
        </w:rPr>
        <w:t>A.8.23.1.1</w:t>
      </w:r>
      <w:r>
        <w:rPr>
          <w:rFonts w:asciiTheme="minorHAnsi" w:eastAsiaTheme="minorEastAsia" w:hAnsiTheme="minorHAnsi" w:cstheme="minorBidi"/>
          <w:sz w:val="22"/>
          <w:szCs w:val="22"/>
        </w:rPr>
        <w:tab/>
      </w:r>
      <w:r w:rsidRPr="00FE2B14">
        <w:rPr>
          <w:snapToGrid w:val="0"/>
        </w:rPr>
        <w:t>Test Purpose and Environment</w:t>
      </w:r>
      <w:r>
        <w:tab/>
        <w:t>2637</w:t>
      </w:r>
    </w:p>
    <w:p w14:paraId="373CAF41" w14:textId="77777777" w:rsidR="001613A3" w:rsidRDefault="001613A3">
      <w:pPr>
        <w:pStyle w:val="TOC4"/>
        <w:rPr>
          <w:rFonts w:asciiTheme="minorHAnsi" w:eastAsiaTheme="minorEastAsia" w:hAnsiTheme="minorHAnsi" w:cstheme="minorBidi"/>
          <w:sz w:val="22"/>
          <w:szCs w:val="22"/>
        </w:rPr>
      </w:pPr>
      <w:r w:rsidRPr="00FE2B14">
        <w:rPr>
          <w:snapToGrid w:val="0"/>
        </w:rPr>
        <w:t>A.8.23.1.2</w:t>
      </w:r>
      <w:r>
        <w:rPr>
          <w:rFonts w:asciiTheme="minorHAnsi" w:eastAsiaTheme="minorEastAsia" w:hAnsiTheme="minorHAnsi" w:cstheme="minorBidi"/>
          <w:sz w:val="22"/>
          <w:szCs w:val="22"/>
        </w:rPr>
        <w:tab/>
      </w:r>
      <w:r w:rsidRPr="00FE2B14">
        <w:rPr>
          <w:snapToGrid w:val="0"/>
        </w:rPr>
        <w:t>Test Requirements</w:t>
      </w:r>
      <w:r>
        <w:tab/>
        <w:t>2640</w:t>
      </w:r>
    </w:p>
    <w:p w14:paraId="2E1C2B47" w14:textId="77777777" w:rsidR="001613A3" w:rsidRDefault="001613A3">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2640</w:t>
      </w:r>
    </w:p>
    <w:p w14:paraId="09B51465" w14:textId="77777777" w:rsidR="001613A3" w:rsidRDefault="001613A3">
      <w:pPr>
        <w:pStyle w:val="TOC4"/>
        <w:rPr>
          <w:rFonts w:asciiTheme="minorHAnsi" w:eastAsiaTheme="minorEastAsia" w:hAnsiTheme="minorHAnsi" w:cstheme="minorBidi"/>
          <w:sz w:val="22"/>
          <w:szCs w:val="22"/>
        </w:rPr>
      </w:pPr>
      <w:r w:rsidRPr="00FE2B14">
        <w:rPr>
          <w:snapToGrid w:val="0"/>
        </w:rPr>
        <w:t>A.8.23.2.1</w:t>
      </w:r>
      <w:r>
        <w:rPr>
          <w:rFonts w:asciiTheme="minorHAnsi" w:eastAsiaTheme="minorEastAsia" w:hAnsiTheme="minorHAnsi" w:cstheme="minorBidi"/>
          <w:sz w:val="22"/>
          <w:szCs w:val="22"/>
        </w:rPr>
        <w:tab/>
      </w:r>
      <w:r w:rsidRPr="00FE2B14">
        <w:rPr>
          <w:snapToGrid w:val="0"/>
        </w:rPr>
        <w:t>Test Purpose and Environment</w:t>
      </w:r>
      <w:r>
        <w:tab/>
        <w:t>2640</w:t>
      </w:r>
    </w:p>
    <w:p w14:paraId="02DC12C1" w14:textId="77777777" w:rsidR="001613A3" w:rsidRDefault="001613A3">
      <w:pPr>
        <w:pStyle w:val="TOC4"/>
        <w:rPr>
          <w:rFonts w:asciiTheme="minorHAnsi" w:eastAsiaTheme="minorEastAsia" w:hAnsiTheme="minorHAnsi" w:cstheme="minorBidi"/>
          <w:sz w:val="22"/>
          <w:szCs w:val="22"/>
        </w:rPr>
      </w:pPr>
      <w:r w:rsidRPr="00FE2B14">
        <w:rPr>
          <w:snapToGrid w:val="0"/>
        </w:rPr>
        <w:t>A.8.23.2.2</w:t>
      </w:r>
      <w:r>
        <w:rPr>
          <w:rFonts w:asciiTheme="minorHAnsi" w:eastAsiaTheme="minorEastAsia" w:hAnsiTheme="minorHAnsi" w:cstheme="minorBidi"/>
          <w:sz w:val="22"/>
          <w:szCs w:val="22"/>
        </w:rPr>
        <w:tab/>
      </w:r>
      <w:r w:rsidRPr="00FE2B14">
        <w:rPr>
          <w:snapToGrid w:val="0"/>
        </w:rPr>
        <w:t>Test Requirements</w:t>
      </w:r>
      <w:r>
        <w:tab/>
        <w:t>2643</w:t>
      </w:r>
    </w:p>
    <w:p w14:paraId="4FC82218" w14:textId="77777777" w:rsidR="001613A3" w:rsidRDefault="001613A3">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2643</w:t>
      </w:r>
    </w:p>
    <w:p w14:paraId="4BD0E476" w14:textId="77777777" w:rsidR="001613A3" w:rsidRDefault="001613A3">
      <w:pPr>
        <w:pStyle w:val="TOC4"/>
        <w:rPr>
          <w:rFonts w:asciiTheme="minorHAnsi" w:eastAsiaTheme="minorEastAsia" w:hAnsiTheme="minorHAnsi" w:cstheme="minorBidi"/>
          <w:sz w:val="22"/>
          <w:szCs w:val="22"/>
        </w:rPr>
      </w:pPr>
      <w:r w:rsidRPr="00FE2B14">
        <w:rPr>
          <w:snapToGrid w:val="0"/>
        </w:rPr>
        <w:t>A.8.23.3.1</w:t>
      </w:r>
      <w:r>
        <w:rPr>
          <w:rFonts w:asciiTheme="minorHAnsi" w:eastAsiaTheme="minorEastAsia" w:hAnsiTheme="minorHAnsi" w:cstheme="minorBidi"/>
          <w:sz w:val="22"/>
          <w:szCs w:val="22"/>
        </w:rPr>
        <w:tab/>
      </w:r>
      <w:r w:rsidRPr="00FE2B14">
        <w:rPr>
          <w:snapToGrid w:val="0"/>
        </w:rPr>
        <w:t>Test Purpose and Environment</w:t>
      </w:r>
      <w:r>
        <w:tab/>
        <w:t>2643</w:t>
      </w:r>
    </w:p>
    <w:p w14:paraId="27D9695F" w14:textId="77777777" w:rsidR="001613A3" w:rsidRDefault="001613A3">
      <w:pPr>
        <w:pStyle w:val="TOC4"/>
        <w:rPr>
          <w:rFonts w:asciiTheme="minorHAnsi" w:eastAsiaTheme="minorEastAsia" w:hAnsiTheme="minorHAnsi" w:cstheme="minorBidi"/>
          <w:sz w:val="22"/>
          <w:szCs w:val="22"/>
        </w:rPr>
      </w:pPr>
      <w:r w:rsidRPr="00FE2B14">
        <w:rPr>
          <w:snapToGrid w:val="0"/>
        </w:rPr>
        <w:t>A.8.23.3.2</w:t>
      </w:r>
      <w:r>
        <w:rPr>
          <w:rFonts w:asciiTheme="minorHAnsi" w:eastAsiaTheme="minorEastAsia" w:hAnsiTheme="minorHAnsi" w:cstheme="minorBidi"/>
          <w:sz w:val="22"/>
          <w:szCs w:val="22"/>
        </w:rPr>
        <w:tab/>
      </w:r>
      <w:r w:rsidRPr="00FE2B14">
        <w:rPr>
          <w:snapToGrid w:val="0"/>
        </w:rPr>
        <w:t>Test Requirements</w:t>
      </w:r>
      <w:r>
        <w:tab/>
        <w:t>2646</w:t>
      </w:r>
    </w:p>
    <w:p w14:paraId="5AAC2792" w14:textId="77777777" w:rsidR="001613A3" w:rsidRDefault="001613A3">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2646</w:t>
      </w:r>
    </w:p>
    <w:p w14:paraId="1976DF83" w14:textId="77777777" w:rsidR="001613A3" w:rsidRDefault="001613A3">
      <w:pPr>
        <w:pStyle w:val="TOC4"/>
        <w:rPr>
          <w:rFonts w:asciiTheme="minorHAnsi" w:eastAsiaTheme="minorEastAsia" w:hAnsiTheme="minorHAnsi" w:cstheme="minorBidi"/>
          <w:sz w:val="22"/>
          <w:szCs w:val="22"/>
        </w:rPr>
      </w:pPr>
      <w:r w:rsidRPr="00FE2B14">
        <w:rPr>
          <w:snapToGrid w:val="0"/>
        </w:rPr>
        <w:t>A.8.23.4.1</w:t>
      </w:r>
      <w:r>
        <w:rPr>
          <w:rFonts w:asciiTheme="minorHAnsi" w:eastAsiaTheme="minorEastAsia" w:hAnsiTheme="minorHAnsi" w:cstheme="minorBidi"/>
          <w:sz w:val="22"/>
          <w:szCs w:val="22"/>
        </w:rPr>
        <w:tab/>
      </w:r>
      <w:r w:rsidRPr="00FE2B14">
        <w:rPr>
          <w:snapToGrid w:val="0"/>
        </w:rPr>
        <w:t>Test Purpose and Environment</w:t>
      </w:r>
      <w:r>
        <w:tab/>
        <w:t>2646</w:t>
      </w:r>
    </w:p>
    <w:p w14:paraId="00696568" w14:textId="77777777" w:rsidR="001613A3" w:rsidRDefault="001613A3">
      <w:pPr>
        <w:pStyle w:val="TOC4"/>
        <w:rPr>
          <w:rFonts w:asciiTheme="minorHAnsi" w:eastAsiaTheme="minorEastAsia" w:hAnsiTheme="minorHAnsi" w:cstheme="minorBidi"/>
          <w:sz w:val="22"/>
          <w:szCs w:val="22"/>
        </w:rPr>
      </w:pPr>
      <w:r w:rsidRPr="00FE2B14">
        <w:rPr>
          <w:snapToGrid w:val="0"/>
        </w:rPr>
        <w:t>A.8.23.4.2</w:t>
      </w:r>
      <w:r>
        <w:rPr>
          <w:rFonts w:asciiTheme="minorHAnsi" w:eastAsiaTheme="minorEastAsia" w:hAnsiTheme="minorHAnsi" w:cstheme="minorBidi"/>
          <w:sz w:val="22"/>
          <w:szCs w:val="22"/>
        </w:rPr>
        <w:tab/>
      </w:r>
      <w:r w:rsidRPr="00FE2B14">
        <w:rPr>
          <w:snapToGrid w:val="0"/>
        </w:rPr>
        <w:t>Test Requirements</w:t>
      </w:r>
      <w:r>
        <w:tab/>
        <w:t>2649</w:t>
      </w:r>
    </w:p>
    <w:p w14:paraId="6663FED3" w14:textId="77777777" w:rsidR="001613A3" w:rsidRDefault="001613A3">
      <w:pPr>
        <w:pStyle w:val="TOC3"/>
        <w:rPr>
          <w:rFonts w:asciiTheme="minorHAnsi" w:eastAsiaTheme="minorEastAsia" w:hAnsiTheme="minorHAnsi" w:cstheme="minorBidi"/>
          <w:sz w:val="22"/>
          <w:szCs w:val="22"/>
        </w:rPr>
      </w:pPr>
      <w:r>
        <w:lastRenderedPageBreak/>
        <w:t>A.8.23.5</w:t>
      </w:r>
      <w:r>
        <w:rPr>
          <w:rFonts w:asciiTheme="minorHAnsi" w:eastAsiaTheme="minorEastAsia" w:hAnsiTheme="minorHAnsi" w:cstheme="minorBidi"/>
          <w:sz w:val="22"/>
          <w:szCs w:val="22"/>
        </w:rPr>
        <w:tab/>
      </w:r>
      <w:r>
        <w:t>E-UTRAN FDD-FDD DC inter-frequency event triggered reporting with DRX in asynchronous DC</w:t>
      </w:r>
      <w:r>
        <w:tab/>
        <w:t>2649</w:t>
      </w:r>
    </w:p>
    <w:p w14:paraId="2533DFC3" w14:textId="77777777" w:rsidR="001613A3" w:rsidRDefault="001613A3">
      <w:pPr>
        <w:pStyle w:val="TOC4"/>
        <w:rPr>
          <w:rFonts w:asciiTheme="minorHAnsi" w:eastAsiaTheme="minorEastAsia" w:hAnsiTheme="minorHAnsi" w:cstheme="minorBidi"/>
          <w:sz w:val="22"/>
          <w:szCs w:val="22"/>
        </w:rPr>
      </w:pPr>
      <w:r w:rsidRPr="00FE2B14">
        <w:rPr>
          <w:snapToGrid w:val="0"/>
        </w:rPr>
        <w:t>A.8.23.5.1</w:t>
      </w:r>
      <w:r>
        <w:rPr>
          <w:rFonts w:asciiTheme="minorHAnsi" w:eastAsiaTheme="minorEastAsia" w:hAnsiTheme="minorHAnsi" w:cstheme="minorBidi"/>
          <w:sz w:val="22"/>
          <w:szCs w:val="22"/>
        </w:rPr>
        <w:tab/>
      </w:r>
      <w:r w:rsidRPr="00FE2B14">
        <w:rPr>
          <w:snapToGrid w:val="0"/>
        </w:rPr>
        <w:t>Test Purpose and Environment</w:t>
      </w:r>
      <w:r>
        <w:tab/>
        <w:t>2649</w:t>
      </w:r>
    </w:p>
    <w:p w14:paraId="521C0E69" w14:textId="77777777" w:rsidR="001613A3" w:rsidRDefault="001613A3">
      <w:pPr>
        <w:pStyle w:val="TOC4"/>
        <w:rPr>
          <w:rFonts w:asciiTheme="minorHAnsi" w:eastAsiaTheme="minorEastAsia" w:hAnsiTheme="minorHAnsi" w:cstheme="minorBidi"/>
          <w:sz w:val="22"/>
          <w:szCs w:val="22"/>
        </w:rPr>
      </w:pPr>
      <w:r w:rsidRPr="00FE2B14">
        <w:rPr>
          <w:snapToGrid w:val="0"/>
        </w:rPr>
        <w:t>A.8.23.5.2</w:t>
      </w:r>
      <w:r>
        <w:rPr>
          <w:rFonts w:asciiTheme="minorHAnsi" w:eastAsiaTheme="minorEastAsia" w:hAnsiTheme="minorHAnsi" w:cstheme="minorBidi"/>
          <w:sz w:val="22"/>
          <w:szCs w:val="22"/>
        </w:rPr>
        <w:tab/>
      </w:r>
      <w:r w:rsidRPr="00FE2B14">
        <w:rPr>
          <w:snapToGrid w:val="0"/>
        </w:rPr>
        <w:t>Test Requirements</w:t>
      </w:r>
      <w:r>
        <w:tab/>
        <w:t>2652</w:t>
      </w:r>
    </w:p>
    <w:p w14:paraId="1961B26E" w14:textId="77777777" w:rsidR="001613A3" w:rsidRDefault="001613A3">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2652</w:t>
      </w:r>
    </w:p>
    <w:p w14:paraId="5406E919" w14:textId="77777777" w:rsidR="001613A3" w:rsidRDefault="001613A3">
      <w:pPr>
        <w:pStyle w:val="TOC4"/>
        <w:rPr>
          <w:rFonts w:asciiTheme="minorHAnsi" w:eastAsiaTheme="minorEastAsia" w:hAnsiTheme="minorHAnsi" w:cstheme="minorBidi"/>
          <w:sz w:val="22"/>
          <w:szCs w:val="22"/>
        </w:rPr>
      </w:pPr>
      <w:r w:rsidRPr="00FE2B14">
        <w:rPr>
          <w:snapToGrid w:val="0"/>
        </w:rPr>
        <w:t>A.8.23.6.1</w:t>
      </w:r>
      <w:r>
        <w:rPr>
          <w:rFonts w:asciiTheme="minorHAnsi" w:eastAsiaTheme="minorEastAsia" w:hAnsiTheme="minorHAnsi" w:cstheme="minorBidi"/>
          <w:sz w:val="22"/>
          <w:szCs w:val="22"/>
        </w:rPr>
        <w:tab/>
      </w:r>
      <w:r w:rsidRPr="00FE2B14">
        <w:rPr>
          <w:snapToGrid w:val="0"/>
        </w:rPr>
        <w:t>Test Purpose and Environment</w:t>
      </w:r>
      <w:r>
        <w:tab/>
        <w:t>2652</w:t>
      </w:r>
    </w:p>
    <w:p w14:paraId="28293455" w14:textId="77777777" w:rsidR="001613A3" w:rsidRDefault="001613A3">
      <w:pPr>
        <w:pStyle w:val="TOC4"/>
        <w:rPr>
          <w:rFonts w:asciiTheme="minorHAnsi" w:eastAsiaTheme="minorEastAsia" w:hAnsiTheme="minorHAnsi" w:cstheme="minorBidi"/>
          <w:sz w:val="22"/>
          <w:szCs w:val="22"/>
        </w:rPr>
      </w:pPr>
      <w:r w:rsidRPr="00FE2B14">
        <w:rPr>
          <w:snapToGrid w:val="0"/>
        </w:rPr>
        <w:t>A.8.23.6.2</w:t>
      </w:r>
      <w:r>
        <w:rPr>
          <w:rFonts w:asciiTheme="minorHAnsi" w:eastAsiaTheme="minorEastAsia" w:hAnsiTheme="minorHAnsi" w:cstheme="minorBidi"/>
          <w:sz w:val="22"/>
          <w:szCs w:val="22"/>
        </w:rPr>
        <w:tab/>
      </w:r>
      <w:r w:rsidRPr="00FE2B14">
        <w:rPr>
          <w:snapToGrid w:val="0"/>
        </w:rPr>
        <w:t>Test Requirements</w:t>
      </w:r>
      <w:r>
        <w:tab/>
        <w:t>2655</w:t>
      </w:r>
    </w:p>
    <w:p w14:paraId="4FC968F6" w14:textId="77777777" w:rsidR="001613A3" w:rsidRDefault="001613A3">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2655</w:t>
      </w:r>
    </w:p>
    <w:p w14:paraId="7CCC752A" w14:textId="77777777" w:rsidR="001613A3" w:rsidRDefault="001613A3">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2655</w:t>
      </w:r>
    </w:p>
    <w:p w14:paraId="4AB7B741" w14:textId="77777777" w:rsidR="001613A3" w:rsidRDefault="001613A3">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2657</w:t>
      </w:r>
    </w:p>
    <w:p w14:paraId="04FE2124" w14:textId="77777777" w:rsidR="001613A3" w:rsidRDefault="001613A3">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2658</w:t>
      </w:r>
    </w:p>
    <w:p w14:paraId="244A2477" w14:textId="77777777" w:rsidR="001613A3" w:rsidRDefault="001613A3">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2658</w:t>
      </w:r>
    </w:p>
    <w:p w14:paraId="4B65C086" w14:textId="77777777" w:rsidR="001613A3" w:rsidRDefault="001613A3">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2660</w:t>
      </w:r>
    </w:p>
    <w:p w14:paraId="19979F9C" w14:textId="77777777" w:rsidR="001613A3" w:rsidRDefault="001613A3">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2661</w:t>
      </w:r>
    </w:p>
    <w:p w14:paraId="68D2EFB9" w14:textId="77777777" w:rsidR="001613A3" w:rsidRDefault="001613A3">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2661</w:t>
      </w:r>
    </w:p>
    <w:p w14:paraId="7F43740E" w14:textId="77777777" w:rsidR="001613A3" w:rsidRDefault="001613A3">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2664</w:t>
      </w:r>
    </w:p>
    <w:p w14:paraId="59C833D9" w14:textId="77777777" w:rsidR="001613A3" w:rsidRDefault="001613A3">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2664</w:t>
      </w:r>
    </w:p>
    <w:p w14:paraId="7079E1EC" w14:textId="77777777" w:rsidR="001613A3" w:rsidRDefault="001613A3">
      <w:pPr>
        <w:pStyle w:val="TOC4"/>
        <w:rPr>
          <w:rFonts w:asciiTheme="minorHAnsi" w:eastAsiaTheme="minorEastAsia" w:hAnsiTheme="minorHAnsi" w:cstheme="minorBidi"/>
          <w:sz w:val="22"/>
          <w:szCs w:val="22"/>
        </w:rPr>
      </w:pPr>
      <w:r w:rsidRPr="00FE2B14">
        <w:rPr>
          <w:snapToGrid w:val="0"/>
        </w:rPr>
        <w:t>A.8.23.10.1</w:t>
      </w:r>
      <w:r>
        <w:rPr>
          <w:rFonts w:asciiTheme="minorHAnsi" w:eastAsiaTheme="minorEastAsia" w:hAnsiTheme="minorHAnsi" w:cstheme="minorBidi"/>
          <w:sz w:val="22"/>
          <w:szCs w:val="22"/>
        </w:rPr>
        <w:tab/>
      </w:r>
      <w:r w:rsidRPr="00FE2B14">
        <w:rPr>
          <w:snapToGrid w:val="0"/>
        </w:rPr>
        <w:t>Test Purpose and Environment</w:t>
      </w:r>
      <w:r>
        <w:tab/>
        <w:t>2664</w:t>
      </w:r>
    </w:p>
    <w:p w14:paraId="0EDD0FA0" w14:textId="77777777" w:rsidR="001613A3" w:rsidRDefault="001613A3">
      <w:pPr>
        <w:pStyle w:val="TOC4"/>
        <w:rPr>
          <w:rFonts w:asciiTheme="minorHAnsi" w:eastAsiaTheme="minorEastAsia" w:hAnsiTheme="minorHAnsi" w:cstheme="minorBidi"/>
          <w:sz w:val="22"/>
          <w:szCs w:val="22"/>
        </w:rPr>
      </w:pPr>
      <w:r w:rsidRPr="00FE2B14">
        <w:rPr>
          <w:snapToGrid w:val="0"/>
        </w:rPr>
        <w:t>A.8.23.10.2</w:t>
      </w:r>
      <w:r>
        <w:rPr>
          <w:rFonts w:asciiTheme="minorHAnsi" w:eastAsiaTheme="minorEastAsia" w:hAnsiTheme="minorHAnsi" w:cstheme="minorBidi"/>
          <w:sz w:val="22"/>
          <w:szCs w:val="22"/>
        </w:rPr>
        <w:tab/>
      </w:r>
      <w:r w:rsidRPr="00FE2B14">
        <w:rPr>
          <w:snapToGrid w:val="0"/>
        </w:rPr>
        <w:t>Test Requirements</w:t>
      </w:r>
      <w:r>
        <w:tab/>
        <w:t>2667</w:t>
      </w:r>
    </w:p>
    <w:p w14:paraId="51AD2E63" w14:textId="77777777" w:rsidR="001613A3" w:rsidRDefault="001613A3">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2667</w:t>
      </w:r>
    </w:p>
    <w:p w14:paraId="7BD96DD1" w14:textId="77777777" w:rsidR="001613A3" w:rsidRDefault="001613A3">
      <w:pPr>
        <w:pStyle w:val="TOC4"/>
        <w:rPr>
          <w:rFonts w:asciiTheme="minorHAnsi" w:eastAsiaTheme="minorEastAsia" w:hAnsiTheme="minorHAnsi" w:cstheme="minorBidi"/>
          <w:sz w:val="22"/>
          <w:szCs w:val="22"/>
        </w:rPr>
      </w:pPr>
      <w:r w:rsidRPr="00FE2B14">
        <w:rPr>
          <w:snapToGrid w:val="0"/>
        </w:rPr>
        <w:t>A.8.23.11.1</w:t>
      </w:r>
      <w:r>
        <w:rPr>
          <w:rFonts w:asciiTheme="minorHAnsi" w:eastAsiaTheme="minorEastAsia" w:hAnsiTheme="minorHAnsi" w:cstheme="minorBidi"/>
          <w:sz w:val="22"/>
          <w:szCs w:val="22"/>
        </w:rPr>
        <w:tab/>
      </w:r>
      <w:r w:rsidRPr="00FE2B14">
        <w:rPr>
          <w:snapToGrid w:val="0"/>
        </w:rPr>
        <w:t>Test Purpose and Environment</w:t>
      </w:r>
      <w:r>
        <w:tab/>
        <w:t>2667</w:t>
      </w:r>
    </w:p>
    <w:p w14:paraId="5F56F3AB" w14:textId="77777777" w:rsidR="001613A3" w:rsidRDefault="001613A3">
      <w:pPr>
        <w:pStyle w:val="TOC4"/>
        <w:rPr>
          <w:rFonts w:asciiTheme="minorHAnsi" w:eastAsiaTheme="minorEastAsia" w:hAnsiTheme="minorHAnsi" w:cstheme="minorBidi"/>
          <w:sz w:val="22"/>
          <w:szCs w:val="22"/>
        </w:rPr>
      </w:pPr>
      <w:r w:rsidRPr="00FE2B14">
        <w:rPr>
          <w:snapToGrid w:val="0"/>
        </w:rPr>
        <w:t>A.8.23.11.2</w:t>
      </w:r>
      <w:r>
        <w:rPr>
          <w:rFonts w:asciiTheme="minorHAnsi" w:eastAsiaTheme="minorEastAsia" w:hAnsiTheme="minorHAnsi" w:cstheme="minorBidi"/>
          <w:sz w:val="22"/>
          <w:szCs w:val="22"/>
        </w:rPr>
        <w:tab/>
      </w:r>
      <w:r w:rsidRPr="00FE2B14">
        <w:rPr>
          <w:snapToGrid w:val="0"/>
        </w:rPr>
        <w:t>Test Requirements</w:t>
      </w:r>
      <w:r>
        <w:tab/>
        <w:t>2670</w:t>
      </w:r>
    </w:p>
    <w:p w14:paraId="25CED3FE" w14:textId="77777777" w:rsidR="001613A3" w:rsidRDefault="001613A3">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2670</w:t>
      </w:r>
    </w:p>
    <w:p w14:paraId="0AA78E32" w14:textId="77777777" w:rsidR="001613A3" w:rsidRDefault="001613A3">
      <w:pPr>
        <w:pStyle w:val="TOC4"/>
        <w:rPr>
          <w:rFonts w:asciiTheme="minorHAnsi" w:eastAsiaTheme="minorEastAsia" w:hAnsiTheme="minorHAnsi" w:cstheme="minorBidi"/>
          <w:sz w:val="22"/>
          <w:szCs w:val="22"/>
        </w:rPr>
      </w:pPr>
      <w:r w:rsidRPr="00FE2B14">
        <w:rPr>
          <w:snapToGrid w:val="0"/>
        </w:rPr>
        <w:t>A.8.23.12.1</w:t>
      </w:r>
      <w:r>
        <w:rPr>
          <w:rFonts w:asciiTheme="minorHAnsi" w:eastAsiaTheme="minorEastAsia" w:hAnsiTheme="minorHAnsi" w:cstheme="minorBidi"/>
          <w:sz w:val="22"/>
          <w:szCs w:val="22"/>
        </w:rPr>
        <w:tab/>
      </w:r>
      <w:r w:rsidRPr="00FE2B14">
        <w:rPr>
          <w:snapToGrid w:val="0"/>
        </w:rPr>
        <w:t>Test Purpose and Environment</w:t>
      </w:r>
      <w:r>
        <w:tab/>
        <w:t>2670</w:t>
      </w:r>
    </w:p>
    <w:p w14:paraId="5906BC40" w14:textId="77777777" w:rsidR="001613A3" w:rsidRDefault="001613A3">
      <w:pPr>
        <w:pStyle w:val="TOC4"/>
        <w:rPr>
          <w:rFonts w:asciiTheme="minorHAnsi" w:eastAsiaTheme="minorEastAsia" w:hAnsiTheme="minorHAnsi" w:cstheme="minorBidi"/>
          <w:sz w:val="22"/>
          <w:szCs w:val="22"/>
        </w:rPr>
      </w:pPr>
      <w:r w:rsidRPr="00FE2B14">
        <w:rPr>
          <w:snapToGrid w:val="0"/>
        </w:rPr>
        <w:t>A.8.23.12.2</w:t>
      </w:r>
      <w:r>
        <w:rPr>
          <w:rFonts w:asciiTheme="minorHAnsi" w:eastAsiaTheme="minorEastAsia" w:hAnsiTheme="minorHAnsi" w:cstheme="minorBidi"/>
          <w:sz w:val="22"/>
          <w:szCs w:val="22"/>
        </w:rPr>
        <w:tab/>
      </w:r>
      <w:r w:rsidRPr="00FE2B14">
        <w:rPr>
          <w:snapToGrid w:val="0"/>
        </w:rPr>
        <w:t>Test Requirements</w:t>
      </w:r>
      <w:r>
        <w:tab/>
        <w:t>2673</w:t>
      </w:r>
    </w:p>
    <w:p w14:paraId="7270C3E8" w14:textId="77777777" w:rsidR="001613A3" w:rsidRDefault="001613A3">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2673</w:t>
      </w:r>
    </w:p>
    <w:p w14:paraId="6B188142" w14:textId="77777777" w:rsidR="001613A3" w:rsidRDefault="001613A3">
      <w:pPr>
        <w:pStyle w:val="TOC4"/>
        <w:rPr>
          <w:rFonts w:asciiTheme="minorHAnsi" w:eastAsiaTheme="minorEastAsia" w:hAnsiTheme="minorHAnsi" w:cstheme="minorBidi"/>
          <w:sz w:val="22"/>
          <w:szCs w:val="22"/>
        </w:rPr>
      </w:pPr>
      <w:r w:rsidRPr="00FE2B14">
        <w:rPr>
          <w:snapToGrid w:val="0"/>
        </w:rPr>
        <w:t>A.8.23.13.1</w:t>
      </w:r>
      <w:r>
        <w:rPr>
          <w:rFonts w:asciiTheme="minorHAnsi" w:eastAsiaTheme="minorEastAsia" w:hAnsiTheme="minorHAnsi" w:cstheme="minorBidi"/>
          <w:sz w:val="22"/>
          <w:szCs w:val="22"/>
        </w:rPr>
        <w:tab/>
      </w:r>
      <w:r w:rsidRPr="00FE2B14">
        <w:rPr>
          <w:snapToGrid w:val="0"/>
        </w:rPr>
        <w:t>Test Purpose and Environment</w:t>
      </w:r>
      <w:r>
        <w:tab/>
        <w:t>2673</w:t>
      </w:r>
    </w:p>
    <w:p w14:paraId="2623A30F" w14:textId="77777777" w:rsidR="001613A3" w:rsidRDefault="001613A3">
      <w:pPr>
        <w:pStyle w:val="TOC4"/>
        <w:rPr>
          <w:rFonts w:asciiTheme="minorHAnsi" w:eastAsiaTheme="minorEastAsia" w:hAnsiTheme="minorHAnsi" w:cstheme="minorBidi"/>
          <w:sz w:val="22"/>
          <w:szCs w:val="22"/>
        </w:rPr>
      </w:pPr>
      <w:r w:rsidRPr="00FE2B14">
        <w:rPr>
          <w:snapToGrid w:val="0"/>
        </w:rPr>
        <w:t>A.8.23.13.2</w:t>
      </w:r>
      <w:r>
        <w:rPr>
          <w:rFonts w:asciiTheme="minorHAnsi" w:eastAsiaTheme="minorEastAsia" w:hAnsiTheme="minorHAnsi" w:cstheme="minorBidi"/>
          <w:sz w:val="22"/>
          <w:szCs w:val="22"/>
        </w:rPr>
        <w:tab/>
      </w:r>
      <w:r w:rsidRPr="00FE2B14">
        <w:rPr>
          <w:snapToGrid w:val="0"/>
        </w:rPr>
        <w:t>Test Requirements</w:t>
      </w:r>
      <w:r>
        <w:tab/>
        <w:t>2676</w:t>
      </w:r>
    </w:p>
    <w:p w14:paraId="40334772" w14:textId="77777777" w:rsidR="001613A3" w:rsidRDefault="001613A3">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2676</w:t>
      </w:r>
    </w:p>
    <w:p w14:paraId="0A48C7D2" w14:textId="77777777" w:rsidR="001613A3" w:rsidRDefault="001613A3">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2676</w:t>
      </w:r>
    </w:p>
    <w:p w14:paraId="252669E1" w14:textId="77777777" w:rsidR="001613A3" w:rsidRDefault="001613A3">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2679</w:t>
      </w:r>
    </w:p>
    <w:p w14:paraId="4DB8A51E" w14:textId="77777777" w:rsidR="001613A3" w:rsidRDefault="001613A3">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2679</w:t>
      </w:r>
    </w:p>
    <w:p w14:paraId="3FA35B92" w14:textId="77777777" w:rsidR="001613A3" w:rsidRDefault="001613A3">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2679</w:t>
      </w:r>
    </w:p>
    <w:p w14:paraId="78FCCA8D" w14:textId="77777777" w:rsidR="001613A3" w:rsidRDefault="001613A3">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2682</w:t>
      </w:r>
    </w:p>
    <w:p w14:paraId="14F36D40" w14:textId="77777777" w:rsidR="001613A3" w:rsidRDefault="001613A3">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2682</w:t>
      </w:r>
    </w:p>
    <w:p w14:paraId="59B2E4A0" w14:textId="77777777" w:rsidR="001613A3" w:rsidRDefault="001613A3">
      <w:pPr>
        <w:pStyle w:val="TOC4"/>
        <w:rPr>
          <w:rFonts w:asciiTheme="minorHAnsi" w:eastAsiaTheme="minorEastAsia" w:hAnsiTheme="minorHAnsi" w:cstheme="minorBidi"/>
          <w:sz w:val="22"/>
          <w:szCs w:val="22"/>
        </w:rPr>
      </w:pPr>
      <w:r w:rsidRPr="00FE2B14">
        <w:rPr>
          <w:snapToGrid w:val="0"/>
        </w:rPr>
        <w:t>A.8.23.16.1</w:t>
      </w:r>
      <w:r>
        <w:rPr>
          <w:rFonts w:asciiTheme="minorHAnsi" w:eastAsiaTheme="minorEastAsia" w:hAnsiTheme="minorHAnsi" w:cstheme="minorBidi"/>
          <w:sz w:val="22"/>
          <w:szCs w:val="22"/>
        </w:rPr>
        <w:tab/>
      </w:r>
      <w:r w:rsidRPr="00FE2B14">
        <w:rPr>
          <w:snapToGrid w:val="0"/>
        </w:rPr>
        <w:t>Test Purpose and Environment</w:t>
      </w:r>
      <w:r>
        <w:tab/>
        <w:t>2682</w:t>
      </w:r>
    </w:p>
    <w:p w14:paraId="3EF9A6B1" w14:textId="77777777" w:rsidR="001613A3" w:rsidRDefault="001613A3">
      <w:pPr>
        <w:pStyle w:val="TOC4"/>
        <w:rPr>
          <w:rFonts w:asciiTheme="minorHAnsi" w:eastAsiaTheme="minorEastAsia" w:hAnsiTheme="minorHAnsi" w:cstheme="minorBidi"/>
          <w:sz w:val="22"/>
          <w:szCs w:val="22"/>
        </w:rPr>
      </w:pPr>
      <w:r w:rsidRPr="00FE2B14">
        <w:rPr>
          <w:snapToGrid w:val="0"/>
        </w:rPr>
        <w:t>A.8.23.16.2</w:t>
      </w:r>
      <w:r>
        <w:rPr>
          <w:rFonts w:asciiTheme="minorHAnsi" w:eastAsiaTheme="minorEastAsia" w:hAnsiTheme="minorHAnsi" w:cstheme="minorBidi"/>
          <w:sz w:val="22"/>
          <w:szCs w:val="22"/>
        </w:rPr>
        <w:tab/>
      </w:r>
      <w:r w:rsidRPr="00FE2B14">
        <w:rPr>
          <w:snapToGrid w:val="0"/>
        </w:rPr>
        <w:t>Test Requirements</w:t>
      </w:r>
      <w:r>
        <w:tab/>
        <w:t>2683</w:t>
      </w:r>
    </w:p>
    <w:p w14:paraId="0A7CA29B" w14:textId="77777777" w:rsidR="001613A3" w:rsidRDefault="001613A3">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2684</w:t>
      </w:r>
    </w:p>
    <w:p w14:paraId="6A76C0AA" w14:textId="77777777" w:rsidR="001613A3" w:rsidRDefault="001613A3">
      <w:pPr>
        <w:pStyle w:val="TOC4"/>
        <w:rPr>
          <w:rFonts w:asciiTheme="minorHAnsi" w:eastAsiaTheme="minorEastAsia" w:hAnsiTheme="minorHAnsi" w:cstheme="minorBidi"/>
          <w:sz w:val="22"/>
          <w:szCs w:val="22"/>
        </w:rPr>
      </w:pPr>
      <w:r w:rsidRPr="00FE2B14">
        <w:rPr>
          <w:snapToGrid w:val="0"/>
        </w:rPr>
        <w:t>A.8.23.17.1</w:t>
      </w:r>
      <w:r>
        <w:rPr>
          <w:rFonts w:asciiTheme="minorHAnsi" w:eastAsiaTheme="minorEastAsia" w:hAnsiTheme="minorHAnsi" w:cstheme="minorBidi"/>
          <w:sz w:val="22"/>
          <w:szCs w:val="22"/>
        </w:rPr>
        <w:tab/>
      </w:r>
      <w:r w:rsidRPr="00FE2B14">
        <w:rPr>
          <w:snapToGrid w:val="0"/>
        </w:rPr>
        <w:t>Test Purpose and Environment</w:t>
      </w:r>
      <w:r>
        <w:tab/>
        <w:t>2684</w:t>
      </w:r>
    </w:p>
    <w:p w14:paraId="68CA27FA" w14:textId="77777777" w:rsidR="001613A3" w:rsidRDefault="001613A3">
      <w:pPr>
        <w:pStyle w:val="TOC4"/>
        <w:rPr>
          <w:rFonts w:asciiTheme="minorHAnsi" w:eastAsiaTheme="minorEastAsia" w:hAnsiTheme="minorHAnsi" w:cstheme="minorBidi"/>
          <w:sz w:val="22"/>
          <w:szCs w:val="22"/>
        </w:rPr>
      </w:pPr>
      <w:r w:rsidRPr="00FE2B14">
        <w:rPr>
          <w:snapToGrid w:val="0"/>
        </w:rPr>
        <w:t>A.8.23.17.2</w:t>
      </w:r>
      <w:r>
        <w:rPr>
          <w:rFonts w:asciiTheme="minorHAnsi" w:eastAsiaTheme="minorEastAsia" w:hAnsiTheme="minorHAnsi" w:cstheme="minorBidi"/>
          <w:sz w:val="22"/>
          <w:szCs w:val="22"/>
        </w:rPr>
        <w:tab/>
      </w:r>
      <w:r w:rsidRPr="00FE2B14">
        <w:rPr>
          <w:snapToGrid w:val="0"/>
        </w:rPr>
        <w:t>Test Requirements</w:t>
      </w:r>
      <w:r>
        <w:tab/>
        <w:t>2686</w:t>
      </w:r>
    </w:p>
    <w:p w14:paraId="2E6C8314" w14:textId="77777777" w:rsidR="001613A3" w:rsidRDefault="001613A3">
      <w:pPr>
        <w:pStyle w:val="TOC3"/>
        <w:rPr>
          <w:rFonts w:asciiTheme="minorHAnsi" w:eastAsiaTheme="minorEastAsia" w:hAnsiTheme="minorHAnsi" w:cstheme="minorBidi"/>
          <w:sz w:val="22"/>
          <w:szCs w:val="22"/>
        </w:rPr>
      </w:pPr>
      <w:r w:rsidRPr="00FE2B14">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2686</w:t>
      </w:r>
    </w:p>
    <w:p w14:paraId="13ED6744" w14:textId="77777777" w:rsidR="001613A3" w:rsidRDefault="001613A3">
      <w:pPr>
        <w:pStyle w:val="TOC4"/>
        <w:rPr>
          <w:rFonts w:asciiTheme="minorHAnsi" w:eastAsiaTheme="minorEastAsia" w:hAnsiTheme="minorHAnsi" w:cstheme="minorBidi"/>
          <w:sz w:val="22"/>
          <w:szCs w:val="22"/>
        </w:rPr>
      </w:pPr>
      <w:r w:rsidRPr="00FE2B14">
        <w:rPr>
          <w:snapToGrid w:val="0"/>
        </w:rPr>
        <w:t>A.8.23.18.1</w:t>
      </w:r>
      <w:r>
        <w:rPr>
          <w:rFonts w:asciiTheme="minorHAnsi" w:eastAsiaTheme="minorEastAsia" w:hAnsiTheme="minorHAnsi" w:cstheme="minorBidi"/>
          <w:sz w:val="22"/>
          <w:szCs w:val="22"/>
        </w:rPr>
        <w:tab/>
      </w:r>
      <w:r w:rsidRPr="00FE2B14">
        <w:rPr>
          <w:snapToGrid w:val="0"/>
        </w:rPr>
        <w:t>Test Purpose and Environment</w:t>
      </w:r>
      <w:r>
        <w:tab/>
        <w:t>2686</w:t>
      </w:r>
    </w:p>
    <w:p w14:paraId="159F5CBE" w14:textId="77777777" w:rsidR="001613A3" w:rsidRDefault="001613A3">
      <w:pPr>
        <w:pStyle w:val="TOC4"/>
        <w:rPr>
          <w:rFonts w:asciiTheme="minorHAnsi" w:eastAsiaTheme="minorEastAsia" w:hAnsiTheme="minorHAnsi" w:cstheme="minorBidi"/>
          <w:sz w:val="22"/>
          <w:szCs w:val="22"/>
        </w:rPr>
      </w:pPr>
      <w:r w:rsidRPr="00FE2B14">
        <w:rPr>
          <w:snapToGrid w:val="0"/>
        </w:rPr>
        <w:t>A.8.23.18.2</w:t>
      </w:r>
      <w:r>
        <w:rPr>
          <w:rFonts w:asciiTheme="minorHAnsi" w:eastAsiaTheme="minorEastAsia" w:hAnsiTheme="minorHAnsi" w:cstheme="minorBidi"/>
          <w:sz w:val="22"/>
          <w:szCs w:val="22"/>
        </w:rPr>
        <w:tab/>
      </w:r>
      <w:r w:rsidRPr="00FE2B14">
        <w:rPr>
          <w:snapToGrid w:val="0"/>
        </w:rPr>
        <w:t>Test Requirements</w:t>
      </w:r>
      <w:r>
        <w:tab/>
        <w:t>2687</w:t>
      </w:r>
    </w:p>
    <w:p w14:paraId="1DB5B1FA" w14:textId="77777777" w:rsidR="001613A3" w:rsidRDefault="001613A3">
      <w:pPr>
        <w:pStyle w:val="TOC3"/>
        <w:rPr>
          <w:rFonts w:asciiTheme="minorHAnsi" w:eastAsiaTheme="minorEastAsia" w:hAnsiTheme="minorHAnsi" w:cstheme="minorBidi"/>
          <w:sz w:val="22"/>
          <w:szCs w:val="22"/>
        </w:rPr>
      </w:pPr>
      <w:r w:rsidRPr="00FE2B14">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2688</w:t>
      </w:r>
    </w:p>
    <w:p w14:paraId="5E798C33" w14:textId="77777777" w:rsidR="001613A3" w:rsidRDefault="001613A3">
      <w:pPr>
        <w:pStyle w:val="TOC4"/>
        <w:rPr>
          <w:rFonts w:asciiTheme="minorHAnsi" w:eastAsiaTheme="minorEastAsia" w:hAnsiTheme="minorHAnsi" w:cstheme="minorBidi"/>
          <w:sz w:val="22"/>
          <w:szCs w:val="22"/>
        </w:rPr>
      </w:pPr>
      <w:r w:rsidRPr="00FE2B14">
        <w:rPr>
          <w:snapToGrid w:val="0"/>
        </w:rPr>
        <w:t>A.8.23.19.1</w:t>
      </w:r>
      <w:r>
        <w:rPr>
          <w:rFonts w:asciiTheme="minorHAnsi" w:eastAsiaTheme="minorEastAsia" w:hAnsiTheme="minorHAnsi" w:cstheme="minorBidi"/>
          <w:sz w:val="22"/>
          <w:szCs w:val="22"/>
        </w:rPr>
        <w:tab/>
      </w:r>
      <w:r w:rsidRPr="00FE2B14">
        <w:rPr>
          <w:snapToGrid w:val="0"/>
        </w:rPr>
        <w:t>Test Purpose and Environment</w:t>
      </w:r>
      <w:r>
        <w:tab/>
        <w:t>2688</w:t>
      </w:r>
    </w:p>
    <w:p w14:paraId="78046C32" w14:textId="77777777" w:rsidR="001613A3" w:rsidRDefault="001613A3">
      <w:pPr>
        <w:pStyle w:val="TOC4"/>
        <w:rPr>
          <w:rFonts w:asciiTheme="minorHAnsi" w:eastAsiaTheme="minorEastAsia" w:hAnsiTheme="minorHAnsi" w:cstheme="minorBidi"/>
          <w:sz w:val="22"/>
          <w:szCs w:val="22"/>
        </w:rPr>
      </w:pPr>
      <w:r w:rsidRPr="00FE2B14">
        <w:rPr>
          <w:snapToGrid w:val="0"/>
        </w:rPr>
        <w:t>A.8.23.19.2</w:t>
      </w:r>
      <w:r>
        <w:rPr>
          <w:rFonts w:asciiTheme="minorHAnsi" w:eastAsiaTheme="minorEastAsia" w:hAnsiTheme="minorHAnsi" w:cstheme="minorBidi"/>
          <w:sz w:val="22"/>
          <w:szCs w:val="22"/>
        </w:rPr>
        <w:tab/>
      </w:r>
      <w:r w:rsidRPr="00FE2B14">
        <w:rPr>
          <w:snapToGrid w:val="0"/>
        </w:rPr>
        <w:t>Test Requirements</w:t>
      </w:r>
      <w:r>
        <w:tab/>
        <w:t>2689</w:t>
      </w:r>
    </w:p>
    <w:p w14:paraId="5CB7BB0A" w14:textId="77777777" w:rsidR="001613A3" w:rsidRDefault="001613A3">
      <w:pPr>
        <w:pStyle w:val="TOC3"/>
        <w:rPr>
          <w:rFonts w:asciiTheme="minorHAnsi" w:eastAsiaTheme="minorEastAsia" w:hAnsiTheme="minorHAnsi" w:cstheme="minorBidi"/>
          <w:sz w:val="22"/>
          <w:szCs w:val="22"/>
        </w:rPr>
      </w:pPr>
      <w:r w:rsidRPr="00FE2B14">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2690</w:t>
      </w:r>
    </w:p>
    <w:p w14:paraId="0F8F58A9" w14:textId="77777777" w:rsidR="001613A3" w:rsidRDefault="001613A3">
      <w:pPr>
        <w:pStyle w:val="TOC4"/>
        <w:rPr>
          <w:rFonts w:asciiTheme="minorHAnsi" w:eastAsiaTheme="minorEastAsia" w:hAnsiTheme="minorHAnsi" w:cstheme="minorBidi"/>
          <w:sz w:val="22"/>
          <w:szCs w:val="22"/>
        </w:rPr>
      </w:pPr>
      <w:r w:rsidRPr="00FE2B14">
        <w:rPr>
          <w:snapToGrid w:val="0"/>
        </w:rPr>
        <w:t>A.8.23.20.1</w:t>
      </w:r>
      <w:r>
        <w:rPr>
          <w:rFonts w:asciiTheme="minorHAnsi" w:eastAsiaTheme="minorEastAsia" w:hAnsiTheme="minorHAnsi" w:cstheme="minorBidi"/>
          <w:sz w:val="22"/>
          <w:szCs w:val="22"/>
        </w:rPr>
        <w:tab/>
      </w:r>
      <w:r w:rsidRPr="00FE2B14">
        <w:rPr>
          <w:snapToGrid w:val="0"/>
        </w:rPr>
        <w:t>Test Purpose and Environment</w:t>
      </w:r>
      <w:r>
        <w:tab/>
        <w:t>2690</w:t>
      </w:r>
    </w:p>
    <w:p w14:paraId="0948FFB3" w14:textId="77777777" w:rsidR="001613A3" w:rsidRDefault="001613A3">
      <w:pPr>
        <w:pStyle w:val="TOC4"/>
        <w:rPr>
          <w:rFonts w:asciiTheme="minorHAnsi" w:eastAsiaTheme="minorEastAsia" w:hAnsiTheme="minorHAnsi" w:cstheme="minorBidi"/>
          <w:sz w:val="22"/>
          <w:szCs w:val="22"/>
        </w:rPr>
      </w:pPr>
      <w:r w:rsidRPr="00FE2B14">
        <w:rPr>
          <w:snapToGrid w:val="0"/>
        </w:rPr>
        <w:t>A.8.23.20.2</w:t>
      </w:r>
      <w:r>
        <w:rPr>
          <w:rFonts w:asciiTheme="minorHAnsi" w:eastAsiaTheme="minorEastAsia" w:hAnsiTheme="minorHAnsi" w:cstheme="minorBidi"/>
          <w:sz w:val="22"/>
          <w:szCs w:val="22"/>
        </w:rPr>
        <w:tab/>
      </w:r>
      <w:r w:rsidRPr="00FE2B14">
        <w:rPr>
          <w:snapToGrid w:val="0"/>
        </w:rPr>
        <w:t>Test Requirements</w:t>
      </w:r>
      <w:r>
        <w:tab/>
        <w:t>2691</w:t>
      </w:r>
    </w:p>
    <w:p w14:paraId="50862143" w14:textId="77777777" w:rsidR="001613A3" w:rsidRDefault="001613A3">
      <w:pPr>
        <w:pStyle w:val="TOC3"/>
        <w:rPr>
          <w:rFonts w:asciiTheme="minorHAnsi" w:eastAsiaTheme="minorEastAsia" w:hAnsiTheme="minorHAnsi" w:cstheme="minorBidi"/>
          <w:sz w:val="22"/>
          <w:szCs w:val="22"/>
        </w:rPr>
      </w:pPr>
      <w:r w:rsidRPr="00FE2B14">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2692</w:t>
      </w:r>
    </w:p>
    <w:p w14:paraId="44B6D9C3" w14:textId="77777777" w:rsidR="001613A3" w:rsidRDefault="001613A3">
      <w:pPr>
        <w:pStyle w:val="TOC4"/>
        <w:rPr>
          <w:rFonts w:asciiTheme="minorHAnsi" w:eastAsiaTheme="minorEastAsia" w:hAnsiTheme="minorHAnsi" w:cstheme="minorBidi"/>
          <w:sz w:val="22"/>
          <w:szCs w:val="22"/>
        </w:rPr>
      </w:pPr>
      <w:r w:rsidRPr="00FE2B14">
        <w:rPr>
          <w:snapToGrid w:val="0"/>
        </w:rPr>
        <w:t>A.8.23.21.1</w:t>
      </w:r>
      <w:r>
        <w:rPr>
          <w:rFonts w:asciiTheme="minorHAnsi" w:eastAsiaTheme="minorEastAsia" w:hAnsiTheme="minorHAnsi" w:cstheme="minorBidi"/>
          <w:sz w:val="22"/>
          <w:szCs w:val="22"/>
        </w:rPr>
        <w:tab/>
      </w:r>
      <w:r w:rsidRPr="00FE2B14">
        <w:rPr>
          <w:snapToGrid w:val="0"/>
        </w:rPr>
        <w:t>Test Purpose and Environment</w:t>
      </w:r>
      <w:r>
        <w:tab/>
        <w:t>2692</w:t>
      </w:r>
    </w:p>
    <w:p w14:paraId="35CCE030" w14:textId="77777777" w:rsidR="001613A3" w:rsidRDefault="001613A3">
      <w:pPr>
        <w:pStyle w:val="TOC4"/>
        <w:rPr>
          <w:rFonts w:asciiTheme="minorHAnsi" w:eastAsiaTheme="minorEastAsia" w:hAnsiTheme="minorHAnsi" w:cstheme="minorBidi"/>
          <w:sz w:val="22"/>
          <w:szCs w:val="22"/>
        </w:rPr>
      </w:pPr>
      <w:r w:rsidRPr="00FE2B14">
        <w:rPr>
          <w:rFonts w:cs="v4.2.0"/>
        </w:rPr>
        <w:t>A.8.23.21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2693</w:t>
      </w:r>
    </w:p>
    <w:p w14:paraId="0FC15CD2" w14:textId="77777777" w:rsidR="001613A3" w:rsidRDefault="001613A3">
      <w:pPr>
        <w:pStyle w:val="TOC3"/>
        <w:rPr>
          <w:rFonts w:asciiTheme="minorHAnsi" w:eastAsiaTheme="minorEastAsia" w:hAnsiTheme="minorHAnsi" w:cstheme="minorBidi"/>
          <w:sz w:val="22"/>
          <w:szCs w:val="22"/>
        </w:rPr>
      </w:pPr>
      <w:r w:rsidRPr="00FE2B14">
        <w:rPr>
          <w:snapToGrid w:val="0"/>
        </w:rPr>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2694</w:t>
      </w:r>
    </w:p>
    <w:p w14:paraId="08128D6E" w14:textId="77777777" w:rsidR="001613A3" w:rsidRDefault="001613A3">
      <w:pPr>
        <w:pStyle w:val="TOC4"/>
        <w:rPr>
          <w:rFonts w:asciiTheme="minorHAnsi" w:eastAsiaTheme="minorEastAsia" w:hAnsiTheme="minorHAnsi" w:cstheme="minorBidi"/>
          <w:sz w:val="22"/>
          <w:szCs w:val="22"/>
        </w:rPr>
      </w:pPr>
      <w:r w:rsidRPr="00FE2B14">
        <w:rPr>
          <w:snapToGrid w:val="0"/>
        </w:rPr>
        <w:t>A.8.23.22.1</w:t>
      </w:r>
      <w:r>
        <w:rPr>
          <w:rFonts w:asciiTheme="minorHAnsi" w:eastAsiaTheme="minorEastAsia" w:hAnsiTheme="minorHAnsi" w:cstheme="minorBidi"/>
          <w:sz w:val="22"/>
          <w:szCs w:val="22"/>
        </w:rPr>
        <w:tab/>
      </w:r>
      <w:r w:rsidRPr="00FE2B14">
        <w:rPr>
          <w:snapToGrid w:val="0"/>
        </w:rPr>
        <w:t>Test Purpose and Environment</w:t>
      </w:r>
      <w:r>
        <w:tab/>
        <w:t>2694</w:t>
      </w:r>
    </w:p>
    <w:p w14:paraId="4AC85DB9" w14:textId="77777777" w:rsidR="001613A3" w:rsidRDefault="001613A3">
      <w:pPr>
        <w:pStyle w:val="TOC4"/>
        <w:rPr>
          <w:rFonts w:asciiTheme="minorHAnsi" w:eastAsiaTheme="minorEastAsia" w:hAnsiTheme="minorHAnsi" w:cstheme="minorBidi"/>
          <w:sz w:val="22"/>
          <w:szCs w:val="22"/>
        </w:rPr>
      </w:pPr>
      <w:r w:rsidRPr="00FE2B14">
        <w:rPr>
          <w:rFonts w:cs="v4.2.0"/>
        </w:rPr>
        <w:t>A.8.23.22</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2695</w:t>
      </w:r>
    </w:p>
    <w:p w14:paraId="03C054DB" w14:textId="77777777" w:rsidR="001613A3" w:rsidRDefault="001613A3">
      <w:pPr>
        <w:pStyle w:val="TOC3"/>
        <w:rPr>
          <w:rFonts w:asciiTheme="minorHAnsi" w:eastAsiaTheme="minorEastAsia" w:hAnsiTheme="minorHAnsi" w:cstheme="minorBidi"/>
          <w:sz w:val="22"/>
          <w:szCs w:val="22"/>
        </w:rPr>
      </w:pPr>
      <w:r w:rsidRPr="00FE2B14">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2696</w:t>
      </w:r>
    </w:p>
    <w:p w14:paraId="04841673" w14:textId="77777777" w:rsidR="001613A3" w:rsidRDefault="001613A3">
      <w:pPr>
        <w:pStyle w:val="TOC4"/>
        <w:rPr>
          <w:rFonts w:asciiTheme="minorHAnsi" w:eastAsiaTheme="minorEastAsia" w:hAnsiTheme="minorHAnsi" w:cstheme="minorBidi"/>
          <w:sz w:val="22"/>
          <w:szCs w:val="22"/>
        </w:rPr>
      </w:pPr>
      <w:r w:rsidRPr="00FE2B14">
        <w:rPr>
          <w:snapToGrid w:val="0"/>
        </w:rPr>
        <w:t>A.8.23.23.1</w:t>
      </w:r>
      <w:r>
        <w:rPr>
          <w:rFonts w:asciiTheme="minorHAnsi" w:eastAsiaTheme="minorEastAsia" w:hAnsiTheme="minorHAnsi" w:cstheme="minorBidi"/>
          <w:sz w:val="22"/>
          <w:szCs w:val="22"/>
        </w:rPr>
        <w:tab/>
      </w:r>
      <w:r w:rsidRPr="00FE2B14">
        <w:rPr>
          <w:snapToGrid w:val="0"/>
        </w:rPr>
        <w:t>Test Purpose and Environment</w:t>
      </w:r>
      <w:r>
        <w:tab/>
        <w:t>2696</w:t>
      </w:r>
    </w:p>
    <w:p w14:paraId="5A5DF8CA" w14:textId="77777777" w:rsidR="001613A3" w:rsidRDefault="001613A3">
      <w:pPr>
        <w:pStyle w:val="TOC4"/>
        <w:rPr>
          <w:rFonts w:asciiTheme="minorHAnsi" w:eastAsiaTheme="minorEastAsia" w:hAnsiTheme="minorHAnsi" w:cstheme="minorBidi"/>
          <w:sz w:val="22"/>
          <w:szCs w:val="22"/>
        </w:rPr>
      </w:pPr>
      <w:r w:rsidRPr="00FE2B14">
        <w:rPr>
          <w:snapToGrid w:val="0"/>
        </w:rPr>
        <w:t>A.8.23.23.2</w:t>
      </w:r>
      <w:r>
        <w:rPr>
          <w:rFonts w:asciiTheme="minorHAnsi" w:eastAsiaTheme="minorEastAsia" w:hAnsiTheme="minorHAnsi" w:cstheme="minorBidi"/>
          <w:sz w:val="22"/>
          <w:szCs w:val="22"/>
        </w:rPr>
        <w:tab/>
      </w:r>
      <w:r w:rsidRPr="00FE2B14">
        <w:rPr>
          <w:snapToGrid w:val="0"/>
        </w:rPr>
        <w:t>Test Requirements</w:t>
      </w:r>
      <w:r>
        <w:tab/>
        <w:t>2697</w:t>
      </w:r>
    </w:p>
    <w:p w14:paraId="621E545E" w14:textId="77777777" w:rsidR="001613A3" w:rsidRDefault="001613A3">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2698</w:t>
      </w:r>
    </w:p>
    <w:p w14:paraId="40978512" w14:textId="77777777" w:rsidR="001613A3" w:rsidRDefault="001613A3">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2698</w:t>
      </w:r>
    </w:p>
    <w:p w14:paraId="0FD8E519" w14:textId="77777777" w:rsidR="001613A3" w:rsidRDefault="001613A3">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2700</w:t>
      </w:r>
    </w:p>
    <w:p w14:paraId="0ED9B698" w14:textId="77777777" w:rsidR="001613A3" w:rsidRDefault="001613A3">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2701</w:t>
      </w:r>
    </w:p>
    <w:p w14:paraId="513E95C6" w14:textId="77777777" w:rsidR="001613A3" w:rsidRDefault="001613A3">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2701</w:t>
      </w:r>
    </w:p>
    <w:p w14:paraId="69049B61" w14:textId="77777777" w:rsidR="001613A3" w:rsidRDefault="001613A3">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2703</w:t>
      </w:r>
    </w:p>
    <w:p w14:paraId="70C9B8E5" w14:textId="77777777" w:rsidR="001613A3" w:rsidRDefault="001613A3">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2704</w:t>
      </w:r>
    </w:p>
    <w:p w14:paraId="05C70F2C" w14:textId="77777777" w:rsidR="001613A3" w:rsidRDefault="001613A3">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2704</w:t>
      </w:r>
    </w:p>
    <w:p w14:paraId="409DC6B4" w14:textId="77777777" w:rsidR="001613A3" w:rsidRDefault="001613A3">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2706</w:t>
      </w:r>
    </w:p>
    <w:p w14:paraId="7FDCB84F" w14:textId="77777777" w:rsidR="001613A3" w:rsidRDefault="001613A3">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2707</w:t>
      </w:r>
    </w:p>
    <w:p w14:paraId="5197B57F" w14:textId="77777777" w:rsidR="001613A3" w:rsidRDefault="001613A3">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2707</w:t>
      </w:r>
    </w:p>
    <w:p w14:paraId="441A9A49" w14:textId="77777777" w:rsidR="001613A3" w:rsidRDefault="001613A3">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2710</w:t>
      </w:r>
    </w:p>
    <w:p w14:paraId="4B9DB17E" w14:textId="77777777" w:rsidR="001613A3" w:rsidRDefault="001613A3">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2710</w:t>
      </w:r>
    </w:p>
    <w:p w14:paraId="7BAF19D8" w14:textId="77777777" w:rsidR="001613A3" w:rsidRDefault="001613A3">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2710</w:t>
      </w:r>
    </w:p>
    <w:p w14:paraId="077F62F7" w14:textId="77777777" w:rsidR="001613A3" w:rsidRDefault="001613A3">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2713</w:t>
      </w:r>
    </w:p>
    <w:p w14:paraId="3D045BFF" w14:textId="77777777" w:rsidR="001613A3" w:rsidRDefault="001613A3">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2713</w:t>
      </w:r>
    </w:p>
    <w:p w14:paraId="6B4A1D4D" w14:textId="77777777" w:rsidR="001613A3" w:rsidRDefault="001613A3">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2713</w:t>
      </w:r>
    </w:p>
    <w:p w14:paraId="155300BF" w14:textId="77777777" w:rsidR="001613A3" w:rsidRDefault="001613A3">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2716</w:t>
      </w:r>
    </w:p>
    <w:p w14:paraId="2C5056E9" w14:textId="77777777" w:rsidR="001613A3" w:rsidRDefault="001613A3">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2716</w:t>
      </w:r>
    </w:p>
    <w:p w14:paraId="2122F2FA" w14:textId="77777777" w:rsidR="001613A3" w:rsidRDefault="001613A3">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2716</w:t>
      </w:r>
    </w:p>
    <w:p w14:paraId="54D01B7D" w14:textId="77777777" w:rsidR="001613A3" w:rsidRDefault="001613A3">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2716</w:t>
      </w:r>
    </w:p>
    <w:p w14:paraId="4EBB6CDE" w14:textId="77777777" w:rsidR="001613A3" w:rsidRDefault="001613A3">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2717</w:t>
      </w:r>
    </w:p>
    <w:p w14:paraId="074C4E0E" w14:textId="77777777" w:rsidR="001613A3" w:rsidRDefault="001613A3">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2718</w:t>
      </w:r>
    </w:p>
    <w:p w14:paraId="155B148E" w14:textId="77777777" w:rsidR="001613A3" w:rsidRDefault="001613A3">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2718</w:t>
      </w:r>
    </w:p>
    <w:p w14:paraId="6230382B" w14:textId="77777777" w:rsidR="001613A3" w:rsidRDefault="001613A3">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2719</w:t>
      </w:r>
    </w:p>
    <w:p w14:paraId="6EE7A661" w14:textId="77777777" w:rsidR="001613A3" w:rsidRDefault="001613A3">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2719</w:t>
      </w:r>
    </w:p>
    <w:p w14:paraId="47E6D27F" w14:textId="77777777" w:rsidR="001613A3" w:rsidRDefault="001613A3">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2720</w:t>
      </w:r>
    </w:p>
    <w:p w14:paraId="7D262454" w14:textId="77777777" w:rsidR="001613A3" w:rsidRDefault="001613A3">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2721</w:t>
      </w:r>
    </w:p>
    <w:p w14:paraId="3B4CB4AF" w14:textId="77777777" w:rsidR="001613A3" w:rsidRDefault="001613A3">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2722</w:t>
      </w:r>
    </w:p>
    <w:p w14:paraId="08BC7552" w14:textId="77777777" w:rsidR="001613A3" w:rsidRDefault="001613A3">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2722</w:t>
      </w:r>
    </w:p>
    <w:p w14:paraId="40ED72CD" w14:textId="77777777" w:rsidR="001613A3" w:rsidRDefault="001613A3">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2722</w:t>
      </w:r>
    </w:p>
    <w:p w14:paraId="7059FC29"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A.8.25.1.2</w:t>
      </w:r>
      <w:r>
        <w:rPr>
          <w:rFonts w:asciiTheme="minorHAnsi" w:eastAsiaTheme="minorEastAsia" w:hAnsiTheme="minorHAnsi" w:cstheme="minorBidi"/>
          <w:sz w:val="22"/>
          <w:szCs w:val="22"/>
        </w:rPr>
        <w:tab/>
      </w:r>
      <w:r w:rsidRPr="00FE2B14">
        <w:rPr>
          <w:rFonts w:eastAsia="SimSun"/>
          <w:lang w:eastAsia="zh-CN"/>
        </w:rPr>
        <w:t>Test Requirements</w:t>
      </w:r>
      <w:r>
        <w:tab/>
        <w:t>2724</w:t>
      </w:r>
    </w:p>
    <w:p w14:paraId="472B9AFE" w14:textId="77777777" w:rsidR="001613A3" w:rsidRDefault="001613A3">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2724</w:t>
      </w:r>
    </w:p>
    <w:p w14:paraId="6EE5E3E7" w14:textId="77777777" w:rsidR="001613A3" w:rsidRDefault="001613A3">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2724</w:t>
      </w:r>
    </w:p>
    <w:p w14:paraId="046508C3"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A.8.25.2.2</w:t>
      </w:r>
      <w:r>
        <w:rPr>
          <w:rFonts w:asciiTheme="minorHAnsi" w:eastAsiaTheme="minorEastAsia" w:hAnsiTheme="minorHAnsi" w:cstheme="minorBidi"/>
          <w:sz w:val="22"/>
          <w:szCs w:val="22"/>
        </w:rPr>
        <w:tab/>
      </w:r>
      <w:r w:rsidRPr="00FE2B14">
        <w:rPr>
          <w:rFonts w:eastAsia="SimSun"/>
          <w:lang w:eastAsia="zh-CN"/>
        </w:rPr>
        <w:t>Test Requirements</w:t>
      </w:r>
      <w:r>
        <w:tab/>
        <w:t>2726</w:t>
      </w:r>
    </w:p>
    <w:p w14:paraId="330DCD6C" w14:textId="77777777" w:rsidR="001613A3" w:rsidRDefault="001613A3">
      <w:pPr>
        <w:pStyle w:val="TOC2"/>
        <w:rPr>
          <w:rFonts w:asciiTheme="minorHAnsi" w:eastAsiaTheme="minorEastAsia" w:hAnsiTheme="minorHAnsi" w:cstheme="minorBidi"/>
          <w:sz w:val="22"/>
          <w:szCs w:val="22"/>
        </w:rPr>
      </w:pPr>
      <w:r>
        <w:t>A.8.</w:t>
      </w:r>
      <w:r>
        <w:rPr>
          <w:lang w:eastAsia="zh-CN"/>
        </w:rPr>
        <w:t>26 Frame Structure 3 (FS3)</w:t>
      </w:r>
      <w:r>
        <w:tab/>
        <w:t>2726</w:t>
      </w:r>
    </w:p>
    <w:p w14:paraId="338E84FF" w14:textId="77777777" w:rsidR="001613A3" w:rsidRDefault="001613A3">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2726</w:t>
      </w:r>
    </w:p>
    <w:p w14:paraId="7D90FF87" w14:textId="77777777" w:rsidR="001613A3" w:rsidRDefault="001613A3">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2726</w:t>
      </w:r>
    </w:p>
    <w:p w14:paraId="3EA7D687" w14:textId="77777777" w:rsidR="001613A3" w:rsidRDefault="001613A3">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2728</w:t>
      </w:r>
    </w:p>
    <w:p w14:paraId="47DDD5E1" w14:textId="77777777" w:rsidR="001613A3" w:rsidRDefault="001613A3">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2729</w:t>
      </w:r>
    </w:p>
    <w:p w14:paraId="2462F49A" w14:textId="77777777" w:rsidR="001613A3" w:rsidRDefault="001613A3">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2729</w:t>
      </w:r>
    </w:p>
    <w:p w14:paraId="034E85F3" w14:textId="77777777" w:rsidR="001613A3" w:rsidRDefault="001613A3">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2731</w:t>
      </w:r>
    </w:p>
    <w:p w14:paraId="7675721F" w14:textId="77777777" w:rsidR="001613A3" w:rsidRDefault="001613A3">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2732</w:t>
      </w:r>
    </w:p>
    <w:p w14:paraId="12A80DF9" w14:textId="77777777" w:rsidR="001613A3" w:rsidRDefault="001613A3">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2732</w:t>
      </w:r>
    </w:p>
    <w:p w14:paraId="542CB37E"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26</w:t>
      </w:r>
      <w:r w:rsidRPr="00FE2B14">
        <w:rPr>
          <w:snapToGrid w:val="0"/>
        </w:rPr>
        <w:t>.</w:t>
      </w:r>
      <w:r w:rsidRPr="00FE2B14">
        <w:rPr>
          <w:snapToGrid w:val="0"/>
          <w:lang w:eastAsia="zh-CN"/>
        </w:rPr>
        <w:t>3.2</w:t>
      </w:r>
      <w:r>
        <w:rPr>
          <w:rFonts w:asciiTheme="minorHAnsi" w:eastAsiaTheme="minorEastAsia" w:hAnsiTheme="minorHAnsi" w:cstheme="minorBidi"/>
          <w:sz w:val="22"/>
          <w:szCs w:val="22"/>
        </w:rPr>
        <w:tab/>
      </w:r>
      <w:r w:rsidRPr="00FE2B14">
        <w:rPr>
          <w:snapToGrid w:val="0"/>
        </w:rPr>
        <w:t>Test Requirements</w:t>
      </w:r>
      <w:r>
        <w:tab/>
        <w:t>2735</w:t>
      </w:r>
    </w:p>
    <w:p w14:paraId="51EEBECA" w14:textId="77777777" w:rsidR="001613A3" w:rsidRDefault="001613A3">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2735</w:t>
      </w:r>
    </w:p>
    <w:p w14:paraId="4F1A394D" w14:textId="77777777" w:rsidR="001613A3" w:rsidRDefault="001613A3">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2735</w:t>
      </w:r>
    </w:p>
    <w:p w14:paraId="3C152AB8" w14:textId="77777777" w:rsidR="001613A3" w:rsidRDefault="001613A3">
      <w:pPr>
        <w:pStyle w:val="TOC4"/>
        <w:rPr>
          <w:rFonts w:asciiTheme="minorHAnsi" w:eastAsiaTheme="minorEastAsia" w:hAnsiTheme="minorHAnsi" w:cstheme="minorBidi"/>
          <w:sz w:val="22"/>
          <w:szCs w:val="22"/>
        </w:rPr>
      </w:pPr>
      <w:r w:rsidRPr="00FE2B14">
        <w:rPr>
          <w:snapToGrid w:val="0"/>
        </w:rPr>
        <w:t>A.8.26.3A</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2738</w:t>
      </w:r>
    </w:p>
    <w:p w14:paraId="1314B654" w14:textId="77777777" w:rsidR="001613A3" w:rsidRDefault="001613A3">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2738</w:t>
      </w:r>
    </w:p>
    <w:p w14:paraId="1CA3740F" w14:textId="77777777" w:rsidR="001613A3" w:rsidRDefault="001613A3">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2738</w:t>
      </w:r>
    </w:p>
    <w:p w14:paraId="45A81820"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26</w:t>
      </w:r>
      <w:r w:rsidRPr="00FE2B14">
        <w:rPr>
          <w:snapToGrid w:val="0"/>
        </w:rPr>
        <w:t>.</w:t>
      </w:r>
      <w:r w:rsidRPr="00FE2B14">
        <w:rPr>
          <w:snapToGrid w:val="0"/>
          <w:lang w:eastAsia="zh-CN"/>
        </w:rPr>
        <w:t>4.2</w:t>
      </w:r>
      <w:r>
        <w:rPr>
          <w:rFonts w:asciiTheme="minorHAnsi" w:eastAsiaTheme="minorEastAsia" w:hAnsiTheme="minorHAnsi" w:cstheme="minorBidi"/>
          <w:sz w:val="22"/>
          <w:szCs w:val="22"/>
        </w:rPr>
        <w:tab/>
      </w:r>
      <w:r w:rsidRPr="00FE2B14">
        <w:rPr>
          <w:snapToGrid w:val="0"/>
        </w:rPr>
        <w:t>Test Requirements</w:t>
      </w:r>
      <w:r>
        <w:tab/>
        <w:t>2741</w:t>
      </w:r>
    </w:p>
    <w:p w14:paraId="5CB251B3" w14:textId="77777777" w:rsidR="001613A3" w:rsidRDefault="001613A3">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2741</w:t>
      </w:r>
    </w:p>
    <w:p w14:paraId="3FF52435" w14:textId="77777777" w:rsidR="001613A3" w:rsidRDefault="001613A3">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2741</w:t>
      </w:r>
    </w:p>
    <w:p w14:paraId="3A7AD979" w14:textId="77777777" w:rsidR="001613A3" w:rsidRDefault="001613A3">
      <w:pPr>
        <w:pStyle w:val="TOC4"/>
        <w:rPr>
          <w:rFonts w:asciiTheme="minorHAnsi" w:eastAsiaTheme="minorEastAsia" w:hAnsiTheme="minorHAnsi" w:cstheme="minorBidi"/>
          <w:sz w:val="22"/>
          <w:szCs w:val="22"/>
        </w:rPr>
      </w:pPr>
      <w:r w:rsidRPr="00FE2B14">
        <w:rPr>
          <w:snapToGrid w:val="0"/>
        </w:rPr>
        <w:t>A.8.26.4A</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2744</w:t>
      </w:r>
    </w:p>
    <w:p w14:paraId="15F5D718" w14:textId="77777777" w:rsidR="001613A3" w:rsidRDefault="001613A3">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2744</w:t>
      </w:r>
    </w:p>
    <w:p w14:paraId="134968EC" w14:textId="77777777" w:rsidR="001613A3" w:rsidRDefault="001613A3">
      <w:pPr>
        <w:pStyle w:val="TOC4"/>
        <w:rPr>
          <w:rFonts w:asciiTheme="minorHAnsi" w:eastAsiaTheme="minorEastAsia" w:hAnsiTheme="minorHAnsi" w:cstheme="minorBidi"/>
          <w:sz w:val="22"/>
          <w:szCs w:val="22"/>
        </w:rPr>
      </w:pPr>
      <w:r w:rsidRPr="00FE2B14">
        <w:rPr>
          <w:snapToGrid w:val="0"/>
        </w:rPr>
        <w:t>A.8.26.5.</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2744</w:t>
      </w:r>
    </w:p>
    <w:p w14:paraId="024AD7DE" w14:textId="77777777" w:rsidR="001613A3" w:rsidRDefault="001613A3">
      <w:pPr>
        <w:pStyle w:val="TOC4"/>
        <w:rPr>
          <w:rFonts w:asciiTheme="minorHAnsi" w:eastAsiaTheme="minorEastAsia" w:hAnsiTheme="minorHAnsi" w:cstheme="minorBidi"/>
          <w:sz w:val="22"/>
          <w:szCs w:val="22"/>
        </w:rPr>
      </w:pPr>
      <w:r w:rsidRPr="00FE2B14">
        <w:rPr>
          <w:snapToGrid w:val="0"/>
        </w:rPr>
        <w:t>A.8.26.5.2</w:t>
      </w:r>
      <w:r>
        <w:rPr>
          <w:rFonts w:asciiTheme="minorHAnsi" w:eastAsiaTheme="minorEastAsia" w:hAnsiTheme="minorHAnsi" w:cstheme="minorBidi"/>
          <w:sz w:val="22"/>
          <w:szCs w:val="22"/>
        </w:rPr>
        <w:tab/>
      </w:r>
      <w:r w:rsidRPr="00FE2B14">
        <w:rPr>
          <w:snapToGrid w:val="0"/>
        </w:rPr>
        <w:t>Test Requirements</w:t>
      </w:r>
      <w:r>
        <w:tab/>
        <w:t>2747</w:t>
      </w:r>
    </w:p>
    <w:p w14:paraId="0C48009F" w14:textId="77777777" w:rsidR="001613A3" w:rsidRDefault="001613A3">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2747</w:t>
      </w:r>
    </w:p>
    <w:p w14:paraId="414C843E" w14:textId="77777777" w:rsidR="001613A3" w:rsidRDefault="001613A3">
      <w:pPr>
        <w:pStyle w:val="TOC4"/>
        <w:rPr>
          <w:rFonts w:asciiTheme="minorHAnsi" w:eastAsiaTheme="minorEastAsia" w:hAnsiTheme="minorHAnsi" w:cstheme="minorBidi"/>
          <w:sz w:val="22"/>
          <w:szCs w:val="22"/>
        </w:rPr>
      </w:pPr>
      <w:r w:rsidRPr="00FE2B14">
        <w:rPr>
          <w:snapToGrid w:val="0"/>
        </w:rPr>
        <w:t>A.8.26.5A.</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2747</w:t>
      </w:r>
    </w:p>
    <w:p w14:paraId="2F7A1D00" w14:textId="77777777" w:rsidR="001613A3" w:rsidRDefault="001613A3">
      <w:pPr>
        <w:pStyle w:val="TOC4"/>
        <w:rPr>
          <w:rFonts w:asciiTheme="minorHAnsi" w:eastAsiaTheme="minorEastAsia" w:hAnsiTheme="minorHAnsi" w:cstheme="minorBidi"/>
          <w:sz w:val="22"/>
          <w:szCs w:val="22"/>
        </w:rPr>
      </w:pPr>
      <w:r w:rsidRPr="00FE2B14">
        <w:rPr>
          <w:snapToGrid w:val="0"/>
        </w:rPr>
        <w:t>A.8.26.5A.2</w:t>
      </w:r>
      <w:r>
        <w:rPr>
          <w:rFonts w:asciiTheme="minorHAnsi" w:eastAsiaTheme="minorEastAsia" w:hAnsiTheme="minorHAnsi" w:cstheme="minorBidi"/>
          <w:sz w:val="22"/>
          <w:szCs w:val="22"/>
        </w:rPr>
        <w:tab/>
      </w:r>
      <w:r w:rsidRPr="00FE2B14">
        <w:rPr>
          <w:snapToGrid w:val="0"/>
        </w:rPr>
        <w:t>Test Requirements</w:t>
      </w:r>
      <w:r>
        <w:tab/>
        <w:t>2750</w:t>
      </w:r>
    </w:p>
    <w:p w14:paraId="7AB7556C" w14:textId="77777777" w:rsidR="001613A3" w:rsidRDefault="001613A3">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2750</w:t>
      </w:r>
    </w:p>
    <w:p w14:paraId="66551AED" w14:textId="77777777" w:rsidR="001613A3" w:rsidRDefault="001613A3">
      <w:pPr>
        <w:pStyle w:val="TOC4"/>
        <w:rPr>
          <w:rFonts w:asciiTheme="minorHAnsi" w:eastAsiaTheme="minorEastAsia" w:hAnsiTheme="minorHAnsi" w:cstheme="minorBidi"/>
          <w:sz w:val="22"/>
          <w:szCs w:val="22"/>
        </w:rPr>
      </w:pPr>
      <w:r w:rsidRPr="00FE2B14">
        <w:rPr>
          <w:snapToGrid w:val="0"/>
        </w:rPr>
        <w:t>A.8.26.6.</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2750</w:t>
      </w:r>
    </w:p>
    <w:p w14:paraId="69F6D854" w14:textId="77777777" w:rsidR="001613A3" w:rsidRDefault="001613A3">
      <w:pPr>
        <w:pStyle w:val="TOC4"/>
        <w:rPr>
          <w:rFonts w:asciiTheme="minorHAnsi" w:eastAsiaTheme="minorEastAsia" w:hAnsiTheme="minorHAnsi" w:cstheme="minorBidi"/>
          <w:sz w:val="22"/>
          <w:szCs w:val="22"/>
        </w:rPr>
      </w:pPr>
      <w:r w:rsidRPr="00FE2B14">
        <w:rPr>
          <w:snapToGrid w:val="0"/>
        </w:rPr>
        <w:t>A.8.26.6.2</w:t>
      </w:r>
      <w:r>
        <w:rPr>
          <w:rFonts w:asciiTheme="minorHAnsi" w:eastAsiaTheme="minorEastAsia" w:hAnsiTheme="minorHAnsi" w:cstheme="minorBidi"/>
          <w:sz w:val="22"/>
          <w:szCs w:val="22"/>
        </w:rPr>
        <w:tab/>
      </w:r>
      <w:r w:rsidRPr="00FE2B14">
        <w:rPr>
          <w:snapToGrid w:val="0"/>
        </w:rPr>
        <w:t>Test Requirements</w:t>
      </w:r>
      <w:r>
        <w:tab/>
        <w:t>2753</w:t>
      </w:r>
    </w:p>
    <w:p w14:paraId="3DD5ED60" w14:textId="77777777" w:rsidR="001613A3" w:rsidRDefault="001613A3">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2753</w:t>
      </w:r>
    </w:p>
    <w:p w14:paraId="53005411" w14:textId="77777777" w:rsidR="001613A3" w:rsidRDefault="001613A3">
      <w:pPr>
        <w:pStyle w:val="TOC4"/>
        <w:rPr>
          <w:rFonts w:asciiTheme="minorHAnsi" w:eastAsiaTheme="minorEastAsia" w:hAnsiTheme="minorHAnsi" w:cstheme="minorBidi"/>
          <w:sz w:val="22"/>
          <w:szCs w:val="22"/>
        </w:rPr>
      </w:pPr>
      <w:r w:rsidRPr="00FE2B14">
        <w:rPr>
          <w:snapToGrid w:val="0"/>
        </w:rPr>
        <w:t>A.8.26.6A.</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2753</w:t>
      </w:r>
    </w:p>
    <w:p w14:paraId="4EA5E1FF" w14:textId="77777777" w:rsidR="001613A3" w:rsidRDefault="001613A3">
      <w:pPr>
        <w:pStyle w:val="TOC4"/>
        <w:rPr>
          <w:rFonts w:asciiTheme="minorHAnsi" w:eastAsiaTheme="minorEastAsia" w:hAnsiTheme="minorHAnsi" w:cstheme="minorBidi"/>
          <w:sz w:val="22"/>
          <w:szCs w:val="22"/>
        </w:rPr>
      </w:pPr>
      <w:r w:rsidRPr="00FE2B14">
        <w:rPr>
          <w:snapToGrid w:val="0"/>
        </w:rPr>
        <w:t>A.8.26.6A.2</w:t>
      </w:r>
      <w:r>
        <w:rPr>
          <w:rFonts w:asciiTheme="minorHAnsi" w:eastAsiaTheme="minorEastAsia" w:hAnsiTheme="minorHAnsi" w:cstheme="minorBidi"/>
          <w:sz w:val="22"/>
          <w:szCs w:val="22"/>
        </w:rPr>
        <w:tab/>
      </w:r>
      <w:r w:rsidRPr="00FE2B14">
        <w:rPr>
          <w:snapToGrid w:val="0"/>
        </w:rPr>
        <w:t>Test Requirements</w:t>
      </w:r>
      <w:r>
        <w:tab/>
        <w:t>2756</w:t>
      </w:r>
    </w:p>
    <w:p w14:paraId="4CDBDAF6" w14:textId="77777777" w:rsidR="001613A3" w:rsidRDefault="001613A3">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2756</w:t>
      </w:r>
    </w:p>
    <w:p w14:paraId="296BFBB7" w14:textId="77777777" w:rsidR="001613A3" w:rsidRDefault="001613A3">
      <w:pPr>
        <w:pStyle w:val="TOC4"/>
        <w:rPr>
          <w:rFonts w:asciiTheme="minorHAnsi" w:eastAsiaTheme="minorEastAsia" w:hAnsiTheme="minorHAnsi" w:cstheme="minorBidi"/>
          <w:sz w:val="22"/>
          <w:szCs w:val="22"/>
        </w:rPr>
      </w:pPr>
      <w:r w:rsidRPr="00FE2B14">
        <w:rPr>
          <w:snapToGrid w:val="0"/>
        </w:rPr>
        <w:t>A.8.26.7.</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2756</w:t>
      </w:r>
    </w:p>
    <w:p w14:paraId="2EA467FC" w14:textId="77777777" w:rsidR="001613A3" w:rsidRDefault="001613A3">
      <w:pPr>
        <w:pStyle w:val="TOC4"/>
        <w:rPr>
          <w:rFonts w:asciiTheme="minorHAnsi" w:eastAsiaTheme="minorEastAsia" w:hAnsiTheme="minorHAnsi" w:cstheme="minorBidi"/>
          <w:sz w:val="22"/>
          <w:szCs w:val="22"/>
        </w:rPr>
      </w:pPr>
      <w:r w:rsidRPr="00FE2B14">
        <w:rPr>
          <w:snapToGrid w:val="0"/>
        </w:rPr>
        <w:t>A.8.26.7.2</w:t>
      </w:r>
      <w:r>
        <w:rPr>
          <w:rFonts w:asciiTheme="minorHAnsi" w:eastAsiaTheme="minorEastAsia" w:hAnsiTheme="minorHAnsi" w:cstheme="minorBidi"/>
          <w:sz w:val="22"/>
          <w:szCs w:val="22"/>
        </w:rPr>
        <w:tab/>
      </w:r>
      <w:r w:rsidRPr="00FE2B14">
        <w:rPr>
          <w:snapToGrid w:val="0"/>
        </w:rPr>
        <w:t>Test Requirements</w:t>
      </w:r>
      <w:r>
        <w:tab/>
        <w:t>2759</w:t>
      </w:r>
    </w:p>
    <w:p w14:paraId="7435F37A" w14:textId="77777777" w:rsidR="001613A3" w:rsidRDefault="001613A3">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2759</w:t>
      </w:r>
    </w:p>
    <w:p w14:paraId="54CA93B8" w14:textId="77777777" w:rsidR="001613A3" w:rsidRDefault="001613A3">
      <w:pPr>
        <w:pStyle w:val="TOC4"/>
        <w:rPr>
          <w:rFonts w:asciiTheme="minorHAnsi" w:eastAsiaTheme="minorEastAsia" w:hAnsiTheme="minorHAnsi" w:cstheme="minorBidi"/>
          <w:sz w:val="22"/>
          <w:szCs w:val="22"/>
        </w:rPr>
      </w:pPr>
      <w:r w:rsidRPr="00FE2B14">
        <w:rPr>
          <w:snapToGrid w:val="0"/>
        </w:rPr>
        <w:t>A.8.26.8.</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2759</w:t>
      </w:r>
    </w:p>
    <w:p w14:paraId="7A91D22E" w14:textId="77777777" w:rsidR="001613A3" w:rsidRDefault="001613A3">
      <w:pPr>
        <w:pStyle w:val="TOC4"/>
        <w:rPr>
          <w:rFonts w:asciiTheme="minorHAnsi" w:eastAsiaTheme="minorEastAsia" w:hAnsiTheme="minorHAnsi" w:cstheme="minorBidi"/>
          <w:sz w:val="22"/>
          <w:szCs w:val="22"/>
        </w:rPr>
      </w:pPr>
      <w:r w:rsidRPr="00FE2B14">
        <w:rPr>
          <w:snapToGrid w:val="0"/>
        </w:rPr>
        <w:t>A.8.26.8.2</w:t>
      </w:r>
      <w:r>
        <w:rPr>
          <w:rFonts w:asciiTheme="minorHAnsi" w:eastAsiaTheme="minorEastAsia" w:hAnsiTheme="minorHAnsi" w:cstheme="minorBidi"/>
          <w:sz w:val="22"/>
          <w:szCs w:val="22"/>
        </w:rPr>
        <w:tab/>
      </w:r>
      <w:r w:rsidRPr="00FE2B14">
        <w:rPr>
          <w:snapToGrid w:val="0"/>
        </w:rPr>
        <w:t>Test Requirements</w:t>
      </w:r>
      <w:r>
        <w:tab/>
        <w:t>2762</w:t>
      </w:r>
    </w:p>
    <w:p w14:paraId="473934D5" w14:textId="77777777" w:rsidR="001613A3" w:rsidRDefault="001613A3">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2762</w:t>
      </w:r>
    </w:p>
    <w:p w14:paraId="78ACAE9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A.8.26.9.1</w:t>
      </w:r>
      <w:r>
        <w:rPr>
          <w:rFonts w:asciiTheme="minorHAnsi" w:eastAsiaTheme="minorEastAsia" w:hAnsiTheme="minorHAnsi" w:cstheme="minorBidi"/>
          <w:sz w:val="22"/>
          <w:szCs w:val="22"/>
        </w:rPr>
        <w:tab/>
      </w:r>
      <w:r w:rsidRPr="00FE2B14">
        <w:rPr>
          <w:rFonts w:cs="v4.2.0"/>
          <w:snapToGrid w:val="0"/>
        </w:rPr>
        <w:t>Test Purpose and Environment</w:t>
      </w:r>
      <w:r>
        <w:tab/>
        <w:t>2762</w:t>
      </w:r>
    </w:p>
    <w:p w14:paraId="13B391B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A.8.26.9.2</w:t>
      </w:r>
      <w:r>
        <w:rPr>
          <w:rFonts w:asciiTheme="minorHAnsi" w:eastAsiaTheme="minorEastAsia" w:hAnsiTheme="minorHAnsi" w:cstheme="minorBidi"/>
          <w:sz w:val="22"/>
          <w:szCs w:val="22"/>
        </w:rPr>
        <w:tab/>
      </w:r>
      <w:r w:rsidRPr="00FE2B14">
        <w:rPr>
          <w:rFonts w:cs="v4.2.0"/>
          <w:snapToGrid w:val="0"/>
        </w:rPr>
        <w:t>Test Requirements</w:t>
      </w:r>
      <w:r>
        <w:tab/>
        <w:t>2765</w:t>
      </w:r>
    </w:p>
    <w:p w14:paraId="6AE98A1E" w14:textId="77777777" w:rsidR="001613A3" w:rsidRDefault="001613A3">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2765</w:t>
      </w:r>
    </w:p>
    <w:p w14:paraId="1C649809" w14:textId="77777777" w:rsidR="001613A3" w:rsidRDefault="001613A3">
      <w:pPr>
        <w:pStyle w:val="TOC4"/>
        <w:rPr>
          <w:rFonts w:asciiTheme="minorHAnsi" w:eastAsiaTheme="minorEastAsia" w:hAnsiTheme="minorHAnsi" w:cstheme="minorBidi"/>
          <w:sz w:val="22"/>
          <w:szCs w:val="22"/>
        </w:rPr>
      </w:pPr>
      <w:r w:rsidRPr="00FE2B14">
        <w:rPr>
          <w:snapToGrid w:val="0"/>
        </w:rPr>
        <w:t>A.8.26.10.1</w:t>
      </w:r>
      <w:r>
        <w:rPr>
          <w:rFonts w:asciiTheme="minorHAnsi" w:eastAsiaTheme="minorEastAsia" w:hAnsiTheme="minorHAnsi" w:cstheme="minorBidi"/>
          <w:sz w:val="22"/>
          <w:szCs w:val="22"/>
        </w:rPr>
        <w:tab/>
      </w:r>
      <w:r w:rsidRPr="00FE2B14">
        <w:rPr>
          <w:snapToGrid w:val="0"/>
        </w:rPr>
        <w:t>Test Purpose and Environment</w:t>
      </w:r>
      <w:r>
        <w:tab/>
        <w:t>2765</w:t>
      </w:r>
    </w:p>
    <w:p w14:paraId="5A2963E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A.8.26.10.2</w:t>
      </w:r>
      <w:r>
        <w:rPr>
          <w:rFonts w:asciiTheme="minorHAnsi" w:eastAsiaTheme="minorEastAsia" w:hAnsiTheme="minorHAnsi" w:cstheme="minorBidi"/>
          <w:sz w:val="22"/>
          <w:szCs w:val="22"/>
        </w:rPr>
        <w:tab/>
      </w:r>
      <w:r w:rsidRPr="00FE2B14">
        <w:rPr>
          <w:rFonts w:cs="v4.2.0"/>
          <w:snapToGrid w:val="0"/>
        </w:rPr>
        <w:t>Test Requirements</w:t>
      </w:r>
      <w:r>
        <w:tab/>
        <w:t>2767</w:t>
      </w:r>
    </w:p>
    <w:p w14:paraId="00EAEF43" w14:textId="77777777" w:rsidR="001613A3" w:rsidRDefault="001613A3">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2768</w:t>
      </w:r>
    </w:p>
    <w:p w14:paraId="4FE99C5B" w14:textId="77777777" w:rsidR="001613A3" w:rsidRDefault="001613A3">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2768</w:t>
      </w:r>
    </w:p>
    <w:p w14:paraId="50201FAF" w14:textId="77777777" w:rsidR="001613A3" w:rsidRDefault="001613A3">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2768</w:t>
      </w:r>
    </w:p>
    <w:p w14:paraId="7B6C4C98" w14:textId="77777777" w:rsidR="001613A3" w:rsidRDefault="001613A3">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2768</w:t>
      </w:r>
    </w:p>
    <w:p w14:paraId="04C36320" w14:textId="77777777" w:rsidR="001613A3" w:rsidRDefault="001613A3">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2768</w:t>
      </w:r>
    </w:p>
    <w:p w14:paraId="56BE787F" w14:textId="77777777" w:rsidR="001613A3" w:rsidRDefault="001613A3">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2771</w:t>
      </w:r>
    </w:p>
    <w:p w14:paraId="642190FA" w14:textId="77777777" w:rsidR="001613A3" w:rsidRDefault="001613A3">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2771</w:t>
      </w:r>
    </w:p>
    <w:p w14:paraId="76C3B5C9" w14:textId="77777777" w:rsidR="001613A3" w:rsidRDefault="001613A3">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2771</w:t>
      </w:r>
    </w:p>
    <w:p w14:paraId="4D21E099" w14:textId="77777777" w:rsidR="001613A3" w:rsidRDefault="001613A3">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2771</w:t>
      </w:r>
    </w:p>
    <w:p w14:paraId="27B21BBC" w14:textId="77777777" w:rsidR="001613A3" w:rsidRDefault="001613A3">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2772</w:t>
      </w:r>
    </w:p>
    <w:p w14:paraId="76DEC014" w14:textId="77777777" w:rsidR="001613A3" w:rsidRDefault="001613A3">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2773</w:t>
      </w:r>
    </w:p>
    <w:p w14:paraId="5A7BB5BA" w14:textId="77777777" w:rsidR="001613A3" w:rsidRDefault="001613A3">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2773</w:t>
      </w:r>
    </w:p>
    <w:p w14:paraId="56F78127" w14:textId="77777777" w:rsidR="001613A3" w:rsidRDefault="001613A3">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2773</w:t>
      </w:r>
    </w:p>
    <w:p w14:paraId="7022942D" w14:textId="77777777" w:rsidR="001613A3" w:rsidRDefault="001613A3">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2776</w:t>
      </w:r>
    </w:p>
    <w:p w14:paraId="799B6879" w14:textId="77777777" w:rsidR="001613A3" w:rsidRDefault="001613A3">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2776</w:t>
      </w:r>
    </w:p>
    <w:p w14:paraId="5A03D9F9" w14:textId="77777777" w:rsidR="001613A3" w:rsidRDefault="001613A3">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2776</w:t>
      </w:r>
    </w:p>
    <w:p w14:paraId="60CE1493" w14:textId="77777777" w:rsidR="001613A3" w:rsidRDefault="001613A3">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2776</w:t>
      </w:r>
    </w:p>
    <w:p w14:paraId="5CF8338D" w14:textId="77777777" w:rsidR="001613A3" w:rsidRDefault="001613A3">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2778</w:t>
      </w:r>
    </w:p>
    <w:p w14:paraId="38DE947F" w14:textId="77777777" w:rsidR="001613A3" w:rsidRDefault="001613A3">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2779</w:t>
      </w:r>
    </w:p>
    <w:p w14:paraId="4DF391AB" w14:textId="77777777" w:rsidR="001613A3" w:rsidRDefault="001613A3">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2779</w:t>
      </w:r>
    </w:p>
    <w:p w14:paraId="14283C8B" w14:textId="77777777" w:rsidR="001613A3" w:rsidRDefault="001613A3">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2779</w:t>
      </w:r>
    </w:p>
    <w:p w14:paraId="66A757CB" w14:textId="77777777" w:rsidR="001613A3" w:rsidRDefault="001613A3">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2780</w:t>
      </w:r>
    </w:p>
    <w:p w14:paraId="3CDFE289" w14:textId="77777777" w:rsidR="001613A3" w:rsidRDefault="001613A3">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2781</w:t>
      </w:r>
    </w:p>
    <w:p w14:paraId="740268CC" w14:textId="77777777" w:rsidR="001613A3" w:rsidRDefault="001613A3">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2781</w:t>
      </w:r>
    </w:p>
    <w:p w14:paraId="1B7B61CF" w14:textId="77777777" w:rsidR="001613A3" w:rsidRDefault="001613A3">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2781</w:t>
      </w:r>
    </w:p>
    <w:p w14:paraId="6763F3E0" w14:textId="77777777" w:rsidR="001613A3" w:rsidRDefault="001613A3">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2784</w:t>
      </w:r>
    </w:p>
    <w:p w14:paraId="008FC2A1" w14:textId="77777777" w:rsidR="001613A3" w:rsidRDefault="001613A3">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2784</w:t>
      </w:r>
    </w:p>
    <w:p w14:paraId="262A3D55" w14:textId="77777777" w:rsidR="001613A3" w:rsidRDefault="001613A3">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2784</w:t>
      </w:r>
    </w:p>
    <w:p w14:paraId="3D7FAB1D" w14:textId="77777777" w:rsidR="001613A3" w:rsidRDefault="001613A3">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2784</w:t>
      </w:r>
    </w:p>
    <w:p w14:paraId="65D45694" w14:textId="77777777" w:rsidR="001613A3" w:rsidRDefault="001613A3">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2787</w:t>
      </w:r>
    </w:p>
    <w:p w14:paraId="1E0A6899" w14:textId="77777777" w:rsidR="001613A3" w:rsidRDefault="001613A3">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2787</w:t>
      </w:r>
    </w:p>
    <w:p w14:paraId="105B8097" w14:textId="77777777" w:rsidR="001613A3" w:rsidRDefault="001613A3">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2787</w:t>
      </w:r>
    </w:p>
    <w:p w14:paraId="2160CD84" w14:textId="77777777" w:rsidR="001613A3" w:rsidRDefault="001613A3">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2787</w:t>
      </w:r>
    </w:p>
    <w:p w14:paraId="19B8FE52" w14:textId="77777777" w:rsidR="001613A3" w:rsidRDefault="001613A3">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2791</w:t>
      </w:r>
    </w:p>
    <w:p w14:paraId="6901608F" w14:textId="77777777" w:rsidR="001613A3" w:rsidRDefault="001613A3">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2791</w:t>
      </w:r>
    </w:p>
    <w:p w14:paraId="74E246CE" w14:textId="77777777" w:rsidR="001613A3" w:rsidRDefault="001613A3">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2791</w:t>
      </w:r>
    </w:p>
    <w:p w14:paraId="27C34C84" w14:textId="77777777" w:rsidR="001613A3" w:rsidRDefault="001613A3">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2791</w:t>
      </w:r>
    </w:p>
    <w:p w14:paraId="0A5B2B37" w14:textId="77777777" w:rsidR="001613A3" w:rsidRDefault="001613A3">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2793</w:t>
      </w:r>
    </w:p>
    <w:p w14:paraId="6695867D" w14:textId="77777777" w:rsidR="001613A3" w:rsidRDefault="001613A3">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2794</w:t>
      </w:r>
    </w:p>
    <w:p w14:paraId="11555B61" w14:textId="77777777" w:rsidR="001613A3" w:rsidRDefault="001613A3">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2794</w:t>
      </w:r>
    </w:p>
    <w:p w14:paraId="129F5648" w14:textId="77777777" w:rsidR="001613A3" w:rsidRDefault="001613A3">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2794</w:t>
      </w:r>
    </w:p>
    <w:p w14:paraId="05BDCAEC" w14:textId="77777777" w:rsidR="001613A3" w:rsidRDefault="001613A3">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2797</w:t>
      </w:r>
    </w:p>
    <w:p w14:paraId="5D1E6D24" w14:textId="77777777" w:rsidR="001613A3" w:rsidRDefault="001613A3">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2797</w:t>
      </w:r>
    </w:p>
    <w:p w14:paraId="734DDAC3" w14:textId="77777777" w:rsidR="001613A3" w:rsidRDefault="001613A3">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2797</w:t>
      </w:r>
    </w:p>
    <w:p w14:paraId="0CCE5F22" w14:textId="77777777" w:rsidR="001613A3" w:rsidRDefault="001613A3">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2797</w:t>
      </w:r>
    </w:p>
    <w:p w14:paraId="64244B3B" w14:textId="77777777" w:rsidR="001613A3" w:rsidRDefault="001613A3">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2801</w:t>
      </w:r>
    </w:p>
    <w:p w14:paraId="5F66F2E5" w14:textId="77777777" w:rsidR="001613A3" w:rsidRDefault="001613A3">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2801</w:t>
      </w:r>
    </w:p>
    <w:p w14:paraId="0B811A94" w14:textId="77777777" w:rsidR="001613A3" w:rsidRDefault="001613A3">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2801</w:t>
      </w:r>
    </w:p>
    <w:p w14:paraId="72E55C01" w14:textId="77777777" w:rsidR="001613A3" w:rsidRDefault="001613A3">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2801</w:t>
      </w:r>
    </w:p>
    <w:p w14:paraId="64079410" w14:textId="77777777" w:rsidR="001613A3" w:rsidRDefault="001613A3">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2802</w:t>
      </w:r>
    </w:p>
    <w:p w14:paraId="11C813D7" w14:textId="77777777" w:rsidR="001613A3" w:rsidRDefault="001613A3">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2802</w:t>
      </w:r>
    </w:p>
    <w:p w14:paraId="43ADD368" w14:textId="77777777" w:rsidR="001613A3" w:rsidRDefault="001613A3">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2802</w:t>
      </w:r>
    </w:p>
    <w:p w14:paraId="7E940E60" w14:textId="77777777" w:rsidR="001613A3" w:rsidRDefault="001613A3">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2802</w:t>
      </w:r>
    </w:p>
    <w:p w14:paraId="10F871AA" w14:textId="77777777" w:rsidR="001613A3" w:rsidRDefault="001613A3">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2803</w:t>
      </w:r>
    </w:p>
    <w:p w14:paraId="262D32BE" w14:textId="77777777" w:rsidR="001613A3" w:rsidRDefault="001613A3">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2803</w:t>
      </w:r>
    </w:p>
    <w:p w14:paraId="2F006E67" w14:textId="77777777" w:rsidR="001613A3" w:rsidRDefault="001613A3">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2803</w:t>
      </w:r>
    </w:p>
    <w:p w14:paraId="3E9834EB" w14:textId="77777777" w:rsidR="001613A3" w:rsidRDefault="001613A3">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2803</w:t>
      </w:r>
    </w:p>
    <w:p w14:paraId="7032EA7E" w14:textId="77777777" w:rsidR="001613A3" w:rsidRDefault="001613A3">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2807</w:t>
      </w:r>
    </w:p>
    <w:p w14:paraId="6C5ADCC8" w14:textId="77777777" w:rsidR="001613A3" w:rsidRDefault="001613A3">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2807</w:t>
      </w:r>
    </w:p>
    <w:p w14:paraId="74D4CBFB" w14:textId="77777777" w:rsidR="001613A3" w:rsidRDefault="001613A3">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2807</w:t>
      </w:r>
    </w:p>
    <w:p w14:paraId="22A2489B" w14:textId="77777777" w:rsidR="001613A3" w:rsidRDefault="001613A3">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2807</w:t>
      </w:r>
    </w:p>
    <w:p w14:paraId="46C835DB" w14:textId="77777777" w:rsidR="001613A3" w:rsidRDefault="001613A3">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2809</w:t>
      </w:r>
    </w:p>
    <w:p w14:paraId="09C6DA58" w14:textId="77777777" w:rsidR="001613A3" w:rsidRDefault="001613A3">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2810</w:t>
      </w:r>
    </w:p>
    <w:p w14:paraId="2CB315E5" w14:textId="77777777" w:rsidR="001613A3" w:rsidRDefault="001613A3">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2810</w:t>
      </w:r>
    </w:p>
    <w:p w14:paraId="6D5BC74F" w14:textId="77777777" w:rsidR="001613A3" w:rsidRDefault="001613A3">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2810</w:t>
      </w:r>
    </w:p>
    <w:p w14:paraId="74FA08B9" w14:textId="77777777" w:rsidR="001613A3" w:rsidRDefault="001613A3">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2811</w:t>
      </w:r>
    </w:p>
    <w:p w14:paraId="372D981E" w14:textId="77777777" w:rsidR="001613A3" w:rsidRDefault="001613A3">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2811</w:t>
      </w:r>
    </w:p>
    <w:p w14:paraId="6B319AED" w14:textId="77777777" w:rsidR="001613A3" w:rsidRDefault="001613A3">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2811</w:t>
      </w:r>
    </w:p>
    <w:p w14:paraId="691162BE" w14:textId="77777777" w:rsidR="001613A3" w:rsidRDefault="001613A3">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2812</w:t>
      </w:r>
    </w:p>
    <w:p w14:paraId="5B05FB8C" w14:textId="77777777" w:rsidR="001613A3" w:rsidRDefault="001613A3">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2813</w:t>
      </w:r>
    </w:p>
    <w:p w14:paraId="0F90129D" w14:textId="77777777" w:rsidR="001613A3" w:rsidRDefault="001613A3">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2813</w:t>
      </w:r>
    </w:p>
    <w:p w14:paraId="2526C1F7" w14:textId="77777777" w:rsidR="001613A3" w:rsidRDefault="001613A3">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2813</w:t>
      </w:r>
    </w:p>
    <w:p w14:paraId="5AEBEBA8" w14:textId="77777777" w:rsidR="001613A3" w:rsidRDefault="001613A3">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2813</w:t>
      </w:r>
    </w:p>
    <w:p w14:paraId="27BC7E73" w14:textId="77777777" w:rsidR="001613A3" w:rsidRDefault="001613A3">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2814</w:t>
      </w:r>
    </w:p>
    <w:p w14:paraId="054BC345" w14:textId="77777777" w:rsidR="001613A3" w:rsidRDefault="001613A3">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2815</w:t>
      </w:r>
    </w:p>
    <w:p w14:paraId="468ED81A" w14:textId="77777777" w:rsidR="001613A3" w:rsidRDefault="001613A3">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2815</w:t>
      </w:r>
    </w:p>
    <w:p w14:paraId="71053376" w14:textId="77777777" w:rsidR="001613A3" w:rsidRDefault="001613A3">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2815</w:t>
      </w:r>
    </w:p>
    <w:p w14:paraId="6F9423C9" w14:textId="77777777" w:rsidR="001613A3" w:rsidRDefault="001613A3">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2815</w:t>
      </w:r>
    </w:p>
    <w:p w14:paraId="212DC1D8" w14:textId="77777777" w:rsidR="001613A3" w:rsidRDefault="001613A3">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2815</w:t>
      </w:r>
    </w:p>
    <w:p w14:paraId="73723DA1" w14:textId="77777777" w:rsidR="001613A3" w:rsidRDefault="001613A3">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2815</w:t>
      </w:r>
    </w:p>
    <w:p w14:paraId="00B3323E" w14:textId="77777777" w:rsidR="001613A3" w:rsidRDefault="001613A3">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2815</w:t>
      </w:r>
    </w:p>
    <w:p w14:paraId="759B2599" w14:textId="77777777" w:rsidR="001613A3" w:rsidRDefault="001613A3">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2817</w:t>
      </w:r>
    </w:p>
    <w:p w14:paraId="5BFE5DCF" w14:textId="77777777" w:rsidR="001613A3" w:rsidRDefault="001613A3">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2817</w:t>
      </w:r>
    </w:p>
    <w:p w14:paraId="4861C3E9" w14:textId="77777777" w:rsidR="001613A3" w:rsidRDefault="001613A3">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2817</w:t>
      </w:r>
    </w:p>
    <w:p w14:paraId="69A5A931" w14:textId="77777777" w:rsidR="001613A3" w:rsidRDefault="001613A3">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2817</w:t>
      </w:r>
    </w:p>
    <w:p w14:paraId="1358BE0E" w14:textId="77777777" w:rsidR="001613A3" w:rsidRDefault="001613A3">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2817</w:t>
      </w:r>
    </w:p>
    <w:p w14:paraId="4E7FDF39" w14:textId="77777777" w:rsidR="001613A3" w:rsidRDefault="001613A3">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2817</w:t>
      </w:r>
    </w:p>
    <w:p w14:paraId="1AA37A22" w14:textId="77777777" w:rsidR="001613A3" w:rsidRDefault="001613A3">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2817</w:t>
      </w:r>
    </w:p>
    <w:p w14:paraId="0C911776" w14:textId="77777777" w:rsidR="001613A3" w:rsidRDefault="001613A3">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2818</w:t>
      </w:r>
    </w:p>
    <w:p w14:paraId="353DCAAE" w14:textId="77777777" w:rsidR="001613A3" w:rsidRDefault="001613A3">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2822</w:t>
      </w:r>
    </w:p>
    <w:p w14:paraId="1E95539F" w14:textId="77777777" w:rsidR="001613A3" w:rsidRDefault="001613A3">
      <w:pPr>
        <w:pStyle w:val="TOC3"/>
        <w:rPr>
          <w:rFonts w:asciiTheme="minorHAnsi" w:eastAsiaTheme="minorEastAsia" w:hAnsiTheme="minorHAnsi" w:cstheme="minorBidi"/>
          <w:sz w:val="22"/>
          <w:szCs w:val="22"/>
        </w:rPr>
      </w:pPr>
      <w:r>
        <w:t>A.9.1.23 RSRP for E-UTRAN TDD-FDD Carrier Aggregation with PCell in TDD</w:t>
      </w:r>
      <w:r>
        <w:tab/>
        <w:t>2822</w:t>
      </w:r>
    </w:p>
    <w:p w14:paraId="61B5CF81" w14:textId="77777777" w:rsidR="001613A3" w:rsidRDefault="001613A3">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2822</w:t>
      </w:r>
    </w:p>
    <w:p w14:paraId="16E6726A" w14:textId="77777777" w:rsidR="001613A3" w:rsidRDefault="001613A3">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2822</w:t>
      </w:r>
    </w:p>
    <w:p w14:paraId="21C00B3A" w14:textId="77777777" w:rsidR="001613A3" w:rsidRDefault="001613A3">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2826</w:t>
      </w:r>
    </w:p>
    <w:p w14:paraId="5F7B64D1" w14:textId="77777777" w:rsidR="001613A3" w:rsidRDefault="001613A3">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2826</w:t>
      </w:r>
    </w:p>
    <w:p w14:paraId="1BD7A156" w14:textId="77777777" w:rsidR="001613A3" w:rsidRDefault="001613A3">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2826</w:t>
      </w:r>
    </w:p>
    <w:p w14:paraId="3A5519F0" w14:textId="77777777" w:rsidR="001613A3" w:rsidRDefault="001613A3">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2826</w:t>
      </w:r>
    </w:p>
    <w:p w14:paraId="6DD0E0C7" w14:textId="77777777" w:rsidR="001613A3" w:rsidRDefault="001613A3">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2827</w:t>
      </w:r>
    </w:p>
    <w:p w14:paraId="014C3546" w14:textId="77777777" w:rsidR="001613A3" w:rsidRDefault="001613A3">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2827</w:t>
      </w:r>
    </w:p>
    <w:p w14:paraId="63A45F06" w14:textId="77777777" w:rsidR="001613A3" w:rsidRDefault="001613A3">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2827</w:t>
      </w:r>
    </w:p>
    <w:p w14:paraId="33DE438C" w14:textId="77777777" w:rsidR="001613A3" w:rsidRDefault="001613A3">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2827</w:t>
      </w:r>
    </w:p>
    <w:p w14:paraId="70D2130B" w14:textId="77777777" w:rsidR="001613A3" w:rsidRDefault="001613A3">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2830</w:t>
      </w:r>
    </w:p>
    <w:p w14:paraId="46318E3F" w14:textId="77777777" w:rsidR="001613A3" w:rsidRDefault="001613A3">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2830</w:t>
      </w:r>
    </w:p>
    <w:p w14:paraId="762AED76" w14:textId="77777777" w:rsidR="001613A3" w:rsidRDefault="001613A3">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2830</w:t>
      </w:r>
    </w:p>
    <w:p w14:paraId="67E4BB41" w14:textId="77777777" w:rsidR="001613A3" w:rsidRDefault="001613A3">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2830</w:t>
      </w:r>
    </w:p>
    <w:p w14:paraId="4CF0A253" w14:textId="77777777" w:rsidR="001613A3" w:rsidRDefault="001613A3">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2833</w:t>
      </w:r>
    </w:p>
    <w:p w14:paraId="469031B4" w14:textId="77777777" w:rsidR="001613A3" w:rsidRDefault="001613A3">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2833</w:t>
      </w:r>
    </w:p>
    <w:p w14:paraId="24CFA148" w14:textId="77777777" w:rsidR="001613A3" w:rsidRDefault="001613A3">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2833</w:t>
      </w:r>
    </w:p>
    <w:p w14:paraId="4C6B074B" w14:textId="77777777" w:rsidR="001613A3" w:rsidRDefault="001613A3">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2833</w:t>
      </w:r>
    </w:p>
    <w:p w14:paraId="4103B4AB" w14:textId="77777777" w:rsidR="001613A3" w:rsidRDefault="001613A3">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2836</w:t>
      </w:r>
    </w:p>
    <w:p w14:paraId="4636D797" w14:textId="77777777" w:rsidR="001613A3" w:rsidRDefault="001613A3">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2836</w:t>
      </w:r>
    </w:p>
    <w:p w14:paraId="40F9A308" w14:textId="77777777" w:rsidR="001613A3" w:rsidRDefault="001613A3">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2836</w:t>
      </w:r>
    </w:p>
    <w:p w14:paraId="43F04851" w14:textId="77777777" w:rsidR="001613A3" w:rsidRDefault="001613A3">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2836</w:t>
      </w:r>
    </w:p>
    <w:p w14:paraId="7413202B" w14:textId="77777777" w:rsidR="001613A3" w:rsidRDefault="001613A3">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2839</w:t>
      </w:r>
    </w:p>
    <w:p w14:paraId="1CC5FC2C" w14:textId="77777777" w:rsidR="001613A3" w:rsidRDefault="001613A3">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2839</w:t>
      </w:r>
    </w:p>
    <w:p w14:paraId="7267E2D9" w14:textId="77777777" w:rsidR="001613A3" w:rsidRDefault="001613A3">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2839</w:t>
      </w:r>
    </w:p>
    <w:p w14:paraId="167687E2" w14:textId="77777777" w:rsidR="001613A3" w:rsidRDefault="001613A3">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2839</w:t>
      </w:r>
    </w:p>
    <w:p w14:paraId="5C47B60D" w14:textId="77777777" w:rsidR="001613A3" w:rsidRDefault="001613A3">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2842</w:t>
      </w:r>
    </w:p>
    <w:p w14:paraId="461FFF77" w14:textId="77777777" w:rsidR="001613A3" w:rsidRDefault="001613A3">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2842</w:t>
      </w:r>
    </w:p>
    <w:p w14:paraId="549863E7" w14:textId="77777777" w:rsidR="001613A3" w:rsidRDefault="001613A3">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2842</w:t>
      </w:r>
    </w:p>
    <w:p w14:paraId="753D6F6E" w14:textId="77777777" w:rsidR="001613A3" w:rsidRDefault="001613A3">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2843</w:t>
      </w:r>
    </w:p>
    <w:p w14:paraId="50E8B8FC" w14:textId="77777777" w:rsidR="001613A3" w:rsidRDefault="001613A3">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2846</w:t>
      </w:r>
    </w:p>
    <w:p w14:paraId="0B0D764A" w14:textId="77777777" w:rsidR="001613A3" w:rsidRDefault="001613A3">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2846</w:t>
      </w:r>
    </w:p>
    <w:p w14:paraId="1E7FA716" w14:textId="77777777" w:rsidR="001613A3" w:rsidRDefault="001613A3">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2846</w:t>
      </w:r>
    </w:p>
    <w:p w14:paraId="2239C54B" w14:textId="77777777" w:rsidR="001613A3" w:rsidRDefault="001613A3">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2846</w:t>
      </w:r>
    </w:p>
    <w:p w14:paraId="1D52A0F8" w14:textId="77777777" w:rsidR="001613A3" w:rsidRDefault="001613A3">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2849</w:t>
      </w:r>
    </w:p>
    <w:p w14:paraId="05F611F4" w14:textId="77777777" w:rsidR="001613A3" w:rsidRDefault="001613A3">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2849</w:t>
      </w:r>
    </w:p>
    <w:p w14:paraId="4C1B7889" w14:textId="77777777" w:rsidR="001613A3" w:rsidRDefault="001613A3">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2849</w:t>
      </w:r>
    </w:p>
    <w:p w14:paraId="54EBF0C4" w14:textId="77777777" w:rsidR="001613A3" w:rsidRDefault="001613A3">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2850</w:t>
      </w:r>
    </w:p>
    <w:p w14:paraId="7A80769A" w14:textId="77777777" w:rsidR="001613A3" w:rsidRDefault="001613A3">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2853</w:t>
      </w:r>
    </w:p>
    <w:p w14:paraId="2D52E543" w14:textId="77777777" w:rsidR="001613A3" w:rsidRDefault="001613A3">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2853</w:t>
      </w:r>
    </w:p>
    <w:p w14:paraId="603203CB" w14:textId="77777777" w:rsidR="001613A3" w:rsidRDefault="001613A3">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2853</w:t>
      </w:r>
    </w:p>
    <w:p w14:paraId="79C87562" w14:textId="77777777" w:rsidR="001613A3" w:rsidRDefault="001613A3">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2853</w:t>
      </w:r>
    </w:p>
    <w:p w14:paraId="1A4C2D5C" w14:textId="77777777" w:rsidR="001613A3" w:rsidRDefault="001613A3">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2856</w:t>
      </w:r>
    </w:p>
    <w:p w14:paraId="7774E687" w14:textId="77777777" w:rsidR="001613A3" w:rsidRDefault="001613A3">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2856</w:t>
      </w:r>
    </w:p>
    <w:p w14:paraId="5ABCCD84" w14:textId="77777777" w:rsidR="001613A3" w:rsidRDefault="001613A3">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2856</w:t>
      </w:r>
    </w:p>
    <w:p w14:paraId="18252031" w14:textId="77777777" w:rsidR="001613A3" w:rsidRDefault="001613A3">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2856</w:t>
      </w:r>
    </w:p>
    <w:p w14:paraId="6350A61B" w14:textId="77777777" w:rsidR="001613A3" w:rsidRDefault="001613A3">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2859</w:t>
      </w:r>
    </w:p>
    <w:p w14:paraId="28013D64" w14:textId="77777777" w:rsidR="001613A3" w:rsidRDefault="001613A3">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2859</w:t>
      </w:r>
    </w:p>
    <w:p w14:paraId="529CE82A" w14:textId="77777777" w:rsidR="001613A3" w:rsidRDefault="001613A3">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2859</w:t>
      </w:r>
    </w:p>
    <w:p w14:paraId="68836DFE" w14:textId="77777777" w:rsidR="001613A3" w:rsidRDefault="001613A3">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2859</w:t>
      </w:r>
    </w:p>
    <w:p w14:paraId="151FA834" w14:textId="77777777" w:rsidR="001613A3" w:rsidRDefault="001613A3">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2862</w:t>
      </w:r>
    </w:p>
    <w:p w14:paraId="7A84A130" w14:textId="77777777" w:rsidR="001613A3" w:rsidRDefault="001613A3">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2863</w:t>
      </w:r>
    </w:p>
    <w:p w14:paraId="4D28A785" w14:textId="77777777" w:rsidR="001613A3" w:rsidRDefault="001613A3">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2863</w:t>
      </w:r>
    </w:p>
    <w:p w14:paraId="2BAF878A" w14:textId="77777777" w:rsidR="001613A3" w:rsidRDefault="001613A3">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2863</w:t>
      </w:r>
    </w:p>
    <w:p w14:paraId="07EF7408" w14:textId="77777777" w:rsidR="001613A3" w:rsidRDefault="001613A3">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2866</w:t>
      </w:r>
    </w:p>
    <w:p w14:paraId="0843018B" w14:textId="77777777" w:rsidR="001613A3" w:rsidRDefault="001613A3">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2866</w:t>
      </w:r>
    </w:p>
    <w:p w14:paraId="0D9EF28A" w14:textId="77777777" w:rsidR="001613A3" w:rsidRDefault="001613A3">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2866</w:t>
      </w:r>
    </w:p>
    <w:p w14:paraId="25CB3EB9" w14:textId="77777777" w:rsidR="001613A3" w:rsidRDefault="001613A3">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2866</w:t>
      </w:r>
    </w:p>
    <w:p w14:paraId="01320798" w14:textId="77777777" w:rsidR="001613A3" w:rsidRDefault="001613A3">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2869</w:t>
      </w:r>
    </w:p>
    <w:p w14:paraId="7759F129" w14:textId="77777777" w:rsidR="001613A3" w:rsidRDefault="001613A3">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2870</w:t>
      </w:r>
    </w:p>
    <w:p w14:paraId="5085B2C6" w14:textId="77777777" w:rsidR="001613A3" w:rsidRDefault="001613A3">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2870</w:t>
      </w:r>
    </w:p>
    <w:p w14:paraId="34282521" w14:textId="77777777" w:rsidR="001613A3" w:rsidRDefault="001613A3">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2870</w:t>
      </w:r>
    </w:p>
    <w:p w14:paraId="03253C9B" w14:textId="77777777" w:rsidR="001613A3" w:rsidRDefault="001613A3">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2873</w:t>
      </w:r>
    </w:p>
    <w:p w14:paraId="4692C313" w14:textId="77777777" w:rsidR="001613A3" w:rsidRDefault="001613A3">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2874</w:t>
      </w:r>
    </w:p>
    <w:p w14:paraId="075295A9" w14:textId="77777777" w:rsidR="001613A3" w:rsidRDefault="001613A3">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2874</w:t>
      </w:r>
    </w:p>
    <w:p w14:paraId="06443224" w14:textId="77777777" w:rsidR="001613A3" w:rsidRDefault="001613A3">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2874</w:t>
      </w:r>
    </w:p>
    <w:p w14:paraId="014435F8" w14:textId="77777777" w:rsidR="001613A3" w:rsidRDefault="001613A3">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2880</w:t>
      </w:r>
    </w:p>
    <w:p w14:paraId="30D728FC" w14:textId="77777777" w:rsidR="001613A3" w:rsidRDefault="001613A3">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2880</w:t>
      </w:r>
    </w:p>
    <w:p w14:paraId="494C26BC" w14:textId="77777777" w:rsidR="001613A3" w:rsidRDefault="001613A3">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2880</w:t>
      </w:r>
    </w:p>
    <w:p w14:paraId="0976E1D0" w14:textId="77777777" w:rsidR="001613A3" w:rsidRDefault="001613A3">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2881</w:t>
      </w:r>
    </w:p>
    <w:p w14:paraId="30C1ACC0" w14:textId="77777777" w:rsidR="001613A3" w:rsidRDefault="001613A3">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2887</w:t>
      </w:r>
    </w:p>
    <w:p w14:paraId="110D0078" w14:textId="77777777" w:rsidR="001613A3" w:rsidRDefault="001613A3">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2887</w:t>
      </w:r>
    </w:p>
    <w:p w14:paraId="3AD7B058" w14:textId="77777777" w:rsidR="001613A3" w:rsidRDefault="001613A3">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2887</w:t>
      </w:r>
    </w:p>
    <w:p w14:paraId="7F94F502" w14:textId="77777777" w:rsidR="001613A3" w:rsidRDefault="001613A3">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2887</w:t>
      </w:r>
    </w:p>
    <w:p w14:paraId="10885427" w14:textId="77777777" w:rsidR="001613A3" w:rsidRDefault="001613A3">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2890</w:t>
      </w:r>
    </w:p>
    <w:p w14:paraId="59110A8C" w14:textId="77777777" w:rsidR="001613A3" w:rsidRDefault="001613A3">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2890</w:t>
      </w:r>
    </w:p>
    <w:p w14:paraId="7DCE8767" w14:textId="77777777" w:rsidR="001613A3" w:rsidRDefault="001613A3">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2890</w:t>
      </w:r>
    </w:p>
    <w:p w14:paraId="772D85DB" w14:textId="77777777" w:rsidR="001613A3" w:rsidRDefault="001613A3">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2890</w:t>
      </w:r>
    </w:p>
    <w:p w14:paraId="2875241D" w14:textId="77777777" w:rsidR="001613A3" w:rsidRDefault="001613A3">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2893</w:t>
      </w:r>
    </w:p>
    <w:p w14:paraId="30F72243" w14:textId="77777777" w:rsidR="001613A3" w:rsidRDefault="001613A3">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2893</w:t>
      </w:r>
    </w:p>
    <w:p w14:paraId="13EA20E3" w14:textId="77777777" w:rsidR="001613A3" w:rsidRDefault="001613A3">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2893</w:t>
      </w:r>
    </w:p>
    <w:p w14:paraId="17FC4EF4" w14:textId="77777777" w:rsidR="001613A3" w:rsidRDefault="001613A3">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2893</w:t>
      </w:r>
    </w:p>
    <w:p w14:paraId="456D99BE" w14:textId="77777777" w:rsidR="001613A3" w:rsidRDefault="001613A3">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2894</w:t>
      </w:r>
    </w:p>
    <w:p w14:paraId="18AFE338" w14:textId="77777777" w:rsidR="001613A3" w:rsidRDefault="001613A3">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2895</w:t>
      </w:r>
    </w:p>
    <w:p w14:paraId="2EACA2FA" w14:textId="77777777" w:rsidR="001613A3" w:rsidRDefault="001613A3">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2895</w:t>
      </w:r>
    </w:p>
    <w:p w14:paraId="2FF51D2C" w14:textId="77777777" w:rsidR="001613A3" w:rsidRDefault="001613A3">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2895</w:t>
      </w:r>
    </w:p>
    <w:p w14:paraId="696CFE58" w14:textId="77777777" w:rsidR="001613A3" w:rsidRDefault="001613A3">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2900</w:t>
      </w:r>
    </w:p>
    <w:p w14:paraId="15665C40" w14:textId="77777777" w:rsidR="001613A3" w:rsidRDefault="001613A3">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2900</w:t>
      </w:r>
    </w:p>
    <w:p w14:paraId="12EDB468" w14:textId="77777777" w:rsidR="001613A3" w:rsidRDefault="001613A3">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2900</w:t>
      </w:r>
    </w:p>
    <w:p w14:paraId="442EB340" w14:textId="77777777" w:rsidR="001613A3" w:rsidRDefault="001613A3">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2900</w:t>
      </w:r>
    </w:p>
    <w:p w14:paraId="4E9F844D" w14:textId="77777777" w:rsidR="001613A3" w:rsidRDefault="001613A3">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14:paraId="58A366F2" w14:textId="77777777" w:rsidR="001613A3" w:rsidRDefault="001613A3">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2416</w:t>
      </w:r>
    </w:p>
    <w:p w14:paraId="0FB13E1D" w14:textId="77777777" w:rsidR="001613A3" w:rsidRDefault="001613A3">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14:paraId="1DA89D1A" w14:textId="77777777" w:rsidR="001613A3" w:rsidRDefault="001613A3">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14:paraId="689FBB9F" w14:textId="77777777" w:rsidR="001613A3" w:rsidRDefault="001613A3">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14:paraId="52EDA00C" w14:textId="77777777" w:rsidR="001613A3" w:rsidRDefault="001613A3">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2426</w:t>
      </w:r>
    </w:p>
    <w:p w14:paraId="0121CBAC" w14:textId="77777777" w:rsidR="001613A3" w:rsidRDefault="001613A3">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14:paraId="088F3AC3" w14:textId="77777777" w:rsidR="001613A3" w:rsidRDefault="001613A3">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14:paraId="79CE03EF" w14:textId="77777777" w:rsidR="001613A3" w:rsidRDefault="001613A3">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14:paraId="6F79DCE6" w14:textId="77777777" w:rsidR="001613A3" w:rsidRDefault="001613A3">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2435</w:t>
      </w:r>
    </w:p>
    <w:p w14:paraId="311C4989" w14:textId="77777777" w:rsidR="001613A3" w:rsidRDefault="001613A3">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14:paraId="253DC87D" w14:textId="77777777" w:rsidR="001613A3" w:rsidRDefault="001613A3">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14:paraId="4E413455" w14:textId="77777777" w:rsidR="001613A3" w:rsidRDefault="001613A3">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14:paraId="36818150" w14:textId="77777777" w:rsidR="001613A3" w:rsidRDefault="001613A3">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2447</w:t>
      </w:r>
    </w:p>
    <w:p w14:paraId="214AAB23" w14:textId="77777777" w:rsidR="001613A3" w:rsidRDefault="001613A3">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14:paraId="489425B9" w14:textId="77777777" w:rsidR="001613A3" w:rsidRDefault="001613A3">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14:paraId="7677F309" w14:textId="77777777" w:rsidR="001613A3" w:rsidRDefault="001613A3">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2457</w:t>
      </w:r>
    </w:p>
    <w:p w14:paraId="72B38F63" w14:textId="77777777" w:rsidR="001613A3" w:rsidRDefault="001613A3">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14:paraId="6D90B130" w14:textId="77777777" w:rsidR="001613A3" w:rsidRDefault="001613A3">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14:paraId="62EA71C0" w14:textId="77777777" w:rsidR="001613A3" w:rsidRDefault="001613A3">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14:paraId="571AC191" w14:textId="77777777" w:rsidR="001613A3" w:rsidRDefault="001613A3">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14:paraId="3880CA51" w14:textId="77777777" w:rsidR="001613A3" w:rsidRDefault="001613A3">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14:paraId="3FDE5BD2" w14:textId="77777777" w:rsidR="001613A3" w:rsidRDefault="001613A3">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14:paraId="50754B53" w14:textId="77777777" w:rsidR="001613A3" w:rsidRDefault="001613A3">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14:paraId="3ED7864B" w14:textId="77777777" w:rsidR="001613A3" w:rsidRDefault="001613A3">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14:paraId="6D47CE99" w14:textId="77777777" w:rsidR="001613A3" w:rsidRDefault="001613A3">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14:paraId="76CDBE3D" w14:textId="77777777" w:rsidR="001613A3" w:rsidRDefault="001613A3">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14:paraId="4E081156" w14:textId="77777777" w:rsidR="001613A3" w:rsidRDefault="001613A3">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14:paraId="268DEEBB" w14:textId="77777777" w:rsidR="001613A3" w:rsidRDefault="001613A3">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14:paraId="2E0C3149" w14:textId="77777777" w:rsidR="001613A3" w:rsidRDefault="001613A3">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14:paraId="24CB7D96" w14:textId="77777777" w:rsidR="001613A3" w:rsidRDefault="001613A3">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14:paraId="2D9DA295" w14:textId="77777777" w:rsidR="001613A3" w:rsidRDefault="001613A3">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14:paraId="137305B9" w14:textId="77777777" w:rsidR="001613A3" w:rsidRDefault="001613A3">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14:paraId="3EAF4AA5" w14:textId="77777777" w:rsidR="001613A3" w:rsidRDefault="001613A3">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14:paraId="65CF7DDF" w14:textId="77777777" w:rsidR="001613A3" w:rsidRDefault="001613A3">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14:paraId="641CBD5C" w14:textId="77777777" w:rsidR="001613A3" w:rsidRDefault="001613A3">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14:paraId="3D995B19" w14:textId="77777777" w:rsidR="001613A3" w:rsidRDefault="001613A3">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14:paraId="3F489E68" w14:textId="77777777" w:rsidR="001613A3" w:rsidRDefault="001613A3">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14:paraId="5FF1CAD4" w14:textId="77777777" w:rsidR="001613A3" w:rsidRDefault="001613A3">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14:paraId="59FF190E" w14:textId="77777777" w:rsidR="001613A3" w:rsidRDefault="001613A3">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14:paraId="2A711976" w14:textId="77777777" w:rsidR="001613A3" w:rsidRDefault="001613A3">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14:paraId="4FEA8282" w14:textId="77777777" w:rsidR="001613A3" w:rsidRDefault="001613A3">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2483</w:t>
      </w:r>
    </w:p>
    <w:p w14:paraId="729D895E" w14:textId="77777777" w:rsidR="001613A3" w:rsidRDefault="001613A3">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2483</w:t>
      </w:r>
    </w:p>
    <w:p w14:paraId="20ABDAAE" w14:textId="77777777" w:rsidR="001613A3" w:rsidRDefault="001613A3">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14:paraId="7BF0FEAD" w14:textId="77777777" w:rsidR="001613A3" w:rsidRDefault="001613A3">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2486</w:t>
      </w:r>
    </w:p>
    <w:p w14:paraId="67673F43" w14:textId="77777777" w:rsidR="001613A3" w:rsidRDefault="001613A3">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2486</w:t>
      </w:r>
    </w:p>
    <w:p w14:paraId="7EF2D676" w14:textId="77777777" w:rsidR="001613A3" w:rsidRDefault="001613A3">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2486</w:t>
      </w:r>
    </w:p>
    <w:p w14:paraId="451A6700" w14:textId="77777777" w:rsidR="001613A3" w:rsidRDefault="001613A3">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2486</w:t>
      </w:r>
    </w:p>
    <w:p w14:paraId="20EE47D7" w14:textId="77777777" w:rsidR="001613A3" w:rsidRDefault="001613A3">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2490</w:t>
      </w:r>
    </w:p>
    <w:p w14:paraId="7046B89A" w14:textId="77777777" w:rsidR="001613A3" w:rsidRDefault="001613A3">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2490</w:t>
      </w:r>
    </w:p>
    <w:p w14:paraId="6424E04F" w14:textId="77777777" w:rsidR="001613A3" w:rsidRDefault="001613A3">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2490</w:t>
      </w:r>
    </w:p>
    <w:p w14:paraId="75BE13FB" w14:textId="77777777" w:rsidR="001613A3" w:rsidRDefault="001613A3">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2490</w:t>
      </w:r>
    </w:p>
    <w:p w14:paraId="181189DC" w14:textId="77777777" w:rsidR="001613A3" w:rsidRDefault="001613A3">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2493</w:t>
      </w:r>
    </w:p>
    <w:p w14:paraId="73E27231" w14:textId="77777777" w:rsidR="001613A3" w:rsidRDefault="001613A3">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2494</w:t>
      </w:r>
    </w:p>
    <w:p w14:paraId="5143C79F" w14:textId="77777777" w:rsidR="001613A3" w:rsidRDefault="001613A3">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2494</w:t>
      </w:r>
    </w:p>
    <w:p w14:paraId="304E087D" w14:textId="77777777" w:rsidR="001613A3" w:rsidRDefault="001613A3">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2494</w:t>
      </w:r>
    </w:p>
    <w:p w14:paraId="3CA86233" w14:textId="77777777" w:rsidR="001613A3" w:rsidRDefault="001613A3">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2497</w:t>
      </w:r>
    </w:p>
    <w:p w14:paraId="22CC209C" w14:textId="77777777" w:rsidR="001613A3" w:rsidRDefault="001613A3">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2497</w:t>
      </w:r>
    </w:p>
    <w:p w14:paraId="0C0BD199" w14:textId="77777777" w:rsidR="001613A3" w:rsidRDefault="001613A3">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2497</w:t>
      </w:r>
    </w:p>
    <w:p w14:paraId="3C7494A7" w14:textId="77777777" w:rsidR="001613A3" w:rsidRDefault="001613A3">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2497</w:t>
      </w:r>
    </w:p>
    <w:p w14:paraId="5F779BBD" w14:textId="77777777" w:rsidR="001613A3" w:rsidRDefault="001613A3">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2498</w:t>
      </w:r>
    </w:p>
    <w:p w14:paraId="0A9E9008" w14:textId="77777777" w:rsidR="001613A3" w:rsidRDefault="001613A3">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2498</w:t>
      </w:r>
    </w:p>
    <w:p w14:paraId="00084BBE" w14:textId="77777777" w:rsidR="001613A3" w:rsidRDefault="001613A3">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2498</w:t>
      </w:r>
    </w:p>
    <w:p w14:paraId="594E5A6A" w14:textId="77777777" w:rsidR="001613A3" w:rsidRDefault="001613A3">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2499</w:t>
      </w:r>
    </w:p>
    <w:p w14:paraId="2DEF7CA9" w14:textId="77777777" w:rsidR="001613A3" w:rsidRDefault="001613A3">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2502</w:t>
      </w:r>
    </w:p>
    <w:p w14:paraId="578E32F0" w14:textId="77777777" w:rsidR="001613A3" w:rsidRDefault="001613A3">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2502</w:t>
      </w:r>
    </w:p>
    <w:p w14:paraId="05450F56" w14:textId="77777777" w:rsidR="001613A3" w:rsidRDefault="001613A3">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2502</w:t>
      </w:r>
    </w:p>
    <w:p w14:paraId="456A0A2B" w14:textId="77777777" w:rsidR="001613A3" w:rsidRDefault="001613A3">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2502</w:t>
      </w:r>
    </w:p>
    <w:p w14:paraId="1014E8BE" w14:textId="77777777" w:rsidR="001613A3" w:rsidRDefault="001613A3">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2503</w:t>
      </w:r>
    </w:p>
    <w:p w14:paraId="0D3181B1" w14:textId="77777777" w:rsidR="001613A3" w:rsidRDefault="001613A3">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2503</w:t>
      </w:r>
    </w:p>
    <w:p w14:paraId="3F490D69" w14:textId="77777777" w:rsidR="001613A3" w:rsidRDefault="001613A3">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2503</w:t>
      </w:r>
    </w:p>
    <w:p w14:paraId="70945221" w14:textId="77777777" w:rsidR="001613A3" w:rsidRDefault="001613A3">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2504</w:t>
      </w:r>
    </w:p>
    <w:p w14:paraId="051FA5CA" w14:textId="77777777" w:rsidR="001613A3" w:rsidRDefault="001613A3">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2506</w:t>
      </w:r>
    </w:p>
    <w:p w14:paraId="2A27FC25" w14:textId="77777777" w:rsidR="001613A3" w:rsidRDefault="001613A3">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2506</w:t>
      </w:r>
    </w:p>
    <w:p w14:paraId="5B00CF09" w14:textId="77777777" w:rsidR="001613A3" w:rsidRDefault="001613A3">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2506</w:t>
      </w:r>
    </w:p>
    <w:p w14:paraId="491383EE" w14:textId="77777777" w:rsidR="001613A3" w:rsidRDefault="001613A3">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2506</w:t>
      </w:r>
    </w:p>
    <w:p w14:paraId="0CB91E60" w14:textId="77777777" w:rsidR="001613A3" w:rsidRDefault="001613A3">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2509</w:t>
      </w:r>
    </w:p>
    <w:p w14:paraId="34CF0558" w14:textId="77777777" w:rsidR="001613A3" w:rsidRDefault="001613A3">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2510</w:t>
      </w:r>
    </w:p>
    <w:p w14:paraId="050CCADA" w14:textId="77777777" w:rsidR="001613A3" w:rsidRDefault="001613A3">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2510</w:t>
      </w:r>
    </w:p>
    <w:p w14:paraId="56CEC46B" w14:textId="77777777" w:rsidR="001613A3" w:rsidRDefault="001613A3">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2510</w:t>
      </w:r>
    </w:p>
    <w:p w14:paraId="555211B0" w14:textId="77777777" w:rsidR="001613A3" w:rsidRDefault="001613A3">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2513</w:t>
      </w:r>
    </w:p>
    <w:p w14:paraId="487D7E74" w14:textId="77777777" w:rsidR="001613A3" w:rsidRDefault="001613A3">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2513</w:t>
      </w:r>
    </w:p>
    <w:p w14:paraId="1169091A" w14:textId="77777777" w:rsidR="001613A3" w:rsidRDefault="001613A3">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2513</w:t>
      </w:r>
    </w:p>
    <w:p w14:paraId="058EDF93" w14:textId="77777777" w:rsidR="001613A3" w:rsidRDefault="001613A3">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2513</w:t>
      </w:r>
    </w:p>
    <w:p w14:paraId="5523B58F" w14:textId="77777777" w:rsidR="001613A3" w:rsidRDefault="001613A3">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2516</w:t>
      </w:r>
    </w:p>
    <w:p w14:paraId="55F920C4" w14:textId="77777777" w:rsidR="001613A3" w:rsidRDefault="001613A3">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2516</w:t>
      </w:r>
    </w:p>
    <w:p w14:paraId="516AD5AB" w14:textId="77777777" w:rsidR="001613A3" w:rsidRDefault="001613A3">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2516</w:t>
      </w:r>
    </w:p>
    <w:p w14:paraId="0A93F27E" w14:textId="77777777" w:rsidR="001613A3" w:rsidRDefault="001613A3">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2516</w:t>
      </w:r>
    </w:p>
    <w:p w14:paraId="68CA786E" w14:textId="77777777" w:rsidR="001613A3" w:rsidRDefault="001613A3">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2519</w:t>
      </w:r>
    </w:p>
    <w:p w14:paraId="3A7AF7B1" w14:textId="77777777" w:rsidR="001613A3" w:rsidRDefault="001613A3">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2519</w:t>
      </w:r>
    </w:p>
    <w:p w14:paraId="1A7D1213" w14:textId="77777777" w:rsidR="001613A3" w:rsidRDefault="001613A3">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2519</w:t>
      </w:r>
    </w:p>
    <w:p w14:paraId="4B2B3566" w14:textId="77777777" w:rsidR="001613A3" w:rsidRDefault="001613A3">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2519</w:t>
      </w:r>
    </w:p>
    <w:p w14:paraId="53AC635E" w14:textId="77777777" w:rsidR="001613A3" w:rsidRDefault="001613A3">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2520</w:t>
      </w:r>
    </w:p>
    <w:p w14:paraId="176CFAC5" w14:textId="77777777" w:rsidR="001613A3" w:rsidRDefault="001613A3">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2521</w:t>
      </w:r>
    </w:p>
    <w:p w14:paraId="4ADD2771" w14:textId="77777777" w:rsidR="001613A3" w:rsidRDefault="001613A3">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2521</w:t>
      </w:r>
    </w:p>
    <w:p w14:paraId="213EE5A8" w14:textId="77777777" w:rsidR="001613A3" w:rsidRDefault="001613A3">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2521</w:t>
      </w:r>
    </w:p>
    <w:p w14:paraId="04FD1C13" w14:textId="77777777" w:rsidR="001613A3" w:rsidRDefault="001613A3">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2527</w:t>
      </w:r>
    </w:p>
    <w:p w14:paraId="7D2AC7A9" w14:textId="77777777" w:rsidR="001613A3" w:rsidRDefault="001613A3">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2527</w:t>
      </w:r>
    </w:p>
    <w:p w14:paraId="6D3A9886" w14:textId="77777777" w:rsidR="001613A3" w:rsidRDefault="001613A3">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2527</w:t>
      </w:r>
    </w:p>
    <w:p w14:paraId="7BFA4FE0" w14:textId="77777777" w:rsidR="001613A3" w:rsidRDefault="001613A3">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2527</w:t>
      </w:r>
    </w:p>
    <w:p w14:paraId="4CD746AD" w14:textId="77777777" w:rsidR="001613A3" w:rsidRDefault="001613A3">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2533</w:t>
      </w:r>
    </w:p>
    <w:p w14:paraId="79BF2FE3" w14:textId="77777777" w:rsidR="001613A3" w:rsidRDefault="001613A3">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2533</w:t>
      </w:r>
    </w:p>
    <w:p w14:paraId="369D1DE3" w14:textId="77777777" w:rsidR="001613A3" w:rsidRDefault="001613A3">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2533</w:t>
      </w:r>
    </w:p>
    <w:p w14:paraId="44906235" w14:textId="77777777" w:rsidR="001613A3" w:rsidRDefault="001613A3">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2533</w:t>
      </w:r>
    </w:p>
    <w:p w14:paraId="721475CD" w14:textId="77777777" w:rsidR="001613A3" w:rsidRDefault="001613A3">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2534</w:t>
      </w:r>
    </w:p>
    <w:p w14:paraId="15F81E8E" w14:textId="77777777" w:rsidR="001613A3" w:rsidRDefault="001613A3">
      <w:pPr>
        <w:pStyle w:val="TOC3"/>
        <w:rPr>
          <w:rFonts w:asciiTheme="minorHAnsi" w:eastAsiaTheme="minorEastAsia" w:hAnsiTheme="minorHAnsi" w:cstheme="minorBidi"/>
          <w:sz w:val="22"/>
          <w:szCs w:val="22"/>
        </w:rPr>
      </w:pPr>
      <w:r>
        <w:rPr>
          <w:lang w:eastAsia="zh-CN"/>
        </w:rPr>
        <w:t>A.9.1.68</w:t>
      </w:r>
      <w:r>
        <w:rPr>
          <w:rFonts w:asciiTheme="minorHAnsi" w:eastAsiaTheme="minorEastAsia" w:hAnsiTheme="minorHAnsi" w:cstheme="minorBidi"/>
          <w:sz w:val="22"/>
          <w:szCs w:val="22"/>
        </w:rPr>
        <w:tab/>
      </w:r>
      <w:r>
        <w:t>3 DL RSRP for E-UTRAN in Carrier Aggregation with generic duplex modes</w:t>
      </w:r>
      <w:r>
        <w:tab/>
        <w:t>2535</w:t>
      </w:r>
    </w:p>
    <w:p w14:paraId="6AB8E268" w14:textId="77777777" w:rsidR="001613A3" w:rsidRDefault="001613A3">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2535</w:t>
      </w:r>
    </w:p>
    <w:p w14:paraId="51D2B228" w14:textId="77777777" w:rsidR="001613A3" w:rsidRDefault="001613A3">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2535</w:t>
      </w:r>
    </w:p>
    <w:p w14:paraId="1B098479" w14:textId="77777777" w:rsidR="001613A3" w:rsidRDefault="001613A3">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2539</w:t>
      </w:r>
    </w:p>
    <w:p w14:paraId="572BC490" w14:textId="77777777" w:rsidR="001613A3" w:rsidRDefault="001613A3">
      <w:pPr>
        <w:pStyle w:val="TOC3"/>
        <w:rPr>
          <w:rFonts w:asciiTheme="minorHAnsi" w:eastAsiaTheme="minorEastAsia" w:hAnsiTheme="minorHAnsi" w:cstheme="minorBidi"/>
          <w:sz w:val="22"/>
          <w:szCs w:val="22"/>
        </w:rPr>
      </w:pPr>
      <w:r>
        <w:rPr>
          <w:lang w:eastAsia="zh-CN"/>
        </w:rP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2539</w:t>
      </w:r>
    </w:p>
    <w:p w14:paraId="4520A167" w14:textId="77777777" w:rsidR="001613A3" w:rsidRDefault="001613A3">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2539</w:t>
      </w:r>
    </w:p>
    <w:p w14:paraId="0FDCC523" w14:textId="77777777" w:rsidR="001613A3" w:rsidRDefault="001613A3">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2539</w:t>
      </w:r>
    </w:p>
    <w:p w14:paraId="23838597" w14:textId="77777777" w:rsidR="001613A3" w:rsidRDefault="001613A3">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2543</w:t>
      </w:r>
    </w:p>
    <w:p w14:paraId="07A8BC57" w14:textId="77777777" w:rsidR="001613A3" w:rsidRDefault="001613A3">
      <w:pPr>
        <w:pStyle w:val="TOC3"/>
        <w:rPr>
          <w:rFonts w:asciiTheme="minorHAnsi" w:eastAsiaTheme="minorEastAsia" w:hAnsiTheme="minorHAnsi" w:cstheme="minorBidi"/>
          <w:sz w:val="22"/>
          <w:szCs w:val="22"/>
        </w:rPr>
      </w:pPr>
      <w:r>
        <w:rPr>
          <w:lang w:eastAsia="zh-CN"/>
        </w:rPr>
        <w:t>A.9.1.</w:t>
      </w:r>
      <w:r>
        <w:t>70</w:t>
      </w:r>
      <w:r>
        <w:rPr>
          <w:rFonts w:asciiTheme="minorHAnsi" w:eastAsiaTheme="minorEastAsia" w:hAnsiTheme="minorHAnsi" w:cstheme="minorBidi"/>
          <w:sz w:val="22"/>
          <w:szCs w:val="22"/>
        </w:rPr>
        <w:tab/>
      </w:r>
      <w:r>
        <w:t>5 DL RSRP for E-UTRAN in Carrier Aggregation with generic duplex modes</w:t>
      </w:r>
      <w:r>
        <w:tab/>
        <w:t>2544</w:t>
      </w:r>
    </w:p>
    <w:p w14:paraId="6F4DF7D8" w14:textId="77777777" w:rsidR="001613A3" w:rsidRDefault="001613A3">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2544</w:t>
      </w:r>
    </w:p>
    <w:p w14:paraId="1D2A1A0C" w14:textId="77777777" w:rsidR="001613A3" w:rsidRDefault="001613A3">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2544</w:t>
      </w:r>
    </w:p>
    <w:p w14:paraId="73360C82" w14:textId="77777777" w:rsidR="001613A3" w:rsidRDefault="001613A3">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2556</w:t>
      </w:r>
    </w:p>
    <w:p w14:paraId="7B8AC25F" w14:textId="77777777" w:rsidR="001613A3" w:rsidRDefault="001613A3">
      <w:pPr>
        <w:pStyle w:val="TOC3"/>
        <w:rPr>
          <w:rFonts w:asciiTheme="minorHAnsi" w:eastAsiaTheme="minorEastAsia" w:hAnsiTheme="minorHAnsi" w:cstheme="minorBidi"/>
          <w:sz w:val="22"/>
          <w:szCs w:val="22"/>
        </w:rPr>
      </w:pPr>
      <w:r>
        <w:rPr>
          <w:lang w:eastAsia="zh-CN"/>
        </w:rPr>
        <w:t>A.9.1.</w:t>
      </w:r>
      <w:r>
        <w:t>71</w:t>
      </w:r>
      <w:r>
        <w:rPr>
          <w:rFonts w:asciiTheme="minorHAnsi" w:eastAsiaTheme="minorEastAsia" w:hAnsiTheme="minorHAnsi" w:cstheme="minorBidi"/>
          <w:sz w:val="22"/>
          <w:szCs w:val="22"/>
        </w:rPr>
        <w:tab/>
      </w:r>
      <w:r>
        <w:t>6 DL RSRP for E-UTRAN in Carrier Aggregation with generic duplex modes</w:t>
      </w:r>
      <w:r>
        <w:tab/>
        <w:t>2557</w:t>
      </w:r>
    </w:p>
    <w:p w14:paraId="154FAD20" w14:textId="77777777" w:rsidR="001613A3" w:rsidRDefault="001613A3">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2557</w:t>
      </w:r>
    </w:p>
    <w:p w14:paraId="2CB16CC8" w14:textId="77777777" w:rsidR="001613A3" w:rsidRDefault="001613A3">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2557</w:t>
      </w:r>
    </w:p>
    <w:p w14:paraId="2DA70B6D" w14:textId="77777777" w:rsidR="001613A3" w:rsidRDefault="001613A3">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2569</w:t>
      </w:r>
    </w:p>
    <w:p w14:paraId="7C6E151C" w14:textId="77777777" w:rsidR="001613A3" w:rsidRDefault="001613A3">
      <w:pPr>
        <w:pStyle w:val="TOC3"/>
        <w:rPr>
          <w:rFonts w:asciiTheme="minorHAnsi" w:eastAsiaTheme="minorEastAsia" w:hAnsiTheme="minorHAnsi" w:cstheme="minorBidi"/>
          <w:sz w:val="22"/>
          <w:szCs w:val="22"/>
        </w:rPr>
      </w:pPr>
      <w:r>
        <w:rPr>
          <w:lang w:eastAsia="zh-CN"/>
        </w:rPr>
        <w:t>A.9.1.</w:t>
      </w:r>
      <w:r>
        <w:t>72</w:t>
      </w:r>
      <w:r>
        <w:rPr>
          <w:rFonts w:asciiTheme="minorHAnsi" w:eastAsiaTheme="minorEastAsia" w:hAnsiTheme="minorHAnsi" w:cstheme="minorBidi"/>
          <w:sz w:val="22"/>
          <w:szCs w:val="22"/>
        </w:rPr>
        <w:tab/>
      </w:r>
      <w:r>
        <w:t>7 DL RSRP for E-UTRAN in Carrier Aggregation with generic duplex modes</w:t>
      </w:r>
      <w:r>
        <w:tab/>
        <w:t>2570</w:t>
      </w:r>
    </w:p>
    <w:p w14:paraId="262CBC13" w14:textId="77777777" w:rsidR="001613A3" w:rsidRDefault="001613A3">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2570</w:t>
      </w:r>
    </w:p>
    <w:p w14:paraId="1D37E3C5" w14:textId="77777777" w:rsidR="001613A3" w:rsidRDefault="001613A3">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2570</w:t>
      </w:r>
    </w:p>
    <w:p w14:paraId="0429BF42" w14:textId="77777777" w:rsidR="001613A3" w:rsidRDefault="001613A3">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2582</w:t>
      </w:r>
    </w:p>
    <w:p w14:paraId="509AED6A" w14:textId="77777777" w:rsidR="001613A3" w:rsidRDefault="001613A3">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2583</w:t>
      </w:r>
    </w:p>
    <w:p w14:paraId="6292DC50" w14:textId="77777777" w:rsidR="001613A3" w:rsidRDefault="001613A3">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2583</w:t>
      </w:r>
    </w:p>
    <w:p w14:paraId="371ADCFA" w14:textId="77777777" w:rsidR="001613A3" w:rsidRDefault="001613A3">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2583</w:t>
      </w:r>
    </w:p>
    <w:p w14:paraId="1C9C3C96" w14:textId="77777777" w:rsidR="001613A3" w:rsidRDefault="001613A3">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2583</w:t>
      </w:r>
    </w:p>
    <w:p w14:paraId="30CD1132" w14:textId="77777777" w:rsidR="001613A3" w:rsidRDefault="001613A3">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2586</w:t>
      </w:r>
    </w:p>
    <w:p w14:paraId="461988AD" w14:textId="77777777" w:rsidR="001613A3" w:rsidRDefault="001613A3">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2586</w:t>
      </w:r>
    </w:p>
    <w:p w14:paraId="5C9D22B2" w14:textId="77777777" w:rsidR="001613A3" w:rsidRDefault="001613A3">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2586</w:t>
      </w:r>
    </w:p>
    <w:p w14:paraId="1348FC4E" w14:textId="77777777" w:rsidR="001613A3" w:rsidRDefault="001613A3">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2586</w:t>
      </w:r>
    </w:p>
    <w:p w14:paraId="7203F68D" w14:textId="77777777" w:rsidR="001613A3" w:rsidRDefault="001613A3">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2588</w:t>
      </w:r>
    </w:p>
    <w:p w14:paraId="1D168499" w14:textId="77777777" w:rsidR="001613A3" w:rsidRDefault="001613A3">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2588</w:t>
      </w:r>
    </w:p>
    <w:p w14:paraId="03E9A15A" w14:textId="77777777" w:rsidR="001613A3" w:rsidRDefault="001613A3">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2588</w:t>
      </w:r>
    </w:p>
    <w:p w14:paraId="34DF9CEA" w14:textId="77777777" w:rsidR="001613A3" w:rsidRDefault="001613A3">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2588</w:t>
      </w:r>
    </w:p>
    <w:p w14:paraId="01937EB9" w14:textId="77777777" w:rsidR="001613A3" w:rsidRDefault="001613A3">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2591</w:t>
      </w:r>
    </w:p>
    <w:p w14:paraId="12713E26" w14:textId="77777777" w:rsidR="001613A3" w:rsidRDefault="001613A3">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2591</w:t>
      </w:r>
    </w:p>
    <w:p w14:paraId="1D6A0176" w14:textId="77777777" w:rsidR="001613A3" w:rsidRDefault="001613A3">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2591</w:t>
      </w:r>
    </w:p>
    <w:p w14:paraId="06C6E00E" w14:textId="77777777" w:rsidR="001613A3" w:rsidRDefault="001613A3">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2591</w:t>
      </w:r>
    </w:p>
    <w:p w14:paraId="168E1C31" w14:textId="77777777" w:rsidR="001613A3" w:rsidRDefault="001613A3">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2593</w:t>
      </w:r>
    </w:p>
    <w:p w14:paraId="64DC4E3D" w14:textId="77777777" w:rsidR="001613A3" w:rsidRDefault="001613A3">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2594</w:t>
      </w:r>
    </w:p>
    <w:p w14:paraId="72B278D3" w14:textId="77777777" w:rsidR="001613A3" w:rsidRDefault="001613A3">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2594</w:t>
      </w:r>
    </w:p>
    <w:p w14:paraId="43D22625" w14:textId="77777777" w:rsidR="001613A3" w:rsidRDefault="001613A3">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2594</w:t>
      </w:r>
    </w:p>
    <w:p w14:paraId="700E3E11" w14:textId="77777777" w:rsidR="001613A3" w:rsidRDefault="001613A3">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2596</w:t>
      </w:r>
    </w:p>
    <w:p w14:paraId="6D701034" w14:textId="77777777" w:rsidR="001613A3" w:rsidRDefault="001613A3">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2596</w:t>
      </w:r>
    </w:p>
    <w:p w14:paraId="7F2A88CF" w14:textId="77777777" w:rsidR="001613A3" w:rsidRDefault="001613A3">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2596</w:t>
      </w:r>
    </w:p>
    <w:p w14:paraId="1DCF5906" w14:textId="77777777" w:rsidR="001613A3" w:rsidRDefault="001613A3">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2597</w:t>
      </w:r>
    </w:p>
    <w:p w14:paraId="3696FD58" w14:textId="77777777" w:rsidR="001613A3" w:rsidRDefault="001613A3">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2600</w:t>
      </w:r>
    </w:p>
    <w:p w14:paraId="5981DB5B" w14:textId="77777777" w:rsidR="001613A3" w:rsidRDefault="001613A3">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2600</w:t>
      </w:r>
    </w:p>
    <w:p w14:paraId="65C90959" w14:textId="77777777" w:rsidR="001613A3" w:rsidRDefault="001613A3">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2600</w:t>
      </w:r>
    </w:p>
    <w:p w14:paraId="6C788C9F" w14:textId="77777777" w:rsidR="001613A3" w:rsidRDefault="001613A3">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2600</w:t>
      </w:r>
    </w:p>
    <w:p w14:paraId="67B7A22D" w14:textId="77777777" w:rsidR="001613A3" w:rsidRDefault="001613A3">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2603</w:t>
      </w:r>
    </w:p>
    <w:p w14:paraId="0AD58047" w14:textId="77777777" w:rsidR="001613A3" w:rsidRDefault="001613A3">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2603</w:t>
      </w:r>
    </w:p>
    <w:p w14:paraId="3BA6D4CC" w14:textId="77777777" w:rsidR="001613A3" w:rsidRDefault="001613A3">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2603</w:t>
      </w:r>
    </w:p>
    <w:p w14:paraId="0A3E6802" w14:textId="77777777" w:rsidR="001613A3" w:rsidRDefault="001613A3">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2603</w:t>
      </w:r>
    </w:p>
    <w:p w14:paraId="1728DCA9" w14:textId="77777777" w:rsidR="001613A3" w:rsidRDefault="001613A3">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2607</w:t>
      </w:r>
    </w:p>
    <w:p w14:paraId="15A60142" w14:textId="77777777" w:rsidR="001613A3" w:rsidRDefault="001613A3">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2607</w:t>
      </w:r>
    </w:p>
    <w:p w14:paraId="1C8B0DDB" w14:textId="77777777" w:rsidR="001613A3" w:rsidRDefault="001613A3">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2607</w:t>
      </w:r>
    </w:p>
    <w:p w14:paraId="1D9F4BF9" w14:textId="77777777" w:rsidR="001613A3" w:rsidRDefault="001613A3">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2607</w:t>
      </w:r>
    </w:p>
    <w:p w14:paraId="033258E4" w14:textId="77777777" w:rsidR="001613A3" w:rsidRDefault="001613A3">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2610</w:t>
      </w:r>
    </w:p>
    <w:p w14:paraId="3D88D69B" w14:textId="77777777" w:rsidR="001613A3" w:rsidRDefault="001613A3">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2610</w:t>
      </w:r>
    </w:p>
    <w:p w14:paraId="459DBF7E" w14:textId="77777777" w:rsidR="001613A3" w:rsidRDefault="001613A3">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2610</w:t>
      </w:r>
    </w:p>
    <w:p w14:paraId="4FC824AE" w14:textId="77777777" w:rsidR="001613A3" w:rsidRDefault="001613A3">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2610</w:t>
      </w:r>
    </w:p>
    <w:p w14:paraId="4C34143B" w14:textId="77777777" w:rsidR="001613A3" w:rsidRDefault="001613A3">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2614</w:t>
      </w:r>
    </w:p>
    <w:p w14:paraId="04F9004A" w14:textId="77777777" w:rsidR="001613A3" w:rsidRDefault="001613A3">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2614</w:t>
      </w:r>
    </w:p>
    <w:p w14:paraId="5F8CDD17" w14:textId="77777777" w:rsidR="001613A3" w:rsidRDefault="001613A3">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2614</w:t>
      </w:r>
    </w:p>
    <w:p w14:paraId="3A0A9CC3" w14:textId="77777777" w:rsidR="001613A3" w:rsidRDefault="001613A3">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2614</w:t>
      </w:r>
    </w:p>
    <w:p w14:paraId="442CC3C6" w14:textId="77777777" w:rsidR="001613A3" w:rsidRDefault="001613A3">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2618</w:t>
      </w:r>
    </w:p>
    <w:p w14:paraId="045F6218" w14:textId="77777777" w:rsidR="001613A3" w:rsidRDefault="001613A3">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2618</w:t>
      </w:r>
    </w:p>
    <w:p w14:paraId="5A42DA0E" w14:textId="77777777" w:rsidR="001613A3" w:rsidRDefault="001613A3">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2618</w:t>
      </w:r>
    </w:p>
    <w:p w14:paraId="51B432C9" w14:textId="77777777" w:rsidR="001613A3" w:rsidRDefault="001613A3">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2618</w:t>
      </w:r>
    </w:p>
    <w:p w14:paraId="090D31D9" w14:textId="77777777" w:rsidR="001613A3" w:rsidRDefault="001613A3">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2619</w:t>
      </w:r>
    </w:p>
    <w:p w14:paraId="5A3E09BA" w14:textId="77777777" w:rsidR="001613A3" w:rsidRDefault="001613A3">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2619</w:t>
      </w:r>
    </w:p>
    <w:p w14:paraId="190811BE" w14:textId="77777777" w:rsidR="001613A3" w:rsidRDefault="001613A3">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2619</w:t>
      </w:r>
    </w:p>
    <w:p w14:paraId="659D7273" w14:textId="77777777" w:rsidR="001613A3" w:rsidRDefault="001613A3">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2620</w:t>
      </w:r>
    </w:p>
    <w:p w14:paraId="643C8A1B" w14:textId="77777777" w:rsidR="001613A3" w:rsidRDefault="001613A3">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2620</w:t>
      </w:r>
    </w:p>
    <w:p w14:paraId="018B0FF8" w14:textId="77777777" w:rsidR="001613A3" w:rsidRDefault="001613A3">
      <w:pPr>
        <w:pStyle w:val="TOC3"/>
        <w:rPr>
          <w:rFonts w:asciiTheme="minorHAnsi" w:eastAsiaTheme="minorEastAsia" w:hAnsiTheme="minorHAnsi" w:cstheme="minorBidi"/>
          <w:sz w:val="22"/>
          <w:szCs w:val="22"/>
        </w:rPr>
      </w:pPr>
      <w:r w:rsidRPr="00FE2B14">
        <w:rPr>
          <w:lang w:val="fi-FI"/>
        </w:rPr>
        <w:t>A.9.2.13</w:t>
      </w:r>
      <w:r>
        <w:rPr>
          <w:rFonts w:asciiTheme="minorHAnsi" w:eastAsiaTheme="minorEastAsia" w:hAnsiTheme="minorHAnsi" w:cstheme="minorBidi"/>
          <w:sz w:val="22"/>
          <w:szCs w:val="22"/>
        </w:rPr>
        <w:tab/>
      </w:r>
      <w:r w:rsidRPr="00FE2B14">
        <w:rPr>
          <w:lang w:val="fi-FI"/>
        </w:rPr>
        <w:t>Void</w:t>
      </w:r>
      <w:r>
        <w:tab/>
        <w:t>2621</w:t>
      </w:r>
    </w:p>
    <w:p w14:paraId="4EF04E9F" w14:textId="77777777" w:rsidR="001613A3" w:rsidRDefault="001613A3">
      <w:pPr>
        <w:pStyle w:val="TOC4"/>
        <w:rPr>
          <w:rFonts w:asciiTheme="minorHAnsi" w:eastAsiaTheme="minorEastAsia" w:hAnsiTheme="minorHAnsi" w:cstheme="minorBidi"/>
          <w:sz w:val="22"/>
          <w:szCs w:val="22"/>
        </w:rPr>
      </w:pPr>
      <w:r w:rsidRPr="00FE2B14">
        <w:rPr>
          <w:lang w:val="fi-FI"/>
        </w:rPr>
        <w:t>A.9.2.13.1</w:t>
      </w:r>
      <w:r>
        <w:rPr>
          <w:rFonts w:asciiTheme="minorHAnsi" w:eastAsiaTheme="minorEastAsia" w:hAnsiTheme="minorHAnsi" w:cstheme="minorBidi"/>
          <w:sz w:val="22"/>
          <w:szCs w:val="22"/>
        </w:rPr>
        <w:tab/>
      </w:r>
      <w:r w:rsidRPr="00FE2B14">
        <w:rPr>
          <w:lang w:val="fi-FI"/>
        </w:rPr>
        <w:t>Void</w:t>
      </w:r>
      <w:r>
        <w:tab/>
        <w:t>2621</w:t>
      </w:r>
    </w:p>
    <w:p w14:paraId="74050612" w14:textId="77777777" w:rsidR="001613A3" w:rsidRDefault="001613A3">
      <w:pPr>
        <w:pStyle w:val="TOC4"/>
        <w:rPr>
          <w:rFonts w:asciiTheme="minorHAnsi" w:eastAsiaTheme="minorEastAsia" w:hAnsiTheme="minorHAnsi" w:cstheme="minorBidi"/>
          <w:sz w:val="22"/>
          <w:szCs w:val="22"/>
        </w:rPr>
      </w:pPr>
      <w:r w:rsidRPr="00FE2B14">
        <w:rPr>
          <w:lang w:val="fi-FI"/>
        </w:rPr>
        <w:t>A.9.2.13.2</w:t>
      </w:r>
      <w:r>
        <w:rPr>
          <w:rFonts w:asciiTheme="minorHAnsi" w:eastAsiaTheme="minorEastAsia" w:hAnsiTheme="minorHAnsi" w:cstheme="minorBidi"/>
          <w:sz w:val="22"/>
          <w:szCs w:val="22"/>
        </w:rPr>
        <w:tab/>
      </w:r>
      <w:r w:rsidRPr="00FE2B14">
        <w:rPr>
          <w:lang w:val="fi-FI"/>
        </w:rPr>
        <w:t>Void</w:t>
      </w:r>
      <w:r>
        <w:tab/>
        <w:t>2621</w:t>
      </w:r>
    </w:p>
    <w:p w14:paraId="7FC6E3CF" w14:textId="77777777" w:rsidR="001613A3" w:rsidRDefault="001613A3">
      <w:pPr>
        <w:pStyle w:val="TOC4"/>
        <w:rPr>
          <w:rFonts w:asciiTheme="minorHAnsi" w:eastAsiaTheme="minorEastAsia" w:hAnsiTheme="minorHAnsi" w:cstheme="minorBidi"/>
          <w:sz w:val="22"/>
          <w:szCs w:val="22"/>
        </w:rPr>
      </w:pPr>
      <w:r w:rsidRPr="00FE2B14">
        <w:rPr>
          <w:lang w:val="fi-FI"/>
        </w:rPr>
        <w:t>A.9.2.13.3</w:t>
      </w:r>
      <w:r>
        <w:rPr>
          <w:rFonts w:asciiTheme="minorHAnsi" w:eastAsiaTheme="minorEastAsia" w:hAnsiTheme="minorHAnsi" w:cstheme="minorBidi"/>
          <w:sz w:val="22"/>
          <w:szCs w:val="22"/>
        </w:rPr>
        <w:tab/>
      </w:r>
      <w:r w:rsidRPr="00FE2B14">
        <w:rPr>
          <w:lang w:val="fi-FI"/>
        </w:rPr>
        <w:t>Void</w:t>
      </w:r>
      <w:r>
        <w:tab/>
        <w:t>2621</w:t>
      </w:r>
    </w:p>
    <w:p w14:paraId="0C1E8565" w14:textId="77777777" w:rsidR="001613A3" w:rsidRDefault="001613A3">
      <w:pPr>
        <w:pStyle w:val="TOC3"/>
        <w:rPr>
          <w:rFonts w:asciiTheme="minorHAnsi" w:eastAsiaTheme="minorEastAsia" w:hAnsiTheme="minorHAnsi" w:cstheme="minorBidi"/>
          <w:sz w:val="22"/>
          <w:szCs w:val="22"/>
        </w:rPr>
      </w:pPr>
      <w:r w:rsidRPr="00FE2B14">
        <w:rPr>
          <w:lang w:val="fi-FI"/>
        </w:rPr>
        <w:t>A.9.2.14</w:t>
      </w:r>
      <w:r>
        <w:rPr>
          <w:rFonts w:asciiTheme="minorHAnsi" w:eastAsiaTheme="minorEastAsia" w:hAnsiTheme="minorHAnsi" w:cstheme="minorBidi"/>
          <w:sz w:val="22"/>
          <w:szCs w:val="22"/>
        </w:rPr>
        <w:tab/>
      </w:r>
      <w:r w:rsidRPr="00FE2B14">
        <w:rPr>
          <w:lang w:val="fi-FI"/>
        </w:rPr>
        <w:t>Void</w:t>
      </w:r>
      <w:r>
        <w:tab/>
        <w:t>2621</w:t>
      </w:r>
    </w:p>
    <w:p w14:paraId="09F03DA6" w14:textId="77777777" w:rsidR="001613A3" w:rsidRDefault="001613A3">
      <w:pPr>
        <w:pStyle w:val="TOC4"/>
        <w:rPr>
          <w:rFonts w:asciiTheme="minorHAnsi" w:eastAsiaTheme="minorEastAsia" w:hAnsiTheme="minorHAnsi" w:cstheme="minorBidi"/>
          <w:sz w:val="22"/>
          <w:szCs w:val="22"/>
        </w:rPr>
      </w:pPr>
      <w:r w:rsidRPr="00FE2B14">
        <w:rPr>
          <w:lang w:val="fi-FI"/>
        </w:rPr>
        <w:t>A.9.2.14.1</w:t>
      </w:r>
      <w:r>
        <w:rPr>
          <w:rFonts w:asciiTheme="minorHAnsi" w:eastAsiaTheme="minorEastAsia" w:hAnsiTheme="minorHAnsi" w:cstheme="minorBidi"/>
          <w:sz w:val="22"/>
          <w:szCs w:val="22"/>
        </w:rPr>
        <w:tab/>
      </w:r>
      <w:r w:rsidRPr="00FE2B14">
        <w:rPr>
          <w:lang w:val="fi-FI"/>
        </w:rPr>
        <w:t>Void</w:t>
      </w:r>
      <w:r>
        <w:tab/>
        <w:t>2621</w:t>
      </w:r>
    </w:p>
    <w:p w14:paraId="6079C77E" w14:textId="77777777" w:rsidR="001613A3" w:rsidRDefault="001613A3">
      <w:pPr>
        <w:pStyle w:val="TOC4"/>
        <w:rPr>
          <w:rFonts w:asciiTheme="minorHAnsi" w:eastAsiaTheme="minorEastAsia" w:hAnsiTheme="minorHAnsi" w:cstheme="minorBidi"/>
          <w:sz w:val="22"/>
          <w:szCs w:val="22"/>
        </w:rPr>
      </w:pPr>
      <w:r w:rsidRPr="00FE2B14">
        <w:rPr>
          <w:lang w:val="fi-FI"/>
        </w:rPr>
        <w:t>A.9.2.14.2</w:t>
      </w:r>
      <w:r>
        <w:rPr>
          <w:rFonts w:asciiTheme="minorHAnsi" w:eastAsiaTheme="minorEastAsia" w:hAnsiTheme="minorHAnsi" w:cstheme="minorBidi"/>
          <w:sz w:val="22"/>
          <w:szCs w:val="22"/>
        </w:rPr>
        <w:tab/>
      </w:r>
      <w:r w:rsidRPr="00FE2B14">
        <w:rPr>
          <w:lang w:val="fi-FI"/>
        </w:rPr>
        <w:t>Void</w:t>
      </w:r>
      <w:r>
        <w:tab/>
        <w:t>2621</w:t>
      </w:r>
    </w:p>
    <w:p w14:paraId="3AE723D6" w14:textId="77777777" w:rsidR="001613A3" w:rsidRDefault="001613A3">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2621</w:t>
      </w:r>
    </w:p>
    <w:p w14:paraId="50569445" w14:textId="77777777" w:rsidR="001613A3" w:rsidRDefault="001613A3">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2621</w:t>
      </w:r>
    </w:p>
    <w:p w14:paraId="2482F881" w14:textId="77777777" w:rsidR="001613A3" w:rsidRDefault="001613A3">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2621</w:t>
      </w:r>
    </w:p>
    <w:p w14:paraId="4F8433BF" w14:textId="77777777" w:rsidR="001613A3" w:rsidRDefault="001613A3">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2621</w:t>
      </w:r>
    </w:p>
    <w:p w14:paraId="1DC1F9C9" w14:textId="77777777" w:rsidR="001613A3" w:rsidRDefault="001613A3">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2625</w:t>
      </w:r>
    </w:p>
    <w:p w14:paraId="35984DDD" w14:textId="77777777" w:rsidR="001613A3" w:rsidRDefault="001613A3">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2625</w:t>
      </w:r>
    </w:p>
    <w:p w14:paraId="2EEFF9D1" w14:textId="77777777" w:rsidR="001613A3" w:rsidRDefault="001613A3">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2625</w:t>
      </w:r>
    </w:p>
    <w:p w14:paraId="474F9B4B" w14:textId="77777777" w:rsidR="001613A3" w:rsidRDefault="001613A3">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2625</w:t>
      </w:r>
    </w:p>
    <w:p w14:paraId="54057A51" w14:textId="77777777" w:rsidR="001613A3" w:rsidRDefault="001613A3">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2630</w:t>
      </w:r>
    </w:p>
    <w:p w14:paraId="713248BE" w14:textId="77777777" w:rsidR="001613A3" w:rsidRDefault="001613A3">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2630</w:t>
      </w:r>
    </w:p>
    <w:p w14:paraId="311DA0A1" w14:textId="77777777" w:rsidR="001613A3" w:rsidRDefault="001613A3">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2630</w:t>
      </w:r>
    </w:p>
    <w:p w14:paraId="58A800DA" w14:textId="77777777" w:rsidR="001613A3" w:rsidRDefault="001613A3">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2630</w:t>
      </w:r>
    </w:p>
    <w:p w14:paraId="40358629" w14:textId="77777777" w:rsidR="001613A3" w:rsidRDefault="001613A3">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2632</w:t>
      </w:r>
    </w:p>
    <w:p w14:paraId="60689A00" w14:textId="77777777" w:rsidR="001613A3" w:rsidRDefault="001613A3">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2632</w:t>
      </w:r>
    </w:p>
    <w:p w14:paraId="27E8DA4D" w14:textId="77777777" w:rsidR="001613A3" w:rsidRDefault="001613A3">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2632</w:t>
      </w:r>
    </w:p>
    <w:p w14:paraId="2B0B8FD2" w14:textId="77777777" w:rsidR="001613A3" w:rsidRDefault="001613A3">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2632</w:t>
      </w:r>
    </w:p>
    <w:p w14:paraId="75992894" w14:textId="77777777" w:rsidR="001613A3" w:rsidRDefault="001613A3">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2635</w:t>
      </w:r>
    </w:p>
    <w:p w14:paraId="0FB6A5F0" w14:textId="77777777" w:rsidR="001613A3" w:rsidRDefault="001613A3">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2635</w:t>
      </w:r>
    </w:p>
    <w:p w14:paraId="6D089884" w14:textId="77777777" w:rsidR="001613A3" w:rsidRDefault="001613A3">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2635</w:t>
      </w:r>
    </w:p>
    <w:p w14:paraId="7DCFDFDC" w14:textId="77777777" w:rsidR="001613A3" w:rsidRDefault="001613A3">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2635</w:t>
      </w:r>
    </w:p>
    <w:p w14:paraId="2ACBE7F2" w14:textId="77777777" w:rsidR="001613A3" w:rsidRDefault="001613A3">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2637</w:t>
      </w:r>
    </w:p>
    <w:p w14:paraId="6B8DED7A" w14:textId="77777777" w:rsidR="001613A3" w:rsidRDefault="001613A3">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2637</w:t>
      </w:r>
    </w:p>
    <w:p w14:paraId="3EDC54DC" w14:textId="77777777" w:rsidR="001613A3" w:rsidRDefault="001613A3">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2637</w:t>
      </w:r>
    </w:p>
    <w:p w14:paraId="25B0595C" w14:textId="77777777" w:rsidR="001613A3" w:rsidRDefault="001613A3">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2637</w:t>
      </w:r>
    </w:p>
    <w:p w14:paraId="7960E54D" w14:textId="77777777" w:rsidR="001613A3" w:rsidRDefault="001613A3">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2640</w:t>
      </w:r>
    </w:p>
    <w:p w14:paraId="1549B4BC" w14:textId="77777777" w:rsidR="001613A3" w:rsidRDefault="001613A3">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2640</w:t>
      </w:r>
    </w:p>
    <w:p w14:paraId="47A74A37" w14:textId="77777777" w:rsidR="001613A3" w:rsidRDefault="001613A3">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2640</w:t>
      </w:r>
    </w:p>
    <w:p w14:paraId="77D7097A" w14:textId="77777777" w:rsidR="001613A3" w:rsidRDefault="001613A3">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2640</w:t>
      </w:r>
    </w:p>
    <w:p w14:paraId="0F9383EF" w14:textId="77777777" w:rsidR="001613A3" w:rsidRDefault="001613A3">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2643</w:t>
      </w:r>
    </w:p>
    <w:p w14:paraId="29392FFB" w14:textId="77777777" w:rsidR="001613A3" w:rsidRDefault="001613A3">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2643</w:t>
      </w:r>
    </w:p>
    <w:p w14:paraId="11F286F4" w14:textId="77777777" w:rsidR="001613A3" w:rsidRDefault="001613A3">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2644</w:t>
      </w:r>
    </w:p>
    <w:p w14:paraId="202FFF28" w14:textId="77777777" w:rsidR="001613A3" w:rsidRDefault="001613A3">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2644</w:t>
      </w:r>
    </w:p>
    <w:p w14:paraId="6C5C6411" w14:textId="77777777" w:rsidR="001613A3" w:rsidRDefault="001613A3">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2644</w:t>
      </w:r>
    </w:p>
    <w:p w14:paraId="2F77C568" w14:textId="77777777" w:rsidR="001613A3" w:rsidRDefault="001613A3">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2644</w:t>
      </w:r>
    </w:p>
    <w:p w14:paraId="20DCE98B" w14:textId="77777777" w:rsidR="001613A3" w:rsidRDefault="001613A3">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2644</w:t>
      </w:r>
    </w:p>
    <w:p w14:paraId="55F84D44" w14:textId="77777777" w:rsidR="001613A3" w:rsidRDefault="001613A3">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2644</w:t>
      </w:r>
    </w:p>
    <w:p w14:paraId="31B90664" w14:textId="77777777" w:rsidR="001613A3" w:rsidRDefault="001613A3">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2647</w:t>
      </w:r>
    </w:p>
    <w:p w14:paraId="2236F841" w14:textId="77777777" w:rsidR="001613A3" w:rsidRDefault="001613A3">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2647</w:t>
      </w:r>
    </w:p>
    <w:p w14:paraId="31DEABDB" w14:textId="77777777" w:rsidR="001613A3" w:rsidRDefault="001613A3">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2647</w:t>
      </w:r>
    </w:p>
    <w:p w14:paraId="4673CD05" w14:textId="77777777" w:rsidR="001613A3" w:rsidRDefault="001613A3">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2647</w:t>
      </w:r>
    </w:p>
    <w:p w14:paraId="638D1833" w14:textId="77777777" w:rsidR="001613A3" w:rsidRDefault="001613A3">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2648</w:t>
      </w:r>
    </w:p>
    <w:p w14:paraId="36E63F22" w14:textId="77777777" w:rsidR="001613A3" w:rsidRDefault="001613A3">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2648</w:t>
      </w:r>
    </w:p>
    <w:p w14:paraId="3A10D6B1" w14:textId="77777777" w:rsidR="001613A3" w:rsidRDefault="001613A3">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2648</w:t>
      </w:r>
    </w:p>
    <w:p w14:paraId="330907E3" w14:textId="77777777" w:rsidR="001613A3" w:rsidRDefault="001613A3">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2648</w:t>
      </w:r>
    </w:p>
    <w:p w14:paraId="7C806328" w14:textId="77777777" w:rsidR="001613A3" w:rsidRDefault="001613A3">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2653</w:t>
      </w:r>
    </w:p>
    <w:p w14:paraId="6468F19C" w14:textId="77777777" w:rsidR="001613A3" w:rsidRDefault="001613A3">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2653</w:t>
      </w:r>
    </w:p>
    <w:p w14:paraId="2909E615" w14:textId="77777777" w:rsidR="001613A3" w:rsidRDefault="001613A3">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2653</w:t>
      </w:r>
    </w:p>
    <w:p w14:paraId="7BCC897E" w14:textId="77777777" w:rsidR="001613A3" w:rsidRDefault="001613A3">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2653</w:t>
      </w:r>
    </w:p>
    <w:p w14:paraId="70C3AD1E" w14:textId="77777777" w:rsidR="001613A3" w:rsidRDefault="001613A3">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2657</w:t>
      </w:r>
    </w:p>
    <w:p w14:paraId="1DD54BF7" w14:textId="77777777" w:rsidR="001613A3" w:rsidRDefault="001613A3">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2657</w:t>
      </w:r>
    </w:p>
    <w:p w14:paraId="1AD00425" w14:textId="77777777" w:rsidR="001613A3" w:rsidRDefault="001613A3">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2657</w:t>
      </w:r>
    </w:p>
    <w:p w14:paraId="393BC8DF" w14:textId="77777777" w:rsidR="001613A3" w:rsidRDefault="001613A3">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2657</w:t>
      </w:r>
    </w:p>
    <w:p w14:paraId="4595ED27" w14:textId="77777777" w:rsidR="001613A3" w:rsidRDefault="001613A3">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2658</w:t>
      </w:r>
    </w:p>
    <w:p w14:paraId="23B7B85A" w14:textId="77777777" w:rsidR="001613A3" w:rsidRDefault="001613A3">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2658</w:t>
      </w:r>
    </w:p>
    <w:p w14:paraId="5A281D99" w14:textId="77777777" w:rsidR="001613A3" w:rsidRDefault="001613A3">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2658</w:t>
      </w:r>
    </w:p>
    <w:p w14:paraId="50046CAB" w14:textId="77777777" w:rsidR="001613A3" w:rsidRDefault="001613A3">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2658</w:t>
      </w:r>
    </w:p>
    <w:p w14:paraId="54C9C026" w14:textId="77777777" w:rsidR="001613A3" w:rsidRDefault="001613A3">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2661</w:t>
      </w:r>
    </w:p>
    <w:p w14:paraId="5ADD5E73" w14:textId="77777777" w:rsidR="001613A3" w:rsidRDefault="001613A3">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2661</w:t>
      </w:r>
    </w:p>
    <w:p w14:paraId="797D4A26" w14:textId="77777777" w:rsidR="001613A3" w:rsidRDefault="001613A3">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2661</w:t>
      </w:r>
    </w:p>
    <w:p w14:paraId="569294FB" w14:textId="77777777" w:rsidR="001613A3" w:rsidRDefault="001613A3">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2661</w:t>
      </w:r>
    </w:p>
    <w:p w14:paraId="506A40B7" w14:textId="77777777" w:rsidR="001613A3" w:rsidRDefault="001613A3">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2664</w:t>
      </w:r>
    </w:p>
    <w:p w14:paraId="17419D07" w14:textId="77777777" w:rsidR="001613A3" w:rsidRDefault="001613A3">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2664</w:t>
      </w:r>
    </w:p>
    <w:p w14:paraId="4B31C246" w14:textId="77777777" w:rsidR="001613A3" w:rsidRDefault="001613A3">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2664</w:t>
      </w:r>
    </w:p>
    <w:p w14:paraId="4EF6E221" w14:textId="77777777" w:rsidR="001613A3" w:rsidRDefault="001613A3">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2664</w:t>
      </w:r>
    </w:p>
    <w:p w14:paraId="704DD8A3" w14:textId="77777777" w:rsidR="001613A3" w:rsidRDefault="001613A3">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2667</w:t>
      </w:r>
    </w:p>
    <w:p w14:paraId="757CDE72" w14:textId="77777777" w:rsidR="001613A3" w:rsidRDefault="001613A3">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2667</w:t>
      </w:r>
    </w:p>
    <w:p w14:paraId="526EB7B8" w14:textId="77777777" w:rsidR="001613A3" w:rsidRDefault="001613A3">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2667</w:t>
      </w:r>
    </w:p>
    <w:p w14:paraId="7C8AF4DE" w14:textId="77777777" w:rsidR="001613A3" w:rsidRDefault="001613A3">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2667</w:t>
      </w:r>
    </w:p>
    <w:p w14:paraId="79E0DF7B" w14:textId="77777777" w:rsidR="001613A3" w:rsidRDefault="001613A3">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2670</w:t>
      </w:r>
    </w:p>
    <w:p w14:paraId="42EA752F" w14:textId="77777777" w:rsidR="001613A3" w:rsidRDefault="001613A3">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2670</w:t>
      </w:r>
    </w:p>
    <w:p w14:paraId="379E5D86" w14:textId="77777777" w:rsidR="001613A3" w:rsidRDefault="001613A3">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2670</w:t>
      </w:r>
    </w:p>
    <w:p w14:paraId="5176A22A" w14:textId="77777777" w:rsidR="001613A3" w:rsidRDefault="001613A3">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2670</w:t>
      </w:r>
    </w:p>
    <w:p w14:paraId="4F37FFD8" w14:textId="77777777" w:rsidR="001613A3" w:rsidRDefault="001613A3">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2673</w:t>
      </w:r>
    </w:p>
    <w:p w14:paraId="325EF276" w14:textId="77777777" w:rsidR="001613A3" w:rsidRDefault="001613A3">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2673</w:t>
      </w:r>
    </w:p>
    <w:p w14:paraId="7F886F68" w14:textId="77777777" w:rsidR="001613A3" w:rsidRDefault="001613A3">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2673</w:t>
      </w:r>
    </w:p>
    <w:p w14:paraId="3026E11E" w14:textId="77777777" w:rsidR="001613A3" w:rsidRDefault="001613A3">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2673</w:t>
      </w:r>
    </w:p>
    <w:p w14:paraId="5E970AF2" w14:textId="77777777" w:rsidR="001613A3" w:rsidRDefault="001613A3">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2677</w:t>
      </w:r>
    </w:p>
    <w:p w14:paraId="638BD7F4" w14:textId="77777777" w:rsidR="001613A3" w:rsidRDefault="001613A3">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2677</w:t>
      </w:r>
    </w:p>
    <w:p w14:paraId="06E89704" w14:textId="77777777" w:rsidR="001613A3" w:rsidRDefault="001613A3">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2677</w:t>
      </w:r>
    </w:p>
    <w:p w14:paraId="23F63318" w14:textId="77777777" w:rsidR="001613A3" w:rsidRDefault="001613A3">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2677</w:t>
      </w:r>
    </w:p>
    <w:p w14:paraId="3712F3DD" w14:textId="77777777" w:rsidR="001613A3" w:rsidRDefault="001613A3">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2680</w:t>
      </w:r>
    </w:p>
    <w:p w14:paraId="6D223E73" w14:textId="77777777" w:rsidR="001613A3" w:rsidRDefault="001613A3">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2680</w:t>
      </w:r>
    </w:p>
    <w:p w14:paraId="55C2A176" w14:textId="77777777" w:rsidR="001613A3" w:rsidRDefault="001613A3">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2680</w:t>
      </w:r>
    </w:p>
    <w:p w14:paraId="26B9040F" w14:textId="77777777" w:rsidR="001613A3" w:rsidRDefault="001613A3">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2680</w:t>
      </w:r>
    </w:p>
    <w:p w14:paraId="22DD8546" w14:textId="77777777" w:rsidR="001613A3" w:rsidRDefault="001613A3">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2683</w:t>
      </w:r>
    </w:p>
    <w:p w14:paraId="274E8F65" w14:textId="77777777" w:rsidR="001613A3" w:rsidRDefault="001613A3">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2683</w:t>
      </w:r>
    </w:p>
    <w:p w14:paraId="0BDFDBAE" w14:textId="77777777" w:rsidR="001613A3" w:rsidRDefault="001613A3">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2683</w:t>
      </w:r>
    </w:p>
    <w:p w14:paraId="25FB485A" w14:textId="77777777" w:rsidR="001613A3" w:rsidRDefault="001613A3">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2683</w:t>
      </w:r>
    </w:p>
    <w:p w14:paraId="341369A1" w14:textId="77777777" w:rsidR="001613A3" w:rsidRDefault="001613A3">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2684</w:t>
      </w:r>
    </w:p>
    <w:p w14:paraId="67C82385" w14:textId="77777777" w:rsidR="001613A3" w:rsidRDefault="001613A3">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2685</w:t>
      </w:r>
    </w:p>
    <w:p w14:paraId="0407A3F3" w14:textId="77777777" w:rsidR="001613A3" w:rsidRDefault="001613A3">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2685</w:t>
      </w:r>
    </w:p>
    <w:p w14:paraId="342953B5" w14:textId="77777777" w:rsidR="001613A3" w:rsidRDefault="001613A3">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2685</w:t>
      </w:r>
    </w:p>
    <w:p w14:paraId="307D0399" w14:textId="77777777" w:rsidR="001613A3" w:rsidRDefault="001613A3">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2686</w:t>
      </w:r>
    </w:p>
    <w:p w14:paraId="46FFCAF1" w14:textId="77777777" w:rsidR="001613A3" w:rsidRDefault="001613A3">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2687</w:t>
      </w:r>
    </w:p>
    <w:p w14:paraId="5E194888" w14:textId="77777777" w:rsidR="001613A3" w:rsidRDefault="001613A3">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2687</w:t>
      </w:r>
    </w:p>
    <w:p w14:paraId="0B00601A" w14:textId="77777777" w:rsidR="001613A3" w:rsidRDefault="001613A3">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2687</w:t>
      </w:r>
    </w:p>
    <w:p w14:paraId="28737EFE" w14:textId="77777777" w:rsidR="001613A3" w:rsidRDefault="001613A3">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2691</w:t>
      </w:r>
    </w:p>
    <w:p w14:paraId="71DB9CEE" w14:textId="77777777" w:rsidR="001613A3" w:rsidRDefault="001613A3">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2691</w:t>
      </w:r>
    </w:p>
    <w:p w14:paraId="11203B51" w14:textId="77777777" w:rsidR="001613A3" w:rsidRDefault="001613A3">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2691</w:t>
      </w:r>
    </w:p>
    <w:p w14:paraId="1C9058C9" w14:textId="77777777" w:rsidR="001613A3" w:rsidRDefault="001613A3">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2691</w:t>
      </w:r>
    </w:p>
    <w:p w14:paraId="68AADFFF" w14:textId="77777777" w:rsidR="001613A3" w:rsidRDefault="001613A3">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2695</w:t>
      </w:r>
    </w:p>
    <w:p w14:paraId="7E6036B0" w14:textId="77777777" w:rsidR="001613A3" w:rsidRDefault="001613A3">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2695</w:t>
      </w:r>
    </w:p>
    <w:p w14:paraId="4C1F0435" w14:textId="77777777" w:rsidR="001613A3" w:rsidRDefault="001613A3">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2695</w:t>
      </w:r>
    </w:p>
    <w:p w14:paraId="5CF15246" w14:textId="77777777" w:rsidR="001613A3" w:rsidRDefault="001613A3">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2695</w:t>
      </w:r>
    </w:p>
    <w:p w14:paraId="30EE2C49" w14:textId="77777777" w:rsidR="001613A3" w:rsidRDefault="001613A3">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2698</w:t>
      </w:r>
    </w:p>
    <w:p w14:paraId="3C25B2BA" w14:textId="77777777" w:rsidR="001613A3" w:rsidRDefault="001613A3">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2699</w:t>
      </w:r>
    </w:p>
    <w:p w14:paraId="0D466AFB" w14:textId="77777777" w:rsidR="001613A3" w:rsidRDefault="001613A3">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2699</w:t>
      </w:r>
    </w:p>
    <w:p w14:paraId="6182D7C1" w14:textId="77777777" w:rsidR="001613A3" w:rsidRDefault="001613A3">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2699</w:t>
      </w:r>
    </w:p>
    <w:p w14:paraId="739BE645" w14:textId="77777777" w:rsidR="001613A3" w:rsidRDefault="001613A3">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2702</w:t>
      </w:r>
    </w:p>
    <w:p w14:paraId="3EDDD921" w14:textId="77777777" w:rsidR="001613A3" w:rsidRDefault="001613A3">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2702</w:t>
      </w:r>
    </w:p>
    <w:p w14:paraId="5FDFAEC3" w14:textId="77777777" w:rsidR="001613A3" w:rsidRDefault="001613A3">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2702</w:t>
      </w:r>
    </w:p>
    <w:p w14:paraId="23405EA3" w14:textId="77777777" w:rsidR="001613A3" w:rsidRDefault="001613A3">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2702</w:t>
      </w:r>
    </w:p>
    <w:p w14:paraId="777B46FD" w14:textId="77777777" w:rsidR="001613A3" w:rsidRDefault="001613A3">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2705</w:t>
      </w:r>
    </w:p>
    <w:p w14:paraId="4F5F4574" w14:textId="77777777" w:rsidR="001613A3" w:rsidRDefault="001613A3">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2705</w:t>
      </w:r>
    </w:p>
    <w:p w14:paraId="14F86290" w14:textId="77777777" w:rsidR="001613A3" w:rsidRDefault="001613A3">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2705</w:t>
      </w:r>
    </w:p>
    <w:p w14:paraId="17E9E59D" w14:textId="77777777" w:rsidR="001613A3" w:rsidRDefault="001613A3">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2705</w:t>
      </w:r>
    </w:p>
    <w:p w14:paraId="031A6D77" w14:textId="77777777" w:rsidR="001613A3" w:rsidRDefault="001613A3">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2708</w:t>
      </w:r>
    </w:p>
    <w:p w14:paraId="27E60EE7" w14:textId="77777777" w:rsidR="001613A3" w:rsidRDefault="001613A3">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2708</w:t>
      </w:r>
    </w:p>
    <w:p w14:paraId="3FD66EE4" w14:textId="77777777" w:rsidR="001613A3" w:rsidRDefault="001613A3">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2708</w:t>
      </w:r>
    </w:p>
    <w:p w14:paraId="2068E970" w14:textId="77777777" w:rsidR="001613A3" w:rsidRDefault="001613A3">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2708</w:t>
      </w:r>
    </w:p>
    <w:p w14:paraId="73D02189" w14:textId="77777777" w:rsidR="001613A3" w:rsidRDefault="001613A3">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2710</w:t>
      </w:r>
    </w:p>
    <w:p w14:paraId="12A37949" w14:textId="77777777" w:rsidR="001613A3" w:rsidRDefault="001613A3">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2710</w:t>
      </w:r>
    </w:p>
    <w:p w14:paraId="2470AA61" w14:textId="77777777" w:rsidR="001613A3" w:rsidRDefault="001613A3">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2710</w:t>
      </w:r>
    </w:p>
    <w:p w14:paraId="1145224F" w14:textId="77777777" w:rsidR="001613A3" w:rsidRDefault="001613A3">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2710</w:t>
      </w:r>
    </w:p>
    <w:p w14:paraId="2441E6B9" w14:textId="77777777" w:rsidR="001613A3" w:rsidRDefault="001613A3">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2714</w:t>
      </w:r>
    </w:p>
    <w:p w14:paraId="0F3D1FA0" w14:textId="77777777" w:rsidR="001613A3" w:rsidRDefault="001613A3">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2715</w:t>
      </w:r>
    </w:p>
    <w:p w14:paraId="36F2FD7D" w14:textId="77777777" w:rsidR="001613A3" w:rsidRDefault="001613A3">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2715</w:t>
      </w:r>
    </w:p>
    <w:p w14:paraId="22F37F60" w14:textId="77777777" w:rsidR="001613A3" w:rsidRDefault="001613A3">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p>
    <w:p w14:paraId="726A4CFB" w14:textId="77777777" w:rsidR="001613A3" w:rsidRDefault="001613A3">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2719</w:t>
      </w:r>
    </w:p>
    <w:p w14:paraId="7318217B" w14:textId="77777777" w:rsidR="001613A3" w:rsidRDefault="001613A3">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2720</w:t>
      </w:r>
    </w:p>
    <w:p w14:paraId="7FC965E3" w14:textId="77777777" w:rsidR="001613A3" w:rsidRDefault="001613A3">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2720</w:t>
      </w:r>
    </w:p>
    <w:p w14:paraId="6C56BF8E" w14:textId="77777777" w:rsidR="001613A3" w:rsidRDefault="001613A3">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2720</w:t>
      </w:r>
    </w:p>
    <w:p w14:paraId="56FFA1CC" w14:textId="77777777" w:rsidR="001613A3" w:rsidRDefault="001613A3">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2724</w:t>
      </w:r>
    </w:p>
    <w:p w14:paraId="27EEE8A7" w14:textId="77777777" w:rsidR="001613A3" w:rsidRDefault="001613A3">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2724</w:t>
      </w:r>
    </w:p>
    <w:p w14:paraId="13600478" w14:textId="77777777" w:rsidR="001613A3" w:rsidRDefault="001613A3">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2724</w:t>
      </w:r>
    </w:p>
    <w:p w14:paraId="6598331A" w14:textId="77777777" w:rsidR="001613A3" w:rsidRDefault="001613A3">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2725</w:t>
      </w:r>
    </w:p>
    <w:p w14:paraId="1AED5F8A" w14:textId="77777777" w:rsidR="001613A3" w:rsidRDefault="001613A3">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2729</w:t>
      </w:r>
    </w:p>
    <w:p w14:paraId="1F76E49C" w14:textId="77777777" w:rsidR="001613A3" w:rsidRDefault="001613A3">
      <w:pPr>
        <w:pStyle w:val="TOC3"/>
        <w:rPr>
          <w:rFonts w:asciiTheme="minorHAnsi" w:eastAsiaTheme="minorEastAsia" w:hAnsiTheme="minorHAnsi" w:cstheme="minorBidi"/>
          <w:sz w:val="22"/>
          <w:szCs w:val="22"/>
        </w:rPr>
      </w:pPr>
      <w:r>
        <w:rPr>
          <w:lang w:eastAsia="zh-CN"/>
        </w:rPr>
        <w:t>A.9.2.49</w:t>
      </w:r>
      <w:r>
        <w:rPr>
          <w:rFonts w:asciiTheme="minorHAnsi" w:eastAsiaTheme="minorEastAsia" w:hAnsiTheme="minorHAnsi" w:cstheme="minorBidi"/>
          <w:sz w:val="22"/>
          <w:szCs w:val="22"/>
        </w:rPr>
        <w:tab/>
      </w:r>
      <w:r>
        <w:t>5 DL FDD RSRQ for E-UTRAN in Carrier Aggregation</w:t>
      </w:r>
      <w:r>
        <w:tab/>
        <w:t>2730</w:t>
      </w:r>
    </w:p>
    <w:p w14:paraId="2F2D0658" w14:textId="77777777" w:rsidR="001613A3" w:rsidRDefault="001613A3">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2730</w:t>
      </w:r>
    </w:p>
    <w:p w14:paraId="6D59375B" w14:textId="77777777" w:rsidR="001613A3" w:rsidRDefault="001613A3">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2730</w:t>
      </w:r>
    </w:p>
    <w:p w14:paraId="12AD92A6" w14:textId="77777777" w:rsidR="001613A3" w:rsidRDefault="001613A3">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2736</w:t>
      </w:r>
    </w:p>
    <w:p w14:paraId="27DFB60F" w14:textId="77777777" w:rsidR="001613A3" w:rsidRDefault="001613A3">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2737</w:t>
      </w:r>
    </w:p>
    <w:p w14:paraId="4C58296D" w14:textId="77777777" w:rsidR="001613A3" w:rsidRDefault="001613A3">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2737</w:t>
      </w:r>
    </w:p>
    <w:p w14:paraId="6D3A1B7A" w14:textId="77777777" w:rsidR="001613A3" w:rsidRDefault="001613A3">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2737</w:t>
      </w:r>
    </w:p>
    <w:p w14:paraId="693D1233" w14:textId="77777777" w:rsidR="001613A3" w:rsidRDefault="001613A3">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2743</w:t>
      </w:r>
    </w:p>
    <w:p w14:paraId="66F02A88" w14:textId="77777777" w:rsidR="001613A3" w:rsidRDefault="001613A3">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2743</w:t>
      </w:r>
    </w:p>
    <w:p w14:paraId="269C94D9" w14:textId="77777777" w:rsidR="001613A3" w:rsidRDefault="001613A3">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2743</w:t>
      </w:r>
    </w:p>
    <w:p w14:paraId="600722D2" w14:textId="77777777" w:rsidR="001613A3" w:rsidRDefault="001613A3">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2744</w:t>
      </w:r>
    </w:p>
    <w:p w14:paraId="0CCFB1E7" w14:textId="77777777" w:rsidR="001613A3" w:rsidRDefault="001613A3">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2748</w:t>
      </w:r>
    </w:p>
    <w:p w14:paraId="16E895B4" w14:textId="77777777" w:rsidR="001613A3" w:rsidRDefault="001613A3">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2748</w:t>
      </w:r>
    </w:p>
    <w:p w14:paraId="73C3E95D" w14:textId="77777777" w:rsidR="001613A3" w:rsidRDefault="001613A3">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2748</w:t>
      </w:r>
    </w:p>
    <w:p w14:paraId="3DDC7FDC" w14:textId="77777777" w:rsidR="001613A3" w:rsidRDefault="001613A3">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2748</w:t>
      </w:r>
    </w:p>
    <w:p w14:paraId="4F21E420" w14:textId="77777777" w:rsidR="001613A3" w:rsidRDefault="001613A3">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2751</w:t>
      </w:r>
    </w:p>
    <w:p w14:paraId="62398B38" w14:textId="77777777" w:rsidR="001613A3" w:rsidRDefault="001613A3">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2752</w:t>
      </w:r>
    </w:p>
    <w:p w14:paraId="549EDD40" w14:textId="77777777" w:rsidR="001613A3" w:rsidRDefault="001613A3">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2752</w:t>
      </w:r>
    </w:p>
    <w:p w14:paraId="6D9ACE64" w14:textId="77777777" w:rsidR="001613A3" w:rsidRDefault="001613A3">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2752</w:t>
      </w:r>
    </w:p>
    <w:p w14:paraId="66ECD2FA" w14:textId="77777777" w:rsidR="001613A3" w:rsidRDefault="001613A3">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2758</w:t>
      </w:r>
    </w:p>
    <w:p w14:paraId="2666BC61" w14:textId="77777777" w:rsidR="001613A3" w:rsidRDefault="001613A3">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2759</w:t>
      </w:r>
    </w:p>
    <w:p w14:paraId="4E559CDF" w14:textId="77777777" w:rsidR="001613A3" w:rsidRDefault="001613A3">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2759</w:t>
      </w:r>
    </w:p>
    <w:p w14:paraId="456FE35D" w14:textId="77777777" w:rsidR="001613A3" w:rsidRDefault="001613A3">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2759</w:t>
      </w:r>
    </w:p>
    <w:p w14:paraId="70724425" w14:textId="77777777" w:rsidR="001613A3" w:rsidRDefault="001613A3">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2765</w:t>
      </w:r>
    </w:p>
    <w:p w14:paraId="6AAD25B7" w14:textId="77777777" w:rsidR="001613A3" w:rsidRDefault="001613A3">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2765</w:t>
      </w:r>
    </w:p>
    <w:p w14:paraId="0F8CDB70" w14:textId="77777777" w:rsidR="001613A3" w:rsidRDefault="001613A3">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2765</w:t>
      </w:r>
    </w:p>
    <w:p w14:paraId="29CB1821" w14:textId="77777777" w:rsidR="001613A3" w:rsidRDefault="001613A3">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2766</w:t>
      </w:r>
    </w:p>
    <w:p w14:paraId="6F69658E" w14:textId="77777777" w:rsidR="001613A3" w:rsidRDefault="001613A3">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2771</w:t>
      </w:r>
    </w:p>
    <w:p w14:paraId="3969E1F0" w14:textId="77777777" w:rsidR="001613A3" w:rsidRDefault="001613A3">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2771</w:t>
      </w:r>
    </w:p>
    <w:p w14:paraId="2E0D76A6" w14:textId="77777777" w:rsidR="001613A3" w:rsidRDefault="001613A3">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2771</w:t>
      </w:r>
    </w:p>
    <w:p w14:paraId="558D9C90" w14:textId="77777777" w:rsidR="001613A3" w:rsidRDefault="001613A3">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2771</w:t>
      </w:r>
    </w:p>
    <w:p w14:paraId="34BC2D7C" w14:textId="77777777" w:rsidR="001613A3" w:rsidRDefault="001613A3">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2776</w:t>
      </w:r>
    </w:p>
    <w:p w14:paraId="3229BA7A" w14:textId="77777777" w:rsidR="001613A3" w:rsidRDefault="001613A3">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2776</w:t>
      </w:r>
    </w:p>
    <w:p w14:paraId="05E3984A" w14:textId="77777777" w:rsidR="001613A3" w:rsidRDefault="001613A3">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2776</w:t>
      </w:r>
    </w:p>
    <w:p w14:paraId="07560AAE" w14:textId="77777777" w:rsidR="001613A3" w:rsidRDefault="001613A3">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2777</w:t>
      </w:r>
    </w:p>
    <w:p w14:paraId="0AE466BE" w14:textId="77777777" w:rsidR="001613A3" w:rsidRDefault="001613A3">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2781</w:t>
      </w:r>
    </w:p>
    <w:p w14:paraId="77463CF8" w14:textId="77777777" w:rsidR="001613A3" w:rsidRDefault="001613A3">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2782</w:t>
      </w:r>
    </w:p>
    <w:p w14:paraId="5C9DEDE7" w14:textId="77777777" w:rsidR="001613A3" w:rsidRDefault="001613A3">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2782</w:t>
      </w:r>
    </w:p>
    <w:p w14:paraId="31BCA1D8" w14:textId="77777777" w:rsidR="001613A3" w:rsidRDefault="001613A3">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2782</w:t>
      </w:r>
    </w:p>
    <w:p w14:paraId="2C9996AA" w14:textId="77777777" w:rsidR="001613A3" w:rsidRDefault="001613A3">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2786</w:t>
      </w:r>
    </w:p>
    <w:p w14:paraId="1B35BE45" w14:textId="77777777" w:rsidR="001613A3" w:rsidRDefault="001613A3">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2787</w:t>
      </w:r>
    </w:p>
    <w:p w14:paraId="77D10D9E" w14:textId="77777777" w:rsidR="001613A3" w:rsidRDefault="001613A3">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2787</w:t>
      </w:r>
    </w:p>
    <w:p w14:paraId="2A045B37" w14:textId="77777777" w:rsidR="001613A3" w:rsidRDefault="001613A3">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2787</w:t>
      </w:r>
    </w:p>
    <w:p w14:paraId="042C075B" w14:textId="77777777" w:rsidR="001613A3" w:rsidRDefault="001613A3">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2792</w:t>
      </w:r>
    </w:p>
    <w:p w14:paraId="2822CE48" w14:textId="77777777" w:rsidR="001613A3" w:rsidRDefault="001613A3">
      <w:pPr>
        <w:pStyle w:val="TOC2"/>
        <w:rPr>
          <w:rFonts w:asciiTheme="minorHAnsi" w:eastAsiaTheme="minorEastAsia" w:hAnsiTheme="minorHAnsi" w:cstheme="minorBidi"/>
          <w:sz w:val="22"/>
          <w:szCs w:val="22"/>
        </w:rPr>
      </w:pPr>
      <w:r w:rsidRPr="00FE2B14">
        <w:rPr>
          <w:rFonts w:eastAsia="SimSun"/>
          <w:lang w:val="sv-SE" w:eastAsia="zh-CN"/>
        </w:rPr>
        <w:t>A.9.3</w:t>
      </w:r>
      <w:r>
        <w:rPr>
          <w:rFonts w:asciiTheme="minorHAnsi" w:eastAsiaTheme="minorEastAsia" w:hAnsiTheme="minorHAnsi" w:cstheme="minorBidi"/>
          <w:sz w:val="22"/>
          <w:szCs w:val="22"/>
        </w:rPr>
        <w:tab/>
      </w:r>
      <w:r w:rsidRPr="00FE2B14">
        <w:rPr>
          <w:rFonts w:eastAsia="SimSun"/>
          <w:lang w:val="sv-SE" w:eastAsia="zh-CN"/>
        </w:rPr>
        <w:t>UTRAN FDD CPICH RSCP</w:t>
      </w:r>
      <w:r>
        <w:tab/>
        <w:t>2793</w:t>
      </w:r>
    </w:p>
    <w:p w14:paraId="5A5057AD" w14:textId="77777777" w:rsidR="001613A3" w:rsidRDefault="001613A3">
      <w:pPr>
        <w:pStyle w:val="TOC3"/>
        <w:rPr>
          <w:rFonts w:asciiTheme="minorHAnsi" w:eastAsiaTheme="minorEastAsia" w:hAnsiTheme="minorHAnsi" w:cstheme="minorBidi"/>
          <w:sz w:val="22"/>
          <w:szCs w:val="22"/>
        </w:rPr>
      </w:pPr>
      <w:r w:rsidRPr="00FE2B14">
        <w:rPr>
          <w:lang w:val="sv-SE"/>
        </w:rPr>
        <w:t>A.9.3.1</w:t>
      </w:r>
      <w:r>
        <w:rPr>
          <w:rFonts w:asciiTheme="minorHAnsi" w:eastAsiaTheme="minorEastAsia" w:hAnsiTheme="minorHAnsi" w:cstheme="minorBidi"/>
          <w:sz w:val="22"/>
          <w:szCs w:val="22"/>
        </w:rPr>
        <w:tab/>
      </w:r>
      <w:r w:rsidRPr="00FE2B14">
        <w:rPr>
          <w:bCs/>
          <w:lang w:val="sv-SE"/>
        </w:rPr>
        <w:t>E-UTRAN FDD</w:t>
      </w:r>
      <w:r>
        <w:tab/>
        <w:t>2793</w:t>
      </w:r>
    </w:p>
    <w:p w14:paraId="5740788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A.9.3.1.1</w:t>
      </w:r>
      <w:r>
        <w:rPr>
          <w:rFonts w:asciiTheme="minorHAnsi" w:eastAsiaTheme="minorEastAsia" w:hAnsiTheme="minorHAnsi" w:cstheme="minorBidi"/>
          <w:sz w:val="22"/>
          <w:szCs w:val="22"/>
        </w:rPr>
        <w:tab/>
      </w:r>
      <w:r w:rsidRPr="00FE2B14">
        <w:rPr>
          <w:rFonts w:cs="v4.2.0"/>
          <w:snapToGrid w:val="0"/>
        </w:rPr>
        <w:t>Test Purpose and Environment</w:t>
      </w:r>
      <w:r>
        <w:tab/>
        <w:t>2793</w:t>
      </w:r>
    </w:p>
    <w:p w14:paraId="5F5D272A" w14:textId="77777777" w:rsidR="001613A3" w:rsidRDefault="001613A3">
      <w:pPr>
        <w:pStyle w:val="TOC4"/>
        <w:rPr>
          <w:rFonts w:asciiTheme="minorHAnsi" w:eastAsiaTheme="minorEastAsia" w:hAnsiTheme="minorHAnsi" w:cstheme="minorBidi"/>
          <w:sz w:val="22"/>
          <w:szCs w:val="22"/>
        </w:rPr>
      </w:pPr>
      <w:r w:rsidRPr="00FE2B14">
        <w:rPr>
          <w:snapToGrid w:val="0"/>
        </w:rPr>
        <w:t>A.9.3.1.2</w:t>
      </w:r>
      <w:r>
        <w:rPr>
          <w:rFonts w:asciiTheme="minorHAnsi" w:eastAsiaTheme="minorEastAsia" w:hAnsiTheme="minorHAnsi" w:cstheme="minorBidi"/>
          <w:sz w:val="22"/>
          <w:szCs w:val="22"/>
        </w:rPr>
        <w:tab/>
      </w:r>
      <w:r w:rsidRPr="00FE2B14">
        <w:rPr>
          <w:snapToGrid w:val="0"/>
        </w:rPr>
        <w:t>Parameters</w:t>
      </w:r>
      <w:r>
        <w:tab/>
        <w:t>2793</w:t>
      </w:r>
    </w:p>
    <w:p w14:paraId="13B458B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A.9.3.1.3</w:t>
      </w:r>
      <w:r>
        <w:rPr>
          <w:rFonts w:asciiTheme="minorHAnsi" w:eastAsiaTheme="minorEastAsia" w:hAnsiTheme="minorHAnsi" w:cstheme="minorBidi"/>
          <w:sz w:val="22"/>
          <w:szCs w:val="22"/>
        </w:rPr>
        <w:tab/>
      </w:r>
      <w:r w:rsidRPr="00FE2B14">
        <w:rPr>
          <w:rFonts w:cs="v4.2.0"/>
          <w:snapToGrid w:val="0"/>
        </w:rPr>
        <w:t>Test Requirements</w:t>
      </w:r>
      <w:r>
        <w:tab/>
        <w:t>2795</w:t>
      </w:r>
    </w:p>
    <w:p w14:paraId="08BC31E3" w14:textId="77777777" w:rsidR="001613A3" w:rsidRDefault="001613A3">
      <w:pPr>
        <w:pStyle w:val="TOC4"/>
        <w:rPr>
          <w:rFonts w:asciiTheme="minorHAnsi" w:eastAsiaTheme="minorEastAsia" w:hAnsiTheme="minorHAnsi" w:cstheme="minorBidi"/>
          <w:sz w:val="22"/>
          <w:szCs w:val="22"/>
        </w:rPr>
      </w:pPr>
      <w:r>
        <w:t xml:space="preserve">A.9.3.2 </w:t>
      </w:r>
      <w:r w:rsidRPr="00FE2B14">
        <w:rPr>
          <w:bCs/>
        </w:rPr>
        <w:t>E-UTRAN TDD</w:t>
      </w:r>
      <w:r>
        <w:tab/>
        <w:t>2795</w:t>
      </w:r>
    </w:p>
    <w:p w14:paraId="36D276E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A.9.3.2.1</w:t>
      </w:r>
      <w:r>
        <w:rPr>
          <w:rFonts w:asciiTheme="minorHAnsi" w:eastAsiaTheme="minorEastAsia" w:hAnsiTheme="minorHAnsi" w:cstheme="minorBidi"/>
          <w:sz w:val="22"/>
          <w:szCs w:val="22"/>
        </w:rPr>
        <w:tab/>
      </w:r>
      <w:r w:rsidRPr="00FE2B14">
        <w:rPr>
          <w:rFonts w:cs="v4.2.0"/>
          <w:snapToGrid w:val="0"/>
        </w:rPr>
        <w:t>Test Purpose and Environment</w:t>
      </w:r>
      <w:r>
        <w:tab/>
        <w:t>2795</w:t>
      </w:r>
    </w:p>
    <w:p w14:paraId="43295B68" w14:textId="77777777" w:rsidR="001613A3" w:rsidRDefault="001613A3">
      <w:pPr>
        <w:pStyle w:val="TOC4"/>
        <w:rPr>
          <w:rFonts w:asciiTheme="minorHAnsi" w:eastAsiaTheme="minorEastAsia" w:hAnsiTheme="minorHAnsi" w:cstheme="minorBidi"/>
          <w:sz w:val="22"/>
          <w:szCs w:val="22"/>
        </w:rPr>
      </w:pPr>
      <w:r w:rsidRPr="00FE2B14">
        <w:rPr>
          <w:snapToGrid w:val="0"/>
        </w:rPr>
        <w:t>A.9.3.2.2</w:t>
      </w:r>
      <w:r>
        <w:rPr>
          <w:rFonts w:asciiTheme="minorHAnsi" w:eastAsiaTheme="minorEastAsia" w:hAnsiTheme="minorHAnsi" w:cstheme="minorBidi"/>
          <w:sz w:val="22"/>
          <w:szCs w:val="22"/>
        </w:rPr>
        <w:tab/>
      </w:r>
      <w:r w:rsidRPr="00FE2B14">
        <w:rPr>
          <w:snapToGrid w:val="0"/>
        </w:rPr>
        <w:t>Parameters</w:t>
      </w:r>
      <w:r>
        <w:tab/>
        <w:t>2795</w:t>
      </w:r>
    </w:p>
    <w:p w14:paraId="24A4818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A.9.3.2.3</w:t>
      </w:r>
      <w:r>
        <w:rPr>
          <w:rFonts w:asciiTheme="minorHAnsi" w:eastAsiaTheme="minorEastAsia" w:hAnsiTheme="minorHAnsi" w:cstheme="minorBidi"/>
          <w:sz w:val="22"/>
          <w:szCs w:val="22"/>
        </w:rPr>
        <w:tab/>
      </w:r>
      <w:r w:rsidRPr="00FE2B14">
        <w:rPr>
          <w:rFonts w:cs="v4.2.0"/>
          <w:snapToGrid w:val="0"/>
        </w:rPr>
        <w:t>Test Requirements</w:t>
      </w:r>
      <w:r>
        <w:tab/>
        <w:t>2798</w:t>
      </w:r>
    </w:p>
    <w:p w14:paraId="560A8664" w14:textId="77777777" w:rsidR="001613A3" w:rsidRDefault="001613A3">
      <w:pPr>
        <w:pStyle w:val="TOC3"/>
        <w:rPr>
          <w:rFonts w:asciiTheme="minorHAnsi" w:eastAsiaTheme="minorEastAsia" w:hAnsiTheme="minorHAnsi" w:cstheme="minorBidi"/>
          <w:sz w:val="22"/>
          <w:szCs w:val="22"/>
        </w:rPr>
      </w:pPr>
      <w:r w:rsidRPr="00FE2B14">
        <w:rPr>
          <w:lang w:val="de-DE"/>
        </w:rPr>
        <w:t>A.9.3.</w:t>
      </w:r>
      <w:r w:rsidRPr="00FE2B14">
        <w:rPr>
          <w:lang w:val="de-DE" w:eastAsia="zh-CN"/>
        </w:rPr>
        <w:t>3</w:t>
      </w:r>
      <w:r>
        <w:rPr>
          <w:rFonts w:asciiTheme="minorHAnsi" w:eastAsiaTheme="minorEastAsia" w:hAnsiTheme="minorHAnsi" w:cstheme="minorBidi"/>
          <w:sz w:val="22"/>
          <w:szCs w:val="22"/>
        </w:rPr>
        <w:tab/>
      </w:r>
      <w:r w:rsidRPr="00FE2B14">
        <w:rPr>
          <w:lang w:val="de-DE"/>
        </w:rPr>
        <w:t>E-UTRAN FDD</w:t>
      </w:r>
      <w:r w:rsidRPr="00FE2B14">
        <w:rPr>
          <w:lang w:val="de-DE" w:eastAsia="zh-CN"/>
        </w:rPr>
        <w:t xml:space="preserve"> for 5MHz Bandwidth</w:t>
      </w:r>
      <w:r>
        <w:tab/>
        <w:t>2798</w:t>
      </w:r>
    </w:p>
    <w:p w14:paraId="6CD27C72" w14:textId="77777777" w:rsidR="001613A3" w:rsidRDefault="001613A3">
      <w:pPr>
        <w:pStyle w:val="TOC4"/>
        <w:rPr>
          <w:rFonts w:asciiTheme="minorHAnsi" w:eastAsiaTheme="minorEastAsia" w:hAnsiTheme="minorHAnsi" w:cstheme="minorBidi"/>
          <w:sz w:val="22"/>
          <w:szCs w:val="22"/>
        </w:rPr>
      </w:pPr>
      <w:r w:rsidRPr="00FE2B14">
        <w:rPr>
          <w:snapToGrid w:val="0"/>
        </w:rPr>
        <w:t>A.9.3.</w:t>
      </w:r>
      <w:r w:rsidRPr="00FE2B14">
        <w:rPr>
          <w:snapToGrid w:val="0"/>
          <w:lang w:eastAsia="zh-CN"/>
        </w:rPr>
        <w:t>3</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2798</w:t>
      </w:r>
    </w:p>
    <w:p w14:paraId="61FD249D" w14:textId="77777777" w:rsidR="001613A3" w:rsidRDefault="001613A3">
      <w:pPr>
        <w:pStyle w:val="TOC4"/>
        <w:rPr>
          <w:rFonts w:asciiTheme="minorHAnsi" w:eastAsiaTheme="minorEastAsia" w:hAnsiTheme="minorHAnsi" w:cstheme="minorBidi"/>
          <w:sz w:val="22"/>
          <w:szCs w:val="22"/>
        </w:rPr>
      </w:pPr>
      <w:r w:rsidRPr="00FE2B14">
        <w:rPr>
          <w:snapToGrid w:val="0"/>
        </w:rPr>
        <w:t>A.9.3.</w:t>
      </w:r>
      <w:r w:rsidRPr="00FE2B14">
        <w:rPr>
          <w:snapToGrid w:val="0"/>
          <w:lang w:eastAsia="zh-CN"/>
        </w:rPr>
        <w:t>3</w:t>
      </w:r>
      <w:r w:rsidRPr="00FE2B14">
        <w:rPr>
          <w:snapToGrid w:val="0"/>
        </w:rPr>
        <w:t>.2</w:t>
      </w:r>
      <w:r>
        <w:rPr>
          <w:rFonts w:asciiTheme="minorHAnsi" w:eastAsiaTheme="minorEastAsia" w:hAnsiTheme="minorHAnsi" w:cstheme="minorBidi"/>
          <w:sz w:val="22"/>
          <w:szCs w:val="22"/>
        </w:rPr>
        <w:tab/>
      </w:r>
      <w:r w:rsidRPr="00FE2B14">
        <w:rPr>
          <w:snapToGrid w:val="0"/>
        </w:rPr>
        <w:t>Parameters</w:t>
      </w:r>
      <w:r>
        <w:tab/>
        <w:t>2798</w:t>
      </w:r>
    </w:p>
    <w:p w14:paraId="477276F9" w14:textId="77777777" w:rsidR="001613A3" w:rsidRDefault="001613A3">
      <w:pPr>
        <w:pStyle w:val="TOC4"/>
        <w:rPr>
          <w:rFonts w:asciiTheme="minorHAnsi" w:eastAsiaTheme="minorEastAsia" w:hAnsiTheme="minorHAnsi" w:cstheme="minorBidi"/>
          <w:sz w:val="22"/>
          <w:szCs w:val="22"/>
        </w:rPr>
      </w:pPr>
      <w:r w:rsidRPr="00FE2B14">
        <w:rPr>
          <w:snapToGrid w:val="0"/>
        </w:rPr>
        <w:t>A.9.3.</w:t>
      </w:r>
      <w:r w:rsidRPr="00FE2B14">
        <w:rPr>
          <w:snapToGrid w:val="0"/>
          <w:lang w:eastAsia="zh-CN"/>
        </w:rPr>
        <w:t>3</w:t>
      </w:r>
      <w:r w:rsidRPr="00FE2B14">
        <w:rPr>
          <w:snapToGrid w:val="0"/>
        </w:rPr>
        <w:t>.3</w:t>
      </w:r>
      <w:r>
        <w:rPr>
          <w:rFonts w:asciiTheme="minorHAnsi" w:eastAsiaTheme="minorEastAsia" w:hAnsiTheme="minorHAnsi" w:cstheme="minorBidi"/>
          <w:sz w:val="22"/>
          <w:szCs w:val="22"/>
        </w:rPr>
        <w:tab/>
      </w:r>
      <w:r w:rsidRPr="00FE2B14">
        <w:rPr>
          <w:snapToGrid w:val="0"/>
        </w:rPr>
        <w:t>Test Requirements</w:t>
      </w:r>
      <w:r>
        <w:tab/>
        <w:t>2799</w:t>
      </w:r>
    </w:p>
    <w:p w14:paraId="0D4B036E" w14:textId="77777777" w:rsidR="001613A3" w:rsidRDefault="001613A3">
      <w:pPr>
        <w:pStyle w:val="TOC2"/>
        <w:rPr>
          <w:rFonts w:asciiTheme="minorHAnsi" w:eastAsiaTheme="minorEastAsia" w:hAnsiTheme="minorHAnsi" w:cstheme="minorBidi"/>
          <w:sz w:val="22"/>
          <w:szCs w:val="22"/>
        </w:rPr>
      </w:pPr>
      <w:r w:rsidRPr="00FE2B14">
        <w:rPr>
          <w:rFonts w:eastAsia="SimSun"/>
        </w:rPr>
        <w:t>A.9.4</w:t>
      </w:r>
      <w:r>
        <w:rPr>
          <w:rFonts w:asciiTheme="minorHAnsi" w:eastAsiaTheme="minorEastAsia" w:hAnsiTheme="minorHAnsi" w:cstheme="minorBidi"/>
          <w:sz w:val="22"/>
          <w:szCs w:val="22"/>
        </w:rPr>
        <w:tab/>
      </w:r>
      <w:r w:rsidRPr="00FE2B14">
        <w:rPr>
          <w:rFonts w:eastAsia="SimSun"/>
        </w:rPr>
        <w:t>UTRAN FDD CPICH Ec/No</w:t>
      </w:r>
      <w:r>
        <w:tab/>
        <w:t>2800</w:t>
      </w:r>
    </w:p>
    <w:p w14:paraId="11CF45B1" w14:textId="77777777" w:rsidR="001613A3" w:rsidRDefault="001613A3">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2800</w:t>
      </w:r>
    </w:p>
    <w:p w14:paraId="57B149A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A.9.4.1.1</w:t>
      </w:r>
      <w:r>
        <w:rPr>
          <w:rFonts w:asciiTheme="minorHAnsi" w:eastAsiaTheme="minorEastAsia" w:hAnsiTheme="minorHAnsi" w:cstheme="minorBidi"/>
          <w:sz w:val="22"/>
          <w:szCs w:val="22"/>
        </w:rPr>
        <w:tab/>
      </w:r>
      <w:r w:rsidRPr="00FE2B14">
        <w:rPr>
          <w:rFonts w:cs="v4.2.0"/>
          <w:snapToGrid w:val="0"/>
        </w:rPr>
        <w:t>Test Purpose and Environment</w:t>
      </w:r>
      <w:r>
        <w:tab/>
        <w:t>2800</w:t>
      </w:r>
    </w:p>
    <w:p w14:paraId="476367E8" w14:textId="77777777" w:rsidR="001613A3" w:rsidRDefault="001613A3">
      <w:pPr>
        <w:pStyle w:val="TOC4"/>
        <w:rPr>
          <w:rFonts w:asciiTheme="minorHAnsi" w:eastAsiaTheme="minorEastAsia" w:hAnsiTheme="minorHAnsi" w:cstheme="minorBidi"/>
          <w:sz w:val="22"/>
          <w:szCs w:val="22"/>
        </w:rPr>
      </w:pPr>
      <w:r w:rsidRPr="00FE2B14">
        <w:rPr>
          <w:snapToGrid w:val="0"/>
        </w:rPr>
        <w:t>A.9.4.1.2</w:t>
      </w:r>
      <w:r>
        <w:rPr>
          <w:rFonts w:asciiTheme="minorHAnsi" w:eastAsiaTheme="minorEastAsia" w:hAnsiTheme="minorHAnsi" w:cstheme="minorBidi"/>
          <w:sz w:val="22"/>
          <w:szCs w:val="22"/>
        </w:rPr>
        <w:tab/>
      </w:r>
      <w:r w:rsidRPr="00FE2B14">
        <w:rPr>
          <w:snapToGrid w:val="0"/>
        </w:rPr>
        <w:t>Parameters</w:t>
      </w:r>
      <w:r>
        <w:tab/>
        <w:t>2800</w:t>
      </w:r>
    </w:p>
    <w:p w14:paraId="4B95F9C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A.9.4.1.3</w:t>
      </w:r>
      <w:r>
        <w:rPr>
          <w:rFonts w:asciiTheme="minorHAnsi" w:eastAsiaTheme="minorEastAsia" w:hAnsiTheme="minorHAnsi" w:cstheme="minorBidi"/>
          <w:sz w:val="22"/>
          <w:szCs w:val="22"/>
        </w:rPr>
        <w:tab/>
      </w:r>
      <w:r w:rsidRPr="00FE2B14">
        <w:rPr>
          <w:rFonts w:cs="v4.2.0"/>
          <w:snapToGrid w:val="0"/>
        </w:rPr>
        <w:t>Test Requirements</w:t>
      </w:r>
      <w:r>
        <w:tab/>
        <w:t>2802</w:t>
      </w:r>
    </w:p>
    <w:p w14:paraId="539B7672" w14:textId="77777777" w:rsidR="001613A3" w:rsidRDefault="001613A3">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2803</w:t>
      </w:r>
    </w:p>
    <w:p w14:paraId="0E1BCDA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A.9.4.2.1</w:t>
      </w:r>
      <w:r>
        <w:rPr>
          <w:rFonts w:asciiTheme="minorHAnsi" w:eastAsiaTheme="minorEastAsia" w:hAnsiTheme="minorHAnsi" w:cstheme="minorBidi"/>
          <w:sz w:val="22"/>
          <w:szCs w:val="22"/>
        </w:rPr>
        <w:tab/>
      </w:r>
      <w:r w:rsidRPr="00FE2B14">
        <w:rPr>
          <w:rFonts w:cs="v4.2.0"/>
          <w:snapToGrid w:val="0"/>
        </w:rPr>
        <w:t>Test Purpose and Environment</w:t>
      </w:r>
      <w:r>
        <w:tab/>
        <w:t>2803</w:t>
      </w:r>
    </w:p>
    <w:p w14:paraId="5BAC67A3" w14:textId="77777777" w:rsidR="001613A3" w:rsidRDefault="001613A3">
      <w:pPr>
        <w:pStyle w:val="TOC4"/>
        <w:rPr>
          <w:rFonts w:asciiTheme="minorHAnsi" w:eastAsiaTheme="minorEastAsia" w:hAnsiTheme="minorHAnsi" w:cstheme="minorBidi"/>
          <w:sz w:val="22"/>
          <w:szCs w:val="22"/>
        </w:rPr>
      </w:pPr>
      <w:r w:rsidRPr="00FE2B14">
        <w:rPr>
          <w:snapToGrid w:val="0"/>
        </w:rPr>
        <w:t>A.9.4.2.2</w:t>
      </w:r>
      <w:r>
        <w:rPr>
          <w:rFonts w:asciiTheme="minorHAnsi" w:eastAsiaTheme="minorEastAsia" w:hAnsiTheme="minorHAnsi" w:cstheme="minorBidi"/>
          <w:sz w:val="22"/>
          <w:szCs w:val="22"/>
        </w:rPr>
        <w:tab/>
      </w:r>
      <w:r w:rsidRPr="00FE2B14">
        <w:rPr>
          <w:snapToGrid w:val="0"/>
        </w:rPr>
        <w:t>Parameters</w:t>
      </w:r>
      <w:r>
        <w:tab/>
        <w:t>2803</w:t>
      </w:r>
    </w:p>
    <w:p w14:paraId="0010C35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A.9.4.2.3</w:t>
      </w:r>
      <w:r>
        <w:rPr>
          <w:rFonts w:asciiTheme="minorHAnsi" w:eastAsiaTheme="minorEastAsia" w:hAnsiTheme="minorHAnsi" w:cstheme="minorBidi"/>
          <w:sz w:val="22"/>
          <w:szCs w:val="22"/>
        </w:rPr>
        <w:tab/>
      </w:r>
      <w:r w:rsidRPr="00FE2B14">
        <w:rPr>
          <w:rFonts w:cs="v4.2.0"/>
          <w:snapToGrid w:val="0"/>
        </w:rPr>
        <w:t>Test Requirements</w:t>
      </w:r>
      <w:r>
        <w:tab/>
        <w:t>2805</w:t>
      </w:r>
    </w:p>
    <w:p w14:paraId="1E2396E3" w14:textId="77777777" w:rsidR="001613A3" w:rsidRDefault="001613A3">
      <w:pPr>
        <w:pStyle w:val="TOC3"/>
        <w:rPr>
          <w:rFonts w:asciiTheme="minorHAnsi" w:eastAsiaTheme="minorEastAsia" w:hAnsiTheme="minorHAnsi" w:cstheme="minorBidi"/>
          <w:sz w:val="22"/>
          <w:szCs w:val="22"/>
        </w:rPr>
      </w:pPr>
      <w:r w:rsidRPr="00FE2B14">
        <w:rPr>
          <w:lang w:val="de-DE"/>
        </w:rPr>
        <w:t>A.9.</w:t>
      </w:r>
      <w:r w:rsidRPr="00FE2B14">
        <w:rPr>
          <w:lang w:val="de-DE" w:eastAsia="zh-CN"/>
        </w:rPr>
        <w:t>4</w:t>
      </w:r>
      <w:r w:rsidRPr="00FE2B14">
        <w:rPr>
          <w:lang w:val="de-DE"/>
        </w:rPr>
        <w:t>.</w:t>
      </w:r>
      <w:r w:rsidRPr="00FE2B14">
        <w:rPr>
          <w:lang w:val="de-DE" w:eastAsia="zh-CN"/>
        </w:rPr>
        <w:t>3</w:t>
      </w:r>
      <w:r>
        <w:rPr>
          <w:rFonts w:asciiTheme="minorHAnsi" w:eastAsiaTheme="minorEastAsia" w:hAnsiTheme="minorHAnsi" w:cstheme="minorBidi"/>
          <w:sz w:val="22"/>
          <w:szCs w:val="22"/>
        </w:rPr>
        <w:tab/>
      </w:r>
      <w:r w:rsidRPr="00FE2B14">
        <w:rPr>
          <w:lang w:val="de-DE"/>
        </w:rPr>
        <w:t>E-UTRAN FDD</w:t>
      </w:r>
      <w:r w:rsidRPr="00FE2B14">
        <w:rPr>
          <w:lang w:val="de-DE" w:eastAsia="zh-CN"/>
        </w:rPr>
        <w:t xml:space="preserve"> for 5MHz Bandwidth</w:t>
      </w:r>
      <w:r>
        <w:tab/>
        <w:t>2806</w:t>
      </w:r>
    </w:p>
    <w:p w14:paraId="56603C9C" w14:textId="77777777" w:rsidR="001613A3" w:rsidRDefault="001613A3">
      <w:pPr>
        <w:pStyle w:val="TOC4"/>
        <w:rPr>
          <w:rFonts w:asciiTheme="minorHAnsi" w:eastAsiaTheme="minorEastAsia" w:hAnsiTheme="minorHAnsi" w:cstheme="minorBidi"/>
          <w:sz w:val="22"/>
          <w:szCs w:val="22"/>
        </w:rPr>
      </w:pPr>
      <w:r w:rsidRPr="00FE2B14">
        <w:rPr>
          <w:snapToGrid w:val="0"/>
        </w:rPr>
        <w:t>A.9.</w:t>
      </w:r>
      <w:r w:rsidRPr="00FE2B14">
        <w:rPr>
          <w:snapToGrid w:val="0"/>
          <w:lang w:eastAsia="zh-CN"/>
        </w:rPr>
        <w:t>4</w:t>
      </w:r>
      <w:r w:rsidRPr="00FE2B14">
        <w:rPr>
          <w:snapToGrid w:val="0"/>
        </w:rPr>
        <w:t>.</w:t>
      </w:r>
      <w:r w:rsidRPr="00FE2B14">
        <w:rPr>
          <w:snapToGrid w:val="0"/>
          <w:lang w:eastAsia="zh-CN"/>
        </w:rPr>
        <w:t>3</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2806</w:t>
      </w:r>
    </w:p>
    <w:p w14:paraId="45021259" w14:textId="77777777" w:rsidR="001613A3" w:rsidRDefault="001613A3">
      <w:pPr>
        <w:pStyle w:val="TOC4"/>
        <w:rPr>
          <w:rFonts w:asciiTheme="minorHAnsi" w:eastAsiaTheme="minorEastAsia" w:hAnsiTheme="minorHAnsi" w:cstheme="minorBidi"/>
          <w:sz w:val="22"/>
          <w:szCs w:val="22"/>
        </w:rPr>
      </w:pPr>
      <w:r w:rsidRPr="00FE2B14">
        <w:rPr>
          <w:snapToGrid w:val="0"/>
        </w:rPr>
        <w:t>A.9.</w:t>
      </w:r>
      <w:r w:rsidRPr="00FE2B14">
        <w:rPr>
          <w:snapToGrid w:val="0"/>
          <w:lang w:eastAsia="zh-CN"/>
        </w:rPr>
        <w:t>4</w:t>
      </w:r>
      <w:r w:rsidRPr="00FE2B14">
        <w:rPr>
          <w:snapToGrid w:val="0"/>
        </w:rPr>
        <w:t>.</w:t>
      </w:r>
      <w:r w:rsidRPr="00FE2B14">
        <w:rPr>
          <w:snapToGrid w:val="0"/>
          <w:lang w:eastAsia="zh-CN"/>
        </w:rPr>
        <w:t>3</w:t>
      </w:r>
      <w:r w:rsidRPr="00FE2B14">
        <w:rPr>
          <w:snapToGrid w:val="0"/>
        </w:rPr>
        <w:t>.2</w:t>
      </w:r>
      <w:r>
        <w:rPr>
          <w:rFonts w:asciiTheme="minorHAnsi" w:eastAsiaTheme="minorEastAsia" w:hAnsiTheme="minorHAnsi" w:cstheme="minorBidi"/>
          <w:sz w:val="22"/>
          <w:szCs w:val="22"/>
        </w:rPr>
        <w:tab/>
      </w:r>
      <w:r w:rsidRPr="00FE2B14">
        <w:rPr>
          <w:snapToGrid w:val="0"/>
        </w:rPr>
        <w:t>Parameters</w:t>
      </w:r>
      <w:r>
        <w:tab/>
        <w:t>2806</w:t>
      </w:r>
    </w:p>
    <w:p w14:paraId="7B86CCD3" w14:textId="77777777" w:rsidR="001613A3" w:rsidRDefault="001613A3">
      <w:pPr>
        <w:pStyle w:val="TOC4"/>
        <w:rPr>
          <w:rFonts w:asciiTheme="minorHAnsi" w:eastAsiaTheme="minorEastAsia" w:hAnsiTheme="minorHAnsi" w:cstheme="minorBidi"/>
          <w:sz w:val="22"/>
          <w:szCs w:val="22"/>
        </w:rPr>
      </w:pPr>
      <w:r w:rsidRPr="00FE2B14">
        <w:rPr>
          <w:snapToGrid w:val="0"/>
        </w:rPr>
        <w:t>A.9.</w:t>
      </w:r>
      <w:r w:rsidRPr="00FE2B14">
        <w:rPr>
          <w:snapToGrid w:val="0"/>
          <w:lang w:eastAsia="zh-CN"/>
        </w:rPr>
        <w:t>4</w:t>
      </w:r>
      <w:r w:rsidRPr="00FE2B14">
        <w:rPr>
          <w:snapToGrid w:val="0"/>
        </w:rPr>
        <w:t>.</w:t>
      </w:r>
      <w:r w:rsidRPr="00FE2B14">
        <w:rPr>
          <w:snapToGrid w:val="0"/>
          <w:lang w:eastAsia="zh-CN"/>
        </w:rPr>
        <w:t>3</w:t>
      </w:r>
      <w:r w:rsidRPr="00FE2B14">
        <w:rPr>
          <w:snapToGrid w:val="0"/>
        </w:rPr>
        <w:t>.3</w:t>
      </w:r>
      <w:r>
        <w:rPr>
          <w:rFonts w:asciiTheme="minorHAnsi" w:eastAsiaTheme="minorEastAsia" w:hAnsiTheme="minorHAnsi" w:cstheme="minorBidi"/>
          <w:sz w:val="22"/>
          <w:szCs w:val="22"/>
        </w:rPr>
        <w:tab/>
      </w:r>
      <w:r w:rsidRPr="00FE2B14">
        <w:rPr>
          <w:snapToGrid w:val="0"/>
        </w:rPr>
        <w:t>Test Requirements</w:t>
      </w:r>
      <w:r>
        <w:tab/>
        <w:t>2807</w:t>
      </w:r>
    </w:p>
    <w:p w14:paraId="7D6CBB73" w14:textId="77777777" w:rsidR="001613A3" w:rsidRDefault="001613A3">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2807</w:t>
      </w:r>
    </w:p>
    <w:p w14:paraId="4F603445" w14:textId="77777777" w:rsidR="001613A3" w:rsidRDefault="001613A3">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2807</w:t>
      </w:r>
    </w:p>
    <w:p w14:paraId="38C220E5" w14:textId="77777777" w:rsidR="001613A3" w:rsidRDefault="001613A3">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2807</w:t>
      </w:r>
    </w:p>
    <w:p w14:paraId="0A74C544" w14:textId="77777777" w:rsidR="001613A3" w:rsidRDefault="001613A3">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2807</w:t>
      </w:r>
    </w:p>
    <w:p w14:paraId="3CC06D89" w14:textId="77777777" w:rsidR="001613A3" w:rsidRDefault="001613A3">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2809</w:t>
      </w:r>
    </w:p>
    <w:p w14:paraId="3D370493" w14:textId="77777777" w:rsidR="001613A3" w:rsidRDefault="001613A3">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2809</w:t>
      </w:r>
    </w:p>
    <w:p w14:paraId="02B75326" w14:textId="77777777" w:rsidR="001613A3" w:rsidRDefault="001613A3">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2809</w:t>
      </w:r>
    </w:p>
    <w:p w14:paraId="4DFD80D1" w14:textId="77777777" w:rsidR="001613A3" w:rsidRDefault="001613A3">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2809</w:t>
      </w:r>
    </w:p>
    <w:p w14:paraId="1143AB9F" w14:textId="77777777" w:rsidR="001613A3" w:rsidRDefault="001613A3">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2811</w:t>
      </w:r>
    </w:p>
    <w:p w14:paraId="6C1BA722" w14:textId="77777777" w:rsidR="001613A3" w:rsidRDefault="001613A3">
      <w:pPr>
        <w:pStyle w:val="TOC2"/>
        <w:rPr>
          <w:rFonts w:asciiTheme="minorHAnsi" w:eastAsiaTheme="minorEastAsia" w:hAnsiTheme="minorHAnsi" w:cstheme="minorBidi"/>
          <w:sz w:val="22"/>
          <w:szCs w:val="22"/>
        </w:rPr>
      </w:pPr>
      <w:r w:rsidRPr="00FE2B14">
        <w:rPr>
          <w:lang w:val="it-IT"/>
        </w:rPr>
        <w:t>A.9.6</w:t>
      </w:r>
      <w:r>
        <w:rPr>
          <w:rFonts w:asciiTheme="minorHAnsi" w:eastAsiaTheme="minorEastAsia" w:hAnsiTheme="minorHAnsi" w:cstheme="minorBidi"/>
          <w:sz w:val="22"/>
          <w:szCs w:val="22"/>
        </w:rPr>
        <w:tab/>
      </w:r>
      <w:r w:rsidRPr="00FE2B14">
        <w:rPr>
          <w:lang w:val="it-IT"/>
        </w:rPr>
        <w:t>GSM Carrier RSSI</w:t>
      </w:r>
      <w:r>
        <w:tab/>
        <w:t>2812</w:t>
      </w:r>
    </w:p>
    <w:p w14:paraId="7BE7C247" w14:textId="77777777" w:rsidR="001613A3" w:rsidRDefault="001613A3">
      <w:pPr>
        <w:pStyle w:val="TOC3"/>
        <w:rPr>
          <w:rFonts w:asciiTheme="minorHAnsi" w:eastAsiaTheme="minorEastAsia" w:hAnsiTheme="minorHAnsi" w:cstheme="minorBidi"/>
          <w:sz w:val="22"/>
          <w:szCs w:val="22"/>
        </w:rPr>
      </w:pPr>
      <w:r w:rsidRPr="00FE2B14">
        <w:rPr>
          <w:bCs/>
          <w:lang w:val="it-IT"/>
        </w:rPr>
        <w:t>A.9.6.1</w:t>
      </w:r>
      <w:r>
        <w:rPr>
          <w:rFonts w:asciiTheme="minorHAnsi" w:eastAsiaTheme="minorEastAsia" w:hAnsiTheme="minorHAnsi" w:cstheme="minorBidi"/>
          <w:sz w:val="22"/>
          <w:szCs w:val="22"/>
        </w:rPr>
        <w:tab/>
      </w:r>
      <w:r w:rsidRPr="00FE2B14">
        <w:rPr>
          <w:bCs/>
          <w:lang w:val="it-IT"/>
        </w:rPr>
        <w:t>E-UTRAN FDD</w:t>
      </w:r>
      <w:r>
        <w:tab/>
        <w:t>2812</w:t>
      </w:r>
    </w:p>
    <w:p w14:paraId="0515129C" w14:textId="77777777" w:rsidR="001613A3" w:rsidRDefault="001613A3">
      <w:pPr>
        <w:pStyle w:val="TOC4"/>
        <w:rPr>
          <w:rFonts w:asciiTheme="minorHAnsi" w:eastAsiaTheme="minorEastAsia" w:hAnsiTheme="minorHAnsi" w:cstheme="minorBidi"/>
          <w:sz w:val="22"/>
          <w:szCs w:val="22"/>
        </w:rPr>
      </w:pPr>
      <w:r w:rsidRPr="00FE2B14">
        <w:rPr>
          <w:bCs/>
        </w:rPr>
        <w:t>A.9.6.1.1</w:t>
      </w:r>
      <w:r>
        <w:rPr>
          <w:rFonts w:asciiTheme="minorHAnsi" w:eastAsiaTheme="minorEastAsia" w:hAnsiTheme="minorHAnsi" w:cstheme="minorBidi"/>
          <w:sz w:val="22"/>
          <w:szCs w:val="22"/>
        </w:rPr>
        <w:tab/>
      </w:r>
      <w:r w:rsidRPr="00FE2B14">
        <w:rPr>
          <w:bCs/>
        </w:rPr>
        <w:t>Test Purpose and Environment</w:t>
      </w:r>
      <w:r>
        <w:tab/>
        <w:t>2812</w:t>
      </w:r>
    </w:p>
    <w:p w14:paraId="1477A50B" w14:textId="77777777" w:rsidR="001613A3" w:rsidRDefault="001613A3">
      <w:pPr>
        <w:pStyle w:val="TOC4"/>
        <w:rPr>
          <w:rFonts w:asciiTheme="minorHAnsi" w:eastAsiaTheme="minorEastAsia" w:hAnsiTheme="minorHAnsi" w:cstheme="minorBidi"/>
          <w:sz w:val="22"/>
          <w:szCs w:val="22"/>
        </w:rPr>
      </w:pPr>
      <w:r w:rsidRPr="00FE2B14">
        <w:rPr>
          <w:bCs/>
        </w:rPr>
        <w:t>A.9.6.1.2</w:t>
      </w:r>
      <w:r>
        <w:rPr>
          <w:rFonts w:asciiTheme="minorHAnsi" w:eastAsiaTheme="minorEastAsia" w:hAnsiTheme="minorHAnsi" w:cstheme="minorBidi"/>
          <w:sz w:val="22"/>
          <w:szCs w:val="22"/>
        </w:rPr>
        <w:tab/>
      </w:r>
      <w:r w:rsidRPr="00FE2B14">
        <w:rPr>
          <w:bCs/>
        </w:rPr>
        <w:t>Test Requirements</w:t>
      </w:r>
      <w:r>
        <w:tab/>
        <w:t>2813</w:t>
      </w:r>
    </w:p>
    <w:p w14:paraId="4D035D94" w14:textId="77777777" w:rsidR="001613A3" w:rsidRDefault="001613A3">
      <w:pPr>
        <w:pStyle w:val="TOC3"/>
        <w:rPr>
          <w:rFonts w:asciiTheme="minorHAnsi" w:eastAsiaTheme="minorEastAsia" w:hAnsiTheme="minorHAnsi" w:cstheme="minorBidi"/>
          <w:sz w:val="22"/>
          <w:szCs w:val="22"/>
        </w:rPr>
      </w:pPr>
      <w:r w:rsidRPr="00FE2B14">
        <w:rPr>
          <w:bCs/>
        </w:rPr>
        <w:t>A.9.6.2</w:t>
      </w:r>
      <w:r>
        <w:rPr>
          <w:rFonts w:asciiTheme="minorHAnsi" w:eastAsiaTheme="minorEastAsia" w:hAnsiTheme="minorHAnsi" w:cstheme="minorBidi"/>
          <w:sz w:val="22"/>
          <w:szCs w:val="22"/>
        </w:rPr>
        <w:tab/>
      </w:r>
      <w:r w:rsidRPr="00FE2B14">
        <w:rPr>
          <w:bCs/>
        </w:rPr>
        <w:t>E-UTRAN TDD</w:t>
      </w:r>
      <w:r>
        <w:tab/>
        <w:t>2813</w:t>
      </w:r>
    </w:p>
    <w:p w14:paraId="1529D4A7" w14:textId="77777777" w:rsidR="001613A3" w:rsidRDefault="001613A3">
      <w:pPr>
        <w:pStyle w:val="TOC4"/>
        <w:rPr>
          <w:rFonts w:asciiTheme="minorHAnsi" w:eastAsiaTheme="minorEastAsia" w:hAnsiTheme="minorHAnsi" w:cstheme="minorBidi"/>
          <w:sz w:val="22"/>
          <w:szCs w:val="22"/>
        </w:rPr>
      </w:pPr>
      <w:r w:rsidRPr="00FE2B14">
        <w:rPr>
          <w:bCs/>
        </w:rPr>
        <w:t>A.9.6.2.1</w:t>
      </w:r>
      <w:r>
        <w:rPr>
          <w:rFonts w:asciiTheme="minorHAnsi" w:eastAsiaTheme="minorEastAsia" w:hAnsiTheme="minorHAnsi" w:cstheme="minorBidi"/>
          <w:sz w:val="22"/>
          <w:szCs w:val="22"/>
        </w:rPr>
        <w:tab/>
      </w:r>
      <w:r w:rsidRPr="00FE2B14">
        <w:rPr>
          <w:bCs/>
        </w:rPr>
        <w:t>Test Purpose and Environment</w:t>
      </w:r>
      <w:r>
        <w:tab/>
        <w:t>2813</w:t>
      </w:r>
    </w:p>
    <w:p w14:paraId="00CFD500" w14:textId="77777777" w:rsidR="001613A3" w:rsidRDefault="001613A3">
      <w:pPr>
        <w:pStyle w:val="TOC4"/>
        <w:rPr>
          <w:rFonts w:asciiTheme="minorHAnsi" w:eastAsiaTheme="minorEastAsia" w:hAnsiTheme="minorHAnsi" w:cstheme="minorBidi"/>
          <w:sz w:val="22"/>
          <w:szCs w:val="22"/>
        </w:rPr>
      </w:pPr>
      <w:r w:rsidRPr="00FE2B14">
        <w:rPr>
          <w:bCs/>
        </w:rPr>
        <w:t>A.9.6.2.2</w:t>
      </w:r>
      <w:r>
        <w:rPr>
          <w:rFonts w:asciiTheme="minorHAnsi" w:eastAsiaTheme="minorEastAsia" w:hAnsiTheme="minorHAnsi" w:cstheme="minorBidi"/>
          <w:sz w:val="22"/>
          <w:szCs w:val="22"/>
        </w:rPr>
        <w:tab/>
      </w:r>
      <w:r w:rsidRPr="00FE2B14">
        <w:rPr>
          <w:bCs/>
        </w:rPr>
        <w:t>Test Requirements</w:t>
      </w:r>
      <w:r>
        <w:tab/>
        <w:t>2815</w:t>
      </w:r>
    </w:p>
    <w:p w14:paraId="402B1BAB" w14:textId="77777777" w:rsidR="001613A3" w:rsidRDefault="001613A3">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FE2B14">
        <w:rPr>
          <w:b/>
        </w:rPr>
        <w:t>–</w:t>
      </w:r>
      <w:r w:rsidRPr="00FE2B14">
        <w:rPr>
          <w:b/>
          <w:lang w:eastAsia="zh-CN"/>
        </w:rPr>
        <w:t xml:space="preserve"> </w:t>
      </w:r>
      <w:r>
        <w:rPr>
          <w:lang w:eastAsia="zh-CN"/>
        </w:rPr>
        <w:t>Tx Time Difference</w:t>
      </w:r>
      <w:r>
        <w:tab/>
        <w:t>2816</w:t>
      </w:r>
    </w:p>
    <w:p w14:paraId="50D15194" w14:textId="77777777" w:rsidR="001613A3" w:rsidRDefault="001613A3">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FE2B14">
        <w:rPr>
          <w:b/>
        </w:rPr>
        <w:t>–</w:t>
      </w:r>
      <w:r w:rsidRPr="00FE2B14">
        <w:rPr>
          <w:b/>
          <w:lang w:eastAsia="zh-CN"/>
        </w:rPr>
        <w:t xml:space="preserve"> </w:t>
      </w:r>
      <w:r>
        <w:rPr>
          <w:lang w:eastAsia="zh-CN"/>
        </w:rPr>
        <w:t>Tx time difference</w:t>
      </w:r>
      <w:r>
        <w:t xml:space="preserve"> case</w:t>
      </w:r>
      <w:r>
        <w:tab/>
        <w:t>2816</w:t>
      </w:r>
    </w:p>
    <w:p w14:paraId="093373A2" w14:textId="77777777" w:rsidR="001613A3" w:rsidRDefault="001613A3">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2816</w:t>
      </w:r>
    </w:p>
    <w:p w14:paraId="15E7D1AA" w14:textId="77777777" w:rsidR="001613A3" w:rsidRDefault="001613A3">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2816</w:t>
      </w:r>
    </w:p>
    <w:p w14:paraId="796328FE" w14:textId="77777777" w:rsidR="001613A3" w:rsidRDefault="001613A3">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2817</w:t>
      </w:r>
    </w:p>
    <w:p w14:paraId="6C2887FD" w14:textId="77777777" w:rsidR="001613A3" w:rsidRDefault="001613A3">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FE2B14">
        <w:rPr>
          <w:b/>
        </w:rPr>
        <w:t>–</w:t>
      </w:r>
      <w:r w:rsidRPr="00FE2B14">
        <w:rPr>
          <w:b/>
          <w:lang w:eastAsia="zh-CN"/>
        </w:rPr>
        <w:t xml:space="preserve"> </w:t>
      </w:r>
      <w:r>
        <w:rPr>
          <w:lang w:eastAsia="zh-CN"/>
        </w:rPr>
        <w:t>Tx time difference</w:t>
      </w:r>
      <w:r>
        <w:t xml:space="preserve"> case</w:t>
      </w:r>
      <w:r>
        <w:tab/>
        <w:t>2817</w:t>
      </w:r>
    </w:p>
    <w:p w14:paraId="69F5EE84" w14:textId="77777777" w:rsidR="001613A3" w:rsidRDefault="001613A3">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2817</w:t>
      </w:r>
    </w:p>
    <w:p w14:paraId="1ACC36AA" w14:textId="77777777" w:rsidR="001613A3" w:rsidRDefault="001613A3">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2817</w:t>
      </w:r>
    </w:p>
    <w:p w14:paraId="2759E323" w14:textId="77777777" w:rsidR="001613A3" w:rsidRDefault="001613A3">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2819</w:t>
      </w:r>
    </w:p>
    <w:p w14:paraId="3E6B8537" w14:textId="77777777" w:rsidR="001613A3" w:rsidRDefault="001613A3">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2819</w:t>
      </w:r>
    </w:p>
    <w:p w14:paraId="3DE25E1B" w14:textId="77777777" w:rsidR="001613A3" w:rsidRDefault="001613A3">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2819</w:t>
      </w:r>
    </w:p>
    <w:p w14:paraId="30410475" w14:textId="77777777" w:rsidR="001613A3" w:rsidRDefault="001613A3">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2819</w:t>
      </w:r>
    </w:p>
    <w:p w14:paraId="4954BD64" w14:textId="77777777" w:rsidR="001613A3" w:rsidRDefault="001613A3">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2822</w:t>
      </w:r>
    </w:p>
    <w:p w14:paraId="52F28AB5" w14:textId="77777777" w:rsidR="001613A3" w:rsidRDefault="001613A3">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2822</w:t>
      </w:r>
    </w:p>
    <w:p w14:paraId="3DC01261"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2822</w:t>
      </w:r>
    </w:p>
    <w:p w14:paraId="0C8DD7CD"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2822</w:t>
      </w:r>
    </w:p>
    <w:p w14:paraId="389C8EAB"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2825</w:t>
      </w:r>
    </w:p>
    <w:p w14:paraId="6919FCA0" w14:textId="77777777" w:rsidR="001613A3" w:rsidRDefault="001613A3">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FE2B14">
        <w:rPr>
          <w:b/>
        </w:rPr>
        <w:t>–</w:t>
      </w:r>
      <w:r>
        <w:rPr>
          <w:lang w:eastAsia="zh-CN"/>
        </w:rPr>
        <w:t>Tx time difference</w:t>
      </w:r>
      <w:r>
        <w:t xml:space="preserve"> under Time Domain Measurement Resource Restriction with CRS Assistance Information and Non-MBSFN ABS</w:t>
      </w:r>
      <w:r>
        <w:tab/>
        <w:t>2825</w:t>
      </w:r>
    </w:p>
    <w:p w14:paraId="24FD8368"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2825</w:t>
      </w:r>
    </w:p>
    <w:p w14:paraId="2CA6FB3C"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2825</w:t>
      </w:r>
    </w:p>
    <w:p w14:paraId="1D00E718"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2828</w:t>
      </w:r>
    </w:p>
    <w:p w14:paraId="46AE4355" w14:textId="77777777" w:rsidR="001613A3" w:rsidRDefault="001613A3">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2828</w:t>
      </w:r>
    </w:p>
    <w:p w14:paraId="2659F5E3"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2828</w:t>
      </w:r>
    </w:p>
    <w:p w14:paraId="643ACF6B"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2828</w:t>
      </w:r>
    </w:p>
    <w:p w14:paraId="3F34206D"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2831</w:t>
      </w:r>
    </w:p>
    <w:p w14:paraId="4DCCC64B" w14:textId="77777777" w:rsidR="001613A3" w:rsidRDefault="001613A3">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2831</w:t>
      </w:r>
    </w:p>
    <w:p w14:paraId="43E01D23" w14:textId="77777777" w:rsidR="001613A3" w:rsidRDefault="001613A3">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2831</w:t>
      </w:r>
    </w:p>
    <w:p w14:paraId="07CAA527" w14:textId="77777777" w:rsidR="001613A3" w:rsidRDefault="001613A3">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2831</w:t>
      </w:r>
    </w:p>
    <w:p w14:paraId="042E900E" w14:textId="77777777" w:rsidR="001613A3" w:rsidRDefault="001613A3">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2832</w:t>
      </w:r>
    </w:p>
    <w:p w14:paraId="0959161F" w14:textId="77777777" w:rsidR="001613A3" w:rsidRDefault="001613A3">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2833</w:t>
      </w:r>
    </w:p>
    <w:p w14:paraId="39B25D1B" w14:textId="77777777" w:rsidR="001613A3" w:rsidRDefault="001613A3">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2833</w:t>
      </w:r>
    </w:p>
    <w:p w14:paraId="0AAAB758" w14:textId="77777777" w:rsidR="001613A3" w:rsidRDefault="001613A3">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2833</w:t>
      </w:r>
    </w:p>
    <w:p w14:paraId="524858F9" w14:textId="77777777" w:rsidR="001613A3" w:rsidRDefault="001613A3">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2834</w:t>
      </w:r>
    </w:p>
    <w:p w14:paraId="3C8A3687" w14:textId="77777777" w:rsidR="001613A3" w:rsidRDefault="001613A3">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2834</w:t>
      </w:r>
    </w:p>
    <w:p w14:paraId="1D5AAC5E" w14:textId="77777777" w:rsidR="001613A3" w:rsidRDefault="001613A3">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2834</w:t>
      </w:r>
    </w:p>
    <w:p w14:paraId="3A934507" w14:textId="77777777" w:rsidR="001613A3" w:rsidRDefault="001613A3">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2834</w:t>
      </w:r>
    </w:p>
    <w:p w14:paraId="3ECBDDD5" w14:textId="77777777" w:rsidR="001613A3" w:rsidRDefault="001613A3">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2835</w:t>
      </w:r>
    </w:p>
    <w:p w14:paraId="2E0A0860" w14:textId="77777777" w:rsidR="001613A3" w:rsidRDefault="001613A3">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2836</w:t>
      </w:r>
    </w:p>
    <w:p w14:paraId="51F0161A" w14:textId="77777777" w:rsidR="001613A3" w:rsidRDefault="001613A3">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2836</w:t>
      </w:r>
    </w:p>
    <w:p w14:paraId="028CCB60"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2836</w:t>
      </w:r>
    </w:p>
    <w:p w14:paraId="6E62D2E0"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6040D3A3"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2838</w:t>
      </w:r>
    </w:p>
    <w:p w14:paraId="3203F326" w14:textId="77777777" w:rsidR="001613A3" w:rsidRDefault="001613A3">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2839</w:t>
      </w:r>
    </w:p>
    <w:p w14:paraId="5C93D7F6"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2839</w:t>
      </w:r>
    </w:p>
    <w:p w14:paraId="2ED0EC6F"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2842</w:t>
      </w:r>
    </w:p>
    <w:p w14:paraId="200B1FAA"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2842</w:t>
      </w:r>
    </w:p>
    <w:p w14:paraId="65CA7F38"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3</w:t>
      </w:r>
      <w:r>
        <w:rPr>
          <w:rFonts w:asciiTheme="minorHAnsi" w:eastAsiaTheme="minorEastAsia" w:hAnsiTheme="minorHAnsi" w:cstheme="minorBidi"/>
          <w:sz w:val="22"/>
          <w:szCs w:val="22"/>
        </w:rPr>
        <w:tab/>
      </w:r>
      <w:r w:rsidRPr="00FE2B14">
        <w:rPr>
          <w:lang w:val="en-US" w:eastAsia="zh-CN"/>
        </w:rPr>
        <w:t>E-UTRAN FDD-FDD RSTD inter frequency case</w:t>
      </w:r>
      <w:r>
        <w:tab/>
        <w:t>2843</w:t>
      </w:r>
    </w:p>
    <w:p w14:paraId="247F659B"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2843</w:t>
      </w:r>
    </w:p>
    <w:p w14:paraId="4669B21E"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2845</w:t>
      </w:r>
    </w:p>
    <w:p w14:paraId="5FE2F553"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2845</w:t>
      </w:r>
    </w:p>
    <w:p w14:paraId="20EA557C"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4</w:t>
      </w:r>
      <w:r>
        <w:rPr>
          <w:rFonts w:asciiTheme="minorHAnsi" w:eastAsiaTheme="minorEastAsia" w:hAnsiTheme="minorHAnsi" w:cstheme="minorBidi"/>
          <w:sz w:val="22"/>
          <w:szCs w:val="22"/>
        </w:rPr>
        <w:tab/>
      </w:r>
      <w:r w:rsidRPr="00FE2B14">
        <w:rPr>
          <w:lang w:val="en-US" w:eastAsia="zh-CN"/>
        </w:rPr>
        <w:t>E-UTRAN TDD-TDD RSTD inter frequency case</w:t>
      </w:r>
      <w:r>
        <w:tab/>
        <w:t>2846</w:t>
      </w:r>
    </w:p>
    <w:p w14:paraId="58DE31D7"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2846</w:t>
      </w:r>
    </w:p>
    <w:p w14:paraId="5F2ADCFF"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0A6CFEF4"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2848</w:t>
      </w:r>
    </w:p>
    <w:p w14:paraId="127D81BA"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5</w:t>
      </w:r>
      <w:r>
        <w:rPr>
          <w:rFonts w:asciiTheme="minorHAnsi" w:eastAsiaTheme="minorEastAsia" w:hAnsiTheme="minorHAnsi" w:cstheme="minorBidi"/>
          <w:sz w:val="22"/>
          <w:szCs w:val="22"/>
        </w:rPr>
        <w:tab/>
      </w:r>
      <w:r w:rsidRPr="00FE2B14">
        <w:rPr>
          <w:lang w:val="en-US" w:eastAsia="zh-CN"/>
        </w:rPr>
        <w:t>E-UTRAN FDD RSTD Measurement Accuracy in Carrier Aggregation</w:t>
      </w:r>
      <w:r>
        <w:tab/>
        <w:t>2849</w:t>
      </w:r>
    </w:p>
    <w:p w14:paraId="73E6810D"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2849</w:t>
      </w:r>
    </w:p>
    <w:p w14:paraId="6CF1D0AC"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13DF478E"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6</w:t>
      </w:r>
      <w:r>
        <w:rPr>
          <w:rFonts w:asciiTheme="minorHAnsi" w:eastAsiaTheme="minorEastAsia" w:hAnsiTheme="minorHAnsi" w:cstheme="minorBidi"/>
          <w:sz w:val="22"/>
          <w:szCs w:val="22"/>
        </w:rPr>
        <w:tab/>
      </w:r>
      <w:r w:rsidRPr="00FE2B14">
        <w:rPr>
          <w:lang w:val="en-US" w:eastAsia="zh-CN"/>
        </w:rPr>
        <w:t>E-UTRAN TDD RSTD Measurement Accuracy in Carrier Aggregation</w:t>
      </w:r>
      <w:r>
        <w:tab/>
        <w:t>2851</w:t>
      </w:r>
    </w:p>
    <w:p w14:paraId="77C8C9CE"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2851</w:t>
      </w:r>
    </w:p>
    <w:p w14:paraId="6CF2DF04"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3C628DF8"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7</w:t>
      </w:r>
      <w:r>
        <w:rPr>
          <w:rFonts w:asciiTheme="minorHAnsi" w:eastAsiaTheme="minorEastAsia" w:hAnsiTheme="minorHAnsi" w:cstheme="minorBidi"/>
          <w:sz w:val="22"/>
          <w:szCs w:val="22"/>
        </w:rPr>
        <w:tab/>
      </w:r>
      <w:r w:rsidRPr="00FE2B14">
        <w:rPr>
          <w:lang w:val="en-US" w:eastAsia="zh-CN"/>
        </w:rPr>
        <w:t>E-UTRAN FDD RSTD Measurement Accuracy in Carrier Aggregation for 20MHz bandwidth</w:t>
      </w:r>
      <w:r>
        <w:tab/>
        <w:t>2854</w:t>
      </w:r>
    </w:p>
    <w:p w14:paraId="2BED4421"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2854</w:t>
      </w:r>
    </w:p>
    <w:p w14:paraId="485B6215"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74CE8D07"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8</w:t>
      </w:r>
      <w:r>
        <w:rPr>
          <w:rFonts w:asciiTheme="minorHAnsi" w:eastAsiaTheme="minorEastAsia" w:hAnsiTheme="minorHAnsi" w:cstheme="minorBidi"/>
          <w:sz w:val="22"/>
          <w:szCs w:val="22"/>
        </w:rPr>
        <w:tab/>
      </w:r>
      <w:r w:rsidRPr="00FE2B14">
        <w:rPr>
          <w:lang w:val="en-US" w:eastAsia="zh-CN"/>
        </w:rPr>
        <w:t>E-UTRAN TDD RSTD Measurement Accuracy in Carrier Aggregation for 20MHz bandwidth</w:t>
      </w:r>
      <w:r>
        <w:tab/>
        <w:t>2855</w:t>
      </w:r>
    </w:p>
    <w:p w14:paraId="330537BC"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2855</w:t>
      </w:r>
    </w:p>
    <w:p w14:paraId="6A37FA3E"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0087F94A"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9</w:t>
      </w:r>
      <w:r>
        <w:rPr>
          <w:rFonts w:asciiTheme="minorHAnsi" w:eastAsiaTheme="minorEastAsia" w:hAnsiTheme="minorHAnsi" w:cstheme="minorBidi"/>
          <w:sz w:val="22"/>
          <w:szCs w:val="22"/>
        </w:rPr>
        <w:tab/>
      </w:r>
      <w:r w:rsidRPr="00FE2B14">
        <w:rPr>
          <w:lang w:val="en-US" w:eastAsia="zh-CN"/>
        </w:rPr>
        <w:t>E-UTRAN FDD RSTD Measurement Accuracy in Carrier Aggregation for 10MHz+5MHz</w:t>
      </w:r>
      <w:r>
        <w:tab/>
        <w:t>2856</w:t>
      </w:r>
    </w:p>
    <w:p w14:paraId="7B733A69"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2856</w:t>
      </w:r>
    </w:p>
    <w:p w14:paraId="0E94C6A2"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7C94F6DC"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10</w:t>
      </w:r>
      <w:r>
        <w:rPr>
          <w:rFonts w:asciiTheme="minorHAnsi" w:eastAsiaTheme="minorEastAsia" w:hAnsiTheme="minorHAnsi" w:cstheme="minorBidi"/>
          <w:sz w:val="22"/>
          <w:szCs w:val="22"/>
        </w:rPr>
        <w:tab/>
      </w:r>
      <w:r w:rsidRPr="00FE2B14">
        <w:rPr>
          <w:lang w:val="en-US" w:eastAsia="zh-CN"/>
        </w:rPr>
        <w:t>E-UTRAN TDD RSTD Measurement Accuracy in Carrier Aggregation for 10MHz+5MHz</w:t>
      </w:r>
      <w:r>
        <w:tab/>
        <w:t>2857</w:t>
      </w:r>
    </w:p>
    <w:p w14:paraId="79CF5718"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2857</w:t>
      </w:r>
    </w:p>
    <w:p w14:paraId="224D399E"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14:paraId="07A82CA8" w14:textId="77777777" w:rsidR="001613A3" w:rsidRDefault="001613A3">
      <w:pPr>
        <w:pStyle w:val="TOC3"/>
        <w:rPr>
          <w:rFonts w:asciiTheme="minorHAnsi" w:eastAsiaTheme="minorEastAsia" w:hAnsiTheme="minorHAnsi" w:cstheme="minorBidi"/>
          <w:sz w:val="22"/>
          <w:szCs w:val="22"/>
        </w:rPr>
      </w:pPr>
      <w:r w:rsidRPr="00FE2B14">
        <w:rPr>
          <w:lang w:val="en-US"/>
        </w:rPr>
        <w:t>A.9.8.11</w:t>
      </w:r>
      <w:r>
        <w:rPr>
          <w:rFonts w:asciiTheme="minorHAnsi" w:eastAsiaTheme="minorEastAsia" w:hAnsiTheme="minorHAnsi" w:cstheme="minorBidi"/>
          <w:sz w:val="22"/>
          <w:szCs w:val="22"/>
        </w:rPr>
        <w:tab/>
      </w:r>
      <w:r w:rsidRPr="00FE2B14">
        <w:rPr>
          <w:lang w:val="en-US" w:eastAsia="zh-CN"/>
        </w:rPr>
        <w:t>E-UTRAN FDD RSTD Measurement Accuracy in Carrier Aggregation for 5 + 5MHz bandwidth</w:t>
      </w:r>
      <w:r>
        <w:tab/>
        <w:t>2858</w:t>
      </w:r>
    </w:p>
    <w:p w14:paraId="59C5DCBB" w14:textId="77777777" w:rsidR="001613A3" w:rsidRDefault="001613A3">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2858</w:t>
      </w:r>
    </w:p>
    <w:p w14:paraId="16B1D883" w14:textId="77777777" w:rsidR="001613A3" w:rsidRDefault="001613A3">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3FCBE69E" w14:textId="77777777" w:rsidR="001613A3" w:rsidRDefault="001613A3">
      <w:pPr>
        <w:pStyle w:val="TOC3"/>
        <w:rPr>
          <w:rFonts w:asciiTheme="minorHAnsi" w:eastAsiaTheme="minorEastAsia" w:hAnsiTheme="minorHAnsi" w:cstheme="minorBidi"/>
          <w:sz w:val="22"/>
          <w:szCs w:val="22"/>
        </w:rPr>
      </w:pPr>
      <w:r w:rsidRPr="00FE2B14">
        <w:rPr>
          <w:lang w:val="en-US"/>
        </w:rPr>
        <w:t>A.9.8.12</w:t>
      </w:r>
      <w:r>
        <w:rPr>
          <w:rFonts w:asciiTheme="minorHAnsi" w:eastAsiaTheme="minorEastAsia" w:hAnsiTheme="minorHAnsi" w:cstheme="minorBidi"/>
          <w:sz w:val="22"/>
          <w:szCs w:val="22"/>
        </w:rPr>
        <w:tab/>
      </w:r>
      <w:r w:rsidRPr="00FE2B14">
        <w:rPr>
          <w:lang w:val="en-US" w:eastAsia="zh-CN"/>
        </w:rPr>
        <w:t>E-UTRAN TDD RSTD Measurement Accuracy in Carrier Aggregation for 5+5MHz bandwidth</w:t>
      </w:r>
      <w:r>
        <w:tab/>
        <w:t>2859</w:t>
      </w:r>
    </w:p>
    <w:p w14:paraId="0C5B0AC0" w14:textId="77777777" w:rsidR="001613A3" w:rsidRDefault="001613A3">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2859</w:t>
      </w:r>
    </w:p>
    <w:p w14:paraId="1BB828F1" w14:textId="77777777" w:rsidR="001613A3" w:rsidRDefault="001613A3">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03075A14" w14:textId="77777777" w:rsidR="001613A3" w:rsidRDefault="001613A3">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2860</w:t>
      </w:r>
    </w:p>
    <w:p w14:paraId="4C177167" w14:textId="77777777" w:rsidR="001613A3" w:rsidRDefault="001613A3">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2860</w:t>
      </w:r>
    </w:p>
    <w:p w14:paraId="3A6668D8" w14:textId="77777777" w:rsidR="001613A3" w:rsidRDefault="001613A3">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14:paraId="05D0EA95" w14:textId="77777777" w:rsidR="001613A3" w:rsidRDefault="001613A3">
      <w:pPr>
        <w:pStyle w:val="TOC3"/>
        <w:rPr>
          <w:rFonts w:asciiTheme="minorHAnsi" w:eastAsiaTheme="minorEastAsia" w:hAnsiTheme="minorHAnsi" w:cstheme="minorBidi"/>
          <w:sz w:val="22"/>
          <w:szCs w:val="22"/>
        </w:rPr>
      </w:pPr>
      <w:r w:rsidRPr="00FE2B14">
        <w:rPr>
          <w:lang w:val="en-US"/>
        </w:rPr>
        <w:t>A.9.8.14</w:t>
      </w:r>
      <w:r>
        <w:rPr>
          <w:rFonts w:asciiTheme="minorHAnsi" w:eastAsiaTheme="minorEastAsia" w:hAnsiTheme="minorHAnsi" w:cstheme="minorBidi"/>
          <w:sz w:val="22"/>
          <w:szCs w:val="22"/>
        </w:rPr>
        <w:tab/>
      </w:r>
      <w:r w:rsidRPr="00FE2B14">
        <w:rPr>
          <w:lang w:val="en-US" w:eastAsia="zh-CN"/>
        </w:rPr>
        <w:t>E-UTRAN FDD RSTD Measurement Accuracy in 3DL Carrier Aggregation</w:t>
      </w:r>
      <w:r>
        <w:tab/>
        <w:t>2861</w:t>
      </w:r>
    </w:p>
    <w:p w14:paraId="3AC40DE0" w14:textId="77777777" w:rsidR="001613A3" w:rsidRDefault="001613A3">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2861</w:t>
      </w:r>
    </w:p>
    <w:p w14:paraId="0E55299D" w14:textId="77777777" w:rsidR="001613A3" w:rsidRDefault="001613A3">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14:paraId="742A1A57" w14:textId="77777777" w:rsidR="001613A3" w:rsidRDefault="001613A3">
      <w:pPr>
        <w:pStyle w:val="TOC3"/>
        <w:rPr>
          <w:rFonts w:asciiTheme="minorHAnsi" w:eastAsiaTheme="minorEastAsia" w:hAnsiTheme="minorHAnsi" w:cstheme="minorBidi"/>
          <w:sz w:val="22"/>
          <w:szCs w:val="22"/>
        </w:rPr>
      </w:pPr>
      <w:r w:rsidRPr="00FE2B14">
        <w:rPr>
          <w:lang w:val="en-US"/>
        </w:rPr>
        <w:t>A.9.8.15</w:t>
      </w:r>
      <w:r>
        <w:rPr>
          <w:rFonts w:asciiTheme="minorHAnsi" w:eastAsiaTheme="minorEastAsia" w:hAnsiTheme="minorHAnsi" w:cstheme="minorBidi"/>
          <w:sz w:val="22"/>
          <w:szCs w:val="22"/>
        </w:rPr>
        <w:tab/>
      </w:r>
      <w:r w:rsidRPr="00FE2B14">
        <w:rPr>
          <w:lang w:val="en-US" w:eastAsia="zh-CN"/>
        </w:rPr>
        <w:t>E-UTRAN TDD RSTD Measurement Accuracy in 3DL Carrier Aggregation</w:t>
      </w:r>
      <w:r>
        <w:tab/>
        <w:t>2868</w:t>
      </w:r>
    </w:p>
    <w:p w14:paraId="0E415F30" w14:textId="77777777" w:rsidR="001613A3" w:rsidRDefault="001613A3">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2868</w:t>
      </w:r>
    </w:p>
    <w:p w14:paraId="7CED7758" w14:textId="77777777" w:rsidR="001613A3" w:rsidRDefault="001613A3">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p>
    <w:p w14:paraId="3D08730A" w14:textId="77777777" w:rsidR="001613A3" w:rsidRDefault="001613A3">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2874</w:t>
      </w:r>
    </w:p>
    <w:p w14:paraId="08321B15" w14:textId="77777777" w:rsidR="001613A3" w:rsidRDefault="001613A3">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2874</w:t>
      </w:r>
    </w:p>
    <w:p w14:paraId="05459CF2"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p>
    <w:p w14:paraId="5AA298C0" w14:textId="77777777" w:rsidR="001613A3" w:rsidRDefault="001613A3">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2877</w:t>
      </w:r>
    </w:p>
    <w:p w14:paraId="2ACAD75E" w14:textId="77777777" w:rsidR="001613A3" w:rsidRDefault="001613A3">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2877</w:t>
      </w:r>
    </w:p>
    <w:p w14:paraId="42B4EDEA"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p>
    <w:p w14:paraId="32180FC3" w14:textId="77777777" w:rsidR="001613A3" w:rsidRDefault="001613A3">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2880</w:t>
      </w:r>
    </w:p>
    <w:p w14:paraId="602178F0" w14:textId="77777777" w:rsidR="001613A3" w:rsidRDefault="001613A3">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2880</w:t>
      </w:r>
    </w:p>
    <w:p w14:paraId="7F298BDD"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p>
    <w:p w14:paraId="77E7A713" w14:textId="77777777" w:rsidR="001613A3" w:rsidRDefault="001613A3">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2883</w:t>
      </w:r>
    </w:p>
    <w:p w14:paraId="0D01859B" w14:textId="77777777" w:rsidR="001613A3" w:rsidRDefault="001613A3">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2883</w:t>
      </w:r>
    </w:p>
    <w:p w14:paraId="0E6F4EF9"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p>
    <w:p w14:paraId="5F355AC1" w14:textId="77777777" w:rsidR="001613A3" w:rsidRDefault="001613A3">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2886</w:t>
      </w:r>
    </w:p>
    <w:p w14:paraId="1CE79613" w14:textId="77777777" w:rsidR="001613A3" w:rsidRDefault="001613A3">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2886</w:t>
      </w:r>
    </w:p>
    <w:p w14:paraId="7B752952" w14:textId="77777777" w:rsidR="001613A3" w:rsidRDefault="001613A3">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2889</w:t>
      </w:r>
    </w:p>
    <w:p w14:paraId="58BF277F" w14:textId="77777777" w:rsidR="001613A3" w:rsidRDefault="001613A3">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2890</w:t>
      </w:r>
    </w:p>
    <w:p w14:paraId="385B24F4" w14:textId="77777777" w:rsidR="001613A3" w:rsidRDefault="001613A3">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2890</w:t>
      </w:r>
    </w:p>
    <w:p w14:paraId="1BA57B1C" w14:textId="77777777" w:rsidR="001613A3" w:rsidRDefault="001613A3">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2893</w:t>
      </w:r>
    </w:p>
    <w:p w14:paraId="3670AC2D" w14:textId="77777777" w:rsidR="001613A3" w:rsidRDefault="001613A3">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2894</w:t>
      </w:r>
    </w:p>
    <w:p w14:paraId="1B8A0D5F" w14:textId="77777777" w:rsidR="001613A3" w:rsidRDefault="001613A3">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2894</w:t>
      </w:r>
    </w:p>
    <w:p w14:paraId="1A2FB2E1" w14:textId="77777777" w:rsidR="001613A3" w:rsidRDefault="001613A3">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2897</w:t>
      </w:r>
    </w:p>
    <w:p w14:paraId="32EE3283" w14:textId="77777777" w:rsidR="001613A3" w:rsidRDefault="001613A3">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2898</w:t>
      </w:r>
    </w:p>
    <w:p w14:paraId="77149E15" w14:textId="77777777" w:rsidR="001613A3" w:rsidRDefault="001613A3">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2898</w:t>
      </w:r>
    </w:p>
    <w:p w14:paraId="6D018B4E" w14:textId="77777777" w:rsidR="001613A3" w:rsidRDefault="001613A3">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2901</w:t>
      </w:r>
    </w:p>
    <w:p w14:paraId="6F4A1CF4" w14:textId="77777777" w:rsidR="001613A3" w:rsidRDefault="001613A3">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2901</w:t>
      </w:r>
    </w:p>
    <w:p w14:paraId="0945B2F5" w14:textId="77777777" w:rsidR="001613A3" w:rsidRDefault="001613A3">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2901</w:t>
      </w:r>
    </w:p>
    <w:p w14:paraId="51EF0D49" w14:textId="77777777" w:rsidR="001613A3" w:rsidRDefault="001613A3">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2905</w:t>
      </w:r>
    </w:p>
    <w:p w14:paraId="5ADD90C5" w14:textId="77777777" w:rsidR="001613A3" w:rsidRDefault="001613A3">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2906</w:t>
      </w:r>
    </w:p>
    <w:p w14:paraId="0107BAF3" w14:textId="77777777" w:rsidR="001613A3" w:rsidRDefault="001613A3">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2906</w:t>
      </w:r>
    </w:p>
    <w:p w14:paraId="209BA68A" w14:textId="77777777" w:rsidR="001613A3" w:rsidRDefault="001613A3">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2909</w:t>
      </w:r>
    </w:p>
    <w:p w14:paraId="0E50C0B2" w14:textId="77777777" w:rsidR="001613A3" w:rsidRDefault="001613A3">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2910</w:t>
      </w:r>
    </w:p>
    <w:p w14:paraId="4AFD335C" w14:textId="77777777" w:rsidR="001613A3" w:rsidRDefault="001613A3">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2910</w:t>
      </w:r>
    </w:p>
    <w:p w14:paraId="6EA82593" w14:textId="77777777" w:rsidR="001613A3" w:rsidRDefault="001613A3">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2912</w:t>
      </w:r>
    </w:p>
    <w:p w14:paraId="43B67622" w14:textId="77777777" w:rsidR="001613A3" w:rsidRDefault="001613A3">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2912</w:t>
      </w:r>
    </w:p>
    <w:p w14:paraId="49DEC866" w14:textId="77777777" w:rsidR="001613A3" w:rsidRDefault="001613A3">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2912</w:t>
      </w:r>
    </w:p>
    <w:p w14:paraId="02BAC6ED" w14:textId="77777777" w:rsidR="001613A3" w:rsidRDefault="001613A3">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2915</w:t>
      </w:r>
    </w:p>
    <w:p w14:paraId="526E2BB7" w14:textId="77777777" w:rsidR="001613A3" w:rsidRDefault="001613A3">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2915</w:t>
      </w:r>
    </w:p>
    <w:p w14:paraId="678FFF78" w14:textId="77777777" w:rsidR="001613A3" w:rsidRDefault="001613A3">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2915</w:t>
      </w:r>
    </w:p>
    <w:p w14:paraId="1A489655" w14:textId="77777777" w:rsidR="001613A3" w:rsidRDefault="001613A3">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2918</w:t>
      </w:r>
    </w:p>
    <w:p w14:paraId="6DBBF864" w14:textId="77777777" w:rsidR="001613A3" w:rsidRDefault="001613A3">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2918</w:t>
      </w:r>
    </w:p>
    <w:p w14:paraId="5F351966" w14:textId="77777777" w:rsidR="001613A3" w:rsidRDefault="001613A3">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2918</w:t>
      </w:r>
    </w:p>
    <w:p w14:paraId="131C4EAD" w14:textId="77777777" w:rsidR="001613A3" w:rsidRDefault="001613A3">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2922</w:t>
      </w:r>
    </w:p>
    <w:p w14:paraId="4002F68C" w14:textId="77777777" w:rsidR="001613A3" w:rsidRDefault="001613A3">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2923</w:t>
      </w:r>
    </w:p>
    <w:p w14:paraId="4CB93F70" w14:textId="77777777" w:rsidR="001613A3" w:rsidRDefault="001613A3">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2923</w:t>
      </w:r>
    </w:p>
    <w:p w14:paraId="79C378B6" w14:textId="77777777" w:rsidR="001613A3" w:rsidRDefault="001613A3">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2926</w:t>
      </w:r>
    </w:p>
    <w:p w14:paraId="5AFAD3D4" w14:textId="77777777" w:rsidR="001613A3" w:rsidRDefault="001613A3">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2927</w:t>
      </w:r>
    </w:p>
    <w:p w14:paraId="639D53A4" w14:textId="77777777" w:rsidR="001613A3" w:rsidRDefault="001613A3">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2927</w:t>
      </w:r>
    </w:p>
    <w:p w14:paraId="259E9C70" w14:textId="77777777" w:rsidR="001613A3" w:rsidRDefault="001613A3">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2931</w:t>
      </w:r>
    </w:p>
    <w:p w14:paraId="50E430B4" w14:textId="77777777" w:rsidR="001613A3" w:rsidRDefault="001613A3">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2931</w:t>
      </w:r>
    </w:p>
    <w:p w14:paraId="5D2D562F" w14:textId="77777777" w:rsidR="001613A3" w:rsidRDefault="001613A3">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2931</w:t>
      </w:r>
    </w:p>
    <w:p w14:paraId="2F503F63" w14:textId="77777777" w:rsidR="001613A3" w:rsidRDefault="001613A3">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2934</w:t>
      </w:r>
    </w:p>
    <w:p w14:paraId="349C8B89" w14:textId="77777777" w:rsidR="001613A3" w:rsidRDefault="001613A3">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2934</w:t>
      </w:r>
    </w:p>
    <w:p w14:paraId="74A1E70D" w14:textId="77777777" w:rsidR="001613A3" w:rsidRDefault="001613A3">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2934</w:t>
      </w:r>
    </w:p>
    <w:p w14:paraId="0229C73A" w14:textId="77777777" w:rsidR="001613A3" w:rsidRDefault="001613A3">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2937</w:t>
      </w:r>
    </w:p>
    <w:p w14:paraId="17CCA5F5" w14:textId="77777777" w:rsidR="001613A3" w:rsidRDefault="001613A3">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2937</w:t>
      </w:r>
    </w:p>
    <w:p w14:paraId="21077017" w14:textId="77777777" w:rsidR="001613A3" w:rsidRDefault="001613A3">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2937</w:t>
      </w:r>
    </w:p>
    <w:p w14:paraId="3563E2CB" w14:textId="77777777" w:rsidR="001613A3" w:rsidRDefault="001613A3">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2940</w:t>
      </w:r>
    </w:p>
    <w:p w14:paraId="540067AD" w14:textId="77777777" w:rsidR="001613A3" w:rsidRDefault="001613A3">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2940</w:t>
      </w:r>
    </w:p>
    <w:p w14:paraId="2E964133" w14:textId="77777777" w:rsidR="001613A3" w:rsidRDefault="001613A3">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2940</w:t>
      </w:r>
    </w:p>
    <w:p w14:paraId="555003D7" w14:textId="77777777" w:rsidR="001613A3" w:rsidRDefault="001613A3">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2943</w:t>
      </w:r>
    </w:p>
    <w:p w14:paraId="79B01F6D" w14:textId="77777777" w:rsidR="001613A3" w:rsidRDefault="001613A3">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2943</w:t>
      </w:r>
    </w:p>
    <w:p w14:paraId="74B28E02" w14:textId="77777777" w:rsidR="001613A3" w:rsidRDefault="001613A3">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2943</w:t>
      </w:r>
    </w:p>
    <w:p w14:paraId="00FED4D9" w14:textId="77777777" w:rsidR="001613A3" w:rsidRDefault="001613A3">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2943</w:t>
      </w:r>
    </w:p>
    <w:p w14:paraId="4B382E85" w14:textId="77777777" w:rsidR="001613A3" w:rsidRDefault="001613A3">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2943</w:t>
      </w:r>
    </w:p>
    <w:p w14:paraId="455D8C2B" w14:textId="77777777" w:rsidR="001613A3" w:rsidRDefault="001613A3">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2946</w:t>
      </w:r>
    </w:p>
    <w:p w14:paraId="30D7297C" w14:textId="77777777" w:rsidR="001613A3" w:rsidRDefault="001613A3">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2946</w:t>
      </w:r>
    </w:p>
    <w:p w14:paraId="495F480C" w14:textId="77777777" w:rsidR="001613A3" w:rsidRDefault="001613A3">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2946</w:t>
      </w:r>
    </w:p>
    <w:p w14:paraId="675BD191" w14:textId="77777777" w:rsidR="001613A3" w:rsidRDefault="001613A3">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2946</w:t>
      </w:r>
    </w:p>
    <w:p w14:paraId="4883A661" w14:textId="77777777" w:rsidR="001613A3" w:rsidRDefault="001613A3">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2948</w:t>
      </w:r>
    </w:p>
    <w:p w14:paraId="7D92B6FE" w14:textId="77777777" w:rsidR="001613A3" w:rsidRDefault="001613A3">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2948</w:t>
      </w:r>
    </w:p>
    <w:p w14:paraId="008333BA" w14:textId="77777777" w:rsidR="001613A3" w:rsidRDefault="001613A3">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2948</w:t>
      </w:r>
    </w:p>
    <w:p w14:paraId="44640704" w14:textId="77777777" w:rsidR="001613A3" w:rsidRDefault="001613A3">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2948</w:t>
      </w:r>
    </w:p>
    <w:p w14:paraId="4C6DF0E1" w14:textId="77777777" w:rsidR="001613A3" w:rsidRDefault="001613A3">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2948</w:t>
      </w:r>
    </w:p>
    <w:p w14:paraId="30BED788" w14:textId="77777777" w:rsidR="001613A3" w:rsidRDefault="001613A3">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FE2B14">
        <w:rPr>
          <w:snapToGrid w:val="0"/>
        </w:rPr>
        <w:t>Test Requirements</w:t>
      </w:r>
      <w:r>
        <w:tab/>
        <w:t>2950</w:t>
      </w:r>
    </w:p>
    <w:p w14:paraId="245F568C" w14:textId="77777777" w:rsidR="001613A3" w:rsidRDefault="001613A3">
      <w:pPr>
        <w:pStyle w:val="TOC3"/>
        <w:rPr>
          <w:rFonts w:asciiTheme="minorHAnsi" w:eastAsiaTheme="minorEastAsia" w:hAnsiTheme="minorHAnsi" w:cstheme="minorBidi"/>
          <w:sz w:val="22"/>
          <w:szCs w:val="22"/>
        </w:rPr>
      </w:pPr>
      <w:r w:rsidRPr="00FE2B14">
        <w:rPr>
          <w:lang w:val="fi-FI"/>
        </w:rPr>
        <w:t>A.9.10.2</w:t>
      </w:r>
      <w:r>
        <w:rPr>
          <w:rFonts w:asciiTheme="minorHAnsi" w:eastAsiaTheme="minorEastAsia" w:hAnsiTheme="minorHAnsi" w:cstheme="minorBidi"/>
          <w:sz w:val="22"/>
          <w:szCs w:val="22"/>
        </w:rPr>
        <w:tab/>
      </w:r>
      <w:r w:rsidRPr="00FE2B14">
        <w:rPr>
          <w:lang w:val="fi-FI"/>
        </w:rPr>
        <w:t>Void</w:t>
      </w:r>
      <w:r>
        <w:tab/>
        <w:t>2950</w:t>
      </w:r>
    </w:p>
    <w:p w14:paraId="7888000A" w14:textId="77777777" w:rsidR="001613A3" w:rsidRDefault="001613A3">
      <w:pPr>
        <w:pStyle w:val="TOC3"/>
        <w:rPr>
          <w:rFonts w:asciiTheme="minorHAnsi" w:eastAsiaTheme="minorEastAsia" w:hAnsiTheme="minorHAnsi" w:cstheme="minorBidi"/>
          <w:sz w:val="22"/>
          <w:szCs w:val="22"/>
        </w:rPr>
      </w:pPr>
      <w:r w:rsidRPr="00FE2B14">
        <w:rPr>
          <w:lang w:val="fi-FI"/>
        </w:rPr>
        <w:t>A.9.10.3</w:t>
      </w:r>
      <w:r>
        <w:rPr>
          <w:rFonts w:asciiTheme="minorHAnsi" w:eastAsiaTheme="minorEastAsia" w:hAnsiTheme="minorHAnsi" w:cstheme="minorBidi"/>
          <w:sz w:val="22"/>
          <w:szCs w:val="22"/>
        </w:rPr>
        <w:tab/>
      </w:r>
      <w:r w:rsidRPr="00FE2B14">
        <w:rPr>
          <w:lang w:val="fi-FI"/>
        </w:rPr>
        <w:t>Void</w:t>
      </w:r>
      <w:r>
        <w:tab/>
        <w:t>2950</w:t>
      </w:r>
    </w:p>
    <w:p w14:paraId="14766EE8" w14:textId="77777777" w:rsidR="001613A3" w:rsidRDefault="001613A3">
      <w:pPr>
        <w:pStyle w:val="TOC3"/>
        <w:rPr>
          <w:rFonts w:asciiTheme="minorHAnsi" w:eastAsiaTheme="minorEastAsia" w:hAnsiTheme="minorHAnsi" w:cstheme="minorBidi"/>
          <w:sz w:val="22"/>
          <w:szCs w:val="22"/>
        </w:rPr>
      </w:pPr>
      <w:r w:rsidRPr="00FE2B14">
        <w:rPr>
          <w:lang w:val="fi-FI"/>
        </w:rPr>
        <w:t>A.9.10.4</w:t>
      </w:r>
      <w:r>
        <w:rPr>
          <w:rFonts w:asciiTheme="minorHAnsi" w:eastAsiaTheme="minorEastAsia" w:hAnsiTheme="minorHAnsi" w:cstheme="minorBidi"/>
          <w:sz w:val="22"/>
          <w:szCs w:val="22"/>
        </w:rPr>
        <w:tab/>
      </w:r>
      <w:r w:rsidRPr="00FE2B14">
        <w:rPr>
          <w:lang w:val="fi-FI"/>
        </w:rPr>
        <w:t>Void</w:t>
      </w:r>
      <w:r>
        <w:tab/>
        <w:t>2950</w:t>
      </w:r>
    </w:p>
    <w:p w14:paraId="1E8963B8" w14:textId="77777777" w:rsidR="001613A3" w:rsidRDefault="001613A3">
      <w:pPr>
        <w:pStyle w:val="TOC2"/>
        <w:rPr>
          <w:rFonts w:asciiTheme="minorHAnsi" w:eastAsiaTheme="minorEastAsia" w:hAnsiTheme="minorHAnsi" w:cstheme="minorBidi"/>
          <w:sz w:val="22"/>
          <w:szCs w:val="22"/>
        </w:rPr>
      </w:pPr>
      <w:r>
        <w:t>A.9.11 RSSI</w:t>
      </w:r>
      <w:r>
        <w:tab/>
        <w:t>2950</w:t>
      </w:r>
    </w:p>
    <w:p w14:paraId="17C34E7B" w14:textId="77777777" w:rsidR="001613A3" w:rsidRDefault="001613A3">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2950</w:t>
      </w:r>
    </w:p>
    <w:p w14:paraId="3AA686D9" w14:textId="77777777" w:rsidR="001613A3" w:rsidRDefault="001613A3">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2950</w:t>
      </w:r>
    </w:p>
    <w:p w14:paraId="218FF538" w14:textId="77777777" w:rsidR="001613A3" w:rsidRDefault="001613A3">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2950</w:t>
      </w:r>
    </w:p>
    <w:p w14:paraId="2ABF3CA3" w14:textId="77777777" w:rsidR="001613A3" w:rsidRDefault="001613A3">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2953</w:t>
      </w:r>
    </w:p>
    <w:p w14:paraId="05860426" w14:textId="77777777" w:rsidR="001613A3" w:rsidRDefault="001613A3">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2953</w:t>
      </w:r>
    </w:p>
    <w:p w14:paraId="0159CB7F" w14:textId="77777777" w:rsidR="001613A3" w:rsidRDefault="001613A3">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2953</w:t>
      </w:r>
    </w:p>
    <w:p w14:paraId="6CE0889F" w14:textId="77777777" w:rsidR="001613A3" w:rsidRDefault="001613A3">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2953</w:t>
      </w:r>
    </w:p>
    <w:p w14:paraId="7CE63285" w14:textId="77777777" w:rsidR="001613A3" w:rsidRDefault="001613A3">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2956</w:t>
      </w:r>
    </w:p>
    <w:p w14:paraId="262D2050" w14:textId="77777777" w:rsidR="001613A3" w:rsidRDefault="001613A3">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2956</w:t>
      </w:r>
    </w:p>
    <w:p w14:paraId="2C3D6A9D" w14:textId="77777777" w:rsidR="001613A3" w:rsidRDefault="001613A3">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2956</w:t>
      </w:r>
    </w:p>
    <w:p w14:paraId="4B2FE2CD" w14:textId="77777777" w:rsidR="001613A3" w:rsidRDefault="001613A3">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2956</w:t>
      </w:r>
    </w:p>
    <w:p w14:paraId="071C9D2E" w14:textId="77777777" w:rsidR="001613A3" w:rsidRDefault="001613A3">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2959</w:t>
      </w:r>
    </w:p>
    <w:p w14:paraId="6FC6A4DB" w14:textId="77777777" w:rsidR="001613A3" w:rsidRDefault="001613A3">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2959</w:t>
      </w:r>
    </w:p>
    <w:p w14:paraId="32AF59C6" w14:textId="77777777" w:rsidR="001613A3" w:rsidRDefault="001613A3">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2959</w:t>
      </w:r>
    </w:p>
    <w:p w14:paraId="0C13D048" w14:textId="77777777" w:rsidR="001613A3" w:rsidRDefault="001613A3">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2959</w:t>
      </w:r>
    </w:p>
    <w:p w14:paraId="6F2A1B57" w14:textId="77777777" w:rsidR="001613A3" w:rsidRDefault="001613A3">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2962</w:t>
      </w:r>
    </w:p>
    <w:p w14:paraId="3D67D9DB" w14:textId="77777777" w:rsidR="001613A3" w:rsidRDefault="001613A3">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2962</w:t>
      </w:r>
    </w:p>
    <w:p w14:paraId="541D8D22" w14:textId="77777777" w:rsidR="001613A3" w:rsidRDefault="001613A3">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2962</w:t>
      </w:r>
    </w:p>
    <w:p w14:paraId="0CBC44BF" w14:textId="77777777" w:rsidR="001613A3" w:rsidRDefault="001613A3">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2962</w:t>
      </w:r>
    </w:p>
    <w:p w14:paraId="2DA5FC60" w14:textId="77777777" w:rsidR="001613A3" w:rsidRDefault="001613A3">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2962</w:t>
      </w:r>
    </w:p>
    <w:p w14:paraId="53CFB010" w14:textId="77777777" w:rsidR="001613A3" w:rsidRDefault="001613A3">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2965</w:t>
      </w:r>
    </w:p>
    <w:p w14:paraId="61A230B3" w14:textId="77777777" w:rsidR="001613A3" w:rsidRDefault="001613A3">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2965</w:t>
      </w:r>
    </w:p>
    <w:p w14:paraId="26332988" w14:textId="77777777" w:rsidR="001613A3" w:rsidRDefault="001613A3">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2965</w:t>
      </w:r>
    </w:p>
    <w:p w14:paraId="13CD0C78" w14:textId="77777777" w:rsidR="001613A3" w:rsidRDefault="001613A3">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2965</w:t>
      </w:r>
    </w:p>
    <w:p w14:paraId="3C6404B3" w14:textId="77777777" w:rsidR="001613A3" w:rsidRDefault="001613A3">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2968</w:t>
      </w:r>
    </w:p>
    <w:p w14:paraId="64152E34" w14:textId="77777777" w:rsidR="001613A3" w:rsidRDefault="001613A3">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2968</w:t>
      </w:r>
    </w:p>
    <w:p w14:paraId="1B9A5F4E" w14:textId="77777777" w:rsidR="001613A3" w:rsidRDefault="001613A3">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2968</w:t>
      </w:r>
    </w:p>
    <w:p w14:paraId="0C46E1B8" w14:textId="77777777" w:rsidR="001613A3" w:rsidRDefault="001613A3">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2968</w:t>
      </w:r>
    </w:p>
    <w:p w14:paraId="164E1408" w14:textId="77777777" w:rsidR="001613A3" w:rsidRDefault="001613A3">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2971</w:t>
      </w:r>
    </w:p>
    <w:p w14:paraId="4C63359F" w14:textId="77777777" w:rsidR="001613A3" w:rsidRDefault="001613A3">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2971</w:t>
      </w:r>
    </w:p>
    <w:p w14:paraId="150CEFE1" w14:textId="77777777" w:rsidR="001613A3" w:rsidRDefault="001613A3">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2971</w:t>
      </w:r>
    </w:p>
    <w:p w14:paraId="2C5B396C" w14:textId="77777777" w:rsidR="001613A3" w:rsidRDefault="001613A3">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2971</w:t>
      </w:r>
    </w:p>
    <w:p w14:paraId="42B69DEE" w14:textId="77777777" w:rsidR="001613A3" w:rsidRDefault="001613A3">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2975</w:t>
      </w:r>
    </w:p>
    <w:p w14:paraId="72D5880D" w14:textId="77777777" w:rsidR="001613A3" w:rsidRDefault="001613A3">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2976</w:t>
      </w:r>
    </w:p>
    <w:p w14:paraId="04D15DB4" w14:textId="77777777" w:rsidR="001613A3" w:rsidRDefault="001613A3">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2976</w:t>
      </w:r>
    </w:p>
    <w:p w14:paraId="6F0462FB" w14:textId="77777777" w:rsidR="001613A3" w:rsidRDefault="001613A3">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2976</w:t>
      </w:r>
    </w:p>
    <w:p w14:paraId="165637EA" w14:textId="77777777" w:rsidR="001613A3" w:rsidRDefault="001613A3">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2982</w:t>
      </w:r>
    </w:p>
    <w:p w14:paraId="04ABC1E3" w14:textId="77777777" w:rsidR="001613A3" w:rsidRDefault="001613A3">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2982</w:t>
      </w:r>
    </w:p>
    <w:p w14:paraId="4C39C594" w14:textId="77777777" w:rsidR="001613A3" w:rsidRDefault="001613A3">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2982</w:t>
      </w:r>
    </w:p>
    <w:p w14:paraId="5F5DADBC" w14:textId="77777777" w:rsidR="001613A3" w:rsidRDefault="001613A3">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2982</w:t>
      </w:r>
    </w:p>
    <w:p w14:paraId="27DEDF83" w14:textId="77777777" w:rsidR="001613A3" w:rsidRDefault="001613A3">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2986</w:t>
      </w:r>
    </w:p>
    <w:p w14:paraId="2C3172BE" w14:textId="77777777" w:rsidR="001613A3" w:rsidRDefault="001613A3">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2986</w:t>
      </w:r>
    </w:p>
    <w:p w14:paraId="000BA7D0" w14:textId="77777777" w:rsidR="001613A3" w:rsidRDefault="001613A3">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2986</w:t>
      </w:r>
    </w:p>
    <w:p w14:paraId="5A31804C" w14:textId="77777777" w:rsidR="001613A3" w:rsidRDefault="001613A3">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2986</w:t>
      </w:r>
    </w:p>
    <w:p w14:paraId="3813C41F" w14:textId="77777777" w:rsidR="001613A3" w:rsidRDefault="001613A3">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2987</w:t>
      </w:r>
    </w:p>
    <w:p w14:paraId="69579893" w14:textId="77777777" w:rsidR="001613A3" w:rsidRDefault="001613A3">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2987</w:t>
      </w:r>
    </w:p>
    <w:p w14:paraId="60852BE6" w14:textId="77777777" w:rsidR="001613A3" w:rsidRDefault="001613A3">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2988</w:t>
      </w:r>
    </w:p>
    <w:p w14:paraId="6FF1F0FE" w14:textId="77777777" w:rsidR="001613A3" w:rsidRDefault="001613A3">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2988</w:t>
      </w:r>
    </w:p>
    <w:p w14:paraId="2FB72354" w14:textId="77777777" w:rsidR="001613A3" w:rsidRDefault="001613A3">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2988</w:t>
      </w:r>
    </w:p>
    <w:p w14:paraId="1FD32C74" w14:textId="77777777" w:rsidR="001613A3" w:rsidRDefault="001613A3">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2989</w:t>
      </w:r>
    </w:p>
    <w:p w14:paraId="035D16F1" w14:textId="77777777" w:rsidR="001613A3" w:rsidRDefault="001613A3">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2989</w:t>
      </w:r>
    </w:p>
    <w:p w14:paraId="2545C2E4" w14:textId="77777777" w:rsidR="001613A3" w:rsidRDefault="001613A3">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2989</w:t>
      </w:r>
    </w:p>
    <w:p w14:paraId="0052662B" w14:textId="77777777" w:rsidR="001613A3" w:rsidRDefault="001613A3">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2989</w:t>
      </w:r>
    </w:p>
    <w:p w14:paraId="74264214" w14:textId="77777777" w:rsidR="001613A3" w:rsidRDefault="001613A3">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2990</w:t>
      </w:r>
    </w:p>
    <w:p w14:paraId="7AC1FDE3" w14:textId="77777777" w:rsidR="001613A3" w:rsidRDefault="001613A3">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2991</w:t>
      </w:r>
    </w:p>
    <w:p w14:paraId="7F35E905" w14:textId="77777777" w:rsidR="001613A3" w:rsidRDefault="001613A3">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2991</w:t>
      </w:r>
    </w:p>
    <w:p w14:paraId="523952E3" w14:textId="77777777" w:rsidR="001613A3" w:rsidRDefault="001613A3">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2992</w:t>
      </w:r>
    </w:p>
    <w:p w14:paraId="7C2DA1DB" w14:textId="77777777" w:rsidR="001613A3" w:rsidRDefault="001613A3">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2992</w:t>
      </w:r>
    </w:p>
    <w:p w14:paraId="7DA75520" w14:textId="77777777" w:rsidR="001613A3" w:rsidRDefault="001613A3">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2992</w:t>
      </w:r>
    </w:p>
    <w:p w14:paraId="1779B586" w14:textId="77777777" w:rsidR="001613A3" w:rsidRDefault="001613A3">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2994</w:t>
      </w:r>
    </w:p>
    <w:p w14:paraId="333583C3" w14:textId="77777777" w:rsidR="001613A3" w:rsidRDefault="001613A3">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2995</w:t>
      </w:r>
    </w:p>
    <w:p w14:paraId="270C9E84" w14:textId="77777777" w:rsidR="001613A3" w:rsidRDefault="001613A3">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2995</w:t>
      </w:r>
    </w:p>
    <w:p w14:paraId="2A29FD27" w14:textId="77777777" w:rsidR="001613A3" w:rsidRDefault="001613A3">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2997</w:t>
      </w:r>
    </w:p>
    <w:p w14:paraId="27E19AC9" w14:textId="77777777" w:rsidR="001613A3" w:rsidRDefault="001613A3">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2997</w:t>
      </w:r>
    </w:p>
    <w:p w14:paraId="14FBCDCA" w14:textId="77777777" w:rsidR="001613A3" w:rsidRDefault="001613A3">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2997</w:t>
      </w:r>
    </w:p>
    <w:p w14:paraId="1B127DC6" w14:textId="77777777" w:rsidR="001613A3" w:rsidRDefault="001613A3">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2997</w:t>
      </w:r>
    </w:p>
    <w:p w14:paraId="2F6FE208" w14:textId="77777777" w:rsidR="001613A3" w:rsidRDefault="001613A3">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2998</w:t>
      </w:r>
    </w:p>
    <w:p w14:paraId="723F2339" w14:textId="77777777" w:rsidR="001613A3" w:rsidRDefault="001613A3">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FE2B14">
        <w:rPr>
          <w:lang w:val="en-US"/>
        </w:rPr>
        <w:t>Interruptions due to V2V sidelink communication</w:t>
      </w:r>
      <w:r>
        <w:tab/>
        <w:t>2998</w:t>
      </w:r>
    </w:p>
    <w:p w14:paraId="7B372522" w14:textId="77777777" w:rsidR="001613A3" w:rsidRDefault="001613A3">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2998</w:t>
      </w:r>
    </w:p>
    <w:p w14:paraId="0D988B0E" w14:textId="77777777" w:rsidR="001613A3" w:rsidRDefault="001613A3">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3000</w:t>
      </w:r>
    </w:p>
    <w:p w14:paraId="301B5BBF" w14:textId="77777777" w:rsidR="001613A3" w:rsidRDefault="001613A3">
      <w:pPr>
        <w:pStyle w:val="TOC1"/>
        <w:rPr>
          <w:rFonts w:asciiTheme="minorHAnsi" w:eastAsiaTheme="minorEastAsia" w:hAnsiTheme="minorHAnsi" w:cstheme="minorBidi"/>
          <w:szCs w:val="22"/>
        </w:rPr>
      </w:pPr>
      <w:r>
        <w:t>A.12</w:t>
      </w:r>
      <w:r>
        <w:tab/>
        <w:t>3000</w:t>
      </w:r>
    </w:p>
    <w:p w14:paraId="249B890D" w14:textId="77777777" w:rsidR="001613A3" w:rsidRDefault="001613A3">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3000</w:t>
      </w:r>
    </w:p>
    <w:p w14:paraId="7DE58951" w14:textId="77777777" w:rsidR="001613A3" w:rsidRDefault="001613A3">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3000</w:t>
      </w:r>
    </w:p>
    <w:p w14:paraId="69D1E135" w14:textId="77777777" w:rsidR="001613A3" w:rsidRDefault="001613A3">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3000</w:t>
      </w:r>
    </w:p>
    <w:p w14:paraId="33B9A6F7" w14:textId="77777777" w:rsidR="001613A3" w:rsidRDefault="001613A3">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p>
    <w:p w14:paraId="74471D1B" w14:textId="77777777" w:rsidR="001613A3" w:rsidRDefault="001613A3">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3002</w:t>
      </w:r>
    </w:p>
    <w:p w14:paraId="67348AAB" w14:textId="77777777" w:rsidR="001613A3" w:rsidRDefault="001613A3">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3002</w:t>
      </w:r>
    </w:p>
    <w:p w14:paraId="65B8B7AE" w14:textId="77777777" w:rsidR="001613A3" w:rsidRDefault="001613A3">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3002</w:t>
      </w:r>
    </w:p>
    <w:p w14:paraId="7A6B8E2F" w14:textId="77777777" w:rsidR="001613A3" w:rsidRDefault="001613A3">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3003</w:t>
      </w:r>
    </w:p>
    <w:p w14:paraId="0B3AAA92" w14:textId="77777777" w:rsidR="001613A3" w:rsidRDefault="001613A3">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3003</w:t>
      </w:r>
    </w:p>
    <w:p w14:paraId="64AE6280" w14:textId="77777777" w:rsidR="001613A3" w:rsidRDefault="001613A3">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3003</w:t>
      </w:r>
    </w:p>
    <w:p w14:paraId="1105C2F0" w14:textId="77777777" w:rsidR="001613A3" w:rsidRDefault="001613A3">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3004</w:t>
      </w:r>
    </w:p>
    <w:p w14:paraId="25141D06" w14:textId="77777777" w:rsidR="001613A3" w:rsidRDefault="001613A3">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3005</w:t>
      </w:r>
    </w:p>
    <w:p w14:paraId="0FAA2CA0" w14:textId="77777777" w:rsidR="001613A3" w:rsidRDefault="001613A3">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3005</w:t>
      </w:r>
    </w:p>
    <w:p w14:paraId="0E7EA782" w14:textId="77777777" w:rsidR="001613A3" w:rsidRDefault="001613A3">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3006</w:t>
      </w:r>
    </w:p>
    <w:p w14:paraId="2BECCE3D" w14:textId="77777777" w:rsidR="001613A3" w:rsidRDefault="001613A3">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3006</w:t>
      </w:r>
    </w:p>
    <w:p w14:paraId="36B0D3DA" w14:textId="77777777" w:rsidR="001613A3" w:rsidRDefault="001613A3">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3006</w:t>
      </w:r>
    </w:p>
    <w:p w14:paraId="38BC15EE" w14:textId="77777777" w:rsidR="001613A3" w:rsidRDefault="001613A3">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3006</w:t>
      </w:r>
    </w:p>
    <w:p w14:paraId="22A22D18" w14:textId="77777777" w:rsidR="001613A3" w:rsidRDefault="001613A3">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3009</w:t>
      </w:r>
    </w:p>
    <w:p w14:paraId="42A8BF32" w14:textId="77777777" w:rsidR="001613A3" w:rsidRDefault="001613A3">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3010</w:t>
      </w:r>
    </w:p>
    <w:p w14:paraId="5EBBB3F5" w14:textId="77777777" w:rsidR="001613A3" w:rsidRDefault="001613A3">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3010</w:t>
      </w:r>
    </w:p>
    <w:p w14:paraId="61F3B331" w14:textId="77777777" w:rsidR="001613A3" w:rsidRDefault="001613A3">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3012</w:t>
      </w:r>
    </w:p>
    <w:p w14:paraId="5D2E3BEF" w14:textId="77777777" w:rsidR="001613A3" w:rsidRDefault="001613A3">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3012</w:t>
      </w:r>
    </w:p>
    <w:p w14:paraId="51BE378F" w14:textId="77777777" w:rsidR="001613A3" w:rsidRDefault="001613A3">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3012</w:t>
      </w:r>
    </w:p>
    <w:p w14:paraId="09664CD5" w14:textId="77777777" w:rsidR="001613A3" w:rsidRDefault="001613A3">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3014</w:t>
      </w:r>
    </w:p>
    <w:p w14:paraId="349E3FBA" w14:textId="77777777" w:rsidR="001613A3" w:rsidRDefault="001613A3">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3014</w:t>
      </w:r>
    </w:p>
    <w:p w14:paraId="35FF8CD3" w14:textId="77777777" w:rsidR="001613A3" w:rsidRDefault="001613A3">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3014</w:t>
      </w:r>
    </w:p>
    <w:p w14:paraId="27CA54B8" w14:textId="77777777" w:rsidR="001613A3" w:rsidRDefault="001613A3">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3016</w:t>
      </w:r>
    </w:p>
    <w:p w14:paraId="1820D70F" w14:textId="77777777" w:rsidR="001613A3" w:rsidRDefault="001613A3">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3016</w:t>
      </w:r>
    </w:p>
    <w:p w14:paraId="3EE7277A" w14:textId="77777777" w:rsidR="001613A3" w:rsidRDefault="001613A3">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3016</w:t>
      </w:r>
    </w:p>
    <w:p w14:paraId="44E242AB" w14:textId="77777777" w:rsidR="001613A3" w:rsidRDefault="001613A3">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3016</w:t>
      </w:r>
    </w:p>
    <w:p w14:paraId="372481AC" w14:textId="77777777" w:rsidR="001613A3" w:rsidRDefault="001613A3">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3018</w:t>
      </w:r>
    </w:p>
    <w:p w14:paraId="0E8F7E60" w14:textId="77777777" w:rsidR="001613A3" w:rsidRDefault="001613A3">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3018</w:t>
      </w:r>
    </w:p>
    <w:p w14:paraId="31EFE904" w14:textId="77777777" w:rsidR="001613A3" w:rsidRDefault="001613A3">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3018</w:t>
      </w:r>
    </w:p>
    <w:p w14:paraId="5BCB0482" w14:textId="77777777" w:rsidR="001613A3" w:rsidRDefault="001613A3">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3020</w:t>
      </w:r>
    </w:p>
    <w:p w14:paraId="1678E910" w14:textId="77777777" w:rsidR="001613A3" w:rsidRDefault="001613A3">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3020</w:t>
      </w:r>
    </w:p>
    <w:p w14:paraId="3791CBA0" w14:textId="77777777" w:rsidR="001613A3" w:rsidRDefault="001613A3">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3020</w:t>
      </w:r>
    </w:p>
    <w:p w14:paraId="6F3D9788" w14:textId="77777777" w:rsidR="001613A3" w:rsidRDefault="001613A3">
      <w:pPr>
        <w:pStyle w:val="TOC3"/>
        <w:rPr>
          <w:rFonts w:asciiTheme="minorHAnsi" w:eastAsiaTheme="minorEastAsia" w:hAnsiTheme="minorHAnsi" w:cstheme="minorBidi"/>
          <w:sz w:val="22"/>
          <w:szCs w:val="22"/>
        </w:rPr>
      </w:pPr>
      <w:r>
        <w:t>A.12.7.2</w:t>
      </w:r>
      <w:r>
        <w:rPr>
          <w:rFonts w:asciiTheme="minorHAnsi" w:eastAsiaTheme="minorEastAsia" w:hAnsiTheme="minorHAnsi" w:cstheme="minorBidi"/>
          <w:sz w:val="22"/>
          <w:szCs w:val="22"/>
        </w:rPr>
        <w:tab/>
      </w:r>
      <w:r>
        <w:t>Test Requirements</w:t>
      </w:r>
      <w:r>
        <w:tab/>
        <w:t>3023</w:t>
      </w:r>
    </w:p>
    <w:p w14:paraId="28EB3784" w14:textId="77777777" w:rsidR="001613A3" w:rsidRDefault="001613A3">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3024</w:t>
      </w:r>
    </w:p>
    <w:p w14:paraId="62BD8736" w14:textId="77777777" w:rsidR="001613A3" w:rsidRDefault="001613A3">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3024</w:t>
      </w:r>
    </w:p>
    <w:p w14:paraId="1BF90EAB" w14:textId="77777777" w:rsidR="001613A3" w:rsidRDefault="001613A3">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3024</w:t>
      </w:r>
    </w:p>
    <w:p w14:paraId="3CB466C0" w14:textId="77777777" w:rsidR="001613A3" w:rsidRDefault="001613A3">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3025</w:t>
      </w:r>
    </w:p>
    <w:p w14:paraId="6FD6A92A" w14:textId="77777777" w:rsidR="001613A3" w:rsidRDefault="001613A3">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3025</w:t>
      </w:r>
    </w:p>
    <w:p w14:paraId="1924B329" w14:textId="77777777" w:rsidR="001613A3" w:rsidRDefault="001613A3">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3025</w:t>
      </w:r>
    </w:p>
    <w:p w14:paraId="2FF9EBF6" w14:textId="77777777" w:rsidR="001613A3" w:rsidRDefault="001613A3">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3027</w:t>
      </w:r>
    </w:p>
    <w:p w14:paraId="21DDFB75" w14:textId="77777777" w:rsidR="001613A3" w:rsidRDefault="001613A3">
      <w:pPr>
        <w:pStyle w:val="TOC8"/>
        <w:rPr>
          <w:rFonts w:asciiTheme="minorHAnsi" w:eastAsiaTheme="minorEastAsia" w:hAnsiTheme="minorHAnsi" w:cstheme="minorBidi"/>
          <w:b w:val="0"/>
          <w:szCs w:val="22"/>
        </w:rPr>
      </w:pPr>
      <w:r>
        <w:t>Annex B (normative): Conditions for RRM requirements applicability for operating bands</w:t>
      </w:r>
      <w:r>
        <w:tab/>
        <w:t>3028</w:t>
      </w:r>
    </w:p>
    <w:p w14:paraId="5C048F18" w14:textId="77777777" w:rsidR="001613A3" w:rsidRDefault="001613A3">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3028</w:t>
      </w:r>
    </w:p>
    <w:p w14:paraId="35F27285" w14:textId="77777777" w:rsidR="001613A3" w:rsidRDefault="001613A3">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3028</w:t>
      </w:r>
    </w:p>
    <w:p w14:paraId="31203A40" w14:textId="77777777" w:rsidR="001613A3" w:rsidRDefault="001613A3">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3028</w:t>
      </w:r>
    </w:p>
    <w:p w14:paraId="3C676C3D" w14:textId="77777777" w:rsidR="001613A3" w:rsidRDefault="001613A3">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3028</w:t>
      </w:r>
    </w:p>
    <w:p w14:paraId="66B02278" w14:textId="77777777" w:rsidR="001613A3" w:rsidRDefault="001613A3">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3030</w:t>
      </w:r>
    </w:p>
    <w:p w14:paraId="0E274C49" w14:textId="77777777" w:rsidR="001613A3" w:rsidRDefault="001613A3">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3031</w:t>
      </w:r>
    </w:p>
    <w:p w14:paraId="14A63535" w14:textId="77777777" w:rsidR="001613A3" w:rsidRDefault="001613A3">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3031</w:t>
      </w:r>
    </w:p>
    <w:p w14:paraId="4753FDEE" w14:textId="77777777" w:rsidR="001613A3" w:rsidRDefault="001613A3">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3031</w:t>
      </w:r>
    </w:p>
    <w:p w14:paraId="7C417ED4" w14:textId="77777777" w:rsidR="001613A3" w:rsidRDefault="001613A3">
      <w:pPr>
        <w:pStyle w:val="TOC3"/>
        <w:rPr>
          <w:rFonts w:asciiTheme="minorHAnsi" w:eastAsiaTheme="minorEastAsia" w:hAnsiTheme="minorHAnsi" w:cstheme="minorBidi"/>
          <w:sz w:val="22"/>
          <w:szCs w:val="22"/>
        </w:rPr>
      </w:pPr>
      <w:r>
        <w:rPr>
          <w:lang w:eastAsia="zh-CN"/>
        </w:rP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3031</w:t>
      </w:r>
    </w:p>
    <w:p w14:paraId="77AB9661" w14:textId="77777777" w:rsidR="001613A3" w:rsidRDefault="001613A3">
      <w:pPr>
        <w:pStyle w:val="TOC3"/>
        <w:rPr>
          <w:rFonts w:asciiTheme="minorHAnsi" w:eastAsiaTheme="minorEastAsia" w:hAnsiTheme="minorHAnsi" w:cstheme="minorBidi"/>
          <w:sz w:val="22"/>
          <w:szCs w:val="22"/>
        </w:rPr>
      </w:pPr>
      <w:r>
        <w:rPr>
          <w:lang w:eastAsia="zh-CN"/>
        </w:rP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3033</w:t>
      </w:r>
    </w:p>
    <w:p w14:paraId="0CB501C0" w14:textId="77777777" w:rsidR="001613A3" w:rsidRDefault="001613A3">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3034</w:t>
      </w:r>
    </w:p>
    <w:p w14:paraId="1710D5A1" w14:textId="77777777" w:rsidR="001613A3" w:rsidRDefault="001613A3">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3034</w:t>
      </w:r>
    </w:p>
    <w:p w14:paraId="7BE041C6" w14:textId="77777777" w:rsidR="001613A3" w:rsidRDefault="001613A3">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3034</w:t>
      </w:r>
    </w:p>
    <w:p w14:paraId="65484349" w14:textId="77777777" w:rsidR="001613A3" w:rsidRDefault="001613A3">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3035</w:t>
      </w:r>
    </w:p>
    <w:p w14:paraId="204A3930" w14:textId="77777777" w:rsidR="001613A3" w:rsidRDefault="001613A3">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3035</w:t>
      </w:r>
    </w:p>
    <w:p w14:paraId="5A80AEF7" w14:textId="77777777" w:rsidR="001613A3" w:rsidRDefault="001613A3">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3036</w:t>
      </w:r>
    </w:p>
    <w:p w14:paraId="15C53358" w14:textId="77777777" w:rsidR="001613A3" w:rsidRDefault="001613A3">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3036</w:t>
      </w:r>
    </w:p>
    <w:p w14:paraId="494F62E0" w14:textId="77777777" w:rsidR="001613A3" w:rsidRDefault="001613A3">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3036</w:t>
      </w:r>
    </w:p>
    <w:p w14:paraId="05911627" w14:textId="77777777" w:rsidR="001613A3" w:rsidRDefault="001613A3">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3037</w:t>
      </w:r>
    </w:p>
    <w:p w14:paraId="2A0B836D" w14:textId="77777777" w:rsidR="001613A3" w:rsidRDefault="001613A3">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3037</w:t>
      </w:r>
    </w:p>
    <w:p w14:paraId="16BDBB5A" w14:textId="77777777" w:rsidR="001613A3" w:rsidRDefault="001613A3">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3038</w:t>
      </w:r>
    </w:p>
    <w:p w14:paraId="07C91B81" w14:textId="77777777" w:rsidR="001613A3" w:rsidRDefault="001613A3">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3038</w:t>
      </w:r>
    </w:p>
    <w:p w14:paraId="4930D2FE" w14:textId="77777777" w:rsidR="001613A3" w:rsidRDefault="001613A3">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3038</w:t>
      </w:r>
    </w:p>
    <w:p w14:paraId="711B3DC7" w14:textId="77777777" w:rsidR="001613A3" w:rsidRDefault="001613A3">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3038</w:t>
      </w:r>
    </w:p>
    <w:p w14:paraId="3D1DDD86" w14:textId="77777777" w:rsidR="001613A3" w:rsidRDefault="001613A3">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3039</w:t>
      </w:r>
    </w:p>
    <w:p w14:paraId="3DC83C9D" w14:textId="77777777" w:rsidR="001613A3" w:rsidRDefault="001613A3">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3039</w:t>
      </w:r>
    </w:p>
    <w:p w14:paraId="45CA3232" w14:textId="77777777" w:rsidR="001613A3" w:rsidRDefault="001613A3">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3039</w:t>
      </w:r>
    </w:p>
    <w:p w14:paraId="78F475DD" w14:textId="77777777" w:rsidR="001613A3" w:rsidRDefault="001613A3">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3040</w:t>
      </w:r>
    </w:p>
    <w:p w14:paraId="555A86FC" w14:textId="77777777" w:rsidR="001613A3" w:rsidRDefault="001613A3">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3040</w:t>
      </w:r>
    </w:p>
    <w:p w14:paraId="0CF95A60" w14:textId="77777777" w:rsidR="001613A3" w:rsidRDefault="001613A3">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3040</w:t>
      </w:r>
    </w:p>
    <w:p w14:paraId="550CCCC5" w14:textId="77777777" w:rsidR="001613A3" w:rsidRDefault="001613A3">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3041</w:t>
      </w:r>
    </w:p>
    <w:p w14:paraId="67188EBC" w14:textId="77777777" w:rsidR="001613A3" w:rsidRDefault="001613A3">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3041</w:t>
      </w:r>
    </w:p>
    <w:p w14:paraId="3428B517" w14:textId="77777777" w:rsidR="001613A3" w:rsidRDefault="001613A3">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3042</w:t>
      </w:r>
    </w:p>
    <w:p w14:paraId="18B7F153" w14:textId="77777777" w:rsidR="001613A3" w:rsidRDefault="001613A3">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3043</w:t>
      </w:r>
    </w:p>
    <w:p w14:paraId="63B1B8F1" w14:textId="77777777" w:rsidR="001613A3" w:rsidRDefault="001613A3">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3044</w:t>
      </w:r>
    </w:p>
    <w:p w14:paraId="3410F3CE" w14:textId="77777777" w:rsidR="001613A3" w:rsidRDefault="001613A3">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3045</w:t>
      </w:r>
    </w:p>
    <w:p w14:paraId="09660227" w14:textId="77777777" w:rsidR="001613A3" w:rsidRDefault="001613A3">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3046</w:t>
      </w:r>
    </w:p>
    <w:p w14:paraId="296D3D41" w14:textId="77777777" w:rsidR="001613A3" w:rsidRDefault="001613A3">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3046</w:t>
      </w:r>
    </w:p>
    <w:p w14:paraId="5ED3AB19" w14:textId="77777777" w:rsidR="001613A3" w:rsidRDefault="001613A3">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3046</w:t>
      </w:r>
    </w:p>
    <w:p w14:paraId="7957B8AB" w14:textId="77777777" w:rsidR="001613A3" w:rsidRDefault="001613A3">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3046</w:t>
      </w:r>
    </w:p>
    <w:p w14:paraId="3554691D" w14:textId="77777777" w:rsidR="001613A3" w:rsidRDefault="001613A3">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3047</w:t>
      </w:r>
    </w:p>
    <w:p w14:paraId="02515415" w14:textId="77777777" w:rsidR="001613A3" w:rsidRDefault="001613A3">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3047</w:t>
      </w:r>
    </w:p>
    <w:p w14:paraId="0513553E" w14:textId="77777777" w:rsidR="001613A3" w:rsidRDefault="001613A3">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3049</w:t>
      </w:r>
    </w:p>
    <w:p w14:paraId="51B9D410" w14:textId="77777777" w:rsidR="001613A3" w:rsidRDefault="001613A3">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3049</w:t>
      </w:r>
    </w:p>
    <w:p w14:paraId="61093E8C" w14:textId="77777777" w:rsidR="001613A3" w:rsidRDefault="001613A3">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3049</w:t>
      </w:r>
    </w:p>
    <w:p w14:paraId="3AB15C1F" w14:textId="77777777" w:rsidR="001613A3" w:rsidRDefault="001613A3">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3049</w:t>
      </w:r>
    </w:p>
    <w:p w14:paraId="4127F43E" w14:textId="77777777" w:rsidR="001613A3" w:rsidRDefault="001613A3">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3049</w:t>
      </w:r>
    </w:p>
    <w:p w14:paraId="34D1C657" w14:textId="77777777" w:rsidR="001613A3" w:rsidRDefault="001613A3">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3049</w:t>
      </w:r>
    </w:p>
    <w:p w14:paraId="6EB2CCF2" w14:textId="77777777" w:rsidR="001613A3" w:rsidRDefault="001613A3">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3049</w:t>
      </w:r>
    </w:p>
    <w:p w14:paraId="5C6D5BD8" w14:textId="77777777" w:rsidR="001613A3" w:rsidRDefault="001613A3">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3050</w:t>
      </w:r>
    </w:p>
    <w:p w14:paraId="6A695817" w14:textId="77777777" w:rsidR="001613A3" w:rsidRDefault="001613A3">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3050</w:t>
      </w:r>
    </w:p>
    <w:p w14:paraId="66655666" w14:textId="77777777" w:rsidR="001613A3" w:rsidRDefault="001613A3">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3050</w:t>
      </w:r>
    </w:p>
    <w:p w14:paraId="58B08469" w14:textId="77777777" w:rsidR="001613A3" w:rsidRDefault="001613A3">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3050</w:t>
      </w:r>
    </w:p>
    <w:p w14:paraId="06D48591" w14:textId="77777777" w:rsidR="001613A3" w:rsidRDefault="001613A3">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3050</w:t>
      </w:r>
    </w:p>
    <w:p w14:paraId="2214C1DA" w14:textId="77777777" w:rsidR="001613A3" w:rsidRDefault="001613A3">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3051</w:t>
      </w:r>
    </w:p>
    <w:p w14:paraId="115D8830" w14:textId="77777777" w:rsidR="001613A3" w:rsidRDefault="001613A3">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3051</w:t>
      </w:r>
    </w:p>
    <w:p w14:paraId="4C3E518F" w14:textId="77777777" w:rsidR="001613A3" w:rsidRDefault="001613A3">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3051</w:t>
      </w:r>
    </w:p>
    <w:p w14:paraId="0DCBB6AA" w14:textId="77777777" w:rsidR="001613A3" w:rsidRDefault="001613A3">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3051</w:t>
      </w:r>
    </w:p>
    <w:p w14:paraId="5B2B57D2"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14:paraId="28D4F8BE"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14:paraId="0D57689E" w14:textId="77777777" w:rsidR="001613A3" w:rsidRDefault="001613A3">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3052</w:t>
      </w:r>
    </w:p>
    <w:p w14:paraId="6D5535D6"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3052</w:t>
      </w:r>
    </w:p>
    <w:p w14:paraId="78FF34AC"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3052</w:t>
      </w:r>
    </w:p>
    <w:p w14:paraId="719493E8" w14:textId="77777777" w:rsidR="001613A3" w:rsidRDefault="001613A3">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3053</w:t>
      </w:r>
    </w:p>
    <w:p w14:paraId="6BFB1AFF"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1B47A23F"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26281D3C" w14:textId="77777777" w:rsidR="001613A3" w:rsidRDefault="001613A3">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3053</w:t>
      </w:r>
    </w:p>
    <w:p w14:paraId="6BF6522C"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63BB57D8"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2525EF08" w14:textId="77777777" w:rsidR="001613A3" w:rsidRDefault="001613A3">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3053</w:t>
      </w:r>
    </w:p>
    <w:p w14:paraId="3B4FDF85" w14:textId="77777777" w:rsidR="001613A3" w:rsidRDefault="001613A3">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3053</w:t>
      </w:r>
    </w:p>
    <w:p w14:paraId="023ED473" w14:textId="77777777" w:rsidR="001613A3" w:rsidRDefault="001613A3">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3053</w:t>
      </w:r>
    </w:p>
    <w:p w14:paraId="3F68FF2B" w14:textId="77777777" w:rsidR="001613A3" w:rsidRDefault="001613A3">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3054</w:t>
      </w:r>
    </w:p>
    <w:p w14:paraId="3A11E1BA" w14:textId="77777777" w:rsidR="001613A3" w:rsidRDefault="001613A3">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5B0D6387" w14:textId="77777777" w:rsidR="001613A3" w:rsidRDefault="001613A3">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14:paraId="2BB00C68" w14:textId="77777777" w:rsidR="001613A3" w:rsidRDefault="001613A3">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1BD8CDDF" w14:textId="77777777" w:rsidR="001613A3" w:rsidRDefault="001613A3">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3054</w:t>
      </w:r>
    </w:p>
    <w:p w14:paraId="675EA08D" w14:textId="77777777" w:rsidR="001613A3" w:rsidRDefault="001613A3">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3442386F" w14:textId="77777777" w:rsidR="001613A3" w:rsidRDefault="001613A3">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3055</w:t>
      </w:r>
    </w:p>
    <w:p w14:paraId="6B7BD3C9" w14:textId="77777777" w:rsidR="001613A3" w:rsidRDefault="001613A3">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0878C194" w14:textId="77777777" w:rsidR="001613A3" w:rsidRDefault="001613A3">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3055</w:t>
      </w:r>
    </w:p>
    <w:p w14:paraId="1BA71279" w14:textId="77777777" w:rsidR="001613A3" w:rsidRDefault="001613A3">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14:paraId="737C7F46" w14:textId="77777777" w:rsidR="001613A3" w:rsidRDefault="001613A3">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14:paraId="0A2BA009" w14:textId="77777777" w:rsidR="001613A3" w:rsidRDefault="001613A3">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46A739A2" w14:textId="77777777" w:rsidR="001613A3" w:rsidRDefault="001613A3">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3056</w:t>
      </w:r>
    </w:p>
    <w:p w14:paraId="185AD6D1" w14:textId="77777777" w:rsidR="001613A3" w:rsidRDefault="001613A3">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3056</w:t>
      </w:r>
    </w:p>
    <w:p w14:paraId="6FEFD708" w14:textId="77777777" w:rsidR="001613A3" w:rsidRDefault="001613A3">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3056</w:t>
      </w:r>
    </w:p>
    <w:p w14:paraId="5F193634" w14:textId="77777777" w:rsidR="001613A3" w:rsidRDefault="001613A3">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3056</w:t>
      </w:r>
    </w:p>
    <w:p w14:paraId="65416319" w14:textId="77777777" w:rsidR="001613A3" w:rsidRDefault="001613A3">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3056</w:t>
      </w:r>
    </w:p>
    <w:p w14:paraId="188399BD" w14:textId="77777777" w:rsidR="001613A3" w:rsidRDefault="001613A3">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3056</w:t>
      </w:r>
    </w:p>
    <w:p w14:paraId="0BADB178" w14:textId="77777777" w:rsidR="001613A3" w:rsidRDefault="001613A3">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3056</w:t>
      </w:r>
    </w:p>
    <w:p w14:paraId="217DF8DA" w14:textId="77777777" w:rsidR="001613A3" w:rsidRDefault="001613A3">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3057</w:t>
      </w:r>
    </w:p>
    <w:p w14:paraId="78C075C5" w14:textId="77777777" w:rsidR="001613A3" w:rsidRDefault="001613A3">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3057</w:t>
      </w:r>
    </w:p>
    <w:p w14:paraId="0A72F7B6" w14:textId="77777777" w:rsidR="001613A3" w:rsidRDefault="001613A3">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3057</w:t>
      </w:r>
    </w:p>
    <w:p w14:paraId="7795BF61" w14:textId="77777777" w:rsidR="001613A3" w:rsidRDefault="001613A3">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3057</w:t>
      </w:r>
    </w:p>
    <w:p w14:paraId="46DBEA45" w14:textId="77777777" w:rsidR="001613A3" w:rsidRDefault="001613A3">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3057</w:t>
      </w:r>
    </w:p>
    <w:p w14:paraId="7DB7209F" w14:textId="77777777" w:rsidR="001613A3" w:rsidRDefault="001613A3">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3058</w:t>
      </w:r>
    </w:p>
    <w:p w14:paraId="756B5F81" w14:textId="77777777" w:rsidR="001613A3" w:rsidRDefault="001613A3">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3058</w:t>
      </w:r>
    </w:p>
    <w:p w14:paraId="333BDFDC" w14:textId="77777777" w:rsidR="001613A3" w:rsidRDefault="001613A3">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3058</w:t>
      </w:r>
    </w:p>
    <w:p w14:paraId="1B07C87A" w14:textId="77777777" w:rsidR="001613A3" w:rsidRDefault="001613A3">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3058</w:t>
      </w:r>
    </w:p>
    <w:p w14:paraId="14A2A3B9" w14:textId="77777777" w:rsidR="001613A3" w:rsidRDefault="001613A3">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3058</w:t>
      </w:r>
    </w:p>
    <w:p w14:paraId="3E6FBAE9" w14:textId="77777777" w:rsidR="001613A3" w:rsidRDefault="001613A3">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3058</w:t>
      </w:r>
    </w:p>
    <w:p w14:paraId="5F625A27" w14:textId="77777777" w:rsidR="001613A3" w:rsidRDefault="001613A3">
      <w:pPr>
        <w:pStyle w:val="TOC3"/>
        <w:rPr>
          <w:rFonts w:asciiTheme="minorHAnsi" w:eastAsiaTheme="minorEastAsia" w:hAnsiTheme="minorHAnsi" w:cstheme="minorBidi"/>
          <w:sz w:val="22"/>
          <w:szCs w:val="22"/>
        </w:rPr>
      </w:pPr>
      <w:r w:rsidRPr="00FE2B14">
        <w:rPr>
          <w:rFonts w:eastAsia="MS Mincho"/>
        </w:rPr>
        <w:t>B.4.3.1</w:t>
      </w:r>
      <w:r>
        <w:rPr>
          <w:rFonts w:asciiTheme="minorHAnsi" w:eastAsiaTheme="minorEastAsia" w:hAnsiTheme="minorHAnsi" w:cstheme="minorBidi"/>
          <w:sz w:val="22"/>
          <w:szCs w:val="22"/>
        </w:rPr>
        <w:tab/>
      </w:r>
      <w:r w:rsidRPr="00FE2B14">
        <w:rPr>
          <w:rFonts w:eastAsia="MS Mincho"/>
        </w:rPr>
        <w:t>Inter-band carrier aggregation</w:t>
      </w:r>
      <w:r>
        <w:tab/>
        <w:t>3058</w:t>
      </w:r>
    </w:p>
    <w:p w14:paraId="5B297E61" w14:textId="77777777" w:rsidR="001613A3" w:rsidRDefault="001613A3">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3058</w:t>
      </w:r>
    </w:p>
    <w:p w14:paraId="61E244E0" w14:textId="77777777" w:rsidR="001613A3" w:rsidRDefault="001613A3">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3059</w:t>
      </w:r>
    </w:p>
    <w:p w14:paraId="407925F5" w14:textId="77777777" w:rsidR="001613A3" w:rsidRDefault="001613A3">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3059</w:t>
      </w:r>
    </w:p>
    <w:p w14:paraId="02B20704" w14:textId="77777777" w:rsidR="001613A3" w:rsidRDefault="001613A3">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3059</w:t>
      </w:r>
    </w:p>
    <w:p w14:paraId="02C3E439" w14:textId="77777777" w:rsidR="001613A3" w:rsidRDefault="001613A3">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3059</w:t>
      </w:r>
    </w:p>
    <w:p w14:paraId="301701ED" w14:textId="77777777" w:rsidR="001613A3" w:rsidRDefault="001613A3">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3060</w:t>
      </w:r>
    </w:p>
    <w:p w14:paraId="7DB1B9CE" w14:textId="77777777" w:rsidR="001613A3" w:rsidRDefault="001613A3">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3060</w:t>
      </w:r>
    </w:p>
    <w:p w14:paraId="26320ECC" w14:textId="77777777" w:rsidR="001613A3" w:rsidRDefault="001613A3">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3061</w:t>
      </w:r>
    </w:p>
    <w:p w14:paraId="696E5E6E" w14:textId="77777777" w:rsidR="001613A3" w:rsidRDefault="001613A3">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3061</w:t>
      </w:r>
    </w:p>
    <w:p w14:paraId="4A299640" w14:textId="77777777" w:rsidR="001613A3" w:rsidRDefault="001613A3">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3061</w:t>
      </w:r>
    </w:p>
    <w:p w14:paraId="3875EB7E" w14:textId="77777777" w:rsidR="001613A3" w:rsidRDefault="001613A3">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3061</w:t>
      </w:r>
    </w:p>
    <w:p w14:paraId="1ED81D3D" w14:textId="77777777" w:rsidR="001613A3" w:rsidRDefault="001613A3">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3061</w:t>
      </w:r>
    </w:p>
    <w:p w14:paraId="63E6662E" w14:textId="77777777" w:rsidR="001613A3" w:rsidRDefault="001613A3">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3062</w:t>
      </w:r>
    </w:p>
    <w:p w14:paraId="18EAD552" w14:textId="77777777" w:rsidR="001613A3" w:rsidRDefault="001613A3">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3062</w:t>
      </w:r>
    </w:p>
    <w:p w14:paraId="04065FC4" w14:textId="77777777" w:rsidR="001613A3" w:rsidRDefault="001613A3">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3062</w:t>
      </w:r>
    </w:p>
    <w:p w14:paraId="0394A5CB" w14:textId="77777777" w:rsidR="001613A3" w:rsidRDefault="001613A3">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3062</w:t>
      </w:r>
    </w:p>
    <w:p w14:paraId="78A90A13" w14:textId="77777777" w:rsidR="001613A3" w:rsidRDefault="001613A3">
      <w:pPr>
        <w:pStyle w:val="TOC8"/>
        <w:rPr>
          <w:rFonts w:asciiTheme="minorHAnsi" w:eastAsiaTheme="minorEastAsia" w:hAnsiTheme="minorHAnsi" w:cstheme="minorBidi"/>
          <w:b w:val="0"/>
          <w:szCs w:val="22"/>
        </w:rPr>
      </w:pPr>
      <w:r>
        <w:t>Annex C (informative): Change history:</w:t>
      </w:r>
      <w:r>
        <w:tab/>
        <w:t>3064</w:t>
      </w:r>
    </w:p>
    <w:p w14:paraId="7496C960" w14:textId="07F476FD" w:rsidR="004D51F6" w:rsidRPr="000E1ADA" w:rsidRDefault="001613A3" w:rsidP="005F6A6A">
      <w:pPr>
        <w:rPr>
          <w:rFonts w:cs="v4.2.0"/>
          <w:noProof/>
          <w:sz w:val="22"/>
          <w:szCs w:val="22"/>
          <w:lang w:val="en-US"/>
        </w:rPr>
      </w:pPr>
      <w:r>
        <w:rPr>
          <w:rFonts w:cs="v4.2.0"/>
          <w:noProof/>
          <w:color w:val="FF0000"/>
          <w:sz w:val="22"/>
        </w:rPr>
        <w:fldChar w:fldCharType="end"/>
      </w:r>
    </w:p>
    <w:p w14:paraId="57B870EB" w14:textId="1A6E10EC"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FE6D60">
        <w:rPr>
          <w:rFonts w:eastAsiaTheme="minorEastAsia"/>
          <w:noProof/>
        </w:rPr>
        <w:instrText>f</w:instrText>
      </w:r>
      <w:r w:rsidR="00A962A1" w:rsidRPr="000E1ADA">
        <w:rPr>
          <w:noProof/>
        </w:rPr>
        <w:instrText>0_s00-11.doc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FE6D60">
        <w:rPr>
          <w:rFonts w:eastAsiaTheme="minorEastAsia"/>
          <w:noProof/>
        </w:rPr>
        <w:instrText>f</w:instrText>
      </w:r>
      <w:r w:rsidR="00A962A1" w:rsidRPr="000E1ADA">
        <w:rPr>
          <w:noProof/>
        </w:rPr>
        <w:instrText>0_sA.1-A.6.doc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FE6D60">
        <w:rPr>
          <w:rFonts w:eastAsiaTheme="minorEastAsia"/>
          <w:noProof/>
        </w:rPr>
        <w:instrText>f</w:instrText>
      </w:r>
      <w:r w:rsidR="00A962A1" w:rsidRPr="000E1ADA">
        <w:rPr>
          <w:noProof/>
        </w:rPr>
        <w:instrText>0_sA.7-A.8.doc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FE6D60">
        <w:rPr>
          <w:rFonts w:eastAsiaTheme="minorEastAsia"/>
          <w:noProof/>
        </w:rPr>
        <w:instrText>f</w:instrText>
      </w:r>
      <w:r w:rsidR="00A962A1" w:rsidRPr="000E1ADA">
        <w:rPr>
          <w:noProof/>
        </w:rPr>
        <w:instrText>0_sA.9-XX.doc</w:instrText>
      </w:r>
      <w:r w:rsidR="00041E84">
        <w:rPr>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C3407" w14:textId="77777777" w:rsidR="00B7594A" w:rsidRDefault="00B7594A">
      <w:r>
        <w:separator/>
      </w:r>
    </w:p>
  </w:endnote>
  <w:endnote w:type="continuationSeparator" w:id="0">
    <w:p w14:paraId="328B86F8" w14:textId="77777777" w:rsidR="00B7594A" w:rsidRDefault="00B7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FE07D" w14:textId="77777777" w:rsidR="00B7594A" w:rsidRDefault="00B7594A">
      <w:r>
        <w:separator/>
      </w:r>
    </w:p>
  </w:footnote>
  <w:footnote w:type="continuationSeparator" w:id="0">
    <w:p w14:paraId="5E4A8B16" w14:textId="77777777" w:rsidR="00B7594A" w:rsidRDefault="00B75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8B78C" w14:textId="77777777" w:rsidR="004A6C0E" w:rsidRDefault="004A6C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4F34AD08" w:rsidR="004A6C0E" w:rsidRDefault="004A6C0E" w:rsidP="00C334F6">
    <w:pPr>
      <w:framePr w:wrap="auto" w:vAnchor="text" w:hAnchor="page" w:x="1162" w:y="51"/>
    </w:pPr>
    <w:r>
      <w:fldChar w:fldCharType="begin"/>
    </w:r>
    <w:r>
      <w:instrText xml:space="preserve"> styleref ZGSM </w:instrText>
    </w:r>
    <w:r>
      <w:fldChar w:fldCharType="separate"/>
    </w:r>
    <w:r w:rsidR="00D35332">
      <w:rPr>
        <w:noProof/>
      </w:rPr>
      <w:t>Release 15</w:t>
    </w:r>
    <w:r>
      <w:rPr>
        <w:noProof/>
      </w:rPr>
      <w:fldChar w:fldCharType="end"/>
    </w:r>
  </w:p>
  <w:p w14:paraId="17C04769" w14:textId="2AE75028" w:rsidR="004A6C0E" w:rsidRDefault="004A6C0E">
    <w:pPr>
      <w:framePr w:wrap="auto" w:vAnchor="text" w:hAnchor="margin" w:xAlign="right" w:y="1"/>
    </w:pPr>
    <w:r>
      <w:fldChar w:fldCharType="begin"/>
    </w:r>
    <w:r>
      <w:instrText xml:space="preserve"> STYLEREF ZA </w:instrText>
    </w:r>
    <w:r>
      <w:fldChar w:fldCharType="separate"/>
    </w:r>
    <w:r w:rsidR="00D35332">
      <w:rPr>
        <w:noProof/>
      </w:rPr>
      <w:t>3GPP TS 36.133 V15.1415.0 (2021-0609)</w:t>
    </w:r>
    <w:r>
      <w:rPr>
        <w:noProof/>
      </w:rPr>
      <w:fldChar w:fldCharType="end"/>
    </w:r>
  </w:p>
  <w:p w14:paraId="468037FF" w14:textId="77777777" w:rsidR="004A6C0E" w:rsidRDefault="004A6C0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1E84"/>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360E"/>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3A3"/>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4E9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3811"/>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605F"/>
    <w:rsid w:val="00427ABD"/>
    <w:rsid w:val="00430D02"/>
    <w:rsid w:val="004316FE"/>
    <w:rsid w:val="00431DF8"/>
    <w:rsid w:val="00432921"/>
    <w:rsid w:val="0043481B"/>
    <w:rsid w:val="004350CD"/>
    <w:rsid w:val="00435322"/>
    <w:rsid w:val="00437919"/>
    <w:rsid w:val="00441347"/>
    <w:rsid w:val="004424CB"/>
    <w:rsid w:val="00445ADE"/>
    <w:rsid w:val="00445D53"/>
    <w:rsid w:val="0045004D"/>
    <w:rsid w:val="00450BA3"/>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141C"/>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68A4"/>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6A4"/>
    <w:rsid w:val="00B408D8"/>
    <w:rsid w:val="00B40DF8"/>
    <w:rsid w:val="00B43109"/>
    <w:rsid w:val="00B43C49"/>
    <w:rsid w:val="00B44AAE"/>
    <w:rsid w:val="00B45968"/>
    <w:rsid w:val="00B45DE2"/>
    <w:rsid w:val="00B46CFB"/>
    <w:rsid w:val="00B4705D"/>
    <w:rsid w:val="00B51028"/>
    <w:rsid w:val="00B515E1"/>
    <w:rsid w:val="00B52F93"/>
    <w:rsid w:val="00B53BDD"/>
    <w:rsid w:val="00B56D46"/>
    <w:rsid w:val="00B57405"/>
    <w:rsid w:val="00B60100"/>
    <w:rsid w:val="00B6196D"/>
    <w:rsid w:val="00B62C38"/>
    <w:rsid w:val="00B64685"/>
    <w:rsid w:val="00B66A46"/>
    <w:rsid w:val="00B67A4D"/>
    <w:rsid w:val="00B734C5"/>
    <w:rsid w:val="00B73E71"/>
    <w:rsid w:val="00B73F20"/>
    <w:rsid w:val="00B75366"/>
    <w:rsid w:val="00B7594A"/>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332"/>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3B22"/>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23"/>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C55FD"/>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6D60"/>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33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D35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35332"/>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35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35332"/>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D35332"/>
    <w:pPr>
      <w:ind w:left="1701" w:hanging="1701"/>
      <w:outlineLvl w:val="4"/>
    </w:pPr>
    <w:rPr>
      <w:sz w:val="22"/>
    </w:rPr>
  </w:style>
  <w:style w:type="paragraph" w:styleId="Heading6">
    <w:name w:val="heading 6"/>
    <w:aliases w:val="T1,Header 6"/>
    <w:basedOn w:val="H6"/>
    <w:next w:val="Normal"/>
    <w:link w:val="Heading6Char"/>
    <w:qFormat/>
    <w:rsid w:val="00D35332"/>
    <w:pPr>
      <w:outlineLvl w:val="5"/>
    </w:pPr>
  </w:style>
  <w:style w:type="paragraph" w:styleId="Heading7">
    <w:name w:val="heading 7"/>
    <w:basedOn w:val="H6"/>
    <w:next w:val="Normal"/>
    <w:link w:val="Heading7Char"/>
    <w:qFormat/>
    <w:rsid w:val="00D35332"/>
    <w:pPr>
      <w:outlineLvl w:val="6"/>
    </w:pPr>
  </w:style>
  <w:style w:type="paragraph" w:styleId="Heading8">
    <w:name w:val="heading 8"/>
    <w:basedOn w:val="Heading1"/>
    <w:next w:val="Normal"/>
    <w:link w:val="Heading8Char"/>
    <w:qFormat/>
    <w:rsid w:val="00D35332"/>
    <w:pPr>
      <w:ind w:left="0" w:firstLine="0"/>
      <w:outlineLvl w:val="7"/>
    </w:pPr>
  </w:style>
  <w:style w:type="paragraph" w:styleId="Heading9">
    <w:name w:val="heading 9"/>
    <w:aliases w:val="Figure Heading,FH"/>
    <w:basedOn w:val="Heading8"/>
    <w:next w:val="Normal"/>
    <w:link w:val="Heading9Char"/>
    <w:qFormat/>
    <w:rsid w:val="00D35332"/>
    <w:pPr>
      <w:outlineLvl w:val="8"/>
    </w:pPr>
  </w:style>
  <w:style w:type="character" w:default="1" w:styleId="DefaultParagraphFont">
    <w:name w:val="Default Paragraph Font"/>
    <w:semiHidden/>
    <w:rsid w:val="00D353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5332"/>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D35332"/>
    <w:pPr>
      <w:ind w:left="1985" w:hanging="1985"/>
      <w:outlineLvl w:val="9"/>
    </w:pPr>
    <w:rPr>
      <w:sz w:val="20"/>
    </w:rPr>
  </w:style>
  <w:style w:type="paragraph" w:customStyle="1" w:styleId="B1">
    <w:name w:val="B1"/>
    <w:basedOn w:val="List"/>
    <w:link w:val="B1Char"/>
    <w:rsid w:val="00D35332"/>
  </w:style>
  <w:style w:type="paragraph" w:styleId="List">
    <w:name w:val="List"/>
    <w:basedOn w:val="Normal"/>
    <w:rsid w:val="00D35332"/>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D35332"/>
  </w:style>
  <w:style w:type="paragraph" w:customStyle="1" w:styleId="ZA">
    <w:name w:val="ZA"/>
    <w:rsid w:val="00D35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5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353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35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5332"/>
    <w:pPr>
      <w:framePr w:wrap="notBeside" w:y="16161"/>
    </w:pPr>
  </w:style>
  <w:style w:type="paragraph" w:customStyle="1" w:styleId="FP">
    <w:name w:val="FP"/>
    <w:basedOn w:val="Normal"/>
    <w:rsid w:val="00D35332"/>
    <w:pPr>
      <w:spacing w:after="0"/>
    </w:pPr>
  </w:style>
  <w:style w:type="paragraph" w:customStyle="1" w:styleId="TT">
    <w:name w:val="TT"/>
    <w:basedOn w:val="Heading1"/>
    <w:next w:val="Normal"/>
    <w:rsid w:val="00D35332"/>
    <w:pPr>
      <w:outlineLvl w:val="9"/>
    </w:pPr>
  </w:style>
  <w:style w:type="paragraph" w:styleId="TOC1">
    <w:name w:val="toc 1"/>
    <w:rsid w:val="00D35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D35332"/>
    <w:pPr>
      <w:keepNext w:val="0"/>
      <w:spacing w:before="0"/>
      <w:ind w:left="851" w:hanging="851"/>
    </w:pPr>
    <w:rPr>
      <w:sz w:val="20"/>
    </w:rPr>
  </w:style>
  <w:style w:type="paragraph" w:styleId="TOC3">
    <w:name w:val="toc 3"/>
    <w:basedOn w:val="TOC2"/>
    <w:rsid w:val="00D35332"/>
    <w:pPr>
      <w:ind w:left="1134" w:hanging="1134"/>
    </w:pPr>
  </w:style>
  <w:style w:type="paragraph" w:styleId="TOC4">
    <w:name w:val="toc 4"/>
    <w:basedOn w:val="TOC3"/>
    <w:rsid w:val="00D35332"/>
    <w:pPr>
      <w:ind w:left="1418" w:hanging="1418"/>
    </w:pPr>
  </w:style>
  <w:style w:type="paragraph" w:customStyle="1" w:styleId="B2">
    <w:name w:val="B2"/>
    <w:basedOn w:val="List2"/>
    <w:link w:val="B2Char"/>
    <w:rsid w:val="00D35332"/>
  </w:style>
  <w:style w:type="paragraph" w:styleId="List2">
    <w:name w:val="List 2"/>
    <w:basedOn w:val="List"/>
    <w:rsid w:val="00D35332"/>
    <w:pPr>
      <w:ind w:left="851"/>
    </w:pPr>
  </w:style>
  <w:style w:type="paragraph" w:customStyle="1" w:styleId="B3">
    <w:name w:val="B3"/>
    <w:basedOn w:val="List3"/>
    <w:link w:val="B3Char"/>
    <w:rsid w:val="00D35332"/>
  </w:style>
  <w:style w:type="paragraph" w:styleId="List3">
    <w:name w:val="List 3"/>
    <w:basedOn w:val="List2"/>
    <w:rsid w:val="00D35332"/>
    <w:pPr>
      <w:ind w:left="1135"/>
    </w:pPr>
  </w:style>
  <w:style w:type="paragraph" w:customStyle="1" w:styleId="NO">
    <w:name w:val="NO"/>
    <w:basedOn w:val="Normal"/>
    <w:link w:val="NOChar"/>
    <w:rsid w:val="00D35332"/>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D35332"/>
    <w:pPr>
      <w:ind w:left="1418"/>
    </w:pPr>
  </w:style>
  <w:style w:type="paragraph" w:styleId="List5">
    <w:name w:val="List 5"/>
    <w:basedOn w:val="List4"/>
    <w:rsid w:val="00D35332"/>
    <w:pPr>
      <w:ind w:left="1702"/>
    </w:pPr>
  </w:style>
  <w:style w:type="paragraph" w:customStyle="1" w:styleId="EX">
    <w:name w:val="EX"/>
    <w:basedOn w:val="Normal"/>
    <w:rsid w:val="00D35332"/>
    <w:pPr>
      <w:keepLines/>
      <w:ind w:left="1702" w:hanging="1418"/>
    </w:pPr>
  </w:style>
  <w:style w:type="paragraph" w:customStyle="1" w:styleId="EW">
    <w:name w:val="EW"/>
    <w:basedOn w:val="EX"/>
    <w:rsid w:val="00D35332"/>
    <w:pPr>
      <w:spacing w:after="0"/>
    </w:pPr>
  </w:style>
  <w:style w:type="paragraph" w:customStyle="1" w:styleId="TAC">
    <w:name w:val="TAC"/>
    <w:basedOn w:val="TAL"/>
    <w:link w:val="TACChar"/>
    <w:rsid w:val="00D35332"/>
    <w:pPr>
      <w:jc w:val="center"/>
    </w:pPr>
  </w:style>
  <w:style w:type="paragraph" w:customStyle="1" w:styleId="TAL">
    <w:name w:val="TAL"/>
    <w:basedOn w:val="Normal"/>
    <w:link w:val="TALCar"/>
    <w:rsid w:val="00D35332"/>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D35332"/>
    <w:rPr>
      <w:color w:val="FF0000"/>
    </w:rPr>
  </w:style>
  <w:style w:type="paragraph" w:customStyle="1" w:styleId="EQ">
    <w:name w:val="EQ"/>
    <w:basedOn w:val="Normal"/>
    <w:next w:val="Normal"/>
    <w:rsid w:val="00D35332"/>
    <w:pPr>
      <w:keepLines/>
      <w:tabs>
        <w:tab w:val="center" w:pos="4536"/>
        <w:tab w:val="right" w:pos="9072"/>
      </w:tabs>
    </w:pPr>
    <w:rPr>
      <w:noProof/>
    </w:rPr>
  </w:style>
  <w:style w:type="paragraph" w:customStyle="1" w:styleId="TF">
    <w:name w:val="TF"/>
    <w:basedOn w:val="TH"/>
    <w:link w:val="TFChar"/>
    <w:rsid w:val="00D35332"/>
    <w:pPr>
      <w:keepNext w:val="0"/>
      <w:spacing w:before="0" w:after="240"/>
    </w:pPr>
  </w:style>
  <w:style w:type="paragraph" w:customStyle="1" w:styleId="TH">
    <w:name w:val="TH"/>
    <w:basedOn w:val="Normal"/>
    <w:link w:val="THChar"/>
    <w:rsid w:val="00D35332"/>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D35332"/>
    <w:pPr>
      <w:spacing w:before="180"/>
      <w:ind w:left="2693" w:hanging="2693"/>
    </w:pPr>
    <w:rPr>
      <w:b/>
    </w:rPr>
  </w:style>
  <w:style w:type="paragraph" w:styleId="TOC5">
    <w:name w:val="toc 5"/>
    <w:basedOn w:val="TOC4"/>
    <w:rsid w:val="00D35332"/>
    <w:pPr>
      <w:ind w:left="1701" w:hanging="1701"/>
    </w:pPr>
  </w:style>
  <w:style w:type="paragraph" w:customStyle="1" w:styleId="ZH">
    <w:name w:val="ZH"/>
    <w:rsid w:val="00D353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35332"/>
    <w:pPr>
      <w:ind w:left="1418" w:hanging="1418"/>
    </w:pPr>
  </w:style>
  <w:style w:type="paragraph" w:customStyle="1" w:styleId="LD">
    <w:name w:val="LD"/>
    <w:rsid w:val="00D3533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5332"/>
    <w:pPr>
      <w:spacing w:after="0"/>
    </w:pPr>
  </w:style>
  <w:style w:type="paragraph" w:styleId="TOC6">
    <w:name w:val="toc 6"/>
    <w:basedOn w:val="TOC5"/>
    <w:next w:val="Normal"/>
    <w:rsid w:val="00D35332"/>
    <w:pPr>
      <w:ind w:left="1985" w:hanging="1985"/>
    </w:pPr>
  </w:style>
  <w:style w:type="paragraph" w:styleId="TOC7">
    <w:name w:val="toc 7"/>
    <w:basedOn w:val="TOC6"/>
    <w:next w:val="Normal"/>
    <w:rsid w:val="00D35332"/>
    <w:pPr>
      <w:ind w:left="2268" w:hanging="2268"/>
    </w:pPr>
  </w:style>
  <w:style w:type="paragraph" w:customStyle="1" w:styleId="NF">
    <w:name w:val="NF"/>
    <w:basedOn w:val="NO"/>
    <w:rsid w:val="00D35332"/>
    <w:pPr>
      <w:keepNext/>
      <w:spacing w:after="0"/>
    </w:pPr>
    <w:rPr>
      <w:rFonts w:ascii="Arial" w:hAnsi="Arial"/>
      <w:sz w:val="18"/>
    </w:rPr>
  </w:style>
  <w:style w:type="paragraph" w:customStyle="1" w:styleId="PL">
    <w:name w:val="PL"/>
    <w:link w:val="PLChar"/>
    <w:rsid w:val="00D35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5332"/>
    <w:pPr>
      <w:jc w:val="right"/>
    </w:pPr>
  </w:style>
  <w:style w:type="paragraph" w:customStyle="1" w:styleId="ZD">
    <w:name w:val="ZD"/>
    <w:rsid w:val="00D353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D353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D35332"/>
  </w:style>
  <w:style w:type="paragraph" w:customStyle="1" w:styleId="B5">
    <w:name w:val="B5"/>
    <w:basedOn w:val="List5"/>
    <w:rsid w:val="00D35332"/>
  </w:style>
  <w:style w:type="paragraph" w:customStyle="1" w:styleId="ZTD">
    <w:name w:val="ZTD"/>
    <w:basedOn w:val="ZB"/>
    <w:rsid w:val="00D35332"/>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D35332"/>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D35332"/>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D35332"/>
    <w:rPr>
      <w:b/>
      <w:position w:val="6"/>
      <w:sz w:val="16"/>
    </w:rPr>
  </w:style>
  <w:style w:type="paragraph" w:styleId="Footer">
    <w:name w:val="footer"/>
    <w:basedOn w:val="Header"/>
    <w:link w:val="FooterChar"/>
    <w:rsid w:val="00D35332"/>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3533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D35332"/>
  </w:style>
  <w:style w:type="paragraph" w:styleId="Index2">
    <w:name w:val="index 2"/>
    <w:basedOn w:val="Index1"/>
    <w:semiHidden/>
    <w:rsid w:val="00D35332"/>
    <w:pPr>
      <w:ind w:left="284"/>
    </w:pPr>
  </w:style>
  <w:style w:type="paragraph" w:styleId="Index1">
    <w:name w:val="index 1"/>
    <w:basedOn w:val="Normal"/>
    <w:semiHidden/>
    <w:rsid w:val="00D35332"/>
    <w:pPr>
      <w:keepLines/>
      <w:spacing w:after="0"/>
    </w:pPr>
  </w:style>
  <w:style w:type="paragraph" w:styleId="ListNumber2">
    <w:name w:val="List Number 2"/>
    <w:basedOn w:val="ListNumber"/>
    <w:rsid w:val="00D35332"/>
    <w:pPr>
      <w:ind w:left="851"/>
    </w:pPr>
  </w:style>
  <w:style w:type="paragraph" w:styleId="ListNumber">
    <w:name w:val="List Number"/>
    <w:basedOn w:val="List"/>
    <w:rsid w:val="00D3533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35332"/>
    <w:pPr>
      <w:keepLines/>
      <w:spacing w:after="0"/>
      <w:ind w:left="454" w:hanging="454"/>
    </w:pPr>
    <w:rPr>
      <w:sz w:val="16"/>
    </w:rPr>
  </w:style>
  <w:style w:type="paragraph" w:styleId="ListBullet2">
    <w:name w:val="List Bullet 2"/>
    <w:basedOn w:val="ListBullet"/>
    <w:rsid w:val="00D35332"/>
    <w:pPr>
      <w:ind w:left="851"/>
    </w:pPr>
  </w:style>
  <w:style w:type="paragraph" w:styleId="ListBullet3">
    <w:name w:val="List Bullet 3"/>
    <w:basedOn w:val="ListBullet2"/>
    <w:rsid w:val="00D35332"/>
    <w:pPr>
      <w:ind w:left="1135"/>
    </w:pPr>
  </w:style>
  <w:style w:type="paragraph" w:styleId="ListBullet4">
    <w:name w:val="List Bullet 4"/>
    <w:basedOn w:val="ListBullet3"/>
    <w:rsid w:val="00D35332"/>
    <w:pPr>
      <w:ind w:left="1418"/>
    </w:pPr>
  </w:style>
  <w:style w:type="paragraph" w:styleId="ListBullet5">
    <w:name w:val="List Bullet 5"/>
    <w:basedOn w:val="ListBullet4"/>
    <w:rsid w:val="00D35332"/>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67</Pages>
  <Words>40237</Words>
  <Characters>229351</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3</cp:revision>
  <dcterms:created xsi:type="dcterms:W3CDTF">2021-09-30T15:37:00Z</dcterms:created>
  <dcterms:modified xsi:type="dcterms:W3CDTF">2021-09-30T16:02:00Z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