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0291" w14:textId="2511CB32"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8F68C0">
        <w:rPr>
          <w:rFonts w:cs="v5.0.0"/>
        </w:rPr>
        <w:t>18</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8F68C0" w:rsidRPr="00E45322">
        <w:rPr>
          <w:rFonts w:cs="v5.0.0"/>
          <w:sz w:val="32"/>
        </w:rPr>
        <w:t>20</w:t>
      </w:r>
      <w:r w:rsidR="008F68C0">
        <w:rPr>
          <w:rFonts w:cs="v5.0.0"/>
          <w:sz w:val="32"/>
        </w:rPr>
        <w:t>21</w:t>
      </w:r>
      <w:r w:rsidRPr="00E45322">
        <w:rPr>
          <w:rFonts w:cs="v5.0.0"/>
          <w:sz w:val="32"/>
        </w:rPr>
        <w:t>-</w:t>
      </w:r>
      <w:r w:rsidR="008F68C0">
        <w:rPr>
          <w:rFonts w:cs="v5.0.0"/>
          <w:sz w:val="32"/>
        </w:rPr>
        <w:t>03</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0C8FD71B"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21</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3DE889BB" w14:textId="77777777" w:rsidR="002F115E" w:rsidRDefault="002F115E">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1CF8A467" w14:textId="77777777" w:rsidR="002F115E" w:rsidRDefault="002F115E">
      <w:pPr>
        <w:pStyle w:val="TOC1"/>
        <w:rPr>
          <w:rFonts w:asciiTheme="minorHAnsi" w:eastAsiaTheme="minorEastAsia" w:hAnsiTheme="minorHAnsi" w:cstheme="minorBidi"/>
          <w:szCs w:val="22"/>
        </w:rPr>
      </w:pPr>
      <w:r w:rsidRPr="00635E3B">
        <w:rPr>
          <w:rFonts w:cs="v4.2.0"/>
        </w:rPr>
        <w:t>1</w:t>
      </w:r>
      <w:r>
        <w:rPr>
          <w:rFonts w:asciiTheme="minorHAnsi" w:eastAsiaTheme="minorEastAsia" w:hAnsiTheme="minorHAnsi" w:cstheme="minorBidi"/>
          <w:szCs w:val="22"/>
        </w:rPr>
        <w:tab/>
      </w:r>
      <w:r>
        <w:t>Scope</w:t>
      </w:r>
      <w:r>
        <w:tab/>
        <w:t>79</w:t>
      </w:r>
    </w:p>
    <w:p w14:paraId="09C7B240" w14:textId="77777777" w:rsidR="002F115E" w:rsidRDefault="002F115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4D0E08E2" w14:textId="77777777" w:rsidR="002F115E" w:rsidRDefault="002F115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E779274" w14:textId="77777777" w:rsidR="002F115E" w:rsidRDefault="002F115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3C3A4980" w14:textId="77777777" w:rsidR="002F115E" w:rsidRDefault="002F115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232299C7" w14:textId="77777777" w:rsidR="002F115E" w:rsidRDefault="002F115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01723ED0" w14:textId="77777777" w:rsidR="002F115E" w:rsidRDefault="002F115E">
      <w:pPr>
        <w:pStyle w:val="TOC2"/>
        <w:rPr>
          <w:rFonts w:asciiTheme="minorHAnsi" w:eastAsiaTheme="minorEastAsia" w:hAnsiTheme="minorHAnsi" w:cstheme="minorBidi"/>
          <w:sz w:val="22"/>
          <w:szCs w:val="22"/>
        </w:rPr>
      </w:pPr>
      <w:r w:rsidRPr="00635E3B">
        <w:rPr>
          <w:snapToGrid w:val="0"/>
        </w:rPr>
        <w:t>3.4</w:t>
      </w:r>
      <w:r>
        <w:rPr>
          <w:rFonts w:asciiTheme="minorHAnsi" w:eastAsiaTheme="minorEastAsia" w:hAnsiTheme="minorHAnsi" w:cstheme="minorBidi"/>
          <w:sz w:val="22"/>
          <w:szCs w:val="22"/>
        </w:rPr>
        <w:tab/>
      </w:r>
      <w:r w:rsidRPr="00635E3B">
        <w:rPr>
          <w:snapToGrid w:val="0"/>
        </w:rPr>
        <w:t>Test tolerances</w:t>
      </w:r>
      <w:r>
        <w:tab/>
        <w:t>85</w:t>
      </w:r>
    </w:p>
    <w:p w14:paraId="16E06B09" w14:textId="77777777" w:rsidR="002F115E" w:rsidRDefault="002F115E">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3A76F7F6" w14:textId="77777777" w:rsidR="002F115E" w:rsidRDefault="002F115E">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0113667C" w14:textId="77777777" w:rsidR="002F115E" w:rsidRDefault="002F115E">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604F5133" w14:textId="77777777" w:rsidR="002F115E" w:rsidRDefault="002F115E">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DEB0D89" w14:textId="77777777" w:rsidR="002F115E" w:rsidRDefault="002F115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1D731750" w14:textId="77777777" w:rsidR="002F115E" w:rsidRDefault="002F115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63522A08" w14:textId="77777777" w:rsidR="002F115E" w:rsidRDefault="002F115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62236A2B" w14:textId="77777777" w:rsidR="002F115E" w:rsidRDefault="002F115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03ACD7BB" w14:textId="77777777" w:rsidR="002F115E" w:rsidRDefault="002F115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18DCC7D3" w14:textId="77777777" w:rsidR="002F115E" w:rsidRDefault="002F115E">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68EAA78A" w14:textId="77777777" w:rsidR="002F115E" w:rsidRDefault="002F115E">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0D2A5AB0" w14:textId="77777777" w:rsidR="002F115E" w:rsidRDefault="002F115E">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2CE5C796" w14:textId="77777777" w:rsidR="002F115E" w:rsidRDefault="002F115E">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0626A16F" w14:textId="77777777" w:rsidR="002F115E" w:rsidRDefault="002F115E">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130BCDEF" w14:textId="77777777" w:rsidR="002F115E" w:rsidRDefault="002F115E">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46E7FC8D" w14:textId="77777777" w:rsidR="002F115E" w:rsidRDefault="002F115E">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4CD085F0" w14:textId="77777777" w:rsidR="002F115E" w:rsidRDefault="002F115E">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76AF246C" w14:textId="77777777" w:rsidR="002F115E" w:rsidRDefault="002F115E">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38153414" w14:textId="77777777" w:rsidR="002F115E" w:rsidRDefault="002F115E">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207BAC06" w14:textId="77777777" w:rsidR="002F115E" w:rsidRDefault="002F115E">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438323F8" w14:textId="77777777" w:rsidR="002F115E" w:rsidRDefault="002F115E">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1907A701" w14:textId="77777777" w:rsidR="002F115E" w:rsidRDefault="002F115E">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559E96E5" w14:textId="77777777" w:rsidR="002F115E" w:rsidRDefault="002F115E">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400FBE9C" w14:textId="77777777" w:rsidR="002F115E" w:rsidRDefault="002F115E">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37104455" w14:textId="77777777" w:rsidR="002F115E" w:rsidRDefault="002F115E">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061A4CAC" w14:textId="77777777" w:rsidR="002F115E" w:rsidRDefault="002F115E">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39FC0327" w14:textId="77777777" w:rsidR="002F115E" w:rsidRDefault="002F115E">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1411D081" w14:textId="77777777" w:rsidR="002F115E" w:rsidRDefault="002F115E">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0A789678" w14:textId="77777777" w:rsidR="002F115E" w:rsidRDefault="002F115E">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4F313683" w14:textId="77777777" w:rsidR="002F115E" w:rsidRDefault="002F115E">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2E050CEB" w14:textId="77777777" w:rsidR="002F115E" w:rsidRDefault="002F115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12CD583C" w14:textId="77777777" w:rsidR="002F115E" w:rsidRDefault="002F115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6ABEA67F" w14:textId="77777777" w:rsidR="002F115E" w:rsidRDefault="002F115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2F0658E3" w14:textId="77777777" w:rsidR="002F115E" w:rsidRDefault="002F115E">
      <w:pPr>
        <w:pStyle w:val="TOC4"/>
        <w:rPr>
          <w:rFonts w:asciiTheme="minorHAnsi" w:eastAsiaTheme="minorEastAsia" w:hAnsiTheme="minorHAnsi" w:cstheme="minorBidi"/>
          <w:sz w:val="22"/>
          <w:szCs w:val="22"/>
        </w:rPr>
      </w:pPr>
      <w:r w:rsidRPr="00635E3B">
        <w:rPr>
          <w:rFonts w:eastAsia="?? ??"/>
        </w:rPr>
        <w:t>4.3.2.1</w:t>
      </w:r>
      <w:r>
        <w:rPr>
          <w:rFonts w:asciiTheme="minorHAnsi" w:eastAsiaTheme="minorEastAsia" w:hAnsiTheme="minorHAnsi" w:cstheme="minorBidi"/>
          <w:sz w:val="22"/>
          <w:szCs w:val="22"/>
        </w:rPr>
        <w:tab/>
      </w:r>
      <w:r w:rsidRPr="00635E3B">
        <w:rPr>
          <w:rFonts w:eastAsia="?? ??"/>
        </w:rPr>
        <w:t>Requirements</w:t>
      </w:r>
      <w:r>
        <w:tab/>
        <w:t>110</w:t>
      </w:r>
    </w:p>
    <w:p w14:paraId="218CD4E2" w14:textId="77777777" w:rsidR="002F115E" w:rsidRDefault="002F115E">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32CFA277" w14:textId="77777777" w:rsidR="002F115E" w:rsidRDefault="002F115E">
      <w:pPr>
        <w:pStyle w:val="TOC4"/>
        <w:rPr>
          <w:rFonts w:asciiTheme="minorHAnsi" w:eastAsiaTheme="minorEastAsia" w:hAnsiTheme="minorHAnsi" w:cstheme="minorBidi"/>
          <w:sz w:val="22"/>
          <w:szCs w:val="22"/>
        </w:rPr>
      </w:pPr>
      <w:r w:rsidRPr="00635E3B">
        <w:rPr>
          <w:rFonts w:eastAsia="?? ??"/>
        </w:rPr>
        <w:t>4.3.3.1</w:t>
      </w:r>
      <w:r>
        <w:rPr>
          <w:rFonts w:asciiTheme="minorHAnsi" w:eastAsiaTheme="minorEastAsia" w:hAnsiTheme="minorHAnsi" w:cstheme="minorBidi"/>
          <w:sz w:val="22"/>
          <w:szCs w:val="22"/>
        </w:rPr>
        <w:tab/>
      </w:r>
      <w:r>
        <w:t>Requirements</w:t>
      </w:r>
      <w:r>
        <w:tab/>
        <w:t>110</w:t>
      </w:r>
    </w:p>
    <w:p w14:paraId="62988A31" w14:textId="77777777" w:rsidR="002F115E" w:rsidRDefault="002F115E">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10FA6746" w14:textId="77777777" w:rsidR="002F115E" w:rsidRDefault="002F115E">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7158AA5D" w14:textId="77777777" w:rsidR="002F115E" w:rsidRDefault="002F115E">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718CABFE" w14:textId="77777777" w:rsidR="002F115E" w:rsidRDefault="002F115E">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635E3B">
        <w:rPr>
          <w:i/>
        </w:rPr>
        <w:t>timeSinceFailure</w:t>
      </w:r>
      <w:r>
        <w:tab/>
        <w:t>111</w:t>
      </w:r>
    </w:p>
    <w:p w14:paraId="3CAF1301" w14:textId="77777777" w:rsidR="002F115E" w:rsidRDefault="002F115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2378DE37" w14:textId="77777777" w:rsidR="002F115E" w:rsidRDefault="002F115E">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6EF19714" w14:textId="77777777" w:rsidR="002F115E" w:rsidRDefault="002F115E">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453DD5D3" w14:textId="77777777" w:rsidR="002F115E" w:rsidRDefault="002F115E">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7040C75B" w14:textId="77777777" w:rsidR="002F115E" w:rsidRDefault="002F115E">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002CE7BF" w14:textId="77777777" w:rsidR="002F115E" w:rsidRDefault="002F115E">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55C33D43" w14:textId="77777777" w:rsidR="002F115E" w:rsidRDefault="002F115E">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3E1219FE" w14:textId="77777777" w:rsidR="002F115E" w:rsidRDefault="002F115E">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577C07A7" w14:textId="77777777" w:rsidR="002F115E" w:rsidRDefault="002F115E">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4C3E7E77" w14:textId="77777777" w:rsidR="002F115E" w:rsidRDefault="002F115E">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14866B2F" w14:textId="77777777" w:rsidR="002F115E" w:rsidRDefault="002F115E">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3CA9649" w14:textId="77777777" w:rsidR="002F115E" w:rsidRDefault="002F115E">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0DF42871" w14:textId="77777777" w:rsidR="002F115E" w:rsidRDefault="002F115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6AC03A2F" w14:textId="77777777" w:rsidR="002F115E" w:rsidRDefault="002F115E">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6B8513AF" w14:textId="77777777" w:rsidR="002F115E" w:rsidRDefault="002F115E">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6B510F04" w14:textId="77777777" w:rsidR="002F115E" w:rsidRDefault="002F115E">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1FBA02C4" w14:textId="77777777" w:rsidR="002F115E" w:rsidRDefault="002F115E">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3E08EBD9" w14:textId="77777777" w:rsidR="002F115E" w:rsidRDefault="002F115E">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774CCB15" w14:textId="77777777" w:rsidR="002F115E" w:rsidRDefault="002F115E">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5817CA01" w14:textId="77777777" w:rsidR="002F115E" w:rsidRDefault="002F115E">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23AD7F6D" w14:textId="77777777" w:rsidR="002F115E" w:rsidRDefault="002F115E">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51FE4420" w14:textId="77777777" w:rsidR="002F115E" w:rsidRDefault="002F115E">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22885D10" w14:textId="77777777" w:rsidR="002F115E" w:rsidRDefault="002F115E">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6466F5B1" w14:textId="77777777" w:rsidR="002F115E" w:rsidRDefault="002F115E">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5CEC810F" w14:textId="77777777" w:rsidR="002F115E" w:rsidRDefault="002F115E">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781FFCA7" w14:textId="77777777" w:rsidR="002F115E" w:rsidRDefault="002F115E">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7E2C9B8F" w14:textId="77777777" w:rsidR="002F115E" w:rsidRDefault="002F115E">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1058B7C3" w14:textId="77777777" w:rsidR="002F115E" w:rsidRDefault="002F115E">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368E5C3A" w14:textId="77777777" w:rsidR="002F115E" w:rsidRDefault="002F115E">
      <w:pPr>
        <w:pStyle w:val="TOC5"/>
        <w:rPr>
          <w:rFonts w:asciiTheme="minorHAnsi" w:eastAsiaTheme="minorEastAsia" w:hAnsiTheme="minorHAnsi" w:cstheme="minorBidi"/>
          <w:sz w:val="22"/>
          <w:szCs w:val="22"/>
        </w:rPr>
      </w:pPr>
      <w:r w:rsidRPr="00635E3B">
        <w:rPr>
          <w:rFonts w:cs="Arial"/>
        </w:rPr>
        <w:t>4.7.2.1.1</w:t>
      </w:r>
      <w:r>
        <w:rPr>
          <w:rFonts w:asciiTheme="minorHAnsi" w:eastAsiaTheme="minorEastAsia" w:hAnsiTheme="minorHAnsi" w:cstheme="minorBidi"/>
          <w:sz w:val="22"/>
          <w:szCs w:val="22"/>
        </w:rPr>
        <w:tab/>
      </w:r>
      <w:r w:rsidRPr="00635E3B">
        <w:rPr>
          <w:rFonts w:cs="Arial"/>
        </w:rPr>
        <w:t>Measurement and evaluation of serving cell for UE category M1 in normal coverage</w:t>
      </w:r>
      <w:r>
        <w:tab/>
        <w:t>121</w:t>
      </w:r>
    </w:p>
    <w:p w14:paraId="0E74F33E" w14:textId="77777777" w:rsidR="002F115E" w:rsidRDefault="002F115E">
      <w:pPr>
        <w:pStyle w:val="TOC5"/>
        <w:rPr>
          <w:rFonts w:asciiTheme="minorHAnsi" w:eastAsiaTheme="minorEastAsia" w:hAnsiTheme="minorHAnsi" w:cstheme="minorBidi"/>
          <w:sz w:val="22"/>
          <w:szCs w:val="22"/>
        </w:rPr>
      </w:pPr>
      <w:r w:rsidRPr="00635E3B">
        <w:rPr>
          <w:rFonts w:cs="Arial"/>
        </w:rPr>
        <w:t>4.7.2.1.2</w:t>
      </w:r>
      <w:r>
        <w:rPr>
          <w:rFonts w:asciiTheme="minorHAnsi" w:eastAsiaTheme="minorEastAsia" w:hAnsiTheme="minorHAnsi" w:cstheme="minorBidi"/>
          <w:sz w:val="22"/>
          <w:szCs w:val="22"/>
        </w:rPr>
        <w:tab/>
      </w:r>
      <w:r w:rsidRPr="00635E3B">
        <w:rPr>
          <w:rFonts w:cs="Arial"/>
        </w:rPr>
        <w:t>Measurements of intra-frequency cells for UE category M1 in normal coverage</w:t>
      </w:r>
      <w:r>
        <w:tab/>
        <w:t>121</w:t>
      </w:r>
    </w:p>
    <w:p w14:paraId="37A440A7" w14:textId="77777777" w:rsidR="002F115E" w:rsidRDefault="002F115E">
      <w:pPr>
        <w:pStyle w:val="TOC5"/>
        <w:rPr>
          <w:rFonts w:asciiTheme="minorHAnsi" w:eastAsiaTheme="minorEastAsia" w:hAnsiTheme="minorHAnsi" w:cstheme="minorBidi"/>
          <w:sz w:val="22"/>
          <w:szCs w:val="22"/>
        </w:rPr>
      </w:pPr>
      <w:r w:rsidRPr="00635E3B">
        <w:rPr>
          <w:rFonts w:cs="Arial"/>
        </w:rPr>
        <w:t>4.7.2.1.3</w:t>
      </w:r>
      <w:r>
        <w:rPr>
          <w:rFonts w:asciiTheme="minorHAnsi" w:eastAsiaTheme="minorEastAsia" w:hAnsiTheme="minorHAnsi" w:cstheme="minorBidi"/>
          <w:sz w:val="22"/>
          <w:szCs w:val="22"/>
        </w:rPr>
        <w:tab/>
      </w:r>
      <w:r w:rsidRPr="00635E3B">
        <w:rPr>
          <w:rFonts w:cs="Arial"/>
        </w:rPr>
        <w:t>Measurements of inter-frequency cells for UE category M1 in normal coverage</w:t>
      </w:r>
      <w:r>
        <w:tab/>
        <w:t>123</w:t>
      </w:r>
    </w:p>
    <w:p w14:paraId="33512A2D" w14:textId="77777777" w:rsidR="002F115E" w:rsidRDefault="002F115E">
      <w:pPr>
        <w:pStyle w:val="TOC5"/>
        <w:rPr>
          <w:rFonts w:asciiTheme="minorHAnsi" w:eastAsiaTheme="minorEastAsia" w:hAnsiTheme="minorHAnsi" w:cstheme="minorBidi"/>
          <w:sz w:val="22"/>
          <w:szCs w:val="22"/>
        </w:rPr>
      </w:pPr>
      <w:r w:rsidRPr="00635E3B">
        <w:rPr>
          <w:rFonts w:cs="Arial"/>
        </w:rPr>
        <w:t>4.7.2.1.4</w:t>
      </w:r>
      <w:r>
        <w:rPr>
          <w:rFonts w:asciiTheme="minorHAnsi" w:eastAsiaTheme="minorEastAsia" w:hAnsiTheme="minorHAnsi" w:cstheme="minorBidi"/>
          <w:sz w:val="22"/>
          <w:szCs w:val="22"/>
        </w:rPr>
        <w:tab/>
      </w:r>
      <w:r w:rsidRPr="00635E3B">
        <w:rPr>
          <w:rFonts w:cs="Arial"/>
        </w:rPr>
        <w:t>Maximum allowed layers for multiple monitoring for UE category M1 in normal coverage</w:t>
      </w:r>
      <w:r>
        <w:tab/>
        <w:t>124</w:t>
      </w:r>
    </w:p>
    <w:p w14:paraId="4BCBBC37" w14:textId="77777777" w:rsidR="002F115E" w:rsidRDefault="002F115E">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620068D7" w14:textId="77777777" w:rsidR="002F115E" w:rsidRDefault="002F115E">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44C2D84C" w14:textId="77777777" w:rsidR="002F115E" w:rsidRDefault="002F115E">
      <w:pPr>
        <w:pStyle w:val="TOC5"/>
        <w:rPr>
          <w:rFonts w:asciiTheme="minorHAnsi" w:eastAsiaTheme="minorEastAsia" w:hAnsiTheme="minorHAnsi" w:cstheme="minorBidi"/>
          <w:sz w:val="22"/>
          <w:szCs w:val="22"/>
        </w:rPr>
      </w:pPr>
      <w:r w:rsidRPr="00635E3B">
        <w:rPr>
          <w:rFonts w:cs="Arial"/>
        </w:rPr>
        <w:t>4.7.2.2.1</w:t>
      </w:r>
      <w:r>
        <w:rPr>
          <w:rFonts w:asciiTheme="minorHAnsi" w:eastAsiaTheme="minorEastAsia" w:hAnsiTheme="minorHAnsi" w:cstheme="minorBidi"/>
          <w:sz w:val="22"/>
          <w:szCs w:val="22"/>
        </w:rPr>
        <w:tab/>
      </w:r>
      <w:r w:rsidRPr="00635E3B">
        <w:rPr>
          <w:rFonts w:cs="Arial"/>
        </w:rPr>
        <w:t>Measurement and evaluation of serving cell for UE category M1 in enhanced coverage</w:t>
      </w:r>
      <w:r>
        <w:tab/>
        <w:t>125</w:t>
      </w:r>
    </w:p>
    <w:p w14:paraId="01F0AD6F" w14:textId="77777777" w:rsidR="002F115E" w:rsidRDefault="002F115E">
      <w:pPr>
        <w:pStyle w:val="TOC5"/>
        <w:rPr>
          <w:rFonts w:asciiTheme="minorHAnsi" w:eastAsiaTheme="minorEastAsia" w:hAnsiTheme="minorHAnsi" w:cstheme="minorBidi"/>
          <w:sz w:val="22"/>
          <w:szCs w:val="22"/>
        </w:rPr>
      </w:pPr>
      <w:r w:rsidRPr="00635E3B">
        <w:rPr>
          <w:rFonts w:cs="Arial"/>
        </w:rPr>
        <w:t>4.7.2.2.2</w:t>
      </w:r>
      <w:r>
        <w:rPr>
          <w:rFonts w:asciiTheme="minorHAnsi" w:eastAsiaTheme="minorEastAsia" w:hAnsiTheme="minorHAnsi" w:cstheme="minorBidi"/>
          <w:sz w:val="22"/>
          <w:szCs w:val="22"/>
        </w:rPr>
        <w:tab/>
      </w:r>
      <w:r w:rsidRPr="00635E3B">
        <w:rPr>
          <w:rFonts w:cs="Arial"/>
        </w:rPr>
        <w:t>Measurements of intra-frequency cells for UE category M1 in enhanced coverage</w:t>
      </w:r>
      <w:r>
        <w:tab/>
        <w:t>126</w:t>
      </w:r>
    </w:p>
    <w:p w14:paraId="093A3C4A" w14:textId="77777777" w:rsidR="002F115E" w:rsidRDefault="002F115E">
      <w:pPr>
        <w:pStyle w:val="TOC5"/>
        <w:rPr>
          <w:rFonts w:asciiTheme="minorHAnsi" w:eastAsiaTheme="minorEastAsia" w:hAnsiTheme="minorHAnsi" w:cstheme="minorBidi"/>
          <w:sz w:val="22"/>
          <w:szCs w:val="22"/>
        </w:rPr>
      </w:pPr>
      <w:r w:rsidRPr="00635E3B">
        <w:rPr>
          <w:rFonts w:cs="Arial"/>
        </w:rPr>
        <w:t>4.7.2.2.3</w:t>
      </w:r>
      <w:r>
        <w:rPr>
          <w:rFonts w:asciiTheme="minorHAnsi" w:eastAsiaTheme="minorEastAsia" w:hAnsiTheme="minorHAnsi" w:cstheme="minorBidi"/>
          <w:sz w:val="22"/>
          <w:szCs w:val="22"/>
        </w:rPr>
        <w:tab/>
      </w:r>
      <w:r w:rsidRPr="00635E3B">
        <w:rPr>
          <w:rFonts w:cs="Arial"/>
        </w:rPr>
        <w:t>Measurements of inter-frequency cells for UE category M1 in enhanced coverage</w:t>
      </w:r>
      <w:r>
        <w:tab/>
        <w:t>127</w:t>
      </w:r>
    </w:p>
    <w:p w14:paraId="1A27A8DF" w14:textId="77777777" w:rsidR="002F115E" w:rsidRDefault="002F115E">
      <w:pPr>
        <w:pStyle w:val="TOC5"/>
        <w:rPr>
          <w:rFonts w:asciiTheme="minorHAnsi" w:eastAsiaTheme="minorEastAsia" w:hAnsiTheme="minorHAnsi" w:cstheme="minorBidi"/>
          <w:sz w:val="22"/>
          <w:szCs w:val="22"/>
        </w:rPr>
      </w:pPr>
      <w:r w:rsidRPr="00635E3B">
        <w:rPr>
          <w:rFonts w:cs="Arial"/>
        </w:rPr>
        <w:t>4.7.2.2.4</w:t>
      </w:r>
      <w:r>
        <w:rPr>
          <w:rFonts w:asciiTheme="minorHAnsi" w:eastAsiaTheme="minorEastAsia" w:hAnsiTheme="minorHAnsi" w:cstheme="minorBidi"/>
          <w:sz w:val="22"/>
          <w:szCs w:val="22"/>
        </w:rPr>
        <w:tab/>
      </w:r>
      <w:r w:rsidRPr="00635E3B">
        <w:rPr>
          <w:rFonts w:cs="Arial"/>
        </w:rPr>
        <w:t>Maximum allowed layers for multiple monitoring for UE category M1 in enhanced coverage</w:t>
      </w:r>
      <w:r>
        <w:tab/>
        <w:t>129</w:t>
      </w:r>
    </w:p>
    <w:p w14:paraId="7E863024" w14:textId="77777777" w:rsidR="002F115E" w:rsidRDefault="002F115E">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7CF1CE6C" w14:textId="77777777" w:rsidR="002F115E" w:rsidRDefault="002F115E">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6388F8B2" w14:textId="77777777" w:rsidR="002F115E" w:rsidRDefault="002F115E">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18B9C16C" w14:textId="77777777" w:rsidR="002F115E" w:rsidRDefault="002F115E">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131</w:t>
      </w:r>
    </w:p>
    <w:p w14:paraId="293E1045" w14:textId="77777777" w:rsidR="002F115E" w:rsidRDefault="002F115E">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D02FE35" w14:textId="77777777" w:rsidR="002F115E" w:rsidRDefault="002F115E">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133</w:t>
      </w:r>
    </w:p>
    <w:p w14:paraId="06DF1A9D" w14:textId="77777777" w:rsidR="002F115E" w:rsidRDefault="002F115E">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380CA6F8" w14:textId="77777777" w:rsidR="002F115E" w:rsidRDefault="002F115E">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135</w:t>
      </w:r>
    </w:p>
    <w:p w14:paraId="586E38D5" w14:textId="77777777" w:rsidR="002F115E" w:rsidRDefault="002F115E">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17871AD3" w14:textId="77777777" w:rsidR="002F115E" w:rsidRDefault="002F115E">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137</w:t>
      </w:r>
    </w:p>
    <w:p w14:paraId="351CC328" w14:textId="77777777" w:rsidR="002F115E" w:rsidRDefault="002F115E">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2B779958" w14:textId="77777777" w:rsidR="002F115E" w:rsidRDefault="002F115E">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138</w:t>
      </w:r>
    </w:p>
    <w:p w14:paraId="26428735" w14:textId="77777777" w:rsidR="002F115E" w:rsidRDefault="002F115E">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6149C59B" w14:textId="77777777" w:rsidR="002F115E" w:rsidRDefault="002F115E">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139</w:t>
      </w:r>
    </w:p>
    <w:p w14:paraId="662EC4D7" w14:textId="77777777" w:rsidR="002F115E" w:rsidRDefault="002F115E">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2B425DC6" w14:textId="77777777" w:rsidR="002F115E" w:rsidRDefault="002F115E">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141</w:t>
      </w:r>
    </w:p>
    <w:p w14:paraId="2C143D76" w14:textId="77777777" w:rsidR="002F115E" w:rsidRDefault="002F115E">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1F86AB1D" w14:textId="77777777" w:rsidR="002F115E" w:rsidRDefault="002F115E">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142</w:t>
      </w:r>
    </w:p>
    <w:p w14:paraId="0C5F49CF" w14:textId="77777777" w:rsidR="002F115E" w:rsidRDefault="002F115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3E9F4E9C" w14:textId="77777777" w:rsidR="002F115E" w:rsidRDefault="002F115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00978A4C" w14:textId="77777777" w:rsidR="002F115E" w:rsidRDefault="002F115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50A12DFF" w14:textId="77777777" w:rsidR="002F115E" w:rsidRDefault="002F115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526E65CE" w14:textId="77777777" w:rsidR="002F115E" w:rsidRDefault="002F115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14:paraId="704470CA" w14:textId="77777777" w:rsidR="002F115E" w:rsidRDefault="002F115E">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14:paraId="0CA7F73D" w14:textId="77777777" w:rsidR="002F115E" w:rsidRDefault="002F115E">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14:paraId="22C48A65" w14:textId="77777777" w:rsidR="002F115E" w:rsidRDefault="002F115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14:paraId="68FE171C" w14:textId="77777777" w:rsidR="002F115E" w:rsidRDefault="002F115E">
      <w:pPr>
        <w:pStyle w:val="TOC5"/>
        <w:rPr>
          <w:rFonts w:asciiTheme="minorHAnsi" w:eastAsiaTheme="minorEastAsia" w:hAnsiTheme="minorHAnsi" w:cstheme="minorBidi"/>
          <w:sz w:val="22"/>
          <w:szCs w:val="22"/>
        </w:rPr>
      </w:pPr>
      <w:r w:rsidRPr="00635E3B">
        <w:rPr>
          <w:lang w:val="sv-SE"/>
        </w:rPr>
        <w:t>5.1.2.2.1</w:t>
      </w:r>
      <w:r>
        <w:rPr>
          <w:rFonts w:asciiTheme="minorHAnsi" w:eastAsiaTheme="minorEastAsia" w:hAnsiTheme="minorHAnsi" w:cstheme="minorBidi"/>
          <w:sz w:val="22"/>
          <w:szCs w:val="22"/>
        </w:rPr>
        <w:tab/>
      </w:r>
      <w:r w:rsidRPr="00635E3B">
        <w:rPr>
          <w:lang w:val="sv-SE"/>
        </w:rPr>
        <w:t>(Void)</w:t>
      </w:r>
      <w:r>
        <w:tab/>
        <w:t>145</w:t>
      </w:r>
    </w:p>
    <w:p w14:paraId="76C985E1" w14:textId="77777777" w:rsidR="002F115E" w:rsidRDefault="002F115E">
      <w:pPr>
        <w:pStyle w:val="TOC5"/>
        <w:rPr>
          <w:rFonts w:asciiTheme="minorHAnsi" w:eastAsiaTheme="minorEastAsia" w:hAnsiTheme="minorHAnsi" w:cstheme="minorBidi"/>
          <w:sz w:val="22"/>
          <w:szCs w:val="22"/>
        </w:rPr>
      </w:pPr>
      <w:r w:rsidRPr="00635E3B">
        <w:rPr>
          <w:lang w:val="sv-SE"/>
        </w:rPr>
        <w:lastRenderedPageBreak/>
        <w:t>5.1.2.2.2</w:t>
      </w:r>
      <w:r>
        <w:rPr>
          <w:rFonts w:asciiTheme="minorHAnsi" w:eastAsiaTheme="minorEastAsia" w:hAnsiTheme="minorHAnsi" w:cstheme="minorBidi"/>
          <w:sz w:val="22"/>
          <w:szCs w:val="22"/>
        </w:rPr>
        <w:tab/>
      </w:r>
      <w:r w:rsidRPr="00635E3B">
        <w:rPr>
          <w:lang w:val="sv-SE"/>
        </w:rPr>
        <w:t>(Void)</w:t>
      </w:r>
      <w:r>
        <w:tab/>
        <w:t>145</w:t>
      </w:r>
    </w:p>
    <w:p w14:paraId="2C21FA7B" w14:textId="77777777" w:rsidR="002F115E" w:rsidRDefault="002F115E">
      <w:pPr>
        <w:pStyle w:val="TOC4"/>
        <w:rPr>
          <w:rFonts w:asciiTheme="minorHAnsi" w:eastAsiaTheme="minorEastAsia" w:hAnsiTheme="minorHAnsi" w:cstheme="minorBidi"/>
          <w:sz w:val="22"/>
          <w:szCs w:val="22"/>
        </w:rPr>
      </w:pPr>
      <w:r w:rsidRPr="00635E3B">
        <w:rPr>
          <w:lang w:val="sv-SE"/>
        </w:rPr>
        <w:t>5.1.2.3</w:t>
      </w:r>
      <w:r>
        <w:rPr>
          <w:rFonts w:asciiTheme="minorHAnsi" w:eastAsiaTheme="minorEastAsia" w:hAnsiTheme="minorHAnsi" w:cstheme="minorBidi"/>
          <w:sz w:val="22"/>
          <w:szCs w:val="22"/>
        </w:rPr>
        <w:tab/>
      </w:r>
      <w:r w:rsidRPr="00635E3B">
        <w:rPr>
          <w:lang w:val="sv-SE"/>
        </w:rPr>
        <w:t>E-UTRAN TDD – FDD</w:t>
      </w:r>
      <w:r>
        <w:tab/>
        <w:t>145</w:t>
      </w:r>
    </w:p>
    <w:p w14:paraId="2E931055" w14:textId="77777777" w:rsidR="002F115E" w:rsidRDefault="002F115E">
      <w:pPr>
        <w:pStyle w:val="TOC5"/>
        <w:rPr>
          <w:rFonts w:asciiTheme="minorHAnsi" w:eastAsiaTheme="minorEastAsia" w:hAnsiTheme="minorHAnsi" w:cstheme="minorBidi"/>
          <w:sz w:val="22"/>
          <w:szCs w:val="22"/>
        </w:rPr>
      </w:pPr>
      <w:r w:rsidRPr="00635E3B">
        <w:rPr>
          <w:lang w:val="sv-SE"/>
        </w:rPr>
        <w:t>5.1.2.3.1</w:t>
      </w:r>
      <w:r>
        <w:rPr>
          <w:rFonts w:asciiTheme="minorHAnsi" w:eastAsiaTheme="minorEastAsia" w:hAnsiTheme="minorHAnsi" w:cstheme="minorBidi"/>
          <w:sz w:val="22"/>
          <w:szCs w:val="22"/>
        </w:rPr>
        <w:tab/>
      </w:r>
      <w:r w:rsidRPr="00635E3B">
        <w:rPr>
          <w:lang w:val="sv-SE"/>
        </w:rPr>
        <w:t>(Void)</w:t>
      </w:r>
      <w:r>
        <w:tab/>
        <w:t>145</w:t>
      </w:r>
    </w:p>
    <w:p w14:paraId="5AE669F0" w14:textId="77777777" w:rsidR="002F115E" w:rsidRDefault="002F115E">
      <w:pPr>
        <w:pStyle w:val="TOC5"/>
        <w:rPr>
          <w:rFonts w:asciiTheme="minorHAnsi" w:eastAsiaTheme="minorEastAsia" w:hAnsiTheme="minorHAnsi" w:cstheme="minorBidi"/>
          <w:sz w:val="22"/>
          <w:szCs w:val="22"/>
        </w:rPr>
      </w:pPr>
      <w:r w:rsidRPr="00635E3B">
        <w:rPr>
          <w:lang w:val="sv-SE"/>
        </w:rPr>
        <w:t>5.1.2.3.2</w:t>
      </w:r>
      <w:r>
        <w:rPr>
          <w:rFonts w:asciiTheme="minorHAnsi" w:eastAsiaTheme="minorEastAsia" w:hAnsiTheme="minorHAnsi" w:cstheme="minorBidi"/>
          <w:sz w:val="22"/>
          <w:szCs w:val="22"/>
        </w:rPr>
        <w:tab/>
      </w:r>
      <w:r w:rsidRPr="00635E3B">
        <w:rPr>
          <w:lang w:val="sv-SE"/>
        </w:rPr>
        <w:t>(Void)</w:t>
      </w:r>
      <w:r>
        <w:tab/>
        <w:t>145</w:t>
      </w:r>
    </w:p>
    <w:p w14:paraId="547B0CF4" w14:textId="77777777" w:rsidR="002F115E" w:rsidRDefault="002F115E">
      <w:pPr>
        <w:pStyle w:val="TOC4"/>
        <w:rPr>
          <w:rFonts w:asciiTheme="minorHAnsi" w:eastAsiaTheme="minorEastAsia" w:hAnsiTheme="minorHAnsi" w:cstheme="minorBidi"/>
          <w:sz w:val="22"/>
          <w:szCs w:val="22"/>
        </w:rPr>
      </w:pPr>
      <w:r w:rsidRPr="00635E3B">
        <w:rPr>
          <w:lang w:val="sv-SE"/>
        </w:rPr>
        <w:t>5.1.2.4</w:t>
      </w:r>
      <w:r>
        <w:rPr>
          <w:rFonts w:asciiTheme="minorHAnsi" w:eastAsiaTheme="minorEastAsia" w:hAnsiTheme="minorHAnsi" w:cstheme="minorBidi"/>
          <w:sz w:val="22"/>
          <w:szCs w:val="22"/>
        </w:rPr>
        <w:tab/>
      </w:r>
      <w:r w:rsidRPr="00635E3B">
        <w:rPr>
          <w:lang w:val="sv-SE"/>
        </w:rPr>
        <w:t>E-UTRAN TDD – TDD</w:t>
      </w:r>
      <w:r>
        <w:tab/>
        <w:t>145</w:t>
      </w:r>
    </w:p>
    <w:p w14:paraId="0FACD4A5" w14:textId="77777777" w:rsidR="002F115E" w:rsidRDefault="002F115E">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746675E9" w14:textId="77777777" w:rsidR="002F115E" w:rsidRDefault="002F115E">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19C65FC9" w14:textId="77777777" w:rsidR="002F115E" w:rsidRDefault="002F115E">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6A556A79" w14:textId="77777777" w:rsidR="002F115E" w:rsidRDefault="002F115E">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69E29698" w14:textId="77777777" w:rsidR="002F115E" w:rsidRDefault="002F115E">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34B841FA" w14:textId="77777777" w:rsidR="002F115E" w:rsidRDefault="002F115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1BC7D7DC" w14:textId="77777777" w:rsidR="002F115E" w:rsidRDefault="002F115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5CB0C3B3" w14:textId="77777777" w:rsidR="002F115E" w:rsidRDefault="002F115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14:paraId="04508D63" w14:textId="77777777" w:rsidR="002F115E" w:rsidRDefault="002F115E">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214CBCE6" w14:textId="77777777" w:rsidR="002F115E" w:rsidRDefault="002F115E">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17F7844C" w14:textId="77777777" w:rsidR="002F115E" w:rsidRDefault="002F115E">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0D9B08B1" w14:textId="77777777" w:rsidR="002F115E" w:rsidRDefault="002F115E">
      <w:pPr>
        <w:pStyle w:val="TOC3"/>
        <w:rPr>
          <w:rFonts w:asciiTheme="minorHAnsi" w:eastAsiaTheme="minorEastAsia" w:hAnsiTheme="minorHAnsi" w:cstheme="minorBidi"/>
          <w:sz w:val="22"/>
          <w:szCs w:val="22"/>
        </w:rPr>
      </w:pPr>
      <w:r w:rsidRPr="00635E3B">
        <w:rPr>
          <w:lang w:val="sv-SE"/>
        </w:rPr>
        <w:t>5.3.2</w:t>
      </w:r>
      <w:r>
        <w:rPr>
          <w:rFonts w:asciiTheme="minorHAnsi" w:eastAsiaTheme="minorEastAsia" w:hAnsiTheme="minorHAnsi" w:cstheme="minorBidi"/>
          <w:sz w:val="22"/>
          <w:szCs w:val="22"/>
        </w:rPr>
        <w:tab/>
      </w:r>
      <w:r w:rsidRPr="00635E3B">
        <w:rPr>
          <w:lang w:val="sv-SE"/>
        </w:rPr>
        <w:t>E-UTRAN - UTRAN TDD Handover</w:t>
      </w:r>
      <w:r>
        <w:tab/>
        <w:t>150</w:t>
      </w:r>
    </w:p>
    <w:p w14:paraId="0FA920CE" w14:textId="77777777" w:rsidR="002F115E" w:rsidRDefault="002F115E">
      <w:pPr>
        <w:pStyle w:val="TOC4"/>
        <w:rPr>
          <w:rFonts w:asciiTheme="minorHAnsi" w:eastAsiaTheme="minorEastAsia" w:hAnsiTheme="minorHAnsi" w:cstheme="minorBidi"/>
          <w:sz w:val="22"/>
          <w:szCs w:val="22"/>
        </w:rPr>
      </w:pPr>
      <w:r w:rsidRPr="00635E3B">
        <w:rPr>
          <w:lang w:val="sv-SE"/>
        </w:rPr>
        <w:t>5.3.2.1</w:t>
      </w:r>
      <w:r>
        <w:rPr>
          <w:rFonts w:asciiTheme="minorHAnsi" w:eastAsiaTheme="minorEastAsia" w:hAnsiTheme="minorHAnsi" w:cstheme="minorBidi"/>
          <w:sz w:val="22"/>
          <w:szCs w:val="22"/>
        </w:rPr>
        <w:tab/>
      </w:r>
      <w:r w:rsidRPr="00635E3B">
        <w:rPr>
          <w:lang w:val="sv-SE"/>
        </w:rPr>
        <w:t>Introduction</w:t>
      </w:r>
      <w:r>
        <w:tab/>
        <w:t>150</w:t>
      </w:r>
    </w:p>
    <w:p w14:paraId="665C42A5" w14:textId="77777777" w:rsidR="002F115E" w:rsidRDefault="002F115E">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7C759C8A" w14:textId="77777777" w:rsidR="002F115E" w:rsidRDefault="002F115E">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470349DA" w14:textId="77777777" w:rsidR="002F115E" w:rsidRDefault="002F115E">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64350370" w14:textId="77777777" w:rsidR="002F115E" w:rsidRDefault="002F115E">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14:paraId="60D1D852" w14:textId="77777777" w:rsidR="002F115E" w:rsidRDefault="002F115E">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14:paraId="6D64AC8F" w14:textId="77777777" w:rsidR="002F115E" w:rsidRDefault="002F115E">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4A3CE3EF" w14:textId="77777777" w:rsidR="002F115E" w:rsidRDefault="002F115E">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1D011694" w14:textId="77777777" w:rsidR="002F115E" w:rsidRDefault="002F115E">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4DCBDB92" w14:textId="77777777" w:rsidR="002F115E" w:rsidRDefault="002F115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20B34589" w14:textId="77777777" w:rsidR="002F115E" w:rsidRDefault="002F115E">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14:paraId="187F55EA" w14:textId="77777777" w:rsidR="002F115E" w:rsidRDefault="002F115E">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14:paraId="680FADE0" w14:textId="77777777" w:rsidR="002F115E" w:rsidRDefault="002F115E">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3C8E493C" w14:textId="77777777" w:rsidR="002F115E" w:rsidRDefault="002F115E">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399C5AFD" w14:textId="77777777" w:rsidR="002F115E" w:rsidRDefault="002F115E">
      <w:pPr>
        <w:pStyle w:val="TOC3"/>
        <w:rPr>
          <w:rFonts w:asciiTheme="minorHAnsi" w:eastAsiaTheme="minorEastAsia" w:hAnsiTheme="minorHAnsi" w:cstheme="minorBidi"/>
          <w:sz w:val="22"/>
          <w:szCs w:val="22"/>
        </w:rPr>
      </w:pPr>
      <w:r w:rsidRPr="00635E3B">
        <w:rPr>
          <w:lang w:val="sv-SE"/>
        </w:rPr>
        <w:t>5.4.2</w:t>
      </w:r>
      <w:r>
        <w:rPr>
          <w:rFonts w:asciiTheme="minorHAnsi" w:eastAsiaTheme="minorEastAsia" w:hAnsiTheme="minorHAnsi" w:cstheme="minorBidi"/>
          <w:sz w:val="22"/>
          <w:szCs w:val="22"/>
        </w:rPr>
        <w:tab/>
      </w:r>
      <w:r w:rsidRPr="00635E3B">
        <w:rPr>
          <w:lang w:val="sv-SE"/>
        </w:rPr>
        <w:t>E-UTRAN – cdma2000 1X Handover</w:t>
      </w:r>
      <w:r>
        <w:tab/>
        <w:t>152</w:t>
      </w:r>
    </w:p>
    <w:p w14:paraId="3E5B6DBB" w14:textId="77777777" w:rsidR="002F115E" w:rsidRDefault="002F115E">
      <w:pPr>
        <w:pStyle w:val="TOC5"/>
        <w:rPr>
          <w:rFonts w:asciiTheme="minorHAnsi" w:eastAsiaTheme="minorEastAsia" w:hAnsiTheme="minorHAnsi" w:cstheme="minorBidi"/>
          <w:sz w:val="22"/>
          <w:szCs w:val="22"/>
        </w:rPr>
      </w:pPr>
      <w:r w:rsidRPr="00635E3B">
        <w:rPr>
          <w:lang w:val="sv-SE"/>
        </w:rPr>
        <w:t>5.4.2.1</w:t>
      </w:r>
      <w:r>
        <w:rPr>
          <w:rFonts w:asciiTheme="minorHAnsi" w:eastAsiaTheme="minorEastAsia" w:hAnsiTheme="minorHAnsi" w:cstheme="minorBidi"/>
          <w:sz w:val="22"/>
          <w:szCs w:val="22"/>
        </w:rPr>
        <w:tab/>
      </w:r>
      <w:r w:rsidRPr="00635E3B">
        <w:rPr>
          <w:lang w:val="sv-SE"/>
        </w:rPr>
        <w:t>Introduction</w:t>
      </w:r>
      <w:r>
        <w:tab/>
        <w:t>152</w:t>
      </w:r>
    </w:p>
    <w:p w14:paraId="548D8642" w14:textId="77777777" w:rsidR="002F115E" w:rsidRDefault="002F115E">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54647E52" w14:textId="77777777" w:rsidR="002F115E" w:rsidRDefault="002F115E">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2E4F02A8" w14:textId="77777777" w:rsidR="002F115E" w:rsidRDefault="002F115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2825ABF8" w14:textId="77777777" w:rsidR="002F115E" w:rsidRDefault="002F115E">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484300C4" w14:textId="77777777" w:rsidR="002F115E" w:rsidRDefault="002F115E">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4D813778" w14:textId="77777777" w:rsidR="002F115E" w:rsidRDefault="002F115E">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7139CF62" w14:textId="77777777" w:rsidR="002F115E" w:rsidRDefault="002F115E">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51D5C5CE" w14:textId="77777777" w:rsidR="002F115E" w:rsidRDefault="002F115E">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11125C8F" w14:textId="77777777" w:rsidR="002F115E" w:rsidRDefault="002F115E">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0875A2EF" w14:textId="77777777" w:rsidR="002F115E" w:rsidRDefault="002F115E">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23F85B28" w14:textId="77777777" w:rsidR="002F115E" w:rsidRDefault="002F115E">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09CDC714" w14:textId="77777777" w:rsidR="002F115E" w:rsidRDefault="002F115E">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365B10ED" w14:textId="77777777" w:rsidR="002F115E" w:rsidRDefault="002F115E">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154</w:t>
      </w:r>
    </w:p>
    <w:p w14:paraId="5EA51296" w14:textId="77777777" w:rsidR="002F115E" w:rsidRDefault="002F115E">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154</w:t>
      </w:r>
    </w:p>
    <w:p w14:paraId="7DC6F10F" w14:textId="77777777" w:rsidR="002F115E" w:rsidRDefault="002F115E">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154</w:t>
      </w:r>
    </w:p>
    <w:p w14:paraId="541AD438" w14:textId="77777777" w:rsidR="002F115E" w:rsidRDefault="002F115E">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155</w:t>
      </w:r>
    </w:p>
    <w:p w14:paraId="244C4748" w14:textId="77777777" w:rsidR="002F115E" w:rsidRDefault="002F115E">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155</w:t>
      </w:r>
    </w:p>
    <w:p w14:paraId="1D574DF4" w14:textId="77777777" w:rsidR="002F115E" w:rsidRDefault="002F115E">
      <w:pPr>
        <w:pStyle w:val="TOC4"/>
        <w:rPr>
          <w:rFonts w:asciiTheme="minorHAnsi" w:eastAsiaTheme="minorEastAsia" w:hAnsiTheme="minorHAnsi" w:cstheme="minorBidi"/>
          <w:sz w:val="22"/>
          <w:szCs w:val="22"/>
        </w:rPr>
      </w:pPr>
      <w:r w:rsidRPr="00635E3B">
        <w:rPr>
          <w:lang w:val="en-US" w:eastAsia="sv-SE"/>
        </w:rPr>
        <w:t>5.5.3.3</w:t>
      </w:r>
      <w:r>
        <w:rPr>
          <w:rFonts w:asciiTheme="minorHAnsi" w:eastAsiaTheme="minorEastAsia" w:hAnsiTheme="minorHAnsi" w:cstheme="minorBidi"/>
          <w:sz w:val="22"/>
          <w:szCs w:val="22"/>
        </w:rPr>
        <w:tab/>
      </w:r>
      <w:r w:rsidRPr="00635E3B">
        <w:rPr>
          <w:lang w:val="en-US" w:eastAsia="sv-SE"/>
        </w:rPr>
        <w:t xml:space="preserve">E-UTRAN TDD – TDD </w:t>
      </w:r>
      <w:r>
        <w:rPr>
          <w:lang w:eastAsia="sv-SE"/>
        </w:rPr>
        <w:t>for Cat-M1 TDD UEs</w:t>
      </w:r>
      <w:r>
        <w:tab/>
        <w:t>155</w:t>
      </w:r>
    </w:p>
    <w:p w14:paraId="39565758" w14:textId="77777777" w:rsidR="002F115E" w:rsidRDefault="002F115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40618C4E" w14:textId="77777777" w:rsidR="002F115E" w:rsidRDefault="002F115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79507528" w14:textId="77777777" w:rsidR="002F115E" w:rsidRDefault="002F115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1EAB8428" w14:textId="77777777" w:rsidR="002F115E" w:rsidRDefault="002F115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34F9B97D" w14:textId="77777777" w:rsidR="002F115E" w:rsidRDefault="002F115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6B4DCAC5" w14:textId="77777777" w:rsidR="002F115E" w:rsidRDefault="002F115E">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2268EA05" w14:textId="77777777" w:rsidR="002F115E" w:rsidRDefault="002F115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2DE67E6F" w14:textId="77777777" w:rsidR="002F115E" w:rsidRDefault="002F115E">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7E8D4023" w14:textId="77777777" w:rsidR="002F115E" w:rsidRDefault="002F115E">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0BE27A6D" w14:textId="77777777" w:rsidR="002F115E" w:rsidRDefault="002F115E">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0A7F56E2" w14:textId="77777777" w:rsidR="002F115E" w:rsidRDefault="002F115E">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5234C0D1" w14:textId="77777777" w:rsidR="002F115E" w:rsidRDefault="002F115E">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4CD5EBEA" w14:textId="77777777" w:rsidR="002F115E" w:rsidRDefault="002F115E">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45C84F9E" w14:textId="77777777" w:rsidR="002F115E" w:rsidRDefault="002F115E">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30A3318C" w14:textId="77777777" w:rsidR="002F115E" w:rsidRDefault="002F115E">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7FB096D5" w14:textId="77777777" w:rsidR="002F115E" w:rsidRDefault="002F115E">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34975474" w14:textId="77777777" w:rsidR="002F115E" w:rsidRDefault="002F115E">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2C8FAF59" w14:textId="77777777" w:rsidR="002F115E" w:rsidRDefault="002F115E">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1F46AE91" w14:textId="77777777" w:rsidR="002F115E" w:rsidRDefault="002F115E">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75A3C438" w14:textId="77777777" w:rsidR="002F115E" w:rsidRDefault="002F115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26AB867D" w14:textId="77777777" w:rsidR="002F115E" w:rsidRDefault="002F115E">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1D5343DA" w14:textId="77777777" w:rsidR="002F115E" w:rsidRDefault="002F115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1E5EBEE4" w14:textId="77777777" w:rsidR="002F115E" w:rsidRDefault="002F115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33CDE940" w14:textId="77777777" w:rsidR="002F115E" w:rsidRDefault="002F115E">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7D7A0D78" w14:textId="77777777" w:rsidR="002F115E" w:rsidRDefault="002F115E">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4E63B0E6" w14:textId="77777777" w:rsidR="002F115E" w:rsidRDefault="002F115E">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61864E94" w14:textId="77777777" w:rsidR="002F115E" w:rsidRDefault="002F115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78817A99" w14:textId="77777777" w:rsidR="002F115E" w:rsidRDefault="002F115E">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1A4942EF" w14:textId="77777777" w:rsidR="002F115E" w:rsidRDefault="002F115E">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07998E57" w14:textId="77777777" w:rsidR="002F115E" w:rsidRDefault="002F115E">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28F645F8" w14:textId="77777777" w:rsidR="002F115E" w:rsidRDefault="002F115E">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0AE714F0" w14:textId="77777777" w:rsidR="002F115E" w:rsidRDefault="002F115E">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5E1AE67F" w14:textId="77777777" w:rsidR="002F115E" w:rsidRDefault="002F115E">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49096F87" w14:textId="77777777" w:rsidR="002F115E" w:rsidRDefault="002F115E">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0A085C46" w14:textId="77777777" w:rsidR="002F115E" w:rsidRDefault="002F115E">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7DC88ED1" w14:textId="77777777" w:rsidR="002F115E" w:rsidRDefault="002F115E">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121BDA45" w14:textId="77777777" w:rsidR="002F115E" w:rsidRDefault="002F115E">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519143BC" w14:textId="77777777" w:rsidR="002F115E" w:rsidRDefault="002F115E">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4CE065C1" w14:textId="77777777" w:rsidR="002F115E" w:rsidRDefault="002F115E">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57AC6A83" w14:textId="77777777" w:rsidR="002F115E" w:rsidRDefault="002F115E">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0C7F15C9" w14:textId="77777777" w:rsidR="002F115E" w:rsidRDefault="002F115E">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02736C9B" w14:textId="77777777" w:rsidR="002F115E" w:rsidRDefault="002F115E">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211A2CB5" w14:textId="77777777" w:rsidR="002F115E" w:rsidRDefault="002F115E">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0431F0A7" w14:textId="77777777" w:rsidR="002F115E" w:rsidRDefault="002F115E">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0AE9F96F" w14:textId="77777777" w:rsidR="002F115E" w:rsidRDefault="002F115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4D12C4BB" w14:textId="77777777" w:rsidR="002F115E" w:rsidRDefault="002F115E">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6412169E" w14:textId="77777777" w:rsidR="002F115E" w:rsidRDefault="002F115E">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24FA9FB0" w14:textId="77777777" w:rsidR="002F115E" w:rsidRDefault="002F115E">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3DCCF92E" w14:textId="77777777" w:rsidR="002F115E" w:rsidRDefault="002F115E">
      <w:pPr>
        <w:pStyle w:val="TOC4"/>
        <w:rPr>
          <w:rFonts w:asciiTheme="minorHAnsi" w:eastAsiaTheme="minorEastAsia" w:hAnsiTheme="minorHAnsi" w:cstheme="minorBidi"/>
          <w:sz w:val="22"/>
          <w:szCs w:val="22"/>
        </w:rPr>
      </w:pPr>
      <w:r w:rsidRPr="00635E3B">
        <w:rPr>
          <w:lang w:val="en-US"/>
        </w:rPr>
        <w:t>6.7.2.2</w:t>
      </w:r>
      <w:r>
        <w:rPr>
          <w:rFonts w:asciiTheme="minorHAnsi" w:eastAsiaTheme="minorEastAsia" w:hAnsiTheme="minorHAnsi" w:cstheme="minorBidi"/>
          <w:sz w:val="22"/>
          <w:szCs w:val="22"/>
        </w:rPr>
        <w:tab/>
      </w:r>
      <w:r w:rsidRPr="00635E3B">
        <w:rPr>
          <w:lang w:val="en-US"/>
        </w:rPr>
        <w:t>UE Re-establishment delay requirement for CEModeB</w:t>
      </w:r>
      <w:r>
        <w:tab/>
        <w:t>164</w:t>
      </w:r>
    </w:p>
    <w:p w14:paraId="7B80362B" w14:textId="77777777" w:rsidR="002F115E" w:rsidRDefault="002F115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00AB155F" w14:textId="77777777" w:rsidR="002F115E" w:rsidRDefault="002F115E">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3E5F99D4" w14:textId="77777777" w:rsidR="002F115E" w:rsidRDefault="002F115E">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749D3C52" w14:textId="77777777" w:rsidR="002F115E" w:rsidRDefault="002F115E">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4F200714" w14:textId="77777777" w:rsidR="002F115E" w:rsidRDefault="002F115E">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1ABC7CAF" w14:textId="77777777" w:rsidR="002F115E" w:rsidRDefault="002F115E">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4C080710" w14:textId="77777777" w:rsidR="002F115E" w:rsidRDefault="002F115E">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6B03C135" w14:textId="77777777" w:rsidR="002F115E" w:rsidRDefault="002F115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0A180AA3" w14:textId="77777777" w:rsidR="002F115E" w:rsidRDefault="002F115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575CD6C5" w14:textId="77777777" w:rsidR="002F115E" w:rsidRDefault="002F115E">
      <w:pPr>
        <w:pStyle w:val="TOC3"/>
        <w:rPr>
          <w:rFonts w:asciiTheme="minorHAnsi" w:eastAsiaTheme="minorEastAsia" w:hAnsiTheme="minorHAnsi" w:cstheme="minorBidi"/>
          <w:sz w:val="22"/>
          <w:szCs w:val="22"/>
        </w:rPr>
      </w:pPr>
      <w:r w:rsidRPr="00635E3B">
        <w:rPr>
          <w:rFonts w:cs="v4.2.0"/>
        </w:rPr>
        <w:t>7.1.1</w:t>
      </w:r>
      <w:r>
        <w:rPr>
          <w:rFonts w:asciiTheme="minorHAnsi" w:eastAsiaTheme="minorEastAsia" w:hAnsiTheme="minorHAnsi" w:cstheme="minorBidi"/>
          <w:sz w:val="22"/>
          <w:szCs w:val="22"/>
        </w:rPr>
        <w:tab/>
      </w:r>
      <w:r w:rsidRPr="00635E3B">
        <w:rPr>
          <w:rFonts w:cs="v4.2.0"/>
        </w:rPr>
        <w:t>Introduction</w:t>
      </w:r>
      <w:r>
        <w:tab/>
        <w:t>166</w:t>
      </w:r>
    </w:p>
    <w:p w14:paraId="1FA82F51" w14:textId="77777777" w:rsidR="002F115E" w:rsidRDefault="002F115E">
      <w:pPr>
        <w:pStyle w:val="TOC3"/>
        <w:rPr>
          <w:rFonts w:asciiTheme="minorHAnsi" w:eastAsiaTheme="minorEastAsia" w:hAnsiTheme="minorHAnsi" w:cstheme="minorBidi"/>
          <w:sz w:val="22"/>
          <w:szCs w:val="22"/>
        </w:rPr>
      </w:pPr>
      <w:r w:rsidRPr="00635E3B">
        <w:rPr>
          <w:rFonts w:cs="v4.2.0"/>
        </w:rPr>
        <w:t>7.1.2</w:t>
      </w:r>
      <w:r>
        <w:rPr>
          <w:rFonts w:asciiTheme="minorHAnsi" w:eastAsiaTheme="minorEastAsia" w:hAnsiTheme="minorHAnsi" w:cstheme="minorBidi"/>
          <w:sz w:val="22"/>
          <w:szCs w:val="22"/>
        </w:rPr>
        <w:tab/>
      </w:r>
      <w:r w:rsidRPr="00635E3B">
        <w:rPr>
          <w:rFonts w:cs="v4.2.0"/>
        </w:rPr>
        <w:t>Requirements</w:t>
      </w:r>
      <w:r>
        <w:tab/>
        <w:t>166</w:t>
      </w:r>
    </w:p>
    <w:p w14:paraId="122BF18C" w14:textId="77777777" w:rsidR="002F115E" w:rsidRDefault="002F115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3ADE4766" w14:textId="77777777" w:rsidR="002F115E" w:rsidRDefault="002F115E">
      <w:pPr>
        <w:pStyle w:val="TOC3"/>
        <w:rPr>
          <w:rFonts w:asciiTheme="minorHAnsi" w:eastAsiaTheme="minorEastAsia" w:hAnsiTheme="minorHAnsi" w:cstheme="minorBidi"/>
          <w:sz w:val="22"/>
          <w:szCs w:val="22"/>
        </w:rPr>
      </w:pPr>
      <w:r w:rsidRPr="00635E3B">
        <w:rPr>
          <w:rFonts w:cs="v3.7.0"/>
        </w:rPr>
        <w:t>7.2.1</w:t>
      </w:r>
      <w:r>
        <w:rPr>
          <w:rFonts w:asciiTheme="minorHAnsi" w:eastAsiaTheme="minorEastAsia" w:hAnsiTheme="minorHAnsi" w:cstheme="minorBidi"/>
          <w:sz w:val="22"/>
          <w:szCs w:val="22"/>
        </w:rPr>
        <w:tab/>
      </w:r>
      <w:r w:rsidRPr="00635E3B">
        <w:rPr>
          <w:rFonts w:cs="v3.7.0"/>
        </w:rPr>
        <w:t>Introduction</w:t>
      </w:r>
      <w:r>
        <w:tab/>
        <w:t>167</w:t>
      </w:r>
    </w:p>
    <w:p w14:paraId="7C65EF17" w14:textId="77777777" w:rsidR="002F115E" w:rsidRDefault="002F115E">
      <w:pPr>
        <w:pStyle w:val="TOC3"/>
        <w:rPr>
          <w:rFonts w:asciiTheme="minorHAnsi" w:eastAsiaTheme="minorEastAsia" w:hAnsiTheme="minorHAnsi" w:cstheme="minorBidi"/>
          <w:sz w:val="22"/>
          <w:szCs w:val="22"/>
        </w:rPr>
      </w:pPr>
      <w:r w:rsidRPr="00635E3B">
        <w:rPr>
          <w:rFonts w:cs="v3.7.0"/>
        </w:rPr>
        <w:t>7.2.2</w:t>
      </w:r>
      <w:r>
        <w:rPr>
          <w:rFonts w:asciiTheme="minorHAnsi" w:eastAsiaTheme="minorEastAsia" w:hAnsiTheme="minorHAnsi" w:cstheme="minorBidi"/>
          <w:sz w:val="22"/>
          <w:szCs w:val="22"/>
        </w:rPr>
        <w:tab/>
      </w:r>
      <w:r w:rsidRPr="00635E3B">
        <w:rPr>
          <w:rFonts w:cs="v3.7.0"/>
        </w:rPr>
        <w:t>Requirements</w:t>
      </w:r>
      <w:r>
        <w:tab/>
        <w:t>167</w:t>
      </w:r>
    </w:p>
    <w:p w14:paraId="6D9239CB" w14:textId="77777777" w:rsidR="002F115E" w:rsidRDefault="002F115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1DC00514" w14:textId="77777777" w:rsidR="002F115E" w:rsidRDefault="002F115E">
      <w:pPr>
        <w:pStyle w:val="TOC3"/>
        <w:rPr>
          <w:rFonts w:asciiTheme="minorHAnsi" w:eastAsiaTheme="minorEastAsia" w:hAnsiTheme="minorHAnsi" w:cstheme="minorBidi"/>
          <w:sz w:val="22"/>
          <w:szCs w:val="22"/>
        </w:rPr>
      </w:pPr>
      <w:r w:rsidRPr="00635E3B">
        <w:rPr>
          <w:rFonts w:cs="v3.7.0"/>
        </w:rPr>
        <w:t>7.3.1</w:t>
      </w:r>
      <w:r>
        <w:rPr>
          <w:rFonts w:asciiTheme="minorHAnsi" w:eastAsiaTheme="minorEastAsia" w:hAnsiTheme="minorHAnsi" w:cstheme="minorBidi"/>
          <w:sz w:val="22"/>
          <w:szCs w:val="22"/>
        </w:rPr>
        <w:tab/>
      </w:r>
      <w:r w:rsidRPr="00635E3B">
        <w:rPr>
          <w:rFonts w:cs="v3.7.0"/>
        </w:rPr>
        <w:t>Introduction</w:t>
      </w:r>
      <w:r>
        <w:tab/>
        <w:t>168</w:t>
      </w:r>
    </w:p>
    <w:p w14:paraId="6A8F8C22" w14:textId="77777777" w:rsidR="002F115E" w:rsidRDefault="002F115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1FFFD337" w14:textId="77777777" w:rsidR="002F115E" w:rsidRDefault="002F115E">
      <w:pPr>
        <w:pStyle w:val="TOC4"/>
        <w:rPr>
          <w:rFonts w:asciiTheme="minorHAnsi" w:eastAsiaTheme="minorEastAsia" w:hAnsiTheme="minorHAnsi" w:cstheme="minorBidi"/>
          <w:sz w:val="22"/>
          <w:szCs w:val="22"/>
        </w:rPr>
      </w:pPr>
      <w:r w:rsidRPr="00635E3B">
        <w:rPr>
          <w:rFonts w:eastAsia="?? ??"/>
        </w:rPr>
        <w:t>7.3.2.1</w:t>
      </w:r>
      <w:r>
        <w:rPr>
          <w:rFonts w:asciiTheme="minorHAnsi" w:eastAsiaTheme="minorEastAsia" w:hAnsiTheme="minorHAnsi" w:cstheme="minorBidi"/>
          <w:sz w:val="22"/>
          <w:szCs w:val="22"/>
        </w:rPr>
        <w:tab/>
      </w:r>
      <w:r w:rsidRPr="00635E3B">
        <w:rPr>
          <w:rFonts w:eastAsia="?? ??"/>
        </w:rPr>
        <w:t>Timing Advance adjustment delay</w:t>
      </w:r>
      <w:r>
        <w:tab/>
        <w:t>168</w:t>
      </w:r>
    </w:p>
    <w:p w14:paraId="345696CF" w14:textId="77777777" w:rsidR="002F115E" w:rsidRDefault="002F115E">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78E45505" w14:textId="77777777" w:rsidR="002F115E" w:rsidRDefault="002F115E">
      <w:pPr>
        <w:pStyle w:val="TOC2"/>
        <w:rPr>
          <w:rFonts w:asciiTheme="minorHAnsi" w:eastAsiaTheme="minorEastAsia" w:hAnsiTheme="minorHAnsi" w:cstheme="minorBidi"/>
          <w:sz w:val="22"/>
          <w:szCs w:val="22"/>
        </w:rPr>
      </w:pPr>
      <w:r w:rsidRPr="00635E3B">
        <w:rPr>
          <w:rFonts w:cs="v4.2.0"/>
        </w:rPr>
        <w:t>7.</w:t>
      </w:r>
      <w:r w:rsidRPr="00635E3B">
        <w:rPr>
          <w:rFonts w:cs="v4.2.0"/>
          <w:lang w:eastAsia="zh-CN"/>
        </w:rPr>
        <w:t>4</w:t>
      </w:r>
      <w:r>
        <w:rPr>
          <w:rFonts w:asciiTheme="minorHAnsi" w:eastAsiaTheme="minorEastAsia" w:hAnsiTheme="minorHAnsi" w:cstheme="minorBidi"/>
          <w:sz w:val="22"/>
          <w:szCs w:val="22"/>
        </w:rPr>
        <w:tab/>
      </w:r>
      <w:r w:rsidRPr="00635E3B">
        <w:rPr>
          <w:rFonts w:cs="v4.2.0"/>
        </w:rPr>
        <w:t xml:space="preserve">Cell </w:t>
      </w:r>
      <w:r w:rsidRPr="00635E3B">
        <w:rPr>
          <w:rFonts w:cs="v4.2.0"/>
          <w:lang w:eastAsia="zh-CN"/>
        </w:rPr>
        <w:t xml:space="preserve">phase </w:t>
      </w:r>
      <w:r w:rsidRPr="00635E3B">
        <w:rPr>
          <w:rFonts w:cs="v4.2.0"/>
        </w:rPr>
        <w:t>synchronization accuracy</w:t>
      </w:r>
      <w:r w:rsidRPr="00635E3B">
        <w:rPr>
          <w:rFonts w:cs="v4.2.0"/>
          <w:lang w:eastAsia="zh-CN"/>
        </w:rPr>
        <w:t xml:space="preserve"> (TDD)</w:t>
      </w:r>
      <w:r>
        <w:tab/>
        <w:t>168</w:t>
      </w:r>
    </w:p>
    <w:p w14:paraId="6A9E8824" w14:textId="77777777" w:rsidR="002F115E" w:rsidRDefault="002F115E">
      <w:pPr>
        <w:pStyle w:val="TOC3"/>
        <w:rPr>
          <w:rFonts w:asciiTheme="minorHAnsi" w:eastAsiaTheme="minorEastAsia" w:hAnsiTheme="minorHAnsi" w:cstheme="minorBidi"/>
          <w:sz w:val="22"/>
          <w:szCs w:val="22"/>
        </w:rPr>
      </w:pPr>
      <w:r w:rsidRPr="00635E3B">
        <w:rPr>
          <w:rFonts w:cs="v4.2.0"/>
        </w:rPr>
        <w:t>7.</w:t>
      </w:r>
      <w:r w:rsidRPr="00635E3B">
        <w:rPr>
          <w:rFonts w:cs="v4.2.0"/>
          <w:lang w:eastAsia="zh-CN"/>
        </w:rPr>
        <w:t>4</w:t>
      </w:r>
      <w:r w:rsidRPr="00635E3B">
        <w:rPr>
          <w:rFonts w:cs="v4.2.0"/>
        </w:rPr>
        <w:t>.1</w:t>
      </w:r>
      <w:r>
        <w:rPr>
          <w:rFonts w:asciiTheme="minorHAnsi" w:eastAsiaTheme="minorEastAsia" w:hAnsiTheme="minorHAnsi" w:cstheme="minorBidi"/>
          <w:sz w:val="22"/>
          <w:szCs w:val="22"/>
        </w:rPr>
        <w:tab/>
      </w:r>
      <w:r w:rsidRPr="00635E3B">
        <w:rPr>
          <w:rFonts w:cs="v4.2.0"/>
        </w:rPr>
        <w:t>Definition</w:t>
      </w:r>
      <w:r>
        <w:tab/>
        <w:t>168</w:t>
      </w:r>
    </w:p>
    <w:p w14:paraId="5ED9B97F" w14:textId="77777777" w:rsidR="002F115E" w:rsidRDefault="002F115E">
      <w:pPr>
        <w:pStyle w:val="TOC3"/>
        <w:rPr>
          <w:rFonts w:asciiTheme="minorHAnsi" w:eastAsiaTheme="minorEastAsia" w:hAnsiTheme="minorHAnsi" w:cstheme="minorBidi"/>
          <w:sz w:val="22"/>
          <w:szCs w:val="22"/>
        </w:rPr>
      </w:pPr>
      <w:r w:rsidRPr="00635E3B">
        <w:rPr>
          <w:rFonts w:cs="v4.2.0"/>
        </w:rPr>
        <w:t>7.</w:t>
      </w:r>
      <w:r w:rsidRPr="00635E3B">
        <w:rPr>
          <w:rFonts w:cs="v4.2.0"/>
          <w:lang w:eastAsia="zh-CN"/>
        </w:rPr>
        <w:t>4</w:t>
      </w:r>
      <w:r w:rsidRPr="00635E3B">
        <w:rPr>
          <w:rFonts w:cs="v4.2.0"/>
        </w:rPr>
        <w:t>.2</w:t>
      </w:r>
      <w:r>
        <w:rPr>
          <w:rFonts w:asciiTheme="minorHAnsi" w:eastAsiaTheme="minorEastAsia" w:hAnsiTheme="minorHAnsi" w:cstheme="minorBidi"/>
          <w:sz w:val="22"/>
          <w:szCs w:val="22"/>
        </w:rPr>
        <w:tab/>
      </w:r>
      <w:r w:rsidRPr="00635E3B">
        <w:rPr>
          <w:rFonts w:cs="v4.2.0"/>
        </w:rPr>
        <w:t>Minimum requirements</w:t>
      </w:r>
      <w:r>
        <w:tab/>
        <w:t>168</w:t>
      </w:r>
    </w:p>
    <w:p w14:paraId="61AE36F8" w14:textId="77777777" w:rsidR="002F115E" w:rsidRDefault="002F115E">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737FAF44" w14:textId="77777777" w:rsidR="002F115E" w:rsidRDefault="002F115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0473C87B" w14:textId="77777777" w:rsidR="002F115E" w:rsidRDefault="002F115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68DEC510" w14:textId="77777777" w:rsidR="002F115E" w:rsidRDefault="002F115E">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453AE15C" w14:textId="77777777" w:rsidR="002F115E" w:rsidRDefault="002F115E">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7EE46B7F" w14:textId="77777777" w:rsidR="002F115E" w:rsidRDefault="002F115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1BFCE89E" w14:textId="77777777" w:rsidR="002F115E" w:rsidRDefault="002F115E">
      <w:pPr>
        <w:pStyle w:val="TOC3"/>
        <w:rPr>
          <w:rFonts w:asciiTheme="minorHAnsi" w:eastAsiaTheme="minorEastAsia" w:hAnsiTheme="minorHAnsi" w:cstheme="minorBidi"/>
          <w:sz w:val="22"/>
          <w:szCs w:val="22"/>
        </w:rPr>
      </w:pPr>
      <w:r w:rsidRPr="00635E3B">
        <w:rPr>
          <w:rFonts w:cs="v3.7.0"/>
        </w:rPr>
        <w:t>7.6.1</w:t>
      </w:r>
      <w:r>
        <w:rPr>
          <w:rFonts w:asciiTheme="minorHAnsi" w:eastAsiaTheme="minorEastAsia" w:hAnsiTheme="minorHAnsi" w:cstheme="minorBidi"/>
          <w:sz w:val="22"/>
          <w:szCs w:val="22"/>
        </w:rPr>
        <w:tab/>
      </w:r>
      <w:r w:rsidRPr="00635E3B">
        <w:rPr>
          <w:rFonts w:cs="v3.7.0"/>
        </w:rPr>
        <w:t>Introduction</w:t>
      </w:r>
      <w:r>
        <w:tab/>
        <w:t>169</w:t>
      </w:r>
    </w:p>
    <w:p w14:paraId="5074A414" w14:textId="77777777" w:rsidR="002F115E" w:rsidRDefault="002F115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25C77353" w14:textId="77777777" w:rsidR="002F115E" w:rsidRDefault="002F115E">
      <w:pPr>
        <w:pStyle w:val="TOC4"/>
        <w:rPr>
          <w:rFonts w:asciiTheme="minorHAnsi" w:eastAsiaTheme="minorEastAsia" w:hAnsiTheme="minorHAnsi" w:cstheme="minorBidi"/>
          <w:sz w:val="22"/>
          <w:szCs w:val="22"/>
        </w:rPr>
      </w:pPr>
      <w:r w:rsidRPr="00635E3B">
        <w:rPr>
          <w:rFonts w:eastAsia="?? ??"/>
        </w:rPr>
        <w:t>7.6.2.1</w:t>
      </w:r>
      <w:r>
        <w:rPr>
          <w:rFonts w:asciiTheme="minorHAnsi" w:eastAsiaTheme="minorEastAsia" w:hAnsiTheme="minorHAnsi" w:cstheme="minorBidi"/>
          <w:sz w:val="22"/>
          <w:szCs w:val="22"/>
        </w:rPr>
        <w:tab/>
      </w:r>
      <w:r>
        <w:t>Minimum requirement when no DRX is used</w:t>
      </w:r>
      <w:r>
        <w:tab/>
        <w:t>171</w:t>
      </w:r>
    </w:p>
    <w:p w14:paraId="6FA00BBE" w14:textId="77777777" w:rsidR="002F115E" w:rsidRDefault="002F115E">
      <w:pPr>
        <w:pStyle w:val="TOC4"/>
        <w:rPr>
          <w:rFonts w:asciiTheme="minorHAnsi" w:eastAsiaTheme="minorEastAsia" w:hAnsiTheme="minorHAnsi" w:cstheme="minorBidi"/>
          <w:sz w:val="22"/>
          <w:szCs w:val="22"/>
        </w:rPr>
      </w:pPr>
      <w:r w:rsidRPr="00635E3B">
        <w:rPr>
          <w:rFonts w:eastAsia="?? ??"/>
        </w:rPr>
        <w:t>7.6.2.2</w:t>
      </w:r>
      <w:r>
        <w:rPr>
          <w:rFonts w:asciiTheme="minorHAnsi" w:eastAsiaTheme="minorEastAsia" w:hAnsiTheme="minorHAnsi" w:cstheme="minorBidi"/>
          <w:sz w:val="22"/>
          <w:szCs w:val="22"/>
        </w:rPr>
        <w:tab/>
      </w:r>
      <w:r>
        <w:t>Minimum requirement when DRX is used</w:t>
      </w:r>
      <w:r>
        <w:tab/>
        <w:t>171</w:t>
      </w:r>
    </w:p>
    <w:p w14:paraId="69EF7AFF" w14:textId="77777777" w:rsidR="002F115E" w:rsidRDefault="002F115E">
      <w:pPr>
        <w:pStyle w:val="TOC4"/>
        <w:rPr>
          <w:rFonts w:asciiTheme="minorHAnsi" w:eastAsiaTheme="minorEastAsia" w:hAnsiTheme="minorHAnsi" w:cstheme="minorBidi"/>
          <w:sz w:val="22"/>
          <w:szCs w:val="22"/>
        </w:rPr>
      </w:pPr>
      <w:r w:rsidRPr="00635E3B">
        <w:rPr>
          <w:rFonts w:eastAsia="?? ??"/>
        </w:rPr>
        <w:t>7.6.2.3</w:t>
      </w:r>
      <w:r>
        <w:rPr>
          <w:rFonts w:asciiTheme="minorHAnsi" w:eastAsiaTheme="minorEastAsia" w:hAnsiTheme="minorHAnsi" w:cstheme="minorBidi"/>
          <w:sz w:val="22"/>
          <w:szCs w:val="22"/>
        </w:rPr>
        <w:tab/>
      </w:r>
      <w:r>
        <w:t>Minimum requirement at transitions</w:t>
      </w:r>
      <w:r>
        <w:tab/>
        <w:t>173</w:t>
      </w:r>
    </w:p>
    <w:p w14:paraId="234E75F6" w14:textId="77777777" w:rsidR="002F115E" w:rsidRDefault="002F115E">
      <w:pPr>
        <w:pStyle w:val="TOC4"/>
        <w:rPr>
          <w:rFonts w:asciiTheme="minorHAnsi" w:eastAsiaTheme="minorEastAsia" w:hAnsiTheme="minorHAnsi" w:cstheme="minorBidi"/>
          <w:sz w:val="22"/>
          <w:szCs w:val="22"/>
        </w:rPr>
      </w:pPr>
      <w:r w:rsidRPr="00635E3B">
        <w:rPr>
          <w:rFonts w:eastAsia="?? ??"/>
        </w:rPr>
        <w:t>7.6.2.4</w:t>
      </w:r>
      <w:r>
        <w:rPr>
          <w:rFonts w:asciiTheme="minorHAnsi" w:eastAsiaTheme="minorEastAsia" w:hAnsiTheme="minorHAnsi" w:cstheme="minorBidi"/>
          <w:sz w:val="22"/>
          <w:szCs w:val="22"/>
        </w:rPr>
        <w:tab/>
      </w:r>
      <w:r>
        <w:t>Minimum requirement during SI Acquisition with autonomous gaps</w:t>
      </w:r>
      <w:r>
        <w:tab/>
        <w:t>173</w:t>
      </w:r>
    </w:p>
    <w:p w14:paraId="1410125F" w14:textId="77777777" w:rsidR="002F115E" w:rsidRDefault="002F115E">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479D7C3C" w14:textId="77777777" w:rsidR="002F115E" w:rsidRDefault="002F115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7FB3ECB3" w14:textId="77777777" w:rsidR="002F115E" w:rsidRDefault="002F115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348C863D" w14:textId="77777777" w:rsidR="002F115E" w:rsidRDefault="002F115E">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0E06ABB4" w14:textId="77777777" w:rsidR="002F115E" w:rsidRDefault="002F115E">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30F5CE31" w14:textId="77777777" w:rsidR="002F115E" w:rsidRDefault="002F115E">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60F3F14F" w14:textId="77777777" w:rsidR="002F115E" w:rsidRDefault="002F115E">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097D56CB" w14:textId="77777777" w:rsidR="002F115E" w:rsidRDefault="002F115E">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28775D39" w14:textId="77777777" w:rsidR="002F115E" w:rsidRDefault="002F115E">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06402562" w14:textId="77777777" w:rsidR="002F115E" w:rsidRDefault="002F115E">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65E6D3A0" w14:textId="77777777" w:rsidR="002F115E" w:rsidRDefault="002F115E">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635195B6" w14:textId="77777777" w:rsidR="002F115E" w:rsidRDefault="002F115E">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4BE9593C" w14:textId="77777777" w:rsidR="002F115E" w:rsidRDefault="002F115E">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52111EC6" w14:textId="77777777" w:rsidR="002F115E" w:rsidRDefault="002F115E">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75D672CF" w14:textId="77777777" w:rsidR="002F115E" w:rsidRDefault="002F115E">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3EFF6A15" w14:textId="77777777" w:rsidR="002F115E" w:rsidRDefault="002F115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67957D45" w14:textId="77777777" w:rsidR="002F115E" w:rsidRDefault="002F115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6CF3B181" w14:textId="77777777" w:rsidR="002F115E" w:rsidRDefault="002F115E">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5BEDA237" w14:textId="77777777" w:rsidR="002F115E" w:rsidRDefault="002F115E">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4674F7AA" w14:textId="77777777" w:rsidR="002F115E" w:rsidRDefault="002F115E">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104E0CE0" w14:textId="77777777" w:rsidR="002F115E" w:rsidRDefault="002F115E">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1D50B83B" w14:textId="77777777" w:rsidR="002F115E" w:rsidRDefault="002F115E">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3CB87485" w14:textId="77777777" w:rsidR="002F115E" w:rsidRDefault="002F115E">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0B5AD7EE" w14:textId="77777777" w:rsidR="002F115E" w:rsidRDefault="002F115E">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371A6F1F" w14:textId="77777777" w:rsidR="002F115E" w:rsidRDefault="002F115E">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0C25D1CE" w14:textId="77777777" w:rsidR="002F115E" w:rsidRDefault="002F115E">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21EE81A3" w14:textId="77777777" w:rsidR="002F115E" w:rsidRDefault="002F115E">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55F00DB9" w14:textId="77777777" w:rsidR="002F115E" w:rsidRDefault="002F115E">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754B654B" w14:textId="77777777" w:rsidR="002F115E" w:rsidRDefault="002F115E">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6879EE72" w14:textId="77777777" w:rsidR="002F115E" w:rsidRDefault="002F115E">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28BD8387" w14:textId="77777777" w:rsidR="002F115E" w:rsidRDefault="002F115E">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635E3B">
        <w:rPr>
          <w:rFonts w:ascii="Times" w:eastAsia="MS Mincho" w:hAnsi="Times"/>
        </w:rPr>
        <w:t>SRS carrier based switching</w:t>
      </w:r>
      <w:r>
        <w:tab/>
        <w:t>184</w:t>
      </w:r>
    </w:p>
    <w:p w14:paraId="096B8C0B" w14:textId="77777777" w:rsidR="002F115E" w:rsidRDefault="002F115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7DE825BC" w14:textId="77777777" w:rsidR="002F115E" w:rsidRDefault="002F115E">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4DFC8FC9" w14:textId="77777777" w:rsidR="002F115E" w:rsidRDefault="002F115E">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6D2500D6" w14:textId="77777777" w:rsidR="002F115E" w:rsidRDefault="002F115E">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3F9E0462" w14:textId="77777777" w:rsidR="002F115E" w:rsidRDefault="002F115E">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2C1AFA25" w14:textId="77777777" w:rsidR="002F115E" w:rsidRDefault="002F115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21FB2F6A" w14:textId="77777777" w:rsidR="002F115E" w:rsidRDefault="002F115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3C56C468" w14:textId="77777777" w:rsidR="002F115E" w:rsidRDefault="002F115E">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67B9ADE2" w14:textId="77777777" w:rsidR="002F115E" w:rsidRDefault="002F115E">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5950AAB7" w14:textId="77777777" w:rsidR="002F115E" w:rsidRDefault="002F115E">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06B212BD" w14:textId="77777777" w:rsidR="002F115E" w:rsidRDefault="002F115E">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7885917B" w14:textId="77777777" w:rsidR="002F115E" w:rsidRDefault="002F115E">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372B1E0F" w14:textId="77777777" w:rsidR="002F115E" w:rsidRDefault="002F115E">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0C2D0164" w14:textId="77777777" w:rsidR="002F115E" w:rsidRDefault="002F115E">
      <w:pPr>
        <w:pStyle w:val="TOC3"/>
        <w:rPr>
          <w:rFonts w:asciiTheme="minorHAnsi" w:eastAsiaTheme="minorEastAsia" w:hAnsiTheme="minorHAnsi" w:cstheme="minorBidi"/>
          <w:sz w:val="22"/>
          <w:szCs w:val="22"/>
        </w:rPr>
      </w:pPr>
      <w:r w:rsidRPr="00635E3B">
        <w:rPr>
          <w:rFonts w:cs="v3.7.0"/>
        </w:rPr>
        <w:t>7.11.1</w:t>
      </w:r>
      <w:r>
        <w:rPr>
          <w:rFonts w:asciiTheme="minorHAnsi" w:eastAsiaTheme="minorEastAsia" w:hAnsiTheme="minorHAnsi" w:cstheme="minorBidi"/>
          <w:sz w:val="22"/>
          <w:szCs w:val="22"/>
        </w:rPr>
        <w:tab/>
      </w:r>
      <w:r w:rsidRPr="00635E3B">
        <w:rPr>
          <w:rFonts w:cs="v3.7.0"/>
        </w:rPr>
        <w:t>Introduction</w:t>
      </w:r>
      <w:r>
        <w:tab/>
        <w:t>187</w:t>
      </w:r>
    </w:p>
    <w:p w14:paraId="359B07EF" w14:textId="77777777" w:rsidR="002F115E" w:rsidRDefault="002F115E">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178C34EB" w14:textId="77777777" w:rsidR="002F115E" w:rsidRDefault="002F115E">
      <w:pPr>
        <w:pStyle w:val="TOC4"/>
        <w:rPr>
          <w:rFonts w:asciiTheme="minorHAnsi" w:eastAsiaTheme="minorEastAsia" w:hAnsiTheme="minorHAnsi" w:cstheme="minorBidi"/>
          <w:sz w:val="22"/>
          <w:szCs w:val="22"/>
        </w:rPr>
      </w:pPr>
      <w:r w:rsidRPr="00635E3B">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188</w:t>
      </w:r>
    </w:p>
    <w:p w14:paraId="78D6CDB8" w14:textId="77777777" w:rsidR="002F115E" w:rsidRDefault="002F115E">
      <w:pPr>
        <w:pStyle w:val="TOC4"/>
        <w:rPr>
          <w:rFonts w:asciiTheme="minorHAnsi" w:eastAsiaTheme="minorEastAsia" w:hAnsiTheme="minorHAnsi" w:cstheme="minorBidi"/>
          <w:sz w:val="22"/>
          <w:szCs w:val="22"/>
        </w:rPr>
      </w:pPr>
      <w:r w:rsidRPr="00635E3B">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189</w:t>
      </w:r>
    </w:p>
    <w:p w14:paraId="639F0E71" w14:textId="77777777" w:rsidR="002F115E" w:rsidRDefault="002F115E">
      <w:pPr>
        <w:pStyle w:val="TOC4"/>
        <w:rPr>
          <w:rFonts w:asciiTheme="minorHAnsi" w:eastAsiaTheme="minorEastAsia" w:hAnsiTheme="minorHAnsi" w:cstheme="minorBidi"/>
          <w:sz w:val="22"/>
          <w:szCs w:val="22"/>
        </w:rPr>
      </w:pPr>
      <w:r w:rsidRPr="00635E3B">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189</w:t>
      </w:r>
    </w:p>
    <w:p w14:paraId="67F9F5F7" w14:textId="77777777" w:rsidR="002F115E" w:rsidRDefault="002F115E">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7B5DFAAA" w14:textId="77777777" w:rsidR="002F115E" w:rsidRDefault="002F115E">
      <w:pPr>
        <w:pStyle w:val="TOC4"/>
        <w:rPr>
          <w:rFonts w:asciiTheme="minorHAnsi" w:eastAsiaTheme="minorEastAsia" w:hAnsiTheme="minorHAnsi" w:cstheme="minorBidi"/>
          <w:sz w:val="22"/>
          <w:szCs w:val="22"/>
        </w:rPr>
      </w:pPr>
      <w:r w:rsidRPr="00635E3B">
        <w:rPr>
          <w:rFonts w:eastAsia="?? ??"/>
        </w:rPr>
        <w:t>7.11.</w:t>
      </w:r>
      <w:r>
        <w:rPr>
          <w:lang w:eastAsia="zh-CN"/>
        </w:rPr>
        <w:t>3</w:t>
      </w:r>
      <w:r w:rsidRPr="00635E3B">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5F664836" w14:textId="77777777" w:rsidR="002F115E" w:rsidRDefault="002F115E">
      <w:pPr>
        <w:pStyle w:val="TOC4"/>
        <w:rPr>
          <w:rFonts w:asciiTheme="minorHAnsi" w:eastAsiaTheme="minorEastAsia" w:hAnsiTheme="minorHAnsi" w:cstheme="minorBidi"/>
          <w:sz w:val="22"/>
          <w:szCs w:val="22"/>
        </w:rPr>
      </w:pPr>
      <w:r w:rsidRPr="00635E3B">
        <w:rPr>
          <w:rFonts w:eastAsia="?? ??"/>
        </w:rPr>
        <w:t>7.11.</w:t>
      </w:r>
      <w:r>
        <w:rPr>
          <w:lang w:eastAsia="zh-CN"/>
        </w:rPr>
        <w:t>3</w:t>
      </w:r>
      <w:r w:rsidRPr="00635E3B">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190</w:t>
      </w:r>
    </w:p>
    <w:p w14:paraId="71ED3494" w14:textId="77777777" w:rsidR="002F115E" w:rsidRDefault="002F115E">
      <w:pPr>
        <w:pStyle w:val="TOC4"/>
        <w:rPr>
          <w:rFonts w:asciiTheme="minorHAnsi" w:eastAsiaTheme="minorEastAsia" w:hAnsiTheme="minorHAnsi" w:cstheme="minorBidi"/>
          <w:sz w:val="22"/>
          <w:szCs w:val="22"/>
        </w:rPr>
      </w:pPr>
      <w:r w:rsidRPr="00635E3B">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3407005C" w14:textId="77777777" w:rsidR="002F115E" w:rsidRDefault="002F115E">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0BA5A729" w14:textId="77777777" w:rsidR="002F115E" w:rsidRDefault="002F115E">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6D0A8C49" w14:textId="77777777" w:rsidR="002F115E" w:rsidRDefault="002F115E">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48B4B5CB" w14:textId="77777777" w:rsidR="002F115E" w:rsidRDefault="002F115E">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57AF0E87" w14:textId="77777777" w:rsidR="002F115E" w:rsidRDefault="002F115E">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71CD2C74" w14:textId="77777777" w:rsidR="002F115E" w:rsidRDefault="002F115E">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672F4F0E" w14:textId="77777777" w:rsidR="002F115E" w:rsidRDefault="002F115E">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192</w:t>
      </w:r>
    </w:p>
    <w:p w14:paraId="1CF8C21A" w14:textId="77777777" w:rsidR="002F115E" w:rsidRDefault="002F115E">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192</w:t>
      </w:r>
    </w:p>
    <w:p w14:paraId="0E3B1625" w14:textId="77777777" w:rsidR="002F115E" w:rsidRDefault="002F115E">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193</w:t>
      </w:r>
    </w:p>
    <w:p w14:paraId="0BCD53D9" w14:textId="77777777" w:rsidR="002F115E" w:rsidRDefault="002F115E">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5F166D78" w14:textId="77777777" w:rsidR="002F115E" w:rsidRDefault="002F115E">
      <w:pPr>
        <w:pStyle w:val="TOC2"/>
        <w:rPr>
          <w:rFonts w:asciiTheme="minorHAnsi" w:eastAsiaTheme="minorEastAsia" w:hAnsiTheme="minorHAnsi" w:cstheme="minorBidi"/>
          <w:sz w:val="22"/>
          <w:szCs w:val="22"/>
        </w:rPr>
      </w:pPr>
      <w:r w:rsidRPr="00635E3B">
        <w:rPr>
          <w:rFonts w:cs="v4.2.0"/>
        </w:rPr>
        <w:t>7.13</w:t>
      </w:r>
      <w:r>
        <w:rPr>
          <w:rFonts w:asciiTheme="minorHAnsi" w:eastAsiaTheme="minorEastAsia" w:hAnsiTheme="minorHAnsi" w:cstheme="minorBidi"/>
          <w:sz w:val="22"/>
          <w:szCs w:val="22"/>
        </w:rPr>
        <w:tab/>
      </w:r>
      <w:r w:rsidRPr="00635E3B">
        <w:rPr>
          <w:rFonts w:cs="v4.2.0"/>
        </w:rPr>
        <w:t xml:space="preserve">Cell </w:t>
      </w:r>
      <w:r w:rsidRPr="00635E3B">
        <w:rPr>
          <w:rFonts w:cs="v4.2.0"/>
          <w:lang w:eastAsia="zh-CN"/>
        </w:rPr>
        <w:t xml:space="preserve">phase </w:t>
      </w:r>
      <w:r w:rsidRPr="00635E3B">
        <w:rPr>
          <w:rFonts w:cs="v4.2.0"/>
        </w:rPr>
        <w:t>synchronization accuracy</w:t>
      </w:r>
      <w:r w:rsidRPr="00635E3B">
        <w:rPr>
          <w:rFonts w:cs="v4.2.0"/>
          <w:lang w:eastAsia="zh-CN"/>
        </w:rPr>
        <w:t xml:space="preserve"> (</w:t>
      </w:r>
      <w:r w:rsidRPr="00635E3B">
        <w:rPr>
          <w:rFonts w:cs="v4.2.0"/>
        </w:rPr>
        <w:t>Synchronized mode of dual connectivity</w:t>
      </w:r>
      <w:r w:rsidRPr="00635E3B">
        <w:rPr>
          <w:rFonts w:cs="v4.2.0"/>
          <w:lang w:eastAsia="zh-CN"/>
        </w:rPr>
        <w:t>)</w:t>
      </w:r>
      <w:r>
        <w:tab/>
        <w:t>194</w:t>
      </w:r>
    </w:p>
    <w:p w14:paraId="7A7272ED" w14:textId="77777777" w:rsidR="002F115E" w:rsidRDefault="002F115E">
      <w:pPr>
        <w:pStyle w:val="TOC3"/>
        <w:rPr>
          <w:rFonts w:asciiTheme="minorHAnsi" w:eastAsiaTheme="minorEastAsia" w:hAnsiTheme="minorHAnsi" w:cstheme="minorBidi"/>
          <w:sz w:val="22"/>
          <w:szCs w:val="22"/>
        </w:rPr>
      </w:pPr>
      <w:r w:rsidRPr="00635E3B">
        <w:rPr>
          <w:rFonts w:cs="v4.2.0"/>
        </w:rPr>
        <w:t>7.13.1</w:t>
      </w:r>
      <w:r>
        <w:rPr>
          <w:rFonts w:asciiTheme="minorHAnsi" w:eastAsiaTheme="minorEastAsia" w:hAnsiTheme="minorHAnsi" w:cstheme="minorBidi"/>
          <w:sz w:val="22"/>
          <w:szCs w:val="22"/>
        </w:rPr>
        <w:tab/>
      </w:r>
      <w:r w:rsidRPr="00635E3B">
        <w:rPr>
          <w:rFonts w:cs="v4.2.0"/>
        </w:rPr>
        <w:t>Definition</w:t>
      </w:r>
      <w:r>
        <w:tab/>
        <w:t>194</w:t>
      </w:r>
    </w:p>
    <w:p w14:paraId="13AFE23D" w14:textId="77777777" w:rsidR="002F115E" w:rsidRDefault="002F115E">
      <w:pPr>
        <w:pStyle w:val="TOC3"/>
        <w:rPr>
          <w:rFonts w:asciiTheme="minorHAnsi" w:eastAsiaTheme="minorEastAsia" w:hAnsiTheme="minorHAnsi" w:cstheme="minorBidi"/>
          <w:sz w:val="22"/>
          <w:szCs w:val="22"/>
        </w:rPr>
      </w:pPr>
      <w:r w:rsidRPr="00635E3B">
        <w:rPr>
          <w:rFonts w:cs="v4.2.0"/>
        </w:rPr>
        <w:t>7.13.2</w:t>
      </w:r>
      <w:r>
        <w:rPr>
          <w:rFonts w:asciiTheme="minorHAnsi" w:eastAsiaTheme="minorEastAsia" w:hAnsiTheme="minorHAnsi" w:cstheme="minorBidi"/>
          <w:sz w:val="22"/>
          <w:szCs w:val="22"/>
        </w:rPr>
        <w:tab/>
      </w:r>
      <w:r w:rsidRPr="00635E3B">
        <w:rPr>
          <w:rFonts w:cs="v4.2.0"/>
        </w:rPr>
        <w:t>Minimum requirements</w:t>
      </w:r>
      <w:r>
        <w:tab/>
        <w:t>194</w:t>
      </w:r>
    </w:p>
    <w:p w14:paraId="5D87069D" w14:textId="77777777" w:rsidR="002F115E" w:rsidRDefault="002F115E">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2015A7AD" w14:textId="77777777" w:rsidR="002F115E" w:rsidRDefault="002F115E">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79CE6E3D" w14:textId="77777777" w:rsidR="002F115E" w:rsidRDefault="002F115E">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7F68048E" w14:textId="77777777" w:rsidR="002F115E" w:rsidRDefault="002F115E">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5483B917" w14:textId="77777777" w:rsidR="002F115E" w:rsidRDefault="002F115E">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5C608AC9" w14:textId="77777777" w:rsidR="002F115E" w:rsidRDefault="002F115E">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7EB91C47" w14:textId="77777777" w:rsidR="002F115E" w:rsidRDefault="002F115E">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1E7ED924" w14:textId="77777777" w:rsidR="002F115E" w:rsidRDefault="002F115E">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035CEB9C" w14:textId="77777777" w:rsidR="002F115E" w:rsidRDefault="002F115E">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1EC7759F" w14:textId="77777777" w:rsidR="002F115E" w:rsidRDefault="002F115E">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64F82635" w14:textId="77777777" w:rsidR="002F115E" w:rsidRDefault="002F115E">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1EDEAA1B" w14:textId="77777777" w:rsidR="002F115E" w:rsidRDefault="002F115E">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5F308208" w14:textId="77777777" w:rsidR="002F115E" w:rsidRDefault="002F115E">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62F95DE5" w14:textId="77777777" w:rsidR="002F115E" w:rsidRDefault="002F115E">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1394171A" w14:textId="77777777" w:rsidR="002F115E" w:rsidRDefault="002F115E">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3346EC0E" w14:textId="77777777" w:rsidR="002F115E" w:rsidRDefault="002F115E">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42DAA3FC" w14:textId="77777777" w:rsidR="002F115E" w:rsidRDefault="002F115E">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58D1DEA6" w14:textId="77777777" w:rsidR="002F115E" w:rsidRDefault="002F115E">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065779EC" w14:textId="77777777" w:rsidR="002F115E" w:rsidRDefault="002F115E">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64ED10A0" w14:textId="77777777" w:rsidR="002F115E" w:rsidRDefault="002F115E">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75A3A54F" w14:textId="77777777" w:rsidR="002F115E" w:rsidRDefault="002F115E">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2209CA14" w14:textId="77777777" w:rsidR="002F115E" w:rsidRDefault="002F115E">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6C9A16D6" w14:textId="77777777" w:rsidR="002F115E" w:rsidRDefault="002F115E">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6E6B0B12" w14:textId="77777777" w:rsidR="002F115E" w:rsidRDefault="002F115E">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199</w:t>
      </w:r>
    </w:p>
    <w:p w14:paraId="1B94B125" w14:textId="77777777" w:rsidR="002F115E" w:rsidRDefault="002F115E">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325C98CE" w14:textId="77777777" w:rsidR="002F115E" w:rsidRDefault="002F115E">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255EF1CD" w14:textId="77777777" w:rsidR="002F115E" w:rsidRDefault="002F115E">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466F0C94" w14:textId="77777777" w:rsidR="002F115E" w:rsidRDefault="002F115E">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2D427211" w14:textId="77777777" w:rsidR="002F115E" w:rsidRDefault="002F115E">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691ECA05" w14:textId="77777777" w:rsidR="002F115E" w:rsidRDefault="002F115E">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5D390578" w14:textId="77777777" w:rsidR="002F115E" w:rsidRDefault="002F115E">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6F93BCC2" w14:textId="77777777" w:rsidR="002F115E" w:rsidRDefault="002F115E">
      <w:pPr>
        <w:pStyle w:val="TOC3"/>
        <w:rPr>
          <w:rFonts w:asciiTheme="minorHAnsi" w:eastAsiaTheme="minorEastAsia" w:hAnsiTheme="minorHAnsi" w:cstheme="minorBidi"/>
          <w:sz w:val="22"/>
          <w:szCs w:val="22"/>
        </w:rPr>
      </w:pPr>
      <w:r w:rsidRPr="00635E3B">
        <w:rPr>
          <w:rFonts w:cs="v3.7.0"/>
        </w:rPr>
        <w:t>7.19.1</w:t>
      </w:r>
      <w:r>
        <w:rPr>
          <w:rFonts w:asciiTheme="minorHAnsi" w:eastAsiaTheme="minorEastAsia" w:hAnsiTheme="minorHAnsi" w:cstheme="minorBidi"/>
          <w:sz w:val="22"/>
          <w:szCs w:val="22"/>
        </w:rPr>
        <w:tab/>
      </w:r>
      <w:r w:rsidRPr="00635E3B">
        <w:rPr>
          <w:rFonts w:cs="v3.7.0"/>
        </w:rPr>
        <w:t>Introduction</w:t>
      </w:r>
      <w:r>
        <w:tab/>
        <w:t>200</w:t>
      </w:r>
    </w:p>
    <w:p w14:paraId="11BD5B76" w14:textId="77777777" w:rsidR="002F115E" w:rsidRDefault="002F115E">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286A7072" w14:textId="77777777" w:rsidR="002F115E" w:rsidRDefault="002F115E">
      <w:pPr>
        <w:pStyle w:val="TOC4"/>
        <w:rPr>
          <w:rFonts w:asciiTheme="minorHAnsi" w:eastAsiaTheme="minorEastAsia" w:hAnsiTheme="minorHAnsi" w:cstheme="minorBidi"/>
          <w:sz w:val="22"/>
          <w:szCs w:val="22"/>
        </w:rPr>
      </w:pPr>
      <w:r w:rsidRPr="00635E3B">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201</w:t>
      </w:r>
    </w:p>
    <w:p w14:paraId="16689032" w14:textId="77777777" w:rsidR="002F115E" w:rsidRDefault="002F115E">
      <w:pPr>
        <w:pStyle w:val="TOC4"/>
        <w:rPr>
          <w:rFonts w:asciiTheme="minorHAnsi" w:eastAsiaTheme="minorEastAsia" w:hAnsiTheme="minorHAnsi" w:cstheme="minorBidi"/>
          <w:sz w:val="22"/>
          <w:szCs w:val="22"/>
        </w:rPr>
      </w:pPr>
      <w:r w:rsidRPr="00635E3B">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202</w:t>
      </w:r>
    </w:p>
    <w:p w14:paraId="44708C48" w14:textId="77777777" w:rsidR="002F115E" w:rsidRDefault="002F115E">
      <w:pPr>
        <w:pStyle w:val="TOC4"/>
        <w:rPr>
          <w:rFonts w:asciiTheme="minorHAnsi" w:eastAsiaTheme="minorEastAsia" w:hAnsiTheme="minorHAnsi" w:cstheme="minorBidi"/>
          <w:sz w:val="22"/>
          <w:szCs w:val="22"/>
        </w:rPr>
      </w:pPr>
      <w:r w:rsidRPr="00635E3B">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203</w:t>
      </w:r>
    </w:p>
    <w:p w14:paraId="2CC26FE3" w14:textId="77777777" w:rsidR="002F115E" w:rsidRDefault="002F115E">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3A4B271D" w14:textId="77777777" w:rsidR="002F115E" w:rsidRDefault="002F115E">
      <w:pPr>
        <w:pStyle w:val="TOC4"/>
        <w:rPr>
          <w:rFonts w:asciiTheme="minorHAnsi" w:eastAsiaTheme="minorEastAsia" w:hAnsiTheme="minorHAnsi" w:cstheme="minorBidi"/>
          <w:sz w:val="22"/>
          <w:szCs w:val="22"/>
        </w:rPr>
      </w:pPr>
      <w:r w:rsidRPr="00635E3B">
        <w:rPr>
          <w:rFonts w:eastAsia="?? ??"/>
        </w:rPr>
        <w:t>7.19.</w:t>
      </w:r>
      <w:r>
        <w:rPr>
          <w:lang w:eastAsia="zh-CN"/>
        </w:rPr>
        <w:t>3</w:t>
      </w:r>
      <w:r w:rsidRPr="00635E3B">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204</w:t>
      </w:r>
    </w:p>
    <w:p w14:paraId="70286098" w14:textId="77777777" w:rsidR="002F115E" w:rsidRDefault="002F115E">
      <w:pPr>
        <w:pStyle w:val="TOC4"/>
        <w:rPr>
          <w:rFonts w:asciiTheme="minorHAnsi" w:eastAsiaTheme="minorEastAsia" w:hAnsiTheme="minorHAnsi" w:cstheme="minorBidi"/>
          <w:sz w:val="22"/>
          <w:szCs w:val="22"/>
        </w:rPr>
      </w:pPr>
      <w:r w:rsidRPr="00635E3B">
        <w:rPr>
          <w:rFonts w:eastAsia="?? ??"/>
        </w:rPr>
        <w:t>7.19.</w:t>
      </w:r>
      <w:r>
        <w:rPr>
          <w:lang w:eastAsia="zh-CN"/>
        </w:rPr>
        <w:t>3</w:t>
      </w:r>
      <w:r w:rsidRPr="00635E3B">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580E97FC" w14:textId="77777777" w:rsidR="002F115E" w:rsidRDefault="002F115E">
      <w:pPr>
        <w:pStyle w:val="TOC4"/>
        <w:rPr>
          <w:rFonts w:asciiTheme="minorHAnsi" w:eastAsiaTheme="minorEastAsia" w:hAnsiTheme="minorHAnsi" w:cstheme="minorBidi"/>
          <w:sz w:val="22"/>
          <w:szCs w:val="22"/>
        </w:rPr>
      </w:pPr>
      <w:r w:rsidRPr="00635E3B">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42E9869F" w14:textId="77777777" w:rsidR="002F115E" w:rsidRDefault="002F115E">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13DE6711" w14:textId="77777777" w:rsidR="002F115E" w:rsidRDefault="002F115E">
      <w:pPr>
        <w:pStyle w:val="TOC4"/>
        <w:rPr>
          <w:rFonts w:asciiTheme="minorHAnsi" w:eastAsiaTheme="minorEastAsia" w:hAnsiTheme="minorHAnsi" w:cstheme="minorBidi"/>
          <w:sz w:val="22"/>
          <w:szCs w:val="22"/>
        </w:rPr>
      </w:pPr>
      <w:r w:rsidRPr="00635E3B">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5624C0D4" w14:textId="77777777" w:rsidR="002F115E" w:rsidRDefault="002F115E">
      <w:pPr>
        <w:pStyle w:val="TOC4"/>
        <w:rPr>
          <w:rFonts w:asciiTheme="minorHAnsi" w:eastAsiaTheme="minorEastAsia" w:hAnsiTheme="minorHAnsi" w:cstheme="minorBidi"/>
          <w:sz w:val="22"/>
          <w:szCs w:val="22"/>
        </w:rPr>
      </w:pPr>
      <w:r w:rsidRPr="00635E3B">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207</w:t>
      </w:r>
    </w:p>
    <w:p w14:paraId="5B06740F" w14:textId="77777777" w:rsidR="002F115E" w:rsidRDefault="002F115E">
      <w:pPr>
        <w:pStyle w:val="TOC4"/>
        <w:rPr>
          <w:rFonts w:asciiTheme="minorHAnsi" w:eastAsiaTheme="minorEastAsia" w:hAnsiTheme="minorHAnsi" w:cstheme="minorBidi"/>
          <w:sz w:val="22"/>
          <w:szCs w:val="22"/>
        </w:rPr>
      </w:pPr>
      <w:r w:rsidRPr="00635E3B">
        <w:rPr>
          <w:rFonts w:eastAsia="?? ??"/>
        </w:rPr>
        <w:t>7.19.4.3</w:t>
      </w:r>
      <w:r>
        <w:rPr>
          <w:rFonts w:asciiTheme="minorHAnsi" w:eastAsiaTheme="minorEastAsia" w:hAnsiTheme="minorHAnsi" w:cstheme="minorBidi"/>
          <w:sz w:val="22"/>
          <w:szCs w:val="22"/>
        </w:rPr>
        <w:tab/>
      </w:r>
      <w:r>
        <w:rPr>
          <w:lang w:eastAsia="zh-CN"/>
        </w:rPr>
        <w:t>Minimum requirement at transitions</w:t>
      </w:r>
      <w:r>
        <w:tab/>
        <w:t>208</w:t>
      </w:r>
    </w:p>
    <w:p w14:paraId="219F44A2" w14:textId="77777777" w:rsidR="002F115E" w:rsidRDefault="002F115E">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7618C4E1" w14:textId="77777777" w:rsidR="002F115E" w:rsidRDefault="002F115E">
      <w:pPr>
        <w:pStyle w:val="TOC4"/>
        <w:rPr>
          <w:rFonts w:asciiTheme="minorHAnsi" w:eastAsiaTheme="minorEastAsia" w:hAnsiTheme="minorHAnsi" w:cstheme="minorBidi"/>
          <w:sz w:val="22"/>
          <w:szCs w:val="22"/>
        </w:rPr>
      </w:pPr>
      <w:r w:rsidRPr="00635E3B">
        <w:rPr>
          <w:rFonts w:eastAsia="?? ??"/>
        </w:rPr>
        <w:t>7.19.</w:t>
      </w:r>
      <w:r>
        <w:rPr>
          <w:lang w:eastAsia="zh-CN"/>
        </w:rPr>
        <w:t>5</w:t>
      </w:r>
      <w:r w:rsidRPr="00635E3B">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209</w:t>
      </w:r>
    </w:p>
    <w:p w14:paraId="2F45D743" w14:textId="77777777" w:rsidR="002F115E" w:rsidRDefault="002F115E">
      <w:pPr>
        <w:pStyle w:val="TOC4"/>
        <w:rPr>
          <w:rFonts w:asciiTheme="minorHAnsi" w:eastAsiaTheme="minorEastAsia" w:hAnsiTheme="minorHAnsi" w:cstheme="minorBidi"/>
          <w:sz w:val="22"/>
          <w:szCs w:val="22"/>
        </w:rPr>
      </w:pPr>
      <w:r w:rsidRPr="00635E3B">
        <w:rPr>
          <w:rFonts w:eastAsia="?? ??"/>
        </w:rPr>
        <w:t>7.19.</w:t>
      </w:r>
      <w:r>
        <w:rPr>
          <w:lang w:eastAsia="zh-CN"/>
        </w:rPr>
        <w:t>5</w:t>
      </w:r>
      <w:r w:rsidRPr="00635E3B">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255FF1FE" w14:textId="77777777" w:rsidR="002F115E" w:rsidRDefault="002F115E">
      <w:pPr>
        <w:pStyle w:val="TOC4"/>
        <w:rPr>
          <w:rFonts w:asciiTheme="minorHAnsi" w:eastAsiaTheme="minorEastAsia" w:hAnsiTheme="minorHAnsi" w:cstheme="minorBidi"/>
          <w:sz w:val="22"/>
          <w:szCs w:val="22"/>
        </w:rPr>
      </w:pPr>
      <w:r w:rsidRPr="00635E3B">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210</w:t>
      </w:r>
    </w:p>
    <w:p w14:paraId="6CD37024" w14:textId="77777777" w:rsidR="002F115E" w:rsidRDefault="002F115E">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0682113D" w14:textId="77777777" w:rsidR="002F115E" w:rsidRDefault="002F115E">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46DC03E3" w14:textId="77777777" w:rsidR="002F115E" w:rsidRDefault="002F115E">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018DF42F" w14:textId="77777777" w:rsidR="002F115E" w:rsidRDefault="002F115E">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3DDD64F3" w14:textId="77777777" w:rsidR="002F115E" w:rsidRDefault="002F115E">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17688C1" w14:textId="77777777" w:rsidR="002F115E" w:rsidRDefault="002F115E">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6B694E8B" w14:textId="77777777" w:rsidR="002F115E" w:rsidRDefault="002F115E">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41F72335" w14:textId="77777777" w:rsidR="002F115E" w:rsidRDefault="002F115E">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211</w:t>
      </w:r>
    </w:p>
    <w:p w14:paraId="410E73B5" w14:textId="77777777" w:rsidR="002F115E" w:rsidRDefault="002F115E">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211</w:t>
      </w:r>
    </w:p>
    <w:p w14:paraId="6279BD38" w14:textId="77777777" w:rsidR="002F115E" w:rsidRDefault="002F115E">
      <w:pPr>
        <w:pStyle w:val="TOC4"/>
        <w:rPr>
          <w:rFonts w:asciiTheme="minorHAnsi" w:eastAsiaTheme="minorEastAsia" w:hAnsiTheme="minorHAnsi" w:cstheme="minorBidi"/>
          <w:sz w:val="22"/>
          <w:szCs w:val="22"/>
        </w:rPr>
      </w:pPr>
      <w:r w:rsidRPr="00635E3B">
        <w:rPr>
          <w:rFonts w:eastAsia="?? ??"/>
          <w:lang w:eastAsia="zh-CN"/>
        </w:rPr>
        <w:t>7.22.2.1</w:t>
      </w:r>
      <w:r>
        <w:rPr>
          <w:rFonts w:asciiTheme="minorHAnsi" w:eastAsiaTheme="minorEastAsia" w:hAnsiTheme="minorHAnsi" w:cstheme="minorBidi"/>
          <w:sz w:val="22"/>
          <w:szCs w:val="22"/>
        </w:rPr>
        <w:tab/>
      </w:r>
      <w:r w:rsidRPr="00635E3B">
        <w:rPr>
          <w:rFonts w:eastAsia="?? ??"/>
          <w:lang w:eastAsia="zh-CN"/>
        </w:rPr>
        <w:t>Timing Advance adjustment delay</w:t>
      </w:r>
      <w:r>
        <w:tab/>
        <w:t>211</w:t>
      </w:r>
    </w:p>
    <w:p w14:paraId="735CFEB5" w14:textId="77777777" w:rsidR="002F115E" w:rsidRDefault="002F115E">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212</w:t>
      </w:r>
    </w:p>
    <w:p w14:paraId="51A45F23" w14:textId="77777777" w:rsidR="002F115E" w:rsidRDefault="002F115E">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29E2A572" w14:textId="77777777" w:rsidR="002F115E" w:rsidRDefault="002F115E">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76F1D72F" w14:textId="77777777" w:rsidR="002F115E" w:rsidRDefault="002F115E">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36D91EEF" w14:textId="77777777" w:rsidR="002F115E" w:rsidRDefault="002F115E">
      <w:pPr>
        <w:pStyle w:val="TOC4"/>
        <w:rPr>
          <w:rFonts w:asciiTheme="minorHAnsi" w:eastAsiaTheme="minorEastAsia" w:hAnsiTheme="minorHAnsi" w:cstheme="minorBidi"/>
          <w:sz w:val="22"/>
          <w:szCs w:val="22"/>
        </w:rPr>
      </w:pPr>
      <w:r w:rsidRPr="00635E3B">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212</w:t>
      </w:r>
    </w:p>
    <w:p w14:paraId="42849037" w14:textId="77777777" w:rsidR="002F115E" w:rsidRDefault="002F115E">
      <w:pPr>
        <w:pStyle w:val="TOC4"/>
        <w:rPr>
          <w:rFonts w:asciiTheme="minorHAnsi" w:eastAsiaTheme="minorEastAsia" w:hAnsiTheme="minorHAnsi" w:cstheme="minorBidi"/>
          <w:sz w:val="22"/>
          <w:szCs w:val="22"/>
        </w:rPr>
      </w:pPr>
      <w:r w:rsidRPr="00635E3B">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213</w:t>
      </w:r>
    </w:p>
    <w:p w14:paraId="729D5C34" w14:textId="77777777" w:rsidR="002F115E" w:rsidRDefault="002F115E">
      <w:pPr>
        <w:pStyle w:val="TOC4"/>
        <w:rPr>
          <w:rFonts w:asciiTheme="minorHAnsi" w:eastAsiaTheme="minorEastAsia" w:hAnsiTheme="minorHAnsi" w:cstheme="minorBidi"/>
          <w:sz w:val="22"/>
          <w:szCs w:val="22"/>
        </w:rPr>
      </w:pPr>
      <w:r w:rsidRPr="00635E3B">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213</w:t>
      </w:r>
    </w:p>
    <w:p w14:paraId="19E72902" w14:textId="77777777" w:rsidR="002F115E" w:rsidRDefault="002F115E">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541CFDC7" w14:textId="77777777" w:rsidR="002F115E" w:rsidRDefault="002F115E">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7740A324" w14:textId="77777777" w:rsidR="002F115E" w:rsidRDefault="002F115E">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05BF92D8" w14:textId="77777777" w:rsidR="002F115E" w:rsidRDefault="002F115E">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21711833" w14:textId="77777777" w:rsidR="002F115E" w:rsidRDefault="002F115E">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0ABA2B0E" w14:textId="77777777" w:rsidR="002F115E" w:rsidRDefault="002F115E">
      <w:pPr>
        <w:pStyle w:val="TOC3"/>
        <w:rPr>
          <w:rFonts w:asciiTheme="minorHAnsi" w:eastAsiaTheme="minorEastAsia" w:hAnsiTheme="minorHAnsi" w:cstheme="minorBidi"/>
          <w:sz w:val="22"/>
          <w:szCs w:val="22"/>
        </w:rPr>
      </w:pPr>
      <w:r w:rsidRPr="00635E3B">
        <w:rPr>
          <w:rFonts w:cs="v4.2.0"/>
        </w:rPr>
        <w:t>7.</w:t>
      </w:r>
      <w:r w:rsidRPr="00635E3B">
        <w:rPr>
          <w:rFonts w:cs="v4.2.0"/>
          <w:lang w:eastAsia="zh-CN"/>
        </w:rPr>
        <w:t>25</w:t>
      </w:r>
      <w:r w:rsidRPr="00635E3B">
        <w:rPr>
          <w:rFonts w:cs="v4.2.0"/>
        </w:rPr>
        <w:t>.2</w:t>
      </w:r>
      <w:r>
        <w:rPr>
          <w:rFonts w:asciiTheme="minorHAnsi" w:eastAsiaTheme="minorEastAsia" w:hAnsiTheme="minorHAnsi" w:cstheme="minorBidi"/>
          <w:sz w:val="22"/>
          <w:szCs w:val="22"/>
        </w:rPr>
        <w:tab/>
      </w:r>
      <w:r w:rsidRPr="00635E3B">
        <w:rPr>
          <w:rFonts w:cs="v4.2.0"/>
        </w:rPr>
        <w:t>Minimum requirements</w:t>
      </w:r>
      <w:r>
        <w:tab/>
        <w:t>215</w:t>
      </w:r>
    </w:p>
    <w:p w14:paraId="2312795A" w14:textId="77777777" w:rsidR="002F115E" w:rsidRDefault="002F115E">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215</w:t>
      </w:r>
    </w:p>
    <w:p w14:paraId="16C62D31" w14:textId="77777777" w:rsidR="002F115E" w:rsidRDefault="002F115E">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4BC06CD1" w14:textId="77777777" w:rsidR="002F115E" w:rsidRDefault="002F115E">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301B7AB9" w14:textId="77777777" w:rsidR="002F115E" w:rsidRDefault="002F115E">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293FDB28" w14:textId="77777777" w:rsidR="002F115E" w:rsidRDefault="002F115E">
      <w:pPr>
        <w:pStyle w:val="TOC3"/>
        <w:rPr>
          <w:rFonts w:asciiTheme="minorHAnsi" w:eastAsiaTheme="minorEastAsia" w:hAnsiTheme="minorHAnsi" w:cstheme="minorBidi"/>
          <w:sz w:val="22"/>
          <w:szCs w:val="22"/>
        </w:rPr>
      </w:pPr>
      <w:r w:rsidRPr="00635E3B">
        <w:rPr>
          <w:rFonts w:cs="v3.7.0"/>
        </w:rPr>
        <w:t>7.</w:t>
      </w:r>
      <w:r w:rsidRPr="00635E3B">
        <w:rPr>
          <w:rFonts w:cs="v3.7.0"/>
          <w:lang w:eastAsia="zh-CN"/>
        </w:rPr>
        <w:t>27</w:t>
      </w:r>
      <w:r w:rsidRPr="00635E3B">
        <w:rPr>
          <w:rFonts w:cs="v3.7.0"/>
        </w:rPr>
        <w:t>.1</w:t>
      </w:r>
      <w:r>
        <w:rPr>
          <w:rFonts w:asciiTheme="minorHAnsi" w:eastAsiaTheme="minorEastAsia" w:hAnsiTheme="minorHAnsi" w:cstheme="minorBidi"/>
          <w:sz w:val="22"/>
          <w:szCs w:val="22"/>
        </w:rPr>
        <w:tab/>
      </w:r>
      <w:r w:rsidRPr="00635E3B">
        <w:rPr>
          <w:rFonts w:cs="v3.7.0"/>
        </w:rPr>
        <w:t>Introduction</w:t>
      </w:r>
      <w:r>
        <w:tab/>
        <w:t>216</w:t>
      </w:r>
    </w:p>
    <w:p w14:paraId="11C7601B" w14:textId="77777777" w:rsidR="002F115E" w:rsidRDefault="002F115E">
      <w:pPr>
        <w:pStyle w:val="TOC3"/>
        <w:rPr>
          <w:rFonts w:asciiTheme="minorHAnsi" w:eastAsiaTheme="minorEastAsia" w:hAnsiTheme="minorHAnsi" w:cstheme="minorBidi"/>
          <w:sz w:val="22"/>
          <w:szCs w:val="22"/>
        </w:rPr>
      </w:pPr>
      <w:r w:rsidRPr="00635E3B">
        <w:rPr>
          <w:rFonts w:cs="v3.7.0"/>
        </w:rPr>
        <w:t>7.</w:t>
      </w:r>
      <w:r w:rsidRPr="00635E3B">
        <w:rPr>
          <w:rFonts w:cs="v3.7.0"/>
          <w:lang w:eastAsia="zh-CN"/>
        </w:rPr>
        <w:t>27</w:t>
      </w:r>
      <w:r w:rsidRPr="00635E3B">
        <w:rPr>
          <w:rFonts w:cs="v3.7.0"/>
        </w:rPr>
        <w:t>.2</w:t>
      </w:r>
      <w:r>
        <w:rPr>
          <w:rFonts w:asciiTheme="minorHAnsi" w:eastAsiaTheme="minorEastAsia" w:hAnsiTheme="minorHAnsi" w:cstheme="minorBidi"/>
          <w:sz w:val="22"/>
          <w:szCs w:val="22"/>
        </w:rPr>
        <w:tab/>
      </w:r>
      <w:r w:rsidRPr="00635E3B">
        <w:rPr>
          <w:rFonts w:cs="v3.7.0"/>
        </w:rPr>
        <w:t>Requirements</w:t>
      </w:r>
      <w:r>
        <w:tab/>
        <w:t>216</w:t>
      </w:r>
    </w:p>
    <w:p w14:paraId="28BEA5BB" w14:textId="77777777" w:rsidR="002F115E" w:rsidRDefault="002F115E">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34E8BA12" w14:textId="77777777" w:rsidR="002F115E" w:rsidRDefault="002F115E">
      <w:pPr>
        <w:pStyle w:val="TOC3"/>
        <w:rPr>
          <w:rFonts w:asciiTheme="minorHAnsi" w:eastAsiaTheme="minorEastAsia" w:hAnsiTheme="minorHAnsi" w:cstheme="minorBidi"/>
          <w:sz w:val="22"/>
          <w:szCs w:val="22"/>
        </w:rPr>
      </w:pPr>
      <w:r w:rsidRPr="00635E3B">
        <w:rPr>
          <w:rFonts w:cs="v3.7.0"/>
        </w:rPr>
        <w:t>7.28.1</w:t>
      </w:r>
      <w:r>
        <w:rPr>
          <w:rFonts w:asciiTheme="minorHAnsi" w:eastAsiaTheme="minorEastAsia" w:hAnsiTheme="minorHAnsi" w:cstheme="minorBidi"/>
          <w:sz w:val="22"/>
          <w:szCs w:val="22"/>
        </w:rPr>
        <w:tab/>
      </w:r>
      <w:r w:rsidRPr="00635E3B">
        <w:rPr>
          <w:rFonts w:cs="v3.7.0"/>
        </w:rPr>
        <w:t>Introduction</w:t>
      </w:r>
      <w:r>
        <w:tab/>
        <w:t>216</w:t>
      </w:r>
    </w:p>
    <w:p w14:paraId="5F3714C9" w14:textId="77777777" w:rsidR="002F115E" w:rsidRDefault="002F115E">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5F255176" w14:textId="77777777" w:rsidR="002F115E" w:rsidRDefault="002F115E">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35B31208" w14:textId="77777777" w:rsidR="002F115E" w:rsidRDefault="002F115E">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31C7818B" w14:textId="77777777" w:rsidR="002F115E" w:rsidRDefault="002F115E">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4DC173A8" w14:textId="77777777" w:rsidR="002F115E" w:rsidRDefault="002F115E">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117EDCC9" w14:textId="77777777" w:rsidR="002F115E" w:rsidRDefault="002F115E">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4AE8BBF3" w14:textId="77777777" w:rsidR="002F115E" w:rsidRDefault="002F115E">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5D7F2434" w14:textId="77777777" w:rsidR="002F115E" w:rsidRDefault="002F115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719CD14E" w14:textId="77777777" w:rsidR="002F115E" w:rsidRDefault="002F115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28168530" w14:textId="77777777" w:rsidR="002F115E" w:rsidRDefault="002F115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030052FD" w14:textId="77777777" w:rsidR="002F115E" w:rsidRDefault="002F115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3E7C7180" w14:textId="77777777" w:rsidR="002F115E" w:rsidRDefault="002F115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471B212E" w14:textId="77777777" w:rsidR="002F115E" w:rsidRDefault="002F115E">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76D4BED8" w14:textId="77777777" w:rsidR="002F115E" w:rsidRDefault="002F115E">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5AAA5C34" w14:textId="77777777" w:rsidR="002F115E" w:rsidRDefault="002F115E">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54A01AEB" w14:textId="77777777" w:rsidR="002F115E" w:rsidRDefault="002F115E">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1D359605" w14:textId="77777777" w:rsidR="002F115E" w:rsidRDefault="002F115E">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2BC8FFD4" w14:textId="77777777" w:rsidR="002F115E" w:rsidRDefault="002F115E">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590B42D4" w14:textId="77777777" w:rsidR="002F115E" w:rsidRDefault="002F115E">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200F9E8D" w14:textId="77777777" w:rsidR="002F115E" w:rsidRDefault="002F115E">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12425168" w14:textId="77777777" w:rsidR="002F115E" w:rsidRDefault="002F115E">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1539AF84" w14:textId="77777777" w:rsidR="002F115E" w:rsidRDefault="002F115E">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610F1F49" w14:textId="77777777" w:rsidR="002F115E" w:rsidRDefault="002F115E">
      <w:pPr>
        <w:pStyle w:val="TOC5"/>
        <w:rPr>
          <w:rFonts w:asciiTheme="minorHAnsi" w:eastAsiaTheme="minorEastAsia" w:hAnsiTheme="minorHAnsi" w:cstheme="minorBidi"/>
          <w:sz w:val="22"/>
          <w:szCs w:val="22"/>
        </w:rPr>
      </w:pPr>
      <w:r w:rsidRPr="00635E3B">
        <w:rPr>
          <w:rFonts w:cs="v4.2.0"/>
        </w:rPr>
        <w:t>8.1.2.3.1</w:t>
      </w:r>
      <w:r>
        <w:rPr>
          <w:rFonts w:asciiTheme="minorHAnsi" w:eastAsiaTheme="minorEastAsia" w:hAnsiTheme="minorHAnsi" w:cstheme="minorBidi"/>
          <w:sz w:val="22"/>
          <w:szCs w:val="22"/>
        </w:rPr>
        <w:tab/>
      </w:r>
      <w:r>
        <w:t>E-UTRAN FDD – FDD inter frequency measurements</w:t>
      </w:r>
      <w:r>
        <w:tab/>
        <w:t>236</w:t>
      </w:r>
    </w:p>
    <w:p w14:paraId="1C302689" w14:textId="77777777" w:rsidR="002F115E" w:rsidRDefault="002F115E">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7E4328A3" w14:textId="77777777" w:rsidR="002F115E" w:rsidRDefault="002F115E">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717AF15E" w14:textId="77777777" w:rsidR="002F115E" w:rsidRDefault="002F115E">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148AA29B" w14:textId="77777777" w:rsidR="002F115E" w:rsidRDefault="002F115E">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258CC6BD" w14:textId="77777777" w:rsidR="002F115E" w:rsidRDefault="002F115E">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24B0FD81" w14:textId="77777777" w:rsidR="002F115E" w:rsidRDefault="002F115E">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34FA0439" w14:textId="77777777" w:rsidR="002F115E" w:rsidRDefault="002F115E">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7680C7AF" w14:textId="77777777" w:rsidR="002F115E" w:rsidRDefault="002F115E">
      <w:pPr>
        <w:pStyle w:val="TOC5"/>
        <w:rPr>
          <w:rFonts w:asciiTheme="minorHAnsi" w:eastAsiaTheme="minorEastAsia" w:hAnsiTheme="minorHAnsi" w:cstheme="minorBidi"/>
          <w:sz w:val="22"/>
          <w:szCs w:val="22"/>
        </w:rPr>
      </w:pPr>
      <w:r w:rsidRPr="00635E3B">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253</w:t>
      </w:r>
    </w:p>
    <w:p w14:paraId="457981A1" w14:textId="77777777" w:rsidR="002F115E" w:rsidRDefault="002F115E">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616EDD78" w14:textId="77777777" w:rsidR="002F115E" w:rsidRDefault="002F115E">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75333894" w14:textId="77777777" w:rsidR="002F115E" w:rsidRDefault="002F115E">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490E8CDC" w14:textId="77777777" w:rsidR="002F115E" w:rsidRDefault="002F115E">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4E3EC0F1" w14:textId="77777777" w:rsidR="002F115E" w:rsidRDefault="002F115E">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587CC267" w14:textId="77777777" w:rsidR="002F115E" w:rsidRDefault="002F115E">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453AD5FD" w14:textId="77777777" w:rsidR="002F115E" w:rsidRDefault="002F115E">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7D302C50" w14:textId="77777777" w:rsidR="002F115E" w:rsidRDefault="002F115E">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3C20FE5C" w14:textId="77777777" w:rsidR="002F115E" w:rsidRDefault="002F115E">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58CAEEA8" w14:textId="77777777" w:rsidR="002F115E" w:rsidRDefault="002F115E">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7C3277B2" w14:textId="77777777" w:rsidR="002F115E" w:rsidRDefault="002F115E">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3726F19C" w14:textId="77777777" w:rsidR="002F115E" w:rsidRDefault="002F115E">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6C0FB095" w14:textId="77777777" w:rsidR="002F115E" w:rsidRDefault="002F115E">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30F625D6" w14:textId="77777777" w:rsidR="002F115E" w:rsidRDefault="002F115E">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6E16572F" w14:textId="77777777" w:rsidR="002F115E" w:rsidRDefault="002F115E">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6A1B9B1C" w14:textId="77777777" w:rsidR="002F115E" w:rsidRDefault="002F115E">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401A76E2" w14:textId="77777777" w:rsidR="002F115E" w:rsidRDefault="002F115E">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524FA3A7" w14:textId="77777777" w:rsidR="002F115E" w:rsidRDefault="002F115E">
      <w:pPr>
        <w:pStyle w:val="TOC5"/>
        <w:rPr>
          <w:rFonts w:asciiTheme="minorHAnsi" w:eastAsiaTheme="minorEastAsia" w:hAnsiTheme="minorHAnsi" w:cstheme="minorBidi"/>
          <w:sz w:val="22"/>
          <w:szCs w:val="22"/>
        </w:rPr>
      </w:pPr>
      <w:r w:rsidRPr="00635E3B">
        <w:rPr>
          <w:lang w:val="en-US"/>
        </w:rPr>
        <w:t>8.1.2.4.</w:t>
      </w:r>
      <w:r w:rsidRPr="00635E3B">
        <w:rPr>
          <w:lang w:val="en-US" w:eastAsia="zh-CN"/>
        </w:rPr>
        <w:t>15</w:t>
      </w:r>
      <w:r>
        <w:rPr>
          <w:rFonts w:asciiTheme="minorHAnsi" w:eastAsiaTheme="minorEastAsia" w:hAnsiTheme="minorHAnsi" w:cstheme="minorBidi"/>
          <w:sz w:val="22"/>
          <w:szCs w:val="22"/>
        </w:rPr>
        <w:tab/>
      </w:r>
      <w:r w:rsidRPr="00635E3B">
        <w:rPr>
          <w:lang w:val="en-US"/>
        </w:rPr>
        <w:t xml:space="preserve">E-UTRAN </w:t>
      </w:r>
      <w:r w:rsidRPr="00635E3B">
        <w:rPr>
          <w:lang w:val="en-US" w:eastAsia="zh-CN"/>
        </w:rPr>
        <w:t>F</w:t>
      </w:r>
      <w:r w:rsidRPr="00635E3B">
        <w:rPr>
          <w:lang w:val="en-US"/>
        </w:rPr>
        <w:t>DD – cdma2000 1xRTT measurements</w:t>
      </w:r>
      <w:r w:rsidRPr="00635E3B">
        <w:rPr>
          <w:lang w:val="en-US" w:eastAsia="zh-CN"/>
        </w:rPr>
        <w:t xml:space="preserve"> for SON ANR</w:t>
      </w:r>
      <w:r>
        <w:tab/>
        <w:t>278</w:t>
      </w:r>
    </w:p>
    <w:p w14:paraId="5446188E" w14:textId="77777777" w:rsidR="002F115E" w:rsidRDefault="002F115E">
      <w:pPr>
        <w:pStyle w:val="TOC5"/>
        <w:rPr>
          <w:rFonts w:asciiTheme="minorHAnsi" w:eastAsiaTheme="minorEastAsia" w:hAnsiTheme="minorHAnsi" w:cstheme="minorBidi"/>
          <w:sz w:val="22"/>
          <w:szCs w:val="22"/>
        </w:rPr>
      </w:pPr>
      <w:r w:rsidRPr="00635E3B">
        <w:rPr>
          <w:lang w:val="en-US"/>
        </w:rPr>
        <w:t>8.1.2.4.</w:t>
      </w:r>
      <w:r w:rsidRPr="00635E3B">
        <w:rPr>
          <w:lang w:val="en-US" w:eastAsia="zh-CN"/>
        </w:rPr>
        <w:t>16</w:t>
      </w:r>
      <w:r>
        <w:rPr>
          <w:rFonts w:asciiTheme="minorHAnsi" w:eastAsiaTheme="minorEastAsia" w:hAnsiTheme="minorHAnsi" w:cstheme="minorBidi"/>
          <w:sz w:val="22"/>
          <w:szCs w:val="22"/>
        </w:rPr>
        <w:tab/>
      </w:r>
      <w:r w:rsidRPr="00635E3B">
        <w:rPr>
          <w:lang w:val="en-US"/>
        </w:rPr>
        <w:t xml:space="preserve">E-UTRAN </w:t>
      </w:r>
      <w:r w:rsidRPr="00635E3B">
        <w:rPr>
          <w:lang w:val="en-US" w:eastAsia="zh-CN"/>
        </w:rPr>
        <w:t>T</w:t>
      </w:r>
      <w:r w:rsidRPr="00635E3B">
        <w:rPr>
          <w:lang w:val="en-US"/>
        </w:rPr>
        <w:t>DD – cdma2000 1xRTT measurements</w:t>
      </w:r>
      <w:r w:rsidRPr="00635E3B">
        <w:rPr>
          <w:lang w:val="en-US" w:eastAsia="zh-CN"/>
        </w:rPr>
        <w:t xml:space="preserve"> for SON ANR</w:t>
      </w:r>
      <w:r>
        <w:tab/>
        <w:t>278</w:t>
      </w:r>
    </w:p>
    <w:p w14:paraId="2028E617" w14:textId="77777777" w:rsidR="002F115E" w:rsidRDefault="002F115E">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5C0FC669" w14:textId="77777777" w:rsidR="002F115E" w:rsidRDefault="002F115E">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643BA3FA" w14:textId="77777777" w:rsidR="002F115E" w:rsidRDefault="002F115E">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5F0E94FF" w14:textId="77777777" w:rsidR="002F115E" w:rsidRDefault="002F115E">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4D76D90C" w14:textId="77777777" w:rsidR="002F115E" w:rsidRDefault="002F115E">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6371761A"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281</w:t>
      </w:r>
    </w:p>
    <w:p w14:paraId="12CCADFF"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283</w:t>
      </w:r>
    </w:p>
    <w:p w14:paraId="513BCE5A"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285</w:t>
      </w:r>
    </w:p>
    <w:p w14:paraId="7E682DCE"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286</w:t>
      </w:r>
    </w:p>
    <w:p w14:paraId="7DB2333D" w14:textId="77777777" w:rsidR="002F115E" w:rsidRDefault="002F115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p>
    <w:p w14:paraId="3864B1A8" w14:textId="77777777" w:rsidR="002F115E" w:rsidRDefault="002F115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p>
    <w:p w14:paraId="0A0055AC" w14:textId="77777777" w:rsidR="002F115E" w:rsidRDefault="002F115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p>
    <w:p w14:paraId="49E36094" w14:textId="77777777" w:rsidR="002F115E" w:rsidRDefault="002F115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p>
    <w:p w14:paraId="32FCF757" w14:textId="77777777" w:rsidR="002F115E" w:rsidRDefault="002F115E">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2DA99BD3" w14:textId="77777777" w:rsidR="002F115E" w:rsidRDefault="002F115E">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5ECBB19C" w14:textId="77777777" w:rsidR="002F115E" w:rsidRDefault="002F115E">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4769A435" w14:textId="77777777" w:rsidR="002F115E" w:rsidRDefault="002F115E">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3ACD6CBB" w14:textId="77777777" w:rsidR="002F115E" w:rsidRDefault="002F115E">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75D115DA" w14:textId="77777777" w:rsidR="002F115E" w:rsidRDefault="002F115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714036D1" w14:textId="77777777" w:rsidR="002F115E" w:rsidRDefault="002F115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4783DC0C" w14:textId="77777777" w:rsidR="002F115E" w:rsidRDefault="002F115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289D9665" w14:textId="77777777" w:rsidR="002F115E" w:rsidRDefault="002F115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301</w:t>
      </w:r>
    </w:p>
    <w:p w14:paraId="409F78F5" w14:textId="77777777" w:rsidR="002F115E" w:rsidRDefault="002F115E">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40F027CB"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302</w:t>
      </w:r>
    </w:p>
    <w:p w14:paraId="583379F3"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304</w:t>
      </w:r>
    </w:p>
    <w:p w14:paraId="49DA4BFF"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305</w:t>
      </w:r>
    </w:p>
    <w:p w14:paraId="56A264FB"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305</w:t>
      </w:r>
    </w:p>
    <w:p w14:paraId="2F08C7E1" w14:textId="77777777" w:rsidR="002F115E" w:rsidRDefault="002F115E">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7EE8BC48" w14:textId="77777777" w:rsidR="002F115E" w:rsidRDefault="002F115E">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418C032D" w14:textId="77777777" w:rsidR="002F115E" w:rsidRDefault="002F115E">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3362BA47" w14:textId="77777777" w:rsidR="002F115E" w:rsidRDefault="002F115E">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6D9102F7" w14:textId="77777777" w:rsidR="002F115E" w:rsidRDefault="002F115E">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6F2BC160" w14:textId="77777777" w:rsidR="002F115E" w:rsidRDefault="002F115E">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7CA6859E"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319</w:t>
      </w:r>
    </w:p>
    <w:p w14:paraId="1B610772" w14:textId="77777777" w:rsidR="002F115E" w:rsidRDefault="002F115E">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74675C6E" w14:textId="77777777" w:rsidR="002F115E" w:rsidRDefault="002F115E">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319</w:t>
      </w:r>
    </w:p>
    <w:p w14:paraId="3C51D4C2" w14:textId="77777777" w:rsidR="002F115E" w:rsidRDefault="002F115E">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2A5BE66D" w14:textId="77777777" w:rsidR="002F115E" w:rsidRDefault="002F115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22A3B62C" w14:textId="77777777" w:rsidR="002F115E" w:rsidRDefault="002F115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7D906FE7" w14:textId="77777777" w:rsidR="002F115E" w:rsidRDefault="002F115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2921DA6B" w14:textId="77777777" w:rsidR="002F115E" w:rsidRDefault="002F115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12C50B1F" w14:textId="77777777" w:rsidR="002F115E" w:rsidRDefault="002F115E">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2C486C58" w14:textId="77777777" w:rsidR="002F115E" w:rsidRDefault="002F115E">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71713BC4" w14:textId="77777777" w:rsidR="002F115E" w:rsidRDefault="002F115E">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00EB934" w14:textId="77777777" w:rsidR="002F115E" w:rsidRDefault="002F115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6FE3C20D" w14:textId="77777777" w:rsidR="002F115E" w:rsidRDefault="002F115E">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0F98557A" w14:textId="77777777" w:rsidR="002F115E" w:rsidRDefault="002F115E">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6213DA66" w14:textId="77777777" w:rsidR="002F115E" w:rsidRDefault="002F115E">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2EAE53EC" w14:textId="77777777" w:rsidR="002F115E" w:rsidRDefault="002F115E">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70D6488B" w14:textId="77777777" w:rsidR="002F115E" w:rsidRDefault="002F115E">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67A9E518" w14:textId="77777777" w:rsidR="002F115E" w:rsidRDefault="002F115E">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7BC6B96F" w14:textId="77777777" w:rsidR="002F115E" w:rsidRDefault="002F115E">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327</w:t>
      </w:r>
    </w:p>
    <w:p w14:paraId="11C4D0DC" w14:textId="77777777" w:rsidR="002F115E" w:rsidRDefault="002F115E">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327</w:t>
      </w:r>
    </w:p>
    <w:p w14:paraId="468D5360" w14:textId="77777777" w:rsidR="002F115E" w:rsidRDefault="002F115E">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328</w:t>
      </w:r>
    </w:p>
    <w:p w14:paraId="36C46058" w14:textId="77777777" w:rsidR="002F115E" w:rsidRDefault="002F115E">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26B0DAF9" w14:textId="77777777" w:rsidR="002F115E" w:rsidRDefault="002F115E">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69CD557A" w14:textId="77777777" w:rsidR="002F115E" w:rsidRDefault="002F115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05550D0E" w14:textId="77777777" w:rsidR="002F115E" w:rsidRDefault="002F115E">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2AE27C7F" w14:textId="77777777" w:rsidR="002F115E" w:rsidRDefault="002F115E">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4DCEE6A2" w14:textId="77777777" w:rsidR="002F115E" w:rsidRDefault="002F115E">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1572AE2B" w14:textId="77777777" w:rsidR="002F115E" w:rsidRDefault="002F115E">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6B906EE0" w14:textId="77777777" w:rsidR="002F115E" w:rsidRDefault="002F115E">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1EFA7D9D" w14:textId="77777777" w:rsidR="002F115E" w:rsidRDefault="002F115E">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0AB1BBCB" w14:textId="77777777" w:rsidR="002F115E" w:rsidRDefault="002F115E">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5F7E005C" w14:textId="77777777" w:rsidR="002F115E" w:rsidRDefault="002F115E">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7FE0AA4D" w14:textId="77777777" w:rsidR="002F115E" w:rsidRDefault="002F115E">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68F246DA" w14:textId="77777777" w:rsidR="002F115E" w:rsidRDefault="002F115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31951534" w14:textId="77777777" w:rsidR="002F115E" w:rsidRDefault="002F115E">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342</w:t>
      </w:r>
    </w:p>
    <w:p w14:paraId="3F5B36F8" w14:textId="77777777" w:rsidR="002F115E" w:rsidRDefault="002F115E">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2958A216" w14:textId="77777777" w:rsidR="002F115E" w:rsidRDefault="002F115E">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484EDF3D" w14:textId="77777777" w:rsidR="002F115E" w:rsidRDefault="002F115E">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14D6F84F" w14:textId="77777777" w:rsidR="002F115E" w:rsidRDefault="002F115E">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1600BDAD" w14:textId="77777777" w:rsidR="002F115E" w:rsidRDefault="002F115E">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35795A8F" w14:textId="77777777" w:rsidR="002F115E" w:rsidRDefault="002F115E">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0B93E915" w14:textId="77777777" w:rsidR="002F115E" w:rsidRDefault="002F115E">
      <w:pPr>
        <w:pStyle w:val="TOC5"/>
        <w:rPr>
          <w:rFonts w:asciiTheme="minorHAnsi" w:eastAsiaTheme="minorEastAsia" w:hAnsiTheme="minorHAnsi" w:cstheme="minorBidi"/>
          <w:sz w:val="22"/>
          <w:szCs w:val="22"/>
        </w:rPr>
      </w:pPr>
      <w:r w:rsidRPr="00635E3B">
        <w:rPr>
          <w:rFonts w:cs="v4.2.0"/>
        </w:rPr>
        <w:t>8.6.2.</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350</w:t>
      </w:r>
    </w:p>
    <w:p w14:paraId="446188E5" w14:textId="77777777" w:rsidR="002F115E" w:rsidRDefault="002F115E">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6CCD90DB" w14:textId="77777777" w:rsidR="002F115E" w:rsidRDefault="002F115E">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253B0F55" w14:textId="77777777" w:rsidR="002F115E" w:rsidRDefault="002F115E">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65C7E766" w14:textId="77777777" w:rsidR="002F115E" w:rsidRDefault="002F115E">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410524BF" w14:textId="77777777" w:rsidR="002F115E" w:rsidRDefault="002F115E">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7D5F946A" w14:textId="77777777" w:rsidR="002F115E" w:rsidRDefault="002F115E">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56CDAF53" w14:textId="77777777" w:rsidR="002F115E" w:rsidRDefault="002F115E">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2BCBF711" w14:textId="77777777" w:rsidR="002F115E" w:rsidRDefault="002F115E">
      <w:pPr>
        <w:pStyle w:val="TOC5"/>
        <w:rPr>
          <w:rFonts w:asciiTheme="minorHAnsi" w:eastAsiaTheme="minorEastAsia" w:hAnsiTheme="minorHAnsi" w:cstheme="minorBidi"/>
          <w:sz w:val="22"/>
          <w:szCs w:val="22"/>
        </w:rPr>
      </w:pPr>
      <w:r w:rsidRPr="00635E3B">
        <w:rPr>
          <w:rFonts w:cs="v4.2.0"/>
        </w:rPr>
        <w:t>8.6.3.</w:t>
      </w:r>
      <w:r w:rsidRPr="00635E3B">
        <w:rPr>
          <w:rFonts w:cs="v4.2.0"/>
          <w:lang w:eastAsia="zh-CN"/>
        </w:rPr>
        <w:t>2</w:t>
      </w:r>
      <w:r w:rsidRPr="00635E3B">
        <w:rPr>
          <w:rFonts w:cs="v4.2.0"/>
        </w:rPr>
        <w:t>.1</w:t>
      </w:r>
      <w:r>
        <w:rPr>
          <w:rFonts w:asciiTheme="minorHAnsi" w:eastAsiaTheme="minorEastAsia" w:hAnsiTheme="minorHAnsi" w:cstheme="minorBidi"/>
          <w:sz w:val="22"/>
          <w:szCs w:val="22"/>
        </w:rPr>
        <w:tab/>
      </w:r>
      <w:r>
        <w:t>E-UTRAN FDD – FDD inter frequency measurements</w:t>
      </w:r>
      <w:r>
        <w:tab/>
        <w:t>358</w:t>
      </w:r>
    </w:p>
    <w:p w14:paraId="4AD220F1" w14:textId="77777777" w:rsidR="002F115E" w:rsidRDefault="002F115E">
      <w:pPr>
        <w:pStyle w:val="TOC5"/>
        <w:rPr>
          <w:rFonts w:asciiTheme="minorHAnsi" w:eastAsiaTheme="minorEastAsia" w:hAnsiTheme="minorHAnsi" w:cstheme="minorBidi"/>
          <w:sz w:val="22"/>
          <w:szCs w:val="22"/>
        </w:rPr>
      </w:pPr>
      <w:r w:rsidRPr="00635E3B">
        <w:rPr>
          <w:rFonts w:cs="v4.2.0"/>
        </w:rPr>
        <w:t>8.6.3.</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361</w:t>
      </w:r>
    </w:p>
    <w:p w14:paraId="7A468840" w14:textId="77777777" w:rsidR="002F115E" w:rsidRDefault="002F115E">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7EE6031F" w14:textId="77777777" w:rsidR="002F115E" w:rsidRDefault="002F115E">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5912B079" w14:textId="77777777" w:rsidR="002F115E" w:rsidRDefault="002F115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3D0907AB" w14:textId="77777777" w:rsidR="002F115E" w:rsidRDefault="002F115E">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1E7812AD" w14:textId="77777777" w:rsidR="002F115E" w:rsidRDefault="002F115E">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7F712B5E" w14:textId="77777777" w:rsidR="002F115E" w:rsidRDefault="002F115E">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3399C204" w14:textId="77777777" w:rsidR="002F115E" w:rsidRDefault="002F115E">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2CB4D983" w14:textId="77777777" w:rsidR="002F115E" w:rsidRDefault="002F115E">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31094A10" w14:textId="77777777" w:rsidR="002F115E" w:rsidRDefault="002F115E">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4C6B08A0" w14:textId="77777777" w:rsidR="002F115E" w:rsidRDefault="002F115E">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4136C089" w14:textId="77777777" w:rsidR="002F115E" w:rsidRDefault="002F115E">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6C851C83" w14:textId="77777777" w:rsidR="002F115E" w:rsidRDefault="002F115E">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49A3B823" w14:textId="77777777" w:rsidR="002F115E" w:rsidRDefault="002F115E">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28DBFBF2" w14:textId="77777777" w:rsidR="002F115E" w:rsidRDefault="002F115E">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1A5D359A" w14:textId="77777777" w:rsidR="002F115E" w:rsidRDefault="002F115E">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04DE21C0" w14:textId="77777777" w:rsidR="002F115E" w:rsidRDefault="002F115E">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58C17D31" w14:textId="77777777" w:rsidR="002F115E" w:rsidRDefault="002F115E">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11ECB4B8" w14:textId="77777777" w:rsidR="002F115E" w:rsidRDefault="002F115E">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40DDAA3F" w14:textId="77777777" w:rsidR="002F115E" w:rsidRDefault="002F115E">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12D8FD98" w14:textId="77777777" w:rsidR="002F115E" w:rsidRDefault="002F115E">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2985675E" w14:textId="77777777" w:rsidR="002F115E" w:rsidRDefault="002F115E">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7DDB4EFF" w14:textId="77777777" w:rsidR="002F115E" w:rsidRDefault="002F115E">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61728246" w14:textId="77777777" w:rsidR="002F115E" w:rsidRDefault="002F115E">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00FC982B" w14:textId="77777777" w:rsidR="002F115E" w:rsidRDefault="002F115E">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371</w:t>
      </w:r>
    </w:p>
    <w:p w14:paraId="756649D6" w14:textId="77777777" w:rsidR="002F115E" w:rsidRDefault="002F115E">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702B9AFD" w14:textId="77777777" w:rsidR="002F115E" w:rsidRDefault="002F115E">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53E5D837" w14:textId="77777777" w:rsidR="002F115E" w:rsidRDefault="002F115E">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373</w:t>
      </w:r>
    </w:p>
    <w:p w14:paraId="33A49D02" w14:textId="77777777" w:rsidR="002F115E" w:rsidRDefault="002F115E">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4D282633" w14:textId="77777777" w:rsidR="002F115E" w:rsidRDefault="002F115E">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184E4F84" w14:textId="77777777" w:rsidR="002F115E" w:rsidRDefault="002F115E">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0F4D3E64" w14:textId="77777777" w:rsidR="002F115E" w:rsidRDefault="002F115E">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374</w:t>
      </w:r>
    </w:p>
    <w:p w14:paraId="215F4817" w14:textId="77777777" w:rsidR="002F115E" w:rsidRDefault="002F115E">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374</w:t>
      </w:r>
    </w:p>
    <w:p w14:paraId="5F5D51F3" w14:textId="77777777" w:rsidR="002F115E" w:rsidRDefault="002F115E">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1A1DCEF1" w14:textId="77777777" w:rsidR="002F115E" w:rsidRDefault="002F115E">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0498AA1A" w14:textId="77777777" w:rsidR="002F115E" w:rsidRDefault="002F115E">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6FC263E9" w14:textId="77777777" w:rsidR="002F115E" w:rsidRDefault="002F115E">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0F7FD1E4" w14:textId="77777777" w:rsidR="002F115E" w:rsidRDefault="002F115E">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35A3CF33" w14:textId="77777777" w:rsidR="002F115E" w:rsidRDefault="002F115E">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6850BA48" w14:textId="77777777" w:rsidR="002F115E" w:rsidRDefault="002F115E">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7C07456D" w14:textId="77777777" w:rsidR="002F115E" w:rsidRDefault="002F115E">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3DFF6EAB" w14:textId="77777777" w:rsidR="002F115E" w:rsidRDefault="002F115E">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0B456A92" w14:textId="77777777" w:rsidR="002F115E" w:rsidRDefault="002F115E">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01160B5B" w14:textId="77777777" w:rsidR="002F115E" w:rsidRDefault="002F115E">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45BE4AE5" w14:textId="77777777" w:rsidR="002F115E" w:rsidRDefault="002F115E">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304C0CCF" w14:textId="77777777" w:rsidR="002F115E" w:rsidRDefault="002F115E">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7094296D" w14:textId="77777777" w:rsidR="002F115E" w:rsidRDefault="002F115E">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377</w:t>
      </w:r>
    </w:p>
    <w:p w14:paraId="7F063EB1" w14:textId="77777777" w:rsidR="002F115E" w:rsidRDefault="002F115E">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377</w:t>
      </w:r>
    </w:p>
    <w:p w14:paraId="2DA0157F" w14:textId="77777777" w:rsidR="002F115E" w:rsidRDefault="002F115E">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71657317" w14:textId="77777777" w:rsidR="002F115E" w:rsidRDefault="002F115E">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5BFD1DE8" w14:textId="77777777" w:rsidR="002F115E" w:rsidRDefault="002F115E">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1871447F" w14:textId="77777777" w:rsidR="002F115E" w:rsidRDefault="002F115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4C5D6F3D" w14:textId="77777777" w:rsidR="002F115E" w:rsidRDefault="002F115E">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37814C5B" w14:textId="77777777" w:rsidR="002F115E" w:rsidRDefault="002F115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765B06B0" w14:textId="77777777" w:rsidR="002F115E" w:rsidRDefault="002F115E">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1D1C80A8" w14:textId="77777777" w:rsidR="002F115E" w:rsidRDefault="002F115E">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6980641A" w14:textId="77777777" w:rsidR="002F115E" w:rsidRDefault="002F115E">
      <w:pPr>
        <w:pStyle w:val="TOC5"/>
        <w:rPr>
          <w:rFonts w:asciiTheme="minorHAnsi" w:eastAsiaTheme="minorEastAsia" w:hAnsiTheme="minorHAnsi" w:cstheme="minorBidi"/>
          <w:sz w:val="22"/>
          <w:szCs w:val="22"/>
        </w:rPr>
      </w:pPr>
      <w:r w:rsidRPr="00635E3B">
        <w:rPr>
          <w:rFonts w:cs="v4.2.0"/>
        </w:rPr>
        <w:t>8.11.2.</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7D8D26B0" w14:textId="77777777" w:rsidR="002F115E" w:rsidRDefault="002F115E">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387</w:t>
      </w:r>
    </w:p>
    <w:p w14:paraId="2B1227B3" w14:textId="77777777" w:rsidR="002F115E" w:rsidRDefault="002F115E">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7289B7F2" w14:textId="77777777" w:rsidR="002F115E" w:rsidRDefault="002F115E">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2862A86A" w14:textId="77777777" w:rsidR="002F115E" w:rsidRDefault="002F115E">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6BE3BAC1" w14:textId="77777777" w:rsidR="002F115E" w:rsidRDefault="002F115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1A806C8F" w14:textId="77777777" w:rsidR="002F115E" w:rsidRDefault="002F115E">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4BD179E6" w14:textId="77777777" w:rsidR="002F115E" w:rsidRDefault="002F115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3E3E3F20" w14:textId="77777777" w:rsidR="002F115E" w:rsidRDefault="002F115E">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75088EE8" w14:textId="77777777" w:rsidR="002F115E" w:rsidRDefault="002F115E">
      <w:pPr>
        <w:pStyle w:val="TOC5"/>
        <w:rPr>
          <w:rFonts w:asciiTheme="minorHAnsi" w:eastAsiaTheme="minorEastAsia" w:hAnsiTheme="minorHAnsi" w:cstheme="minorBidi"/>
          <w:sz w:val="22"/>
          <w:szCs w:val="22"/>
        </w:rPr>
      </w:pPr>
      <w:r w:rsidRPr="00635E3B">
        <w:rPr>
          <w:rFonts w:cs="v4.2.0"/>
        </w:rPr>
        <w:t>8.11.3.</w:t>
      </w:r>
      <w:r w:rsidRPr="00635E3B">
        <w:rPr>
          <w:rFonts w:cs="v4.2.0"/>
          <w:lang w:eastAsia="zh-CN"/>
        </w:rPr>
        <w:t>2</w:t>
      </w:r>
      <w:r w:rsidRPr="00635E3B">
        <w:rPr>
          <w:rFonts w:cs="v4.2.0"/>
        </w:rPr>
        <w:t>.1</w:t>
      </w:r>
      <w:r>
        <w:rPr>
          <w:rFonts w:asciiTheme="minorHAnsi" w:eastAsiaTheme="minorEastAsia" w:hAnsiTheme="minorHAnsi" w:cstheme="minorBidi"/>
          <w:sz w:val="22"/>
          <w:szCs w:val="22"/>
        </w:rPr>
        <w:tab/>
      </w:r>
      <w:r>
        <w:t>E-UTRAN FDD – FS3 inter-frequency measurements</w:t>
      </w:r>
      <w:r>
        <w:tab/>
        <w:t>391</w:t>
      </w:r>
    </w:p>
    <w:p w14:paraId="645F43C7" w14:textId="77777777" w:rsidR="002F115E" w:rsidRDefault="002F115E">
      <w:pPr>
        <w:pStyle w:val="TOC5"/>
        <w:rPr>
          <w:rFonts w:asciiTheme="minorHAnsi" w:eastAsiaTheme="minorEastAsia" w:hAnsiTheme="minorHAnsi" w:cstheme="minorBidi"/>
          <w:sz w:val="22"/>
          <w:szCs w:val="22"/>
        </w:rPr>
      </w:pPr>
      <w:r w:rsidRPr="00635E3B">
        <w:rPr>
          <w:rFonts w:cs="v4.2.0"/>
        </w:rPr>
        <w:t>8.11.3.</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35B81FE8" w14:textId="77777777" w:rsidR="002F115E" w:rsidRDefault="002F115E">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395</w:t>
      </w:r>
    </w:p>
    <w:p w14:paraId="73ACCF5C" w14:textId="77777777" w:rsidR="002F115E" w:rsidRDefault="002F115E">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479BF295" w14:textId="77777777" w:rsidR="002F115E" w:rsidRDefault="002F115E">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4B62934" w14:textId="77777777" w:rsidR="002F115E" w:rsidRDefault="002F115E">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1B577906" w14:textId="77777777" w:rsidR="002F115E" w:rsidRDefault="002F115E">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05CA9973" w14:textId="77777777" w:rsidR="002F115E" w:rsidRDefault="002F115E">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486D8214" w14:textId="77777777" w:rsidR="002F115E" w:rsidRDefault="002F115E">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C242709" w14:textId="77777777" w:rsidR="002F115E" w:rsidRDefault="002F115E">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01FA6215" w14:textId="77777777" w:rsidR="002F115E" w:rsidRDefault="002F115E">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7D9182FC" w14:textId="77777777" w:rsidR="002F115E" w:rsidRDefault="002F115E">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25B0911" w14:textId="77777777" w:rsidR="002F115E" w:rsidRDefault="002F115E">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0977A3FA" w14:textId="77777777" w:rsidR="002F115E" w:rsidRDefault="002F115E">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4DDA5648" w14:textId="77777777" w:rsidR="002F115E" w:rsidRDefault="002F115E">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4C2CE54B" w14:textId="77777777" w:rsidR="002F115E" w:rsidRDefault="002F115E">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71653F9E" w14:textId="77777777" w:rsidR="002F115E" w:rsidRDefault="002F115E">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54467447" w14:textId="77777777" w:rsidR="002F115E" w:rsidRDefault="002F115E">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2DE7A694" w14:textId="77777777" w:rsidR="002F115E" w:rsidRDefault="002F115E">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2AEE4CFD" w14:textId="77777777" w:rsidR="002F115E" w:rsidRDefault="002F115E">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130C5BDB" w14:textId="77777777" w:rsidR="002F115E" w:rsidRDefault="002F115E">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5C2CA125" w14:textId="77777777" w:rsidR="002F115E" w:rsidRDefault="002F115E">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372EF84F" w14:textId="77777777" w:rsidR="002F115E" w:rsidRDefault="002F115E">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1FF8CFCF" w14:textId="77777777" w:rsidR="002F115E" w:rsidRDefault="002F115E">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2748FB43" w14:textId="77777777" w:rsidR="002F115E" w:rsidRDefault="002F115E">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35DC029F" w14:textId="77777777" w:rsidR="002F115E" w:rsidRDefault="002F115E">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545D59F6" w14:textId="77777777" w:rsidR="002F115E" w:rsidRDefault="002F115E">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1C512828" w14:textId="77777777" w:rsidR="002F115E" w:rsidRDefault="002F115E">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707E4EAF" w14:textId="77777777" w:rsidR="002F115E" w:rsidRDefault="002F115E">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389D8CB5" w14:textId="77777777" w:rsidR="002F115E" w:rsidRDefault="002F115E">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0F2BBC6C" w14:textId="77777777" w:rsidR="002F115E" w:rsidRDefault="002F115E">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1BE82559" w14:textId="77777777" w:rsidR="002F115E" w:rsidRDefault="002F115E">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33ED7DF5" w14:textId="77777777" w:rsidR="002F115E" w:rsidRDefault="002F115E">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3905E371"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416</w:t>
      </w:r>
    </w:p>
    <w:p w14:paraId="31F32BCF"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419</w:t>
      </w:r>
    </w:p>
    <w:p w14:paraId="58E48228" w14:textId="77777777" w:rsidR="002F115E" w:rsidRDefault="002F115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51623031" w14:textId="77777777" w:rsidR="002F115E" w:rsidRDefault="002F115E">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3EDFA4B6" w14:textId="77777777" w:rsidR="002F115E" w:rsidRDefault="002F115E">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422</w:t>
      </w:r>
    </w:p>
    <w:p w14:paraId="24BEBCF3" w14:textId="77777777" w:rsidR="002F115E" w:rsidRDefault="002F115E">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424</w:t>
      </w:r>
    </w:p>
    <w:p w14:paraId="44638028" w14:textId="77777777" w:rsidR="002F115E" w:rsidRDefault="002F115E">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38385C1E" w14:textId="77777777" w:rsidR="002F115E" w:rsidRDefault="002F115E">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6532BFB7" w14:textId="77777777" w:rsidR="002F115E" w:rsidRDefault="002F115E">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66F1C0FF" w14:textId="77777777" w:rsidR="002F115E" w:rsidRDefault="002F115E">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6385D798" w14:textId="77777777" w:rsidR="002F115E" w:rsidRDefault="002F115E">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20ACBDB5" w14:textId="77777777" w:rsidR="002F115E" w:rsidRDefault="002F115E">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1DF69A47" w14:textId="77777777" w:rsidR="002F115E" w:rsidRDefault="002F115E">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18896140" w14:textId="77777777" w:rsidR="002F115E" w:rsidRDefault="002F115E">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6964845A" w14:textId="77777777" w:rsidR="002F115E" w:rsidRDefault="002F115E">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50366210" w14:textId="77777777" w:rsidR="002F115E" w:rsidRDefault="002F115E">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515CD2D5" w14:textId="77777777" w:rsidR="002F115E" w:rsidRDefault="002F115E">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7111191B" w14:textId="77777777" w:rsidR="002F115E" w:rsidRDefault="002F115E">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37FD17F2" w14:textId="77777777" w:rsidR="002F115E" w:rsidRDefault="002F115E">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038C7190" w14:textId="77777777" w:rsidR="002F115E" w:rsidRDefault="002F115E">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3DED6233" w14:textId="77777777" w:rsidR="002F115E" w:rsidRDefault="002F115E">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56DD23E7" w14:textId="77777777" w:rsidR="002F115E" w:rsidRDefault="002F115E">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7CB74BE7" w14:textId="77777777" w:rsidR="002F115E" w:rsidRDefault="002F115E">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1EE7C7D8" w14:textId="77777777" w:rsidR="002F115E" w:rsidRDefault="002F115E">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3CEA64BD" w14:textId="77777777" w:rsidR="002F115E" w:rsidRDefault="002F115E">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07277424" w14:textId="77777777" w:rsidR="002F115E" w:rsidRDefault="002F115E">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0F9F3584" w14:textId="77777777" w:rsidR="002F115E" w:rsidRDefault="002F115E">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69D4B16A" w14:textId="77777777" w:rsidR="002F115E" w:rsidRDefault="002F115E">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1FA70CA5" w14:textId="77777777" w:rsidR="002F115E" w:rsidRDefault="002F115E">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669CE750" w14:textId="77777777" w:rsidR="002F115E" w:rsidRDefault="002F115E">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2C62CBF2" w14:textId="77777777" w:rsidR="002F115E" w:rsidRDefault="002F115E">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6536BB42" w14:textId="77777777" w:rsidR="002F115E" w:rsidRDefault="002F115E">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7FBAC397" w14:textId="77777777" w:rsidR="002F115E" w:rsidRDefault="002F115E">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456</w:t>
      </w:r>
    </w:p>
    <w:p w14:paraId="3AEE7849" w14:textId="77777777" w:rsidR="002F115E" w:rsidRDefault="002F115E">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459</w:t>
      </w:r>
    </w:p>
    <w:p w14:paraId="698948E1" w14:textId="77777777" w:rsidR="002F115E" w:rsidRDefault="002F115E">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52BDE110" w14:textId="77777777" w:rsidR="002F115E" w:rsidRDefault="002F115E">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59701048" w14:textId="77777777" w:rsidR="002F115E" w:rsidRDefault="002F115E">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3B2D8275" w14:textId="77777777" w:rsidR="002F115E" w:rsidRDefault="002F115E">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5BF29659" w14:textId="77777777" w:rsidR="002F115E" w:rsidRDefault="002F115E">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047EB7FE" w14:textId="77777777" w:rsidR="002F115E" w:rsidRDefault="002F115E">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0C652EB8" w14:textId="77777777" w:rsidR="002F115E" w:rsidRDefault="002F115E">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20BDF91A" w14:textId="77777777" w:rsidR="002F115E" w:rsidRDefault="002F115E">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330A0D06" w14:textId="77777777" w:rsidR="002F115E" w:rsidRDefault="002F115E">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23A269F6" w14:textId="77777777" w:rsidR="002F115E" w:rsidRDefault="002F115E">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28C7C07C" w14:textId="77777777" w:rsidR="002F115E" w:rsidRDefault="002F115E">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12301EC8" w14:textId="77777777" w:rsidR="002F115E" w:rsidRDefault="002F115E">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5B1987F1" w14:textId="77777777" w:rsidR="002F115E" w:rsidRDefault="002F115E">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D81059C" w14:textId="77777777" w:rsidR="002F115E" w:rsidRDefault="002F115E">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59C12270" w14:textId="77777777" w:rsidR="002F115E" w:rsidRDefault="002F115E">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476</w:t>
      </w:r>
    </w:p>
    <w:p w14:paraId="61530AC3" w14:textId="77777777" w:rsidR="002F115E" w:rsidRDefault="002F115E">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478</w:t>
      </w:r>
    </w:p>
    <w:p w14:paraId="49D0C025" w14:textId="77777777" w:rsidR="002F115E" w:rsidRDefault="002F115E">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68681518" w14:textId="77777777" w:rsidR="002F115E" w:rsidRDefault="002F115E">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7BFE28C2" w14:textId="77777777" w:rsidR="002F115E" w:rsidRDefault="002F115E">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606EA205" w14:textId="77777777" w:rsidR="002F115E" w:rsidRDefault="002F115E">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0F4A8A49" w14:textId="77777777" w:rsidR="002F115E" w:rsidRDefault="002F115E">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39A7DEA6" w14:textId="77777777" w:rsidR="002F115E" w:rsidRDefault="002F115E">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78154EC2" w14:textId="77777777" w:rsidR="002F115E" w:rsidRDefault="002F115E">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647B5B1D" w14:textId="77777777" w:rsidR="002F115E" w:rsidRDefault="002F115E">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6B636470" w14:textId="77777777" w:rsidR="002F115E" w:rsidRDefault="002F115E">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5F111505" w14:textId="77777777" w:rsidR="002F115E" w:rsidRDefault="002F115E">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2D60563B" w14:textId="77777777" w:rsidR="002F115E" w:rsidRDefault="002F115E">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63D8E11C" w14:textId="77777777" w:rsidR="002F115E" w:rsidRDefault="002F115E">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1240DA8C" w14:textId="77777777" w:rsidR="002F115E" w:rsidRDefault="002F115E">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5D0CEB7F" w14:textId="77777777" w:rsidR="002F115E" w:rsidRDefault="002F115E">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3B361A5" w14:textId="77777777" w:rsidR="002F115E" w:rsidRDefault="002F115E">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23B5D01C" w14:textId="77777777" w:rsidR="002F115E" w:rsidRDefault="002F115E">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10FD7B7F" w14:textId="77777777" w:rsidR="002F115E" w:rsidRDefault="002F115E">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677768E3" w14:textId="77777777" w:rsidR="002F115E" w:rsidRDefault="002F115E">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6AFFBDAE" w14:textId="77777777" w:rsidR="002F115E" w:rsidRDefault="002F115E">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701CA7A8" w14:textId="77777777" w:rsidR="002F115E" w:rsidRDefault="002F115E">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1658C428" w14:textId="77777777" w:rsidR="002F115E" w:rsidRDefault="002F115E">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484</w:t>
      </w:r>
    </w:p>
    <w:p w14:paraId="6669EA33" w14:textId="77777777" w:rsidR="002F115E" w:rsidRDefault="002F115E">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487</w:t>
      </w:r>
    </w:p>
    <w:p w14:paraId="084AA529" w14:textId="77777777" w:rsidR="002F115E" w:rsidRDefault="002F115E">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32AEC853" w14:textId="77777777" w:rsidR="002F115E" w:rsidRDefault="002F115E">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7647D4FE" w14:textId="77777777" w:rsidR="002F115E" w:rsidRDefault="002F115E">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490</w:t>
      </w:r>
    </w:p>
    <w:p w14:paraId="3CC300FF" w14:textId="77777777" w:rsidR="002F115E" w:rsidRDefault="002F115E">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492</w:t>
      </w:r>
    </w:p>
    <w:p w14:paraId="2009FFB2" w14:textId="77777777" w:rsidR="002F115E" w:rsidRDefault="002F115E">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3AA306F6" w14:textId="77777777" w:rsidR="002F115E" w:rsidRDefault="002F115E">
      <w:pPr>
        <w:pStyle w:val="TOC3"/>
        <w:rPr>
          <w:rFonts w:asciiTheme="minorHAnsi" w:eastAsiaTheme="minorEastAsia" w:hAnsiTheme="minorHAnsi" w:cstheme="minorBidi"/>
          <w:sz w:val="22"/>
          <w:szCs w:val="22"/>
        </w:rPr>
      </w:pPr>
      <w:r w:rsidRPr="00635E3B">
        <w:rPr>
          <w:lang w:val="en-US"/>
        </w:rPr>
        <w:t>8.16.3</w:t>
      </w:r>
      <w:r>
        <w:rPr>
          <w:rFonts w:asciiTheme="minorHAnsi" w:eastAsiaTheme="minorEastAsia" w:hAnsiTheme="minorHAnsi" w:cstheme="minorBidi"/>
          <w:sz w:val="22"/>
          <w:szCs w:val="22"/>
        </w:rPr>
        <w:tab/>
      </w:r>
      <w:r w:rsidRPr="00635E3B">
        <w:rPr>
          <w:lang w:val="en-US"/>
        </w:rPr>
        <w:t>Requirements for UE category M2 with CE mode B</w:t>
      </w:r>
      <w:r>
        <w:tab/>
        <w:t>495</w:t>
      </w:r>
    </w:p>
    <w:p w14:paraId="1B4EE728" w14:textId="77777777" w:rsidR="002F115E" w:rsidRDefault="002F115E">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3D06B090" w14:textId="77777777" w:rsidR="002F115E" w:rsidRDefault="002F115E">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495</w:t>
      </w:r>
    </w:p>
    <w:p w14:paraId="44B065A5" w14:textId="77777777" w:rsidR="002F115E" w:rsidRDefault="002F115E">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497</w:t>
      </w:r>
    </w:p>
    <w:p w14:paraId="3E3842E8" w14:textId="77777777" w:rsidR="002F115E" w:rsidRDefault="002F115E">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0F6BA191" w14:textId="77777777" w:rsidR="002F115E" w:rsidRDefault="002F115E">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2F21DEA4" w14:textId="77777777" w:rsidR="002F115E" w:rsidRDefault="002F115E">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500</w:t>
      </w:r>
    </w:p>
    <w:p w14:paraId="4166FE70" w14:textId="77777777" w:rsidR="002F115E" w:rsidRDefault="002F115E">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502</w:t>
      </w:r>
    </w:p>
    <w:p w14:paraId="273BE5C2" w14:textId="77777777" w:rsidR="002F115E" w:rsidRDefault="002F115E">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3FE9F980" w14:textId="77777777" w:rsidR="002F115E" w:rsidRDefault="002F115E">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0E157BEB" w14:textId="77777777" w:rsidR="002F115E" w:rsidRDefault="002F115E">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693FA6BB" w14:textId="77777777" w:rsidR="002F115E" w:rsidRDefault="002F115E">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49EC5542" w14:textId="77777777" w:rsidR="002F115E" w:rsidRDefault="002F115E">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0A8FB273" w14:textId="77777777" w:rsidR="002F115E" w:rsidRDefault="002F115E">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45BDA7B7" w14:textId="77777777" w:rsidR="002F115E" w:rsidRDefault="002F115E">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17D7EB54" w14:textId="77777777" w:rsidR="002F115E" w:rsidRDefault="002F115E">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516BB2CE" w14:textId="77777777" w:rsidR="002F115E" w:rsidRDefault="002F115E">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2BB77901" w14:textId="77777777" w:rsidR="002F115E" w:rsidRDefault="002F115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38A9F1FB" w14:textId="77777777" w:rsidR="002F115E" w:rsidRDefault="002F115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6AB5031F" w14:textId="77777777" w:rsidR="002F115E" w:rsidRDefault="002F115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3D45AD67" w14:textId="77777777" w:rsidR="002F115E" w:rsidRDefault="002F115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351A2CE6" w14:textId="77777777" w:rsidR="002F115E" w:rsidRDefault="002F115E">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48393D49" w14:textId="77777777" w:rsidR="002F115E" w:rsidRDefault="002F115E">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56F0E92B" w14:textId="77777777" w:rsidR="002F115E" w:rsidRDefault="002F115E">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732DF3AE" w14:textId="77777777" w:rsidR="002F115E" w:rsidRDefault="002F115E">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44EA4AFA" w14:textId="77777777" w:rsidR="002F115E" w:rsidRDefault="002F115E">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6B4B40E5" w14:textId="77777777" w:rsidR="002F115E" w:rsidRDefault="002F115E">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4105767F" w14:textId="77777777" w:rsidR="002F115E" w:rsidRDefault="002F115E">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099FAFCB" w14:textId="77777777" w:rsidR="002F115E" w:rsidRDefault="002F115E">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4E27C76D" w14:textId="77777777" w:rsidR="002F115E" w:rsidRDefault="002F115E">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671A81C7" w14:textId="77777777" w:rsidR="002F115E" w:rsidRDefault="002F115E">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7EF19FAF" w14:textId="77777777" w:rsidR="002F115E" w:rsidRDefault="002F115E">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1687E819" w14:textId="77777777" w:rsidR="002F115E" w:rsidRDefault="002F115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76DFD3BB" w14:textId="77777777" w:rsidR="002F115E" w:rsidRDefault="002F115E">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03CAA62C" w14:textId="77777777" w:rsidR="002F115E" w:rsidRDefault="002F115E">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10559591" w14:textId="77777777" w:rsidR="002F115E" w:rsidRDefault="002F115E">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3E579C44" w14:textId="77777777" w:rsidR="002F115E" w:rsidRDefault="002F115E">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4212A635" w14:textId="77777777" w:rsidR="002F115E" w:rsidRDefault="002F115E">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607F205C" w14:textId="77777777" w:rsidR="002F115E" w:rsidRDefault="002F115E">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080952DA" w14:textId="77777777" w:rsidR="002F115E" w:rsidRDefault="002F115E">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68BC181C" w14:textId="77777777" w:rsidR="002F115E" w:rsidRDefault="002F115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12F5DCBE" w14:textId="77777777" w:rsidR="002F115E" w:rsidRDefault="002F115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7D220E15" w14:textId="77777777" w:rsidR="002F115E" w:rsidRDefault="002F115E">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1E832A27" w14:textId="77777777" w:rsidR="002F115E" w:rsidRDefault="002F115E">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28F4CAA6" w14:textId="77777777" w:rsidR="002F115E" w:rsidRDefault="002F115E">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520F09C9" w14:textId="77777777" w:rsidR="002F115E" w:rsidRDefault="002F115E">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25F748CD" w14:textId="77777777" w:rsidR="002F115E" w:rsidRDefault="002F115E">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1AB09FB7" w14:textId="77777777" w:rsidR="002F115E" w:rsidRDefault="002F115E">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04EBEEA6" w14:textId="77777777" w:rsidR="002F115E" w:rsidRDefault="002F115E">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6A2F0E80" w14:textId="77777777" w:rsidR="002F115E" w:rsidRDefault="002F115E">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2A4C272F" w14:textId="77777777" w:rsidR="002F115E" w:rsidRDefault="002F115E">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4687F204" w14:textId="77777777" w:rsidR="002F115E" w:rsidRDefault="002F115E">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685C6947" w14:textId="77777777" w:rsidR="002F115E" w:rsidRDefault="002F115E">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3C3FC33A" w14:textId="77777777" w:rsidR="002F115E" w:rsidRDefault="002F115E">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75315A44" w14:textId="77777777" w:rsidR="002F115E" w:rsidRDefault="002F115E">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0160C683" w14:textId="77777777" w:rsidR="002F115E" w:rsidRDefault="002F115E">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78AC40F7" w14:textId="77777777" w:rsidR="002F115E" w:rsidRDefault="002F115E">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03453879" w14:textId="77777777" w:rsidR="002F115E" w:rsidRDefault="002F115E">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119438D3" w14:textId="77777777" w:rsidR="002F115E" w:rsidRDefault="002F115E">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7E54B956" w14:textId="77777777" w:rsidR="002F115E" w:rsidRDefault="002F115E">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1357226A" w14:textId="77777777" w:rsidR="002F115E" w:rsidRDefault="002F115E">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10CFEDE4" w14:textId="77777777" w:rsidR="002F115E" w:rsidRDefault="002F115E">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13E5EBD8" w14:textId="77777777" w:rsidR="002F115E" w:rsidRDefault="002F115E">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769570CB" w14:textId="77777777" w:rsidR="002F115E" w:rsidRDefault="002F115E">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5E1505D8" w14:textId="77777777" w:rsidR="002F115E" w:rsidRDefault="002F115E">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678E1119" w14:textId="77777777" w:rsidR="002F115E" w:rsidRDefault="002F115E">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532</w:t>
      </w:r>
    </w:p>
    <w:p w14:paraId="5032DFEC"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532</w:t>
      </w:r>
    </w:p>
    <w:p w14:paraId="4AC53388"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533</w:t>
      </w:r>
    </w:p>
    <w:p w14:paraId="0A56B73C" w14:textId="77777777" w:rsidR="002F115E" w:rsidRDefault="002F115E">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3BC02F92"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56EDC569" w14:textId="77777777" w:rsidR="002F115E" w:rsidRDefault="002F115E">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7ABB3105"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7A5491E3"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196DA216" w14:textId="77777777" w:rsidR="002F115E" w:rsidRDefault="002F115E">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539</w:t>
      </w:r>
    </w:p>
    <w:p w14:paraId="1DEFD9C5" w14:textId="77777777" w:rsidR="002F115E" w:rsidRDefault="002F115E">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158221C0"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3C558BA8"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38DB7BC1" w14:textId="77777777" w:rsidR="002F115E" w:rsidRDefault="002F115E">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57277F24"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543</w:t>
      </w:r>
    </w:p>
    <w:p w14:paraId="214574BA"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543</w:t>
      </w:r>
    </w:p>
    <w:p w14:paraId="009BC596"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543</w:t>
      </w:r>
    </w:p>
    <w:p w14:paraId="72F7BFF0"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543</w:t>
      </w:r>
    </w:p>
    <w:p w14:paraId="258B6016" w14:textId="77777777" w:rsidR="002F115E" w:rsidRDefault="002F115E">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6EF201C8" w14:textId="77777777" w:rsidR="002F115E" w:rsidRDefault="002F115E">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553B5509" w14:textId="77777777" w:rsidR="002F115E" w:rsidRDefault="002F115E">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603A0C04" w14:textId="77777777" w:rsidR="002F115E" w:rsidRDefault="002F115E">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2DEBD5D0" w14:textId="77777777" w:rsidR="002F115E" w:rsidRDefault="002F115E">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4B7656AB" w14:textId="77777777" w:rsidR="002F115E" w:rsidRDefault="002F115E">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15E7AA40" w14:textId="77777777" w:rsidR="002F115E" w:rsidRDefault="002F115E">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737B21B4" w14:textId="77777777" w:rsidR="002F115E" w:rsidRDefault="002F115E">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55C8E908" w14:textId="77777777" w:rsidR="002F115E" w:rsidRDefault="002F115E">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17A0AE74" w14:textId="77777777" w:rsidR="002F115E" w:rsidRDefault="002F115E">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0A5143C1" w14:textId="77777777" w:rsidR="002F115E" w:rsidRDefault="002F115E">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6AA0EBA6" w14:textId="77777777" w:rsidR="002F115E" w:rsidRDefault="002F115E">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3A7D2369" w14:textId="77777777" w:rsidR="002F115E" w:rsidRDefault="002F115E">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6DC44065" w14:textId="77777777" w:rsidR="002F115E" w:rsidRDefault="002F115E">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1CE746F3" w14:textId="77777777" w:rsidR="002F115E" w:rsidRDefault="002F115E">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6F998D40" w14:textId="77777777" w:rsidR="002F115E" w:rsidRDefault="002F115E">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70CCBA32" w14:textId="77777777" w:rsidR="002F115E" w:rsidRDefault="002F115E">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79100A5E" w14:textId="77777777" w:rsidR="002F115E" w:rsidRDefault="002F115E">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776AC23D"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55AA955F" w14:textId="77777777" w:rsidR="002F115E" w:rsidRDefault="002F115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550</w:t>
      </w:r>
    </w:p>
    <w:p w14:paraId="0C31370E" w14:textId="77777777" w:rsidR="002F115E" w:rsidRDefault="002F115E">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5719C9E2" w14:textId="77777777" w:rsidR="002F115E" w:rsidRDefault="002F115E">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1362CCFA" w14:textId="77777777" w:rsidR="002F115E" w:rsidRDefault="002F115E">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505E5F8C"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4F8457B3" w14:textId="77777777" w:rsidR="002F115E" w:rsidRDefault="002F115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550</w:t>
      </w:r>
    </w:p>
    <w:p w14:paraId="23253FB4" w14:textId="77777777" w:rsidR="002F115E" w:rsidRDefault="002F115E">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67098F6A" w14:textId="77777777" w:rsidR="002F115E" w:rsidRDefault="002F115E">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74CFCA18" w14:textId="77777777" w:rsidR="002F115E" w:rsidRDefault="002F115E">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6288ECD5" w14:textId="77777777" w:rsidR="002F115E" w:rsidRDefault="002F115E">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39F299CC" w14:textId="77777777" w:rsidR="002F115E" w:rsidRDefault="002F115E">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551</w:t>
      </w:r>
    </w:p>
    <w:p w14:paraId="2B02E899" w14:textId="77777777" w:rsidR="002F115E" w:rsidRDefault="002F115E">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551</w:t>
      </w:r>
    </w:p>
    <w:p w14:paraId="29A205FB" w14:textId="77777777" w:rsidR="002F115E" w:rsidRDefault="002F115E">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47CC4433" w14:textId="77777777" w:rsidR="002F115E" w:rsidRDefault="002F115E">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02614674" w14:textId="77777777" w:rsidR="002F115E" w:rsidRDefault="002F115E">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68D86F29" w14:textId="77777777" w:rsidR="002F115E" w:rsidRDefault="002F115E">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522D5961" w14:textId="77777777" w:rsidR="002F115E" w:rsidRDefault="002F115E">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30CAB4C8" w14:textId="77777777" w:rsidR="002F115E" w:rsidRDefault="002F115E">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6B862EA0" w14:textId="77777777" w:rsidR="002F115E" w:rsidRDefault="002F115E">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554</w:t>
      </w:r>
    </w:p>
    <w:p w14:paraId="15B7A564" w14:textId="77777777" w:rsidR="002F115E" w:rsidRDefault="002F115E">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554</w:t>
      </w:r>
    </w:p>
    <w:p w14:paraId="4150AB25" w14:textId="77777777" w:rsidR="002F115E" w:rsidRDefault="002F115E">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4EC27EA9" w14:textId="77777777" w:rsidR="002F115E" w:rsidRDefault="002F115E">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1681F988" w14:textId="77777777" w:rsidR="002F115E" w:rsidRDefault="002F115E">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134E8B9C" w14:textId="77777777" w:rsidR="002F115E" w:rsidRDefault="002F115E">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474E91CC" w14:textId="77777777" w:rsidR="002F115E" w:rsidRDefault="002F115E">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2C3C2CCE" w14:textId="77777777" w:rsidR="002F115E" w:rsidRDefault="002F115E">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556</w:t>
      </w:r>
    </w:p>
    <w:p w14:paraId="1B8FB1AE" w14:textId="77777777" w:rsidR="002F115E" w:rsidRDefault="002F115E">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556</w:t>
      </w:r>
    </w:p>
    <w:p w14:paraId="72A027B1" w14:textId="77777777" w:rsidR="002F115E" w:rsidRDefault="002F115E">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051F9615" w14:textId="77777777" w:rsidR="002F115E" w:rsidRDefault="002F115E">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27CD62F2" w14:textId="77777777" w:rsidR="002F115E" w:rsidRDefault="002F115E">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0D59A40D" w14:textId="77777777" w:rsidR="002F115E" w:rsidRDefault="002F115E">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558</w:t>
      </w:r>
    </w:p>
    <w:p w14:paraId="42F73ACC" w14:textId="77777777" w:rsidR="002F115E" w:rsidRDefault="002F115E">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558</w:t>
      </w:r>
    </w:p>
    <w:p w14:paraId="2197872B" w14:textId="77777777" w:rsidR="002F115E" w:rsidRDefault="002F115E">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4D29350B" w14:textId="77777777" w:rsidR="002F115E" w:rsidRDefault="002F115E">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40E4B838" w14:textId="77777777" w:rsidR="002F115E" w:rsidRDefault="002F115E">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217C124A" w14:textId="77777777" w:rsidR="002F115E" w:rsidRDefault="002F115E">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2FD66179" w14:textId="77777777" w:rsidR="002F115E" w:rsidRDefault="002F115E">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560</w:t>
      </w:r>
    </w:p>
    <w:p w14:paraId="4E662876" w14:textId="77777777" w:rsidR="002F115E" w:rsidRDefault="002F115E">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560</w:t>
      </w:r>
    </w:p>
    <w:p w14:paraId="402B17F9" w14:textId="77777777" w:rsidR="002F115E" w:rsidRDefault="002F115E">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504394E1" w14:textId="77777777" w:rsidR="002F115E" w:rsidRDefault="002F115E">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4BB36B62" w14:textId="77777777" w:rsidR="002F115E" w:rsidRDefault="002F115E">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561</w:t>
      </w:r>
    </w:p>
    <w:p w14:paraId="3D2B5ACE" w14:textId="77777777" w:rsidR="002F115E" w:rsidRDefault="002F115E">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43476043" w14:textId="77777777" w:rsidR="002F115E" w:rsidRDefault="002F115E">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2444B27F" w14:textId="77777777" w:rsidR="002F115E" w:rsidRDefault="002F115E">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7A8088E7" w14:textId="77777777" w:rsidR="002F115E" w:rsidRDefault="002F115E">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562</w:t>
      </w:r>
    </w:p>
    <w:p w14:paraId="3010ECCC" w14:textId="77777777" w:rsidR="002F115E" w:rsidRDefault="002F115E">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562</w:t>
      </w:r>
    </w:p>
    <w:p w14:paraId="145910B9" w14:textId="77777777" w:rsidR="002F115E" w:rsidRDefault="002F115E">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37E34F0B" w14:textId="77777777" w:rsidR="002F115E" w:rsidRDefault="002F115E">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265C1790" w14:textId="77777777" w:rsidR="002F115E" w:rsidRDefault="002F115E">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3600BC7D" w14:textId="77777777" w:rsidR="002F115E" w:rsidRDefault="002F115E">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554BE4B2" w14:textId="77777777" w:rsidR="002F115E" w:rsidRDefault="002F115E">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563</w:t>
      </w:r>
    </w:p>
    <w:p w14:paraId="5B915FF9" w14:textId="77777777" w:rsidR="002F115E" w:rsidRDefault="002F115E">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731BAF17" w14:textId="77777777" w:rsidR="002F115E" w:rsidRDefault="002F115E">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08190B2E" w14:textId="77777777" w:rsidR="002F115E" w:rsidRDefault="002F115E">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43CEA712" w14:textId="77777777" w:rsidR="002F115E" w:rsidRDefault="002F115E">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69EC42B1" w14:textId="77777777" w:rsidR="002F115E" w:rsidRDefault="002F115E">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27C76262" w14:textId="77777777" w:rsidR="002F115E" w:rsidRDefault="002F115E">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27161A87" w14:textId="77777777" w:rsidR="002F115E" w:rsidRDefault="002F115E">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1604671E" w14:textId="77777777" w:rsidR="002F115E" w:rsidRDefault="002F115E">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41F4949C" w14:textId="77777777" w:rsidR="002F115E" w:rsidRDefault="002F115E">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5EF5ECAD" w14:textId="77777777" w:rsidR="002F115E" w:rsidRDefault="002F115E">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1B85980B" w14:textId="77777777" w:rsidR="002F115E" w:rsidRDefault="002F115E">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6F26A6C0" w14:textId="77777777" w:rsidR="002F115E" w:rsidRDefault="002F115E">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38D7FBE7" w14:textId="77777777" w:rsidR="002F115E" w:rsidRDefault="002F115E">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50E792FA" w14:textId="77777777" w:rsidR="002F115E" w:rsidRDefault="002F115E">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5EFE544A" w14:textId="77777777" w:rsidR="002F115E" w:rsidRDefault="002F115E">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5DF4820F" w14:textId="77777777" w:rsidR="002F115E" w:rsidRDefault="002F115E">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082E57DD" w14:textId="77777777" w:rsidR="002F115E" w:rsidRDefault="002F115E">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74ED67AA" w14:textId="77777777" w:rsidR="002F115E" w:rsidRDefault="002F115E">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52AECF4E" w14:textId="77777777" w:rsidR="002F115E" w:rsidRDefault="002F115E">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1753C891" w14:textId="77777777" w:rsidR="002F115E" w:rsidRDefault="002F115E">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0442255E"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78A02D95" w14:textId="77777777" w:rsidR="002F115E" w:rsidRDefault="002F115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3401B44D" w14:textId="77777777" w:rsidR="002F115E" w:rsidRDefault="002F115E">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406EBB86" w14:textId="77777777" w:rsidR="002F115E" w:rsidRDefault="002F115E">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731CDD71" w14:textId="77777777" w:rsidR="002F115E" w:rsidRDefault="002F115E">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3568291E" w14:textId="77777777" w:rsidR="002F115E" w:rsidRDefault="002F115E">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77FE417B" w14:textId="77777777" w:rsidR="002F115E" w:rsidRDefault="002F115E">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702306DD" w14:textId="77777777" w:rsidR="002F115E" w:rsidRDefault="002F115E">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0ACB3DCE" w14:textId="77777777" w:rsidR="002F115E" w:rsidRDefault="002F115E">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320EC282" w14:textId="77777777" w:rsidR="002F115E" w:rsidRDefault="002F115E">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7B48B151" w14:textId="77777777" w:rsidR="002F115E" w:rsidRDefault="002F115E">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2EC76431" w14:textId="77777777" w:rsidR="002F115E" w:rsidRDefault="002F115E">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325B77B4" w14:textId="77777777" w:rsidR="002F115E" w:rsidRDefault="002F115E">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7A0C0E4D" w14:textId="77777777" w:rsidR="002F115E" w:rsidRDefault="002F115E">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3B8D9EFA" w14:textId="77777777" w:rsidR="002F115E" w:rsidRDefault="002F115E">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4318B22A" w14:textId="77777777" w:rsidR="002F115E" w:rsidRDefault="002F115E">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2577CAD4" w14:textId="77777777" w:rsidR="002F115E" w:rsidRDefault="002F115E">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591</w:t>
      </w:r>
    </w:p>
    <w:p w14:paraId="7FACEB1F" w14:textId="77777777" w:rsidR="002F115E" w:rsidRDefault="002F115E">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27C508BD" w14:textId="77777777" w:rsidR="002F115E" w:rsidRDefault="002F115E">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4CECF388" w14:textId="77777777" w:rsidR="002F115E" w:rsidRDefault="002F115E">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39477D13" w14:textId="77777777" w:rsidR="002F115E" w:rsidRDefault="002F115E">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0696257C" w14:textId="77777777" w:rsidR="002F115E" w:rsidRDefault="002F115E">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4928C8E2" w14:textId="77777777" w:rsidR="002F115E" w:rsidRDefault="002F115E">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3CAF60D7" w14:textId="77777777" w:rsidR="002F115E" w:rsidRDefault="002F115E">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2F22F0AC" w14:textId="77777777" w:rsidR="002F115E" w:rsidRDefault="002F115E">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6A77C4C8" w14:textId="77777777" w:rsidR="002F115E" w:rsidRDefault="002F115E">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0FC525BE" w14:textId="77777777" w:rsidR="002F115E" w:rsidRDefault="002F115E">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1945B1E2" w14:textId="77777777" w:rsidR="002F115E" w:rsidRDefault="002F115E">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21C5E5FF" w14:textId="77777777" w:rsidR="002F115E" w:rsidRDefault="002F115E">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401538A2" w14:textId="77777777" w:rsidR="002F115E" w:rsidRDefault="002F115E">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092A8642" w14:textId="77777777" w:rsidR="002F115E" w:rsidRDefault="002F115E">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3F6D3891" w14:textId="77777777" w:rsidR="002F115E" w:rsidRDefault="002F115E">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5C1FDB0E" w14:textId="77777777" w:rsidR="002F115E" w:rsidRDefault="002F115E">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4D2393C2" w14:textId="77777777" w:rsidR="002F115E" w:rsidRDefault="002F115E">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600</w:t>
      </w:r>
    </w:p>
    <w:p w14:paraId="68E853FD" w14:textId="77777777" w:rsidR="002F115E" w:rsidRDefault="002F115E">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33EAFAEF" w14:textId="77777777" w:rsidR="002F115E" w:rsidRDefault="002F115E">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58A97D7C" w14:textId="77777777" w:rsidR="002F115E" w:rsidRDefault="002F115E">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793FF601" w14:textId="77777777" w:rsidR="002F115E" w:rsidRDefault="002F115E">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25CD7D26" w14:textId="77777777" w:rsidR="002F115E" w:rsidRDefault="002F115E">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5746ED26" w14:textId="77777777" w:rsidR="002F115E" w:rsidRDefault="002F115E">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5704BC8B" w14:textId="77777777" w:rsidR="002F115E" w:rsidRDefault="002F115E">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6BC2165B" w14:textId="77777777" w:rsidR="002F115E" w:rsidRDefault="002F115E">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0FE0968D" w14:textId="77777777" w:rsidR="002F115E" w:rsidRDefault="002F115E">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35FC4B82" w14:textId="77777777" w:rsidR="002F115E" w:rsidRDefault="002F115E">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2AE97B1E" w14:textId="77777777" w:rsidR="002F115E" w:rsidRDefault="002F115E">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5A24ECE9" w14:textId="77777777" w:rsidR="002F115E" w:rsidRDefault="002F115E">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635E3B">
        <w:rPr>
          <w:rFonts w:eastAsia="DengXian"/>
          <w:lang w:eastAsia="zh-CN"/>
        </w:rPr>
        <w:t xml:space="preserve">non-BL CE </w:t>
      </w:r>
      <w:r>
        <w:rPr>
          <w:lang w:eastAsia="zh-CN"/>
        </w:rPr>
        <w:t>UE in CE mode B</w:t>
      </w:r>
      <w:r>
        <w:tab/>
        <w:t>608</w:t>
      </w:r>
    </w:p>
    <w:p w14:paraId="55A19DA1" w14:textId="77777777" w:rsidR="002F115E" w:rsidRDefault="002F115E">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34291469" w14:textId="77777777" w:rsidR="002F115E" w:rsidRDefault="002F115E">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2700E1B4" w14:textId="77777777" w:rsidR="002F115E" w:rsidRDefault="002F115E">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67DF7CE5" w14:textId="77777777" w:rsidR="002F115E" w:rsidRDefault="002F115E">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03C75A7A" w14:textId="77777777" w:rsidR="002F115E" w:rsidRDefault="002F115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11E6A269" w14:textId="77777777" w:rsidR="002F115E" w:rsidRDefault="002F115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57F15070" w14:textId="77777777" w:rsidR="002F115E" w:rsidRDefault="002F115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5FA7BEAA" w14:textId="77777777" w:rsidR="002F115E" w:rsidRDefault="002F115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414A61C4" w14:textId="77777777" w:rsidR="002F115E" w:rsidRDefault="002F115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5D956628" w14:textId="77777777" w:rsidR="002F115E" w:rsidRDefault="002F115E">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613</w:t>
      </w:r>
    </w:p>
    <w:p w14:paraId="477CF116" w14:textId="77777777" w:rsidR="002F115E" w:rsidRDefault="002F115E">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1F39A9B1" w14:textId="77777777" w:rsidR="002F115E" w:rsidRDefault="002F115E">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022FB6D5" w14:textId="77777777" w:rsidR="002F115E" w:rsidRDefault="002F115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7B85C073" w14:textId="77777777" w:rsidR="002F115E" w:rsidRDefault="002F115E">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5534E906" w14:textId="77777777" w:rsidR="002F115E" w:rsidRDefault="002F115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69DC75A7" w14:textId="77777777" w:rsidR="002F115E" w:rsidRDefault="002F115E">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499A65C7" w14:textId="77777777" w:rsidR="002F115E" w:rsidRDefault="002F115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635E3B">
        <w:rPr>
          <w:rFonts w:cs="v4.2.0"/>
          <w:vertAlign w:val="subscript"/>
          <w:lang w:eastAsia="zh-CN"/>
        </w:rPr>
        <w:t>CMAX,c</w:t>
      </w:r>
      <w:r>
        <w:tab/>
        <w:t>614</w:t>
      </w:r>
    </w:p>
    <w:p w14:paraId="433F6287" w14:textId="77777777" w:rsidR="002F115E" w:rsidRDefault="002F115E">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71B3A9B6" w14:textId="77777777" w:rsidR="002F115E" w:rsidRDefault="002F115E">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14828EB3" w14:textId="77777777" w:rsidR="002F115E" w:rsidRDefault="002F115E">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6FA92BF0" w14:textId="77777777" w:rsidR="002F115E" w:rsidRDefault="002F115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480777E5" w14:textId="77777777" w:rsidR="002F115E" w:rsidRDefault="002F115E">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618F60A2" w14:textId="77777777" w:rsidR="002F115E" w:rsidRDefault="002F115E">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547B1BE3" w14:textId="77777777" w:rsidR="002F115E" w:rsidRDefault="002F115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11E9C908" w14:textId="77777777" w:rsidR="002F115E" w:rsidRDefault="002F115E">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50D1EB28" w14:textId="77777777" w:rsidR="002F115E" w:rsidRDefault="002F115E">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203740AA" w14:textId="77777777" w:rsidR="002F115E" w:rsidRDefault="002F115E">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02B87927" w14:textId="77777777" w:rsidR="002F115E" w:rsidRDefault="002F115E">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7A0C73E7" w14:textId="77777777" w:rsidR="002F115E" w:rsidRDefault="002F115E">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4AC7619A" w14:textId="77777777" w:rsidR="002F115E" w:rsidRDefault="002F115E">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5DF82517" w14:textId="77777777" w:rsidR="002F115E" w:rsidRDefault="002F115E">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13B3BC86" w14:textId="77777777" w:rsidR="002F115E" w:rsidRDefault="002F115E">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715419FF" w14:textId="77777777" w:rsidR="002F115E" w:rsidRDefault="002F115E">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42764A1E" w14:textId="77777777" w:rsidR="002F115E" w:rsidRDefault="002F115E">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4F062BC0" w14:textId="77777777" w:rsidR="002F115E" w:rsidRDefault="002F115E">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3AC95033" w14:textId="77777777" w:rsidR="002F115E" w:rsidRDefault="002F115E">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58167A22" w14:textId="77777777" w:rsidR="002F115E" w:rsidRDefault="002F115E">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715860BC" w14:textId="77777777" w:rsidR="002F115E" w:rsidRDefault="002F115E">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66840C33" w14:textId="77777777" w:rsidR="002F115E" w:rsidRDefault="002F115E">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72D4DCC3" w14:textId="77777777" w:rsidR="002F115E" w:rsidRDefault="002F115E">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6B2615AE" w14:textId="77777777" w:rsidR="002F115E" w:rsidRDefault="002F115E">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2F1AA355" w14:textId="77777777" w:rsidR="002F115E" w:rsidRDefault="002F115E">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2BF8B5BE" w14:textId="77777777" w:rsidR="002F115E" w:rsidRDefault="002F115E">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7F6106E5" w14:textId="77777777" w:rsidR="002F115E" w:rsidRDefault="002F115E">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48528D55" w14:textId="77777777" w:rsidR="002F115E" w:rsidRDefault="002F115E">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2204BF63" w14:textId="77777777" w:rsidR="002F115E" w:rsidRDefault="002F115E">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2B2EF3B6" w14:textId="77777777" w:rsidR="002F115E" w:rsidRDefault="002F115E">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4348502E" w14:textId="77777777" w:rsidR="002F115E" w:rsidRDefault="002F115E">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4838BDFE" w14:textId="77777777" w:rsidR="002F115E" w:rsidRDefault="002F115E">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43DD857A" w14:textId="77777777" w:rsidR="002F115E" w:rsidRDefault="002F115E">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245668BF" w14:textId="77777777" w:rsidR="002F115E" w:rsidRDefault="002F115E">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21FD2F8B" w14:textId="77777777" w:rsidR="002F115E" w:rsidRDefault="002F115E">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0915BE44" w14:textId="77777777" w:rsidR="002F115E" w:rsidRDefault="002F115E">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2230F738" w14:textId="77777777" w:rsidR="002F115E" w:rsidRDefault="002F115E">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4B88E1E1" w14:textId="77777777" w:rsidR="002F115E" w:rsidRDefault="002F115E">
      <w:pPr>
        <w:pStyle w:val="TOC4"/>
        <w:rPr>
          <w:rFonts w:asciiTheme="minorHAnsi" w:eastAsiaTheme="minorEastAsia" w:hAnsiTheme="minorHAnsi" w:cstheme="minorBidi"/>
          <w:sz w:val="22"/>
          <w:szCs w:val="22"/>
        </w:rPr>
      </w:pPr>
      <w:r w:rsidRPr="00635E3B">
        <w:rPr>
          <w:lang w:val="en-US" w:eastAsia="zh-CN"/>
        </w:rPr>
        <w:t>9.10.4.1</w:t>
      </w:r>
      <w:r>
        <w:rPr>
          <w:rFonts w:asciiTheme="minorHAnsi" w:eastAsiaTheme="minorEastAsia" w:hAnsiTheme="minorHAnsi" w:cstheme="minorBidi"/>
          <w:sz w:val="22"/>
          <w:szCs w:val="22"/>
        </w:rPr>
        <w:tab/>
      </w:r>
      <w:r w:rsidRPr="00635E3B">
        <w:rPr>
          <w:lang w:val="en-US" w:eastAsia="zh-CN"/>
        </w:rPr>
        <w:t>Intra-frequency absolute S-RSSI measurement accuracy requirements</w:t>
      </w:r>
      <w:r>
        <w:tab/>
        <w:t>625</w:t>
      </w:r>
    </w:p>
    <w:p w14:paraId="5D4E59F7" w14:textId="77777777" w:rsidR="002F115E" w:rsidRDefault="002F115E">
      <w:pPr>
        <w:pStyle w:val="TOC4"/>
        <w:rPr>
          <w:rFonts w:asciiTheme="minorHAnsi" w:eastAsiaTheme="minorEastAsia" w:hAnsiTheme="minorHAnsi" w:cstheme="minorBidi"/>
          <w:sz w:val="22"/>
          <w:szCs w:val="22"/>
        </w:rPr>
      </w:pPr>
      <w:r w:rsidRPr="00635E3B">
        <w:rPr>
          <w:lang w:val="en-US" w:eastAsia="zh-CN"/>
        </w:rPr>
        <w:t>9.10.4.2 Intra-frequency relative S-RSSI measurement accuracy requirements</w:t>
      </w:r>
      <w:r>
        <w:tab/>
        <w:t>625</w:t>
      </w:r>
    </w:p>
    <w:p w14:paraId="21DE41C8" w14:textId="77777777" w:rsidR="002F115E" w:rsidRDefault="002F115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668E6275" w14:textId="77777777" w:rsidR="002F115E" w:rsidRDefault="002F115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7F64034F" w14:textId="77777777" w:rsidR="002F115E" w:rsidRDefault="002F115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3ADFE19D" w14:textId="77777777" w:rsidR="002F115E" w:rsidRDefault="002F115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39DF1DE0" w14:textId="77777777" w:rsidR="002F115E" w:rsidRDefault="002F115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3F89EC0C" w14:textId="77777777" w:rsidR="002F115E" w:rsidRDefault="002F115E">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293161C0" w14:textId="77777777" w:rsidR="002F115E" w:rsidRDefault="002F115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667FD0F9" w14:textId="77777777" w:rsidR="002F115E" w:rsidRDefault="002F115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635E3B">
        <w:rPr>
          <w:vertAlign w:val="subscript"/>
        </w:rPr>
        <w:t>ADV</w:t>
      </w:r>
      <w:r>
        <w:t>)</w:t>
      </w:r>
      <w:r>
        <w:tab/>
        <w:t>627</w:t>
      </w:r>
    </w:p>
    <w:p w14:paraId="5080D292" w14:textId="77777777" w:rsidR="002F115E" w:rsidRDefault="002F115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791B1D60" w14:textId="77777777" w:rsidR="002F115E" w:rsidRDefault="002F115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2042F31F" w14:textId="77777777" w:rsidR="002F115E" w:rsidRDefault="002F115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4375C0DB" w14:textId="77777777" w:rsidR="002F115E" w:rsidRDefault="002F115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17746E2C" w14:textId="77777777" w:rsidR="002F115E" w:rsidRDefault="002F115E">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68B354F0" w14:textId="77777777" w:rsidR="002F115E" w:rsidRDefault="002F115E">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42CE7BEA" w14:textId="77777777" w:rsidR="002F115E" w:rsidRDefault="002F115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06749C19" w14:textId="77777777" w:rsidR="002F115E" w:rsidRDefault="002F115E">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429527A0" w14:textId="77777777" w:rsidR="002F115E" w:rsidRDefault="002F115E">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6F1DF5F8" w14:textId="77777777" w:rsidR="002F115E" w:rsidRDefault="002F115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6B722AEB" w14:textId="77777777" w:rsidR="002F115E" w:rsidRDefault="002F115E">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15E57515" w14:textId="77777777" w:rsidR="002F115E" w:rsidRDefault="002F115E">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1EC955E9" w14:textId="77777777" w:rsidR="002F115E" w:rsidRDefault="002F115E">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2CF196B9" w14:textId="77777777" w:rsidR="002F115E" w:rsidRDefault="002F115E">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4B301132" w14:textId="77777777" w:rsidR="002F115E" w:rsidRDefault="002F115E">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0E108AC7" w14:textId="77777777" w:rsidR="002F115E" w:rsidRDefault="002F115E">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2BA89F14" w14:textId="77777777" w:rsidR="002F115E" w:rsidRDefault="002F115E">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7EEB913D" w14:textId="77777777" w:rsidR="002F115E" w:rsidRDefault="002F115E">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2E2FBC3C" w14:textId="77777777" w:rsidR="002F115E" w:rsidRDefault="002F115E">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78551300" w14:textId="77777777" w:rsidR="002F115E" w:rsidRDefault="002F115E">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72C6D298" w14:textId="77777777" w:rsidR="002F115E" w:rsidRDefault="002F115E">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508A0B20" w14:textId="77777777" w:rsidR="002F115E" w:rsidRDefault="002F115E">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5AD9B8D8" w14:textId="77777777" w:rsidR="002F115E" w:rsidRDefault="002F115E">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6D9517B9" w14:textId="77777777" w:rsidR="002F115E" w:rsidRDefault="002F115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0BBC0B92" w14:textId="77777777" w:rsidR="002F115E" w:rsidRDefault="002F115E">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4814A127" w14:textId="77777777" w:rsidR="002F115E" w:rsidRDefault="002F115E">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5A772916" w14:textId="77777777" w:rsidR="002F115E" w:rsidRDefault="002F115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28701B9E" w14:textId="77777777" w:rsidR="002F115E" w:rsidRDefault="002F115E">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6FE04214" w14:textId="77777777" w:rsidR="002F115E" w:rsidRDefault="002F115E">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0953F6A0" w14:textId="77777777" w:rsidR="002F115E" w:rsidRDefault="002F115E">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75290741" w14:textId="77777777" w:rsidR="002F115E" w:rsidRDefault="002F115E">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42082C1E" w14:textId="77777777" w:rsidR="002F115E" w:rsidRDefault="002F115E">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4E915D21" w14:textId="77777777" w:rsidR="002F115E" w:rsidRDefault="002F115E">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39AE99D9" w14:textId="77777777" w:rsidR="002F115E" w:rsidRDefault="002F115E">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7A50F205" w14:textId="77777777" w:rsidR="002F115E" w:rsidRDefault="002F115E">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0E61A201" w14:textId="77777777" w:rsidR="002F115E" w:rsidRDefault="002F115E">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5290C153" w14:textId="77777777" w:rsidR="002F115E" w:rsidRDefault="002F115E">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16557980" w14:textId="77777777" w:rsidR="002F115E" w:rsidRDefault="002F115E">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6822F000" w14:textId="77777777" w:rsidR="002F115E" w:rsidRDefault="002F115E">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1F5E1B4D" w14:textId="77777777" w:rsidR="002F115E" w:rsidRDefault="002F115E">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784A10A4" w14:textId="77777777" w:rsidR="002F115E" w:rsidRDefault="002F115E">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4C6D6235" w14:textId="77777777" w:rsidR="002F115E" w:rsidRDefault="002F115E">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1B5D6432" w14:textId="77777777" w:rsidR="002F115E" w:rsidRDefault="002F115E">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68D99CF1" w14:textId="77777777" w:rsidR="002F115E" w:rsidRDefault="002F115E">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7F66AE07" w14:textId="77777777" w:rsidR="002F115E" w:rsidRDefault="002F115E">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212F32A3" w14:textId="77777777" w:rsidR="002F115E" w:rsidRDefault="002F115E">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2AB666DE" w14:textId="77777777" w:rsidR="002F115E" w:rsidRDefault="002F115E">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32950959" w14:textId="77777777" w:rsidR="002F115E" w:rsidRDefault="002F115E">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1A9465BD" w14:textId="77777777" w:rsidR="002F115E" w:rsidRDefault="002F115E">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4A0FC54C" w14:textId="77777777" w:rsidR="002F115E" w:rsidRDefault="002F115E">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5A10D2F1" w14:textId="77777777" w:rsidR="002F115E" w:rsidRDefault="002F115E">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52795BB0" w14:textId="77777777" w:rsidR="002F115E" w:rsidRDefault="002F115E">
      <w:pPr>
        <w:pStyle w:val="TOC8"/>
        <w:rPr>
          <w:rFonts w:asciiTheme="minorHAnsi" w:eastAsiaTheme="minorEastAsia" w:hAnsiTheme="minorHAnsi" w:cstheme="minorBidi"/>
          <w:b w:val="0"/>
          <w:szCs w:val="22"/>
        </w:rPr>
      </w:pPr>
      <w:r>
        <w:t>Annex A (normative): Test Cases</w:t>
      </w:r>
      <w:r>
        <w:tab/>
        <w:t>638</w:t>
      </w:r>
    </w:p>
    <w:p w14:paraId="14BF5D9C" w14:textId="77777777" w:rsidR="002F115E" w:rsidRDefault="002F115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0C76E804" w14:textId="77777777" w:rsidR="002F115E" w:rsidRDefault="002F115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48AF99B9" w14:textId="77777777" w:rsidR="002F115E" w:rsidRDefault="002F115E">
      <w:pPr>
        <w:pStyle w:val="TOC2"/>
        <w:rPr>
          <w:rFonts w:asciiTheme="minorHAnsi" w:eastAsiaTheme="minorEastAsia" w:hAnsiTheme="minorHAnsi" w:cstheme="minorBidi"/>
          <w:sz w:val="22"/>
          <w:szCs w:val="22"/>
        </w:rPr>
      </w:pPr>
      <w:r w:rsidRPr="00635E3B">
        <w:rPr>
          <w:rFonts w:cs="v5.0.0"/>
        </w:rPr>
        <w:t>A.2.1</w:t>
      </w:r>
      <w:r>
        <w:rPr>
          <w:rFonts w:asciiTheme="minorHAnsi" w:eastAsiaTheme="minorEastAsia" w:hAnsiTheme="minorHAnsi" w:cstheme="minorBidi"/>
          <w:sz w:val="22"/>
          <w:szCs w:val="22"/>
        </w:rPr>
        <w:tab/>
      </w:r>
      <w:r>
        <w:t>Types of requirements in TS 36.133</w:t>
      </w:r>
      <w:r>
        <w:tab/>
        <w:t>638</w:t>
      </w:r>
    </w:p>
    <w:p w14:paraId="13A937DC" w14:textId="77777777" w:rsidR="002F115E" w:rsidRDefault="002F115E">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5DD0AABE" w14:textId="77777777" w:rsidR="002F115E" w:rsidRDefault="002F115E">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2933213A" w14:textId="77777777" w:rsidR="002F115E" w:rsidRDefault="002F115E">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298E7E9F" w14:textId="77777777" w:rsidR="002F115E" w:rsidRDefault="002F115E">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5A9C575A" w14:textId="77777777" w:rsidR="002F115E" w:rsidRDefault="002F115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3ACFFD60" w14:textId="77777777" w:rsidR="002F115E" w:rsidRDefault="002F115E">
      <w:pPr>
        <w:pStyle w:val="TOC2"/>
        <w:rPr>
          <w:rFonts w:asciiTheme="minorHAnsi" w:eastAsiaTheme="minorEastAsia" w:hAnsiTheme="minorHAnsi" w:cstheme="minorBidi"/>
          <w:sz w:val="22"/>
          <w:szCs w:val="22"/>
        </w:rPr>
      </w:pPr>
      <w:r w:rsidRPr="00635E3B">
        <w:rPr>
          <w:rFonts w:cs="v5.0.0"/>
        </w:rPr>
        <w:t>A.3.1</w:t>
      </w:r>
      <w:r>
        <w:rPr>
          <w:rFonts w:asciiTheme="minorHAnsi" w:eastAsiaTheme="minorEastAsia" w:hAnsiTheme="minorHAnsi" w:cstheme="minorBidi"/>
          <w:sz w:val="22"/>
          <w:szCs w:val="22"/>
        </w:rPr>
        <w:tab/>
      </w:r>
      <w:r>
        <w:t>Reference Measurement Channels</w:t>
      </w:r>
      <w:r>
        <w:tab/>
        <w:t>640</w:t>
      </w:r>
    </w:p>
    <w:p w14:paraId="58381202" w14:textId="77777777" w:rsidR="002F115E" w:rsidRDefault="002F115E">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7A17B129" w14:textId="77777777" w:rsidR="002F115E" w:rsidRDefault="002F115E">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79F47B4F" w14:textId="77777777" w:rsidR="002F115E" w:rsidRDefault="002F115E">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32B8AFF" w14:textId="77777777" w:rsidR="002F115E" w:rsidRDefault="002F115E">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288037DF" w14:textId="77777777" w:rsidR="002F115E" w:rsidRDefault="002F115E">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59EC3AAE" w14:textId="77777777" w:rsidR="002F115E" w:rsidRDefault="002F115E">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569408CA" w14:textId="77777777" w:rsidR="002F115E" w:rsidRDefault="002F115E">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08221696" w14:textId="77777777" w:rsidR="002F115E" w:rsidRDefault="002F115E">
      <w:pPr>
        <w:pStyle w:val="TOC3"/>
        <w:rPr>
          <w:rFonts w:asciiTheme="minorHAnsi" w:eastAsiaTheme="minorEastAsia" w:hAnsiTheme="minorHAnsi" w:cstheme="minorBidi"/>
          <w:sz w:val="22"/>
          <w:szCs w:val="22"/>
        </w:rPr>
      </w:pPr>
      <w:r w:rsidRPr="00635E3B">
        <w:rPr>
          <w:rFonts w:cs="v5.0.0"/>
          <w:lang w:val="de-DE"/>
        </w:rPr>
        <w:t>A.3.1.2</w:t>
      </w:r>
      <w:r>
        <w:rPr>
          <w:rFonts w:asciiTheme="minorHAnsi" w:eastAsiaTheme="minorEastAsia" w:hAnsiTheme="minorHAnsi" w:cstheme="minorBidi"/>
          <w:sz w:val="22"/>
          <w:szCs w:val="22"/>
        </w:rPr>
        <w:tab/>
      </w:r>
      <w:r w:rsidRPr="00635E3B">
        <w:rPr>
          <w:lang w:val="de-DE"/>
        </w:rPr>
        <w:t>PCFICH/PDCCH/PHICH</w:t>
      </w:r>
      <w:r>
        <w:tab/>
        <w:t>647</w:t>
      </w:r>
    </w:p>
    <w:p w14:paraId="1EC92CDF" w14:textId="77777777" w:rsidR="002F115E" w:rsidRDefault="002F115E">
      <w:pPr>
        <w:pStyle w:val="TOC4"/>
        <w:rPr>
          <w:rFonts w:asciiTheme="minorHAnsi" w:eastAsiaTheme="minorEastAsia" w:hAnsiTheme="minorHAnsi" w:cstheme="minorBidi"/>
          <w:sz w:val="22"/>
          <w:szCs w:val="22"/>
        </w:rPr>
      </w:pPr>
      <w:r w:rsidRPr="00635E3B">
        <w:rPr>
          <w:lang w:val="de-DE"/>
        </w:rPr>
        <w:t>A.3.1.2.1</w:t>
      </w:r>
      <w:r>
        <w:rPr>
          <w:rFonts w:asciiTheme="minorHAnsi" w:eastAsiaTheme="minorEastAsia" w:hAnsiTheme="minorHAnsi" w:cstheme="minorBidi"/>
          <w:sz w:val="22"/>
          <w:szCs w:val="22"/>
        </w:rPr>
        <w:tab/>
      </w:r>
      <w:r w:rsidRPr="00635E3B">
        <w:rPr>
          <w:lang w:val="de-DE"/>
        </w:rPr>
        <w:t>FDD</w:t>
      </w:r>
      <w:r>
        <w:tab/>
        <w:t>647</w:t>
      </w:r>
    </w:p>
    <w:p w14:paraId="26CB1937" w14:textId="77777777" w:rsidR="002F115E" w:rsidRDefault="002F115E">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58932148" w14:textId="77777777" w:rsidR="002F115E" w:rsidRDefault="002F115E">
      <w:pPr>
        <w:pStyle w:val="TOC4"/>
        <w:rPr>
          <w:rFonts w:asciiTheme="minorHAnsi" w:eastAsiaTheme="minorEastAsia" w:hAnsiTheme="minorHAnsi" w:cstheme="minorBidi"/>
          <w:sz w:val="22"/>
          <w:szCs w:val="22"/>
        </w:rPr>
      </w:pPr>
      <w:r w:rsidRPr="00635E3B">
        <w:rPr>
          <w:lang w:val="de-DE"/>
        </w:rPr>
        <w:t>A.3.1.2.3</w:t>
      </w:r>
      <w:r>
        <w:rPr>
          <w:rFonts w:asciiTheme="minorHAnsi" w:eastAsiaTheme="minorEastAsia" w:hAnsiTheme="minorHAnsi" w:cstheme="minorBidi"/>
          <w:sz w:val="22"/>
          <w:szCs w:val="22"/>
        </w:rPr>
        <w:tab/>
      </w:r>
      <w:r w:rsidRPr="00635E3B">
        <w:rPr>
          <w:lang w:val="de-DE"/>
        </w:rPr>
        <w:t>HD-FDD for UE category 0</w:t>
      </w:r>
      <w:r>
        <w:tab/>
        <w:t>648</w:t>
      </w:r>
    </w:p>
    <w:p w14:paraId="1F7099E1" w14:textId="77777777" w:rsidR="002F115E" w:rsidRDefault="002F115E">
      <w:pPr>
        <w:pStyle w:val="TOC4"/>
        <w:rPr>
          <w:rFonts w:asciiTheme="minorHAnsi" w:eastAsiaTheme="minorEastAsia" w:hAnsiTheme="minorHAnsi" w:cstheme="minorBidi"/>
          <w:sz w:val="22"/>
          <w:szCs w:val="22"/>
        </w:rPr>
      </w:pPr>
      <w:r w:rsidRPr="00635E3B">
        <w:rPr>
          <w:lang w:val="de-DE"/>
        </w:rPr>
        <w:t>A.3.1.2.4</w:t>
      </w:r>
      <w:r>
        <w:rPr>
          <w:rFonts w:asciiTheme="minorHAnsi" w:eastAsiaTheme="minorEastAsia" w:hAnsiTheme="minorHAnsi" w:cstheme="minorBidi"/>
          <w:sz w:val="22"/>
          <w:szCs w:val="22"/>
        </w:rPr>
        <w:tab/>
      </w:r>
      <w:r w:rsidRPr="00635E3B">
        <w:rPr>
          <w:lang w:val="de-DE"/>
        </w:rPr>
        <w:t>FS 3</w:t>
      </w:r>
      <w:r>
        <w:tab/>
        <w:t>648</w:t>
      </w:r>
    </w:p>
    <w:p w14:paraId="3DCC1498" w14:textId="77777777" w:rsidR="002F115E" w:rsidRDefault="002F115E">
      <w:pPr>
        <w:pStyle w:val="TOC3"/>
        <w:rPr>
          <w:rFonts w:asciiTheme="minorHAnsi" w:eastAsiaTheme="minorEastAsia" w:hAnsiTheme="minorHAnsi" w:cstheme="minorBidi"/>
          <w:sz w:val="22"/>
          <w:szCs w:val="22"/>
        </w:rPr>
      </w:pPr>
      <w:r w:rsidRPr="00635E3B">
        <w:rPr>
          <w:lang w:val="de-DE"/>
        </w:rPr>
        <w:t>A.3.1.3</w:t>
      </w:r>
      <w:r>
        <w:rPr>
          <w:rFonts w:asciiTheme="minorHAnsi" w:eastAsiaTheme="minorEastAsia" w:hAnsiTheme="minorHAnsi" w:cstheme="minorBidi"/>
          <w:sz w:val="22"/>
          <w:szCs w:val="22"/>
        </w:rPr>
        <w:tab/>
      </w:r>
      <w:r w:rsidRPr="00635E3B">
        <w:rPr>
          <w:lang w:val="de-DE"/>
        </w:rPr>
        <w:t xml:space="preserve">MPDCCH </w:t>
      </w:r>
      <w:r>
        <w:t>Reference Channels for Cat-M1 UEs</w:t>
      </w:r>
      <w:r>
        <w:tab/>
        <w:t>648</w:t>
      </w:r>
    </w:p>
    <w:p w14:paraId="593EEC79" w14:textId="77777777" w:rsidR="002F115E" w:rsidRDefault="002F115E">
      <w:pPr>
        <w:pStyle w:val="TOC4"/>
        <w:rPr>
          <w:rFonts w:asciiTheme="minorHAnsi" w:eastAsiaTheme="minorEastAsia" w:hAnsiTheme="minorHAnsi" w:cstheme="minorBidi"/>
          <w:sz w:val="22"/>
          <w:szCs w:val="22"/>
        </w:rPr>
      </w:pPr>
      <w:r w:rsidRPr="00635E3B">
        <w:rPr>
          <w:lang w:val="de-DE"/>
        </w:rPr>
        <w:t>A.3.1.3.1</w:t>
      </w:r>
      <w:r>
        <w:rPr>
          <w:rFonts w:asciiTheme="minorHAnsi" w:eastAsiaTheme="minorEastAsia" w:hAnsiTheme="minorHAnsi" w:cstheme="minorBidi"/>
          <w:sz w:val="22"/>
          <w:szCs w:val="22"/>
        </w:rPr>
        <w:tab/>
      </w:r>
      <w:r w:rsidRPr="00635E3B">
        <w:rPr>
          <w:lang w:val="de-DE"/>
        </w:rPr>
        <w:t>FDD</w:t>
      </w:r>
      <w:r>
        <w:t xml:space="preserve"> in CEModeA</w:t>
      </w:r>
      <w:r>
        <w:tab/>
        <w:t>649</w:t>
      </w:r>
    </w:p>
    <w:p w14:paraId="5E02D551" w14:textId="77777777" w:rsidR="002F115E" w:rsidRDefault="002F115E">
      <w:pPr>
        <w:pStyle w:val="TOC4"/>
        <w:rPr>
          <w:rFonts w:asciiTheme="minorHAnsi" w:eastAsiaTheme="minorEastAsia" w:hAnsiTheme="minorHAnsi" w:cstheme="minorBidi"/>
          <w:sz w:val="22"/>
          <w:szCs w:val="22"/>
        </w:rPr>
      </w:pPr>
      <w:r w:rsidRPr="00635E3B">
        <w:rPr>
          <w:lang w:val="de-DE"/>
        </w:rPr>
        <w:t>A.3.1.3.2</w:t>
      </w:r>
      <w:r>
        <w:rPr>
          <w:rFonts w:asciiTheme="minorHAnsi" w:eastAsiaTheme="minorEastAsia" w:hAnsiTheme="minorHAnsi" w:cstheme="minorBidi"/>
          <w:sz w:val="22"/>
          <w:szCs w:val="22"/>
        </w:rPr>
        <w:tab/>
      </w:r>
      <w:r w:rsidRPr="00635E3B">
        <w:rPr>
          <w:lang w:val="de-DE"/>
        </w:rPr>
        <w:t>HD-FDD</w:t>
      </w:r>
      <w:r>
        <w:t xml:space="preserve"> in CEModeA</w:t>
      </w:r>
      <w:r>
        <w:tab/>
        <w:t>649</w:t>
      </w:r>
    </w:p>
    <w:p w14:paraId="2DBE6BD4" w14:textId="77777777" w:rsidR="002F115E" w:rsidRDefault="002F115E">
      <w:pPr>
        <w:pStyle w:val="TOC4"/>
        <w:rPr>
          <w:rFonts w:asciiTheme="minorHAnsi" w:eastAsiaTheme="minorEastAsia" w:hAnsiTheme="minorHAnsi" w:cstheme="minorBidi"/>
          <w:sz w:val="22"/>
          <w:szCs w:val="22"/>
        </w:rPr>
      </w:pPr>
      <w:r w:rsidRPr="00635E3B">
        <w:rPr>
          <w:lang w:val="de-DE"/>
        </w:rPr>
        <w:t>A.3.1.3.3</w:t>
      </w:r>
      <w:r>
        <w:rPr>
          <w:rFonts w:asciiTheme="minorHAnsi" w:eastAsiaTheme="minorEastAsia" w:hAnsiTheme="minorHAnsi" w:cstheme="minorBidi"/>
          <w:sz w:val="22"/>
          <w:szCs w:val="22"/>
        </w:rPr>
        <w:tab/>
      </w:r>
      <w:r w:rsidRPr="00635E3B">
        <w:rPr>
          <w:lang w:val="de-DE"/>
        </w:rPr>
        <w:t>TDD</w:t>
      </w:r>
      <w:r>
        <w:t xml:space="preserve"> in CEModeA</w:t>
      </w:r>
      <w:r>
        <w:tab/>
        <w:t>650</w:t>
      </w:r>
    </w:p>
    <w:p w14:paraId="7D3B70F7" w14:textId="77777777" w:rsidR="002F115E" w:rsidRDefault="002F115E">
      <w:pPr>
        <w:pStyle w:val="TOC4"/>
        <w:rPr>
          <w:rFonts w:asciiTheme="minorHAnsi" w:eastAsiaTheme="minorEastAsia" w:hAnsiTheme="minorHAnsi" w:cstheme="minorBidi"/>
          <w:sz w:val="22"/>
          <w:szCs w:val="22"/>
        </w:rPr>
      </w:pPr>
      <w:r w:rsidRPr="00635E3B">
        <w:rPr>
          <w:lang w:val="de-DE"/>
        </w:rPr>
        <w:t>A.3.1.3.4</w:t>
      </w:r>
      <w:r>
        <w:rPr>
          <w:rFonts w:asciiTheme="minorHAnsi" w:eastAsiaTheme="minorEastAsia" w:hAnsiTheme="minorHAnsi" w:cstheme="minorBidi"/>
          <w:sz w:val="22"/>
          <w:szCs w:val="22"/>
        </w:rPr>
        <w:tab/>
      </w:r>
      <w:r w:rsidRPr="00635E3B">
        <w:rPr>
          <w:lang w:val="de-DE"/>
        </w:rPr>
        <w:t>FDD</w:t>
      </w:r>
      <w:r>
        <w:t xml:space="preserve"> in CEModeB</w:t>
      </w:r>
      <w:r>
        <w:tab/>
        <w:t>650</w:t>
      </w:r>
    </w:p>
    <w:p w14:paraId="6C69A279" w14:textId="77777777" w:rsidR="002F115E" w:rsidRDefault="002F115E">
      <w:pPr>
        <w:pStyle w:val="TOC4"/>
        <w:rPr>
          <w:rFonts w:asciiTheme="minorHAnsi" w:eastAsiaTheme="minorEastAsia" w:hAnsiTheme="minorHAnsi" w:cstheme="minorBidi"/>
          <w:sz w:val="22"/>
          <w:szCs w:val="22"/>
        </w:rPr>
      </w:pPr>
      <w:r w:rsidRPr="00635E3B">
        <w:rPr>
          <w:lang w:val="de-DE"/>
        </w:rPr>
        <w:t>A.3.1.3.5</w:t>
      </w:r>
      <w:r>
        <w:rPr>
          <w:rFonts w:asciiTheme="minorHAnsi" w:eastAsiaTheme="minorEastAsia" w:hAnsiTheme="minorHAnsi" w:cstheme="minorBidi"/>
          <w:sz w:val="22"/>
          <w:szCs w:val="22"/>
        </w:rPr>
        <w:tab/>
      </w:r>
      <w:r w:rsidRPr="00635E3B">
        <w:rPr>
          <w:lang w:val="de-DE"/>
        </w:rPr>
        <w:t>HD-FDD</w:t>
      </w:r>
      <w:r>
        <w:t xml:space="preserve"> in CEModeB</w:t>
      </w:r>
      <w:r>
        <w:tab/>
        <w:t>651</w:t>
      </w:r>
    </w:p>
    <w:p w14:paraId="2B8AE7C8" w14:textId="77777777" w:rsidR="002F115E" w:rsidRDefault="002F115E">
      <w:pPr>
        <w:pStyle w:val="TOC4"/>
        <w:rPr>
          <w:rFonts w:asciiTheme="minorHAnsi" w:eastAsiaTheme="minorEastAsia" w:hAnsiTheme="minorHAnsi" w:cstheme="minorBidi"/>
          <w:sz w:val="22"/>
          <w:szCs w:val="22"/>
        </w:rPr>
      </w:pPr>
      <w:r w:rsidRPr="00635E3B">
        <w:rPr>
          <w:lang w:val="de-DE"/>
        </w:rPr>
        <w:lastRenderedPageBreak/>
        <w:t>A.3.1.3.6</w:t>
      </w:r>
      <w:r>
        <w:rPr>
          <w:rFonts w:asciiTheme="minorHAnsi" w:eastAsiaTheme="minorEastAsia" w:hAnsiTheme="minorHAnsi" w:cstheme="minorBidi"/>
          <w:sz w:val="22"/>
          <w:szCs w:val="22"/>
        </w:rPr>
        <w:tab/>
      </w:r>
      <w:r w:rsidRPr="00635E3B">
        <w:rPr>
          <w:lang w:val="de-DE"/>
        </w:rPr>
        <w:t>TDD</w:t>
      </w:r>
      <w:r>
        <w:t xml:space="preserve"> in CEModeB</w:t>
      </w:r>
      <w:r>
        <w:tab/>
        <w:t>651</w:t>
      </w:r>
    </w:p>
    <w:p w14:paraId="0AEAA5D2" w14:textId="77777777" w:rsidR="002F115E" w:rsidRDefault="002F115E">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66E82BAC" w14:textId="77777777" w:rsidR="002F115E" w:rsidRDefault="002F115E">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635E3B">
        <w:rPr>
          <w:rFonts w:cs="v5.0.0"/>
        </w:rPr>
        <w:t>in CEModeA</w:t>
      </w:r>
      <w:r>
        <w:tab/>
        <w:t>652</w:t>
      </w:r>
    </w:p>
    <w:p w14:paraId="73E06323" w14:textId="77777777" w:rsidR="002F115E" w:rsidRDefault="002F115E">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635E3B">
        <w:rPr>
          <w:rFonts w:cs="v5.0.0"/>
        </w:rPr>
        <w:t>in CEModeA</w:t>
      </w:r>
      <w:r>
        <w:tab/>
        <w:t>653</w:t>
      </w:r>
    </w:p>
    <w:p w14:paraId="02482703" w14:textId="77777777" w:rsidR="002F115E" w:rsidRDefault="002F115E">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635E3B">
        <w:rPr>
          <w:rFonts w:cs="v5.0.0"/>
        </w:rPr>
        <w:t>in CEModeA</w:t>
      </w:r>
      <w:r>
        <w:tab/>
        <w:t>654</w:t>
      </w:r>
    </w:p>
    <w:p w14:paraId="250D43C8" w14:textId="77777777" w:rsidR="002F115E" w:rsidRDefault="002F115E">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635E3B">
        <w:rPr>
          <w:rFonts w:cs="v5.0.0"/>
        </w:rPr>
        <w:t>in CEModeB</w:t>
      </w:r>
      <w:r>
        <w:tab/>
        <w:t>655</w:t>
      </w:r>
    </w:p>
    <w:p w14:paraId="08EE1126" w14:textId="77777777" w:rsidR="002F115E" w:rsidRDefault="002F115E">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635E3B">
        <w:rPr>
          <w:rFonts w:cs="v5.0.0"/>
        </w:rPr>
        <w:t>in CEModeB</w:t>
      </w:r>
      <w:r>
        <w:tab/>
        <w:t>656</w:t>
      </w:r>
    </w:p>
    <w:p w14:paraId="30149FD8" w14:textId="77777777" w:rsidR="002F115E" w:rsidRDefault="002F115E">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635E3B">
        <w:rPr>
          <w:rFonts w:cs="v5.0.0"/>
        </w:rPr>
        <w:t>in CEModeB</w:t>
      </w:r>
      <w:r>
        <w:tab/>
        <w:t>656</w:t>
      </w:r>
    </w:p>
    <w:p w14:paraId="2244EE6C" w14:textId="77777777" w:rsidR="002F115E" w:rsidRDefault="002F115E">
      <w:pPr>
        <w:pStyle w:val="TOC3"/>
        <w:rPr>
          <w:rFonts w:asciiTheme="minorHAnsi" w:eastAsiaTheme="minorEastAsia" w:hAnsiTheme="minorHAnsi" w:cstheme="minorBidi"/>
          <w:sz w:val="22"/>
          <w:szCs w:val="22"/>
        </w:rPr>
      </w:pPr>
      <w:r>
        <w:t>A.3.1.</w:t>
      </w:r>
      <w:r w:rsidRPr="00635E3B">
        <w:rPr>
          <w:rFonts w:eastAsia="MS Mincho"/>
          <w:lang w:eastAsia="ja-JP"/>
        </w:rPr>
        <w:t>5</w:t>
      </w:r>
      <w:r>
        <w:rPr>
          <w:rFonts w:asciiTheme="minorHAnsi" w:eastAsiaTheme="minorEastAsia" w:hAnsiTheme="minorHAnsi" w:cstheme="minorBidi"/>
          <w:sz w:val="22"/>
          <w:szCs w:val="22"/>
        </w:rPr>
        <w:tab/>
      </w:r>
      <w:r>
        <w:rPr>
          <w:lang w:eastAsia="zh-CN"/>
        </w:rPr>
        <w:t>N</w:t>
      </w:r>
      <w:r>
        <w:t>PD</w:t>
      </w:r>
      <w:r w:rsidRPr="00635E3B">
        <w:rPr>
          <w:rFonts w:eastAsia="MS Mincho"/>
          <w:lang w:eastAsia="ja-JP"/>
        </w:rPr>
        <w:t>S</w:t>
      </w:r>
      <w:r>
        <w:t xml:space="preserve">CH </w:t>
      </w:r>
      <w:r w:rsidRPr="00635E3B">
        <w:rPr>
          <w:rFonts w:cs="v5.0.0"/>
        </w:rPr>
        <w:t xml:space="preserve">Reference Channel for </w:t>
      </w:r>
      <w:r w:rsidRPr="00635E3B">
        <w:rPr>
          <w:rFonts w:cs="v5.0.0"/>
          <w:lang w:eastAsia="zh-CN"/>
        </w:rPr>
        <w:t>UE category NB1</w:t>
      </w:r>
      <w:r>
        <w:tab/>
        <w:t>657</w:t>
      </w:r>
    </w:p>
    <w:p w14:paraId="497B6D9D" w14:textId="77777777" w:rsidR="002F115E" w:rsidRDefault="002F115E">
      <w:pPr>
        <w:pStyle w:val="TOC4"/>
        <w:rPr>
          <w:rFonts w:asciiTheme="minorHAnsi" w:eastAsiaTheme="minorEastAsia" w:hAnsiTheme="minorHAnsi" w:cstheme="minorBidi"/>
          <w:sz w:val="22"/>
          <w:szCs w:val="22"/>
        </w:rPr>
      </w:pPr>
      <w:r>
        <w:t>A.3.1.</w:t>
      </w:r>
      <w:r w:rsidRPr="00635E3B">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1F290BB6" w14:textId="77777777" w:rsidR="002F115E" w:rsidRDefault="002F115E">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04B2F945" w14:textId="77777777" w:rsidR="002F115E" w:rsidRDefault="002F115E">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61118FBA" w14:textId="77777777" w:rsidR="002F115E" w:rsidRDefault="002F115E">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79C3AD3B" w14:textId="77777777" w:rsidR="002F115E" w:rsidRDefault="002F115E">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62D9A864" w14:textId="77777777" w:rsidR="002F115E" w:rsidRDefault="002F115E">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531DFD30" w14:textId="77777777" w:rsidR="002F115E" w:rsidRDefault="002F115E">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4086F3C1" w14:textId="77777777" w:rsidR="002F115E" w:rsidRDefault="002F115E">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1441FA60" w14:textId="77777777" w:rsidR="002F115E" w:rsidRDefault="002F115E">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422EDE63" w14:textId="77777777" w:rsidR="002F115E" w:rsidRDefault="002F115E">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1B164792" w14:textId="77777777" w:rsidR="002F115E" w:rsidRDefault="002F115E">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40C46A14" w14:textId="77777777" w:rsidR="002F115E" w:rsidRDefault="002F115E">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4A266A64" w14:textId="77777777" w:rsidR="002F115E" w:rsidRDefault="002F115E">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3ECC5219" w14:textId="77777777" w:rsidR="002F115E" w:rsidRDefault="002F115E">
      <w:pPr>
        <w:pStyle w:val="TOC2"/>
        <w:rPr>
          <w:rFonts w:asciiTheme="minorHAnsi" w:eastAsiaTheme="minorEastAsia" w:hAnsiTheme="minorHAnsi" w:cstheme="minorBidi"/>
          <w:sz w:val="22"/>
          <w:szCs w:val="22"/>
        </w:rPr>
      </w:pPr>
      <w:r w:rsidRPr="00635E3B">
        <w:rPr>
          <w:rFonts w:cs="v5.0.0"/>
        </w:rPr>
        <w:t>A.3.2</w:t>
      </w:r>
      <w:r>
        <w:rPr>
          <w:rFonts w:asciiTheme="minorHAnsi" w:eastAsiaTheme="minorEastAsia" w:hAnsiTheme="minorHAnsi" w:cstheme="minorBidi"/>
          <w:sz w:val="22"/>
          <w:szCs w:val="22"/>
        </w:rPr>
        <w:tab/>
      </w:r>
      <w:r>
        <w:t>OFDMA Channel Noise Generator (OCNG)</w:t>
      </w:r>
      <w:r>
        <w:tab/>
        <w:t>661</w:t>
      </w:r>
    </w:p>
    <w:p w14:paraId="3F7665C5" w14:textId="77777777" w:rsidR="002F115E" w:rsidRDefault="002F115E">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3C2B047E" w14:textId="77777777" w:rsidR="002F115E" w:rsidRDefault="002F115E">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59582C04" w14:textId="77777777" w:rsidR="002F115E" w:rsidRDefault="002F115E">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269D71EB" w14:textId="77777777" w:rsidR="002F115E" w:rsidRDefault="002F115E">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0127FD65" w14:textId="77777777" w:rsidR="002F115E" w:rsidRDefault="002F115E">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7630C7EE" w14:textId="77777777" w:rsidR="002F115E" w:rsidRDefault="002F115E">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4872F72A" w14:textId="77777777" w:rsidR="002F115E" w:rsidRDefault="002F115E">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7D80D574" w14:textId="77777777" w:rsidR="002F115E" w:rsidRDefault="002F115E">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5289C31E" w14:textId="77777777" w:rsidR="002F115E" w:rsidRDefault="002F115E">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0A0F3908" w14:textId="77777777" w:rsidR="002F115E" w:rsidRDefault="002F115E">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050BA74D" w14:textId="77777777" w:rsidR="002F115E" w:rsidRDefault="002F115E">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2B1DDBB6" w14:textId="77777777" w:rsidR="002F115E" w:rsidRDefault="002F115E">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3382AB70" w14:textId="77777777" w:rsidR="002F115E" w:rsidRDefault="002F115E">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36F7A4C1" w14:textId="77777777" w:rsidR="002F115E" w:rsidRDefault="002F115E">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55785B60" w14:textId="77777777" w:rsidR="002F115E" w:rsidRDefault="002F115E">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055654DC" w14:textId="77777777" w:rsidR="002F115E" w:rsidRDefault="002F115E">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5C022D60" w14:textId="77777777" w:rsidR="002F115E" w:rsidRDefault="002F115E">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5A939138" w14:textId="77777777" w:rsidR="002F115E" w:rsidRDefault="002F115E">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6A36E6E9" w14:textId="77777777" w:rsidR="002F115E" w:rsidRDefault="002F115E">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5745631E" w14:textId="77777777" w:rsidR="002F115E" w:rsidRDefault="002F115E">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1BF85403" w14:textId="77777777" w:rsidR="002F115E" w:rsidRDefault="002F115E">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20BBAFF6" w14:textId="77777777" w:rsidR="002F115E" w:rsidRDefault="002F115E">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5B5A4509" w14:textId="77777777" w:rsidR="002F115E" w:rsidRDefault="002F115E">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31174DDA" w14:textId="77777777" w:rsidR="002F115E" w:rsidRDefault="002F115E">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66126708" w14:textId="77777777" w:rsidR="002F115E" w:rsidRDefault="002F115E">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6B0778A4" w14:textId="77777777" w:rsidR="002F115E" w:rsidRDefault="002F115E">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18AC2A82" w14:textId="77777777" w:rsidR="002F115E" w:rsidRDefault="002F115E">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1FE78BAE" w14:textId="77777777" w:rsidR="002F115E" w:rsidRDefault="002F115E">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10E64C82" w14:textId="77777777" w:rsidR="002F115E" w:rsidRDefault="002F115E">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6E11D6D7" w14:textId="77777777" w:rsidR="002F115E" w:rsidRDefault="002F115E">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3D6BD81D" w14:textId="77777777" w:rsidR="002F115E" w:rsidRDefault="002F115E">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6D4E9A7D" w14:textId="77777777" w:rsidR="002F115E" w:rsidRDefault="002F115E">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7B8991F6" w14:textId="77777777" w:rsidR="002F115E" w:rsidRDefault="002F115E">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67B18193" w14:textId="77777777" w:rsidR="002F115E" w:rsidRDefault="002F115E">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1FC4E44F" w14:textId="77777777" w:rsidR="002F115E" w:rsidRDefault="002F115E">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5F77607F" w14:textId="77777777" w:rsidR="002F115E" w:rsidRDefault="002F115E">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p>
    <w:p w14:paraId="01BDD204" w14:textId="77777777" w:rsidR="002F115E" w:rsidRDefault="002F115E">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6A2E89D0" w14:textId="77777777" w:rsidR="002F115E" w:rsidRDefault="002F115E">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1669F0C5" w14:textId="77777777" w:rsidR="002F115E" w:rsidRDefault="002F115E">
      <w:pPr>
        <w:pStyle w:val="TOC4"/>
        <w:rPr>
          <w:rFonts w:asciiTheme="minorHAnsi" w:eastAsiaTheme="minorEastAsia" w:hAnsiTheme="minorHAnsi" w:cstheme="minorBidi"/>
          <w:sz w:val="22"/>
          <w:szCs w:val="22"/>
        </w:rPr>
      </w:pPr>
      <w:r w:rsidRPr="00635E3B">
        <w:rPr>
          <w:lang w:val="sv-FI"/>
        </w:rPr>
        <w:t>A.3.2.3.</w:t>
      </w:r>
      <w:r w:rsidRPr="00635E3B">
        <w:rPr>
          <w:lang w:val="sv-FI" w:eastAsia="zh-CN"/>
        </w:rPr>
        <w:t>3</w:t>
      </w:r>
      <w:r>
        <w:rPr>
          <w:rFonts w:asciiTheme="minorHAnsi" w:eastAsiaTheme="minorEastAsia" w:hAnsiTheme="minorHAnsi" w:cstheme="minorBidi"/>
          <w:sz w:val="22"/>
          <w:szCs w:val="22"/>
        </w:rPr>
        <w:tab/>
      </w:r>
      <w:r w:rsidRPr="00635E3B">
        <w:rPr>
          <w:lang w:val="sv-FI"/>
        </w:rPr>
        <w:t xml:space="preserve">Narrowband IoT OCNG FDD pattern </w:t>
      </w:r>
      <w:r w:rsidRPr="00635E3B">
        <w:rPr>
          <w:lang w:val="sv-FI" w:eastAsia="zh-CN"/>
        </w:rPr>
        <w:t>3</w:t>
      </w:r>
      <w:r w:rsidRPr="00635E3B">
        <w:rPr>
          <w:lang w:val="sv-FI"/>
        </w:rPr>
        <w:t xml:space="preserve">: </w:t>
      </w:r>
      <w:r w:rsidRPr="00635E3B">
        <w:rPr>
          <w:lang w:val="sv-FI" w:eastAsia="zh-CN"/>
        </w:rPr>
        <w:t>standalone</w:t>
      </w:r>
      <w:r w:rsidRPr="00635E3B">
        <w:rPr>
          <w:lang w:val="sv-FI"/>
        </w:rPr>
        <w:t xml:space="preserve"> NB-IoT</w:t>
      </w:r>
      <w:r>
        <w:tab/>
        <w:t>686</w:t>
      </w:r>
    </w:p>
    <w:p w14:paraId="794677E0" w14:textId="77777777" w:rsidR="002F115E" w:rsidRDefault="002F115E">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687</w:t>
      </w:r>
    </w:p>
    <w:p w14:paraId="1F71C310" w14:textId="77777777" w:rsidR="002F115E" w:rsidRDefault="002F115E">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p>
    <w:p w14:paraId="6A550BDC" w14:textId="77777777" w:rsidR="002F115E" w:rsidRDefault="002F115E">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5BB4E8F6" w14:textId="77777777" w:rsidR="002F115E" w:rsidRDefault="002F115E">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465A10BD" w14:textId="77777777" w:rsidR="002F115E" w:rsidRDefault="002F115E">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084107AB" w14:textId="77777777" w:rsidR="002F115E" w:rsidRDefault="002F115E">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41CFD8E7" w14:textId="77777777" w:rsidR="002F115E" w:rsidRDefault="002F115E">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5DC0EF15" w14:textId="77777777" w:rsidR="002F115E" w:rsidRDefault="002F115E">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4DA0D850" w14:textId="77777777" w:rsidR="002F115E" w:rsidRDefault="002F115E">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2E974D2E" w14:textId="77777777" w:rsidR="002F115E" w:rsidRDefault="002F115E">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7D78A890" w14:textId="77777777" w:rsidR="002F115E" w:rsidRDefault="002F115E">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18E787C3" w14:textId="77777777" w:rsidR="002F115E" w:rsidRDefault="002F115E">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0550099A" w14:textId="77777777" w:rsidR="002F115E" w:rsidRDefault="002F115E">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635E3B">
        <w:rPr>
          <w:lang w:val="en-US"/>
        </w:rPr>
        <w:t>, 2x2 antenna</w:t>
      </w:r>
      <w:r>
        <w:tab/>
        <w:t>693</w:t>
      </w:r>
    </w:p>
    <w:p w14:paraId="6A8D108A" w14:textId="77777777" w:rsidR="002F115E" w:rsidRDefault="002F115E">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40C075CB" w14:textId="77777777" w:rsidR="002F115E" w:rsidRDefault="002F115E">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3273C9A9" w14:textId="77777777" w:rsidR="002F115E" w:rsidRDefault="002F115E">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1F0C14DD" w14:textId="77777777" w:rsidR="002F115E" w:rsidRDefault="002F115E">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2D892C2A" w14:textId="77777777" w:rsidR="002F115E" w:rsidRDefault="002F115E">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027024D9" w14:textId="77777777" w:rsidR="002F115E" w:rsidRDefault="002F115E">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2342474A" w14:textId="77777777" w:rsidR="002F115E" w:rsidRDefault="002F115E">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40B5AD0A" w14:textId="77777777" w:rsidR="002F115E" w:rsidRDefault="002F115E">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694</w:t>
      </w:r>
    </w:p>
    <w:p w14:paraId="14BC2A3C" w14:textId="77777777" w:rsidR="002F115E" w:rsidRDefault="002F115E">
      <w:pPr>
        <w:pStyle w:val="TOC3"/>
        <w:rPr>
          <w:rFonts w:asciiTheme="minorHAnsi" w:eastAsiaTheme="minorEastAsia" w:hAnsiTheme="minorHAnsi" w:cstheme="minorBidi"/>
          <w:sz w:val="22"/>
          <w:szCs w:val="22"/>
        </w:rPr>
      </w:pPr>
      <w:r w:rsidRPr="00635E3B">
        <w:rPr>
          <w:snapToGrid w:val="0"/>
        </w:rPr>
        <w:t>A.3.8.1</w:t>
      </w:r>
      <w:r>
        <w:rPr>
          <w:rFonts w:asciiTheme="minorHAnsi" w:eastAsiaTheme="minorEastAsia" w:hAnsiTheme="minorHAnsi" w:cstheme="minorBidi"/>
          <w:sz w:val="22"/>
          <w:szCs w:val="22"/>
        </w:rPr>
        <w:tab/>
      </w:r>
      <w:r w:rsidRPr="00635E3B">
        <w:rPr>
          <w:snapToGrid w:val="0"/>
        </w:rPr>
        <w:t>Antenna connection</w:t>
      </w:r>
      <w:r w:rsidRPr="00635E3B">
        <w:rPr>
          <w:snapToGrid w:val="0"/>
          <w:lang w:eastAsia="zh-CN"/>
        </w:rPr>
        <w:t xml:space="preserve"> for 4 Rx capable UEs</w:t>
      </w:r>
      <w:r>
        <w:tab/>
        <w:t>694</w:t>
      </w:r>
    </w:p>
    <w:p w14:paraId="11ACEBDC" w14:textId="77777777" w:rsidR="002F115E" w:rsidRDefault="002F115E">
      <w:pPr>
        <w:pStyle w:val="TOC4"/>
        <w:rPr>
          <w:rFonts w:asciiTheme="minorHAnsi" w:eastAsiaTheme="minorEastAsia" w:hAnsiTheme="minorHAnsi" w:cstheme="minorBidi"/>
          <w:sz w:val="22"/>
          <w:szCs w:val="22"/>
        </w:rPr>
      </w:pPr>
      <w:r>
        <w:t>A.3.8.1.1 Introduction</w:t>
      </w:r>
      <w:r>
        <w:tab/>
        <w:t>694</w:t>
      </w:r>
    </w:p>
    <w:p w14:paraId="31E102E8" w14:textId="77777777" w:rsidR="002F115E" w:rsidRDefault="002F115E">
      <w:pPr>
        <w:pStyle w:val="TOC4"/>
        <w:rPr>
          <w:rFonts w:asciiTheme="minorHAnsi" w:eastAsiaTheme="minorEastAsia" w:hAnsiTheme="minorHAnsi" w:cstheme="minorBidi"/>
          <w:sz w:val="22"/>
          <w:szCs w:val="22"/>
        </w:rPr>
      </w:pPr>
      <w:r>
        <w:t>A.3.8.1.2 Principle of testing</w:t>
      </w:r>
      <w:r>
        <w:tab/>
        <w:t>694</w:t>
      </w:r>
    </w:p>
    <w:p w14:paraId="203949A9" w14:textId="77777777" w:rsidR="002F115E" w:rsidRDefault="002F115E">
      <w:pPr>
        <w:pStyle w:val="TOC5"/>
        <w:rPr>
          <w:rFonts w:asciiTheme="minorHAnsi" w:eastAsiaTheme="minorEastAsia" w:hAnsiTheme="minorHAnsi" w:cstheme="minorBidi"/>
          <w:sz w:val="22"/>
          <w:szCs w:val="22"/>
        </w:rPr>
      </w:pPr>
      <w:r>
        <w:t>A.3.8.1.2.1 Single carrier tests</w:t>
      </w:r>
      <w:r>
        <w:tab/>
        <w:t>694</w:t>
      </w:r>
    </w:p>
    <w:p w14:paraId="50CBA7E5" w14:textId="77777777" w:rsidR="002F115E" w:rsidRDefault="002F115E">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2FF4CB51" w14:textId="77777777" w:rsidR="002F115E" w:rsidRDefault="002F115E">
      <w:pPr>
        <w:pStyle w:val="TOC5"/>
        <w:rPr>
          <w:rFonts w:asciiTheme="minorHAnsi" w:eastAsiaTheme="minorEastAsia" w:hAnsiTheme="minorHAnsi" w:cstheme="minorBidi"/>
          <w:sz w:val="22"/>
          <w:szCs w:val="22"/>
        </w:rPr>
      </w:pPr>
      <w:r w:rsidRPr="00635E3B">
        <w:rPr>
          <w:snapToGrid w:val="0"/>
        </w:rPr>
        <w:t>A.3.8.1.2.3</w:t>
      </w:r>
      <w:r>
        <w:rPr>
          <w:rFonts w:asciiTheme="minorHAnsi" w:eastAsiaTheme="minorEastAsia" w:hAnsiTheme="minorHAnsi" w:cstheme="minorBidi"/>
          <w:sz w:val="22"/>
          <w:szCs w:val="22"/>
        </w:rPr>
        <w:tab/>
      </w:r>
      <w:r w:rsidRPr="00635E3B">
        <w:rPr>
          <w:snapToGrid w:val="0"/>
        </w:rPr>
        <w:t>Antenna connection for bands where 2RX is supported</w:t>
      </w:r>
      <w:r>
        <w:tab/>
        <w:t>696</w:t>
      </w:r>
    </w:p>
    <w:p w14:paraId="5D28B512" w14:textId="77777777" w:rsidR="002F115E" w:rsidRDefault="002F115E">
      <w:pPr>
        <w:pStyle w:val="TOC5"/>
        <w:rPr>
          <w:rFonts w:asciiTheme="minorHAnsi" w:eastAsiaTheme="minorEastAsia" w:hAnsiTheme="minorHAnsi" w:cstheme="minorBidi"/>
          <w:sz w:val="22"/>
          <w:szCs w:val="22"/>
        </w:rPr>
      </w:pPr>
      <w:r w:rsidRPr="00635E3B">
        <w:rPr>
          <w:snapToGrid w:val="0"/>
        </w:rPr>
        <w:t>A.3.8.1.2.4</w:t>
      </w:r>
      <w:r>
        <w:rPr>
          <w:rFonts w:asciiTheme="minorHAnsi" w:eastAsiaTheme="minorEastAsia" w:hAnsiTheme="minorHAnsi" w:cstheme="minorBidi"/>
          <w:sz w:val="22"/>
          <w:szCs w:val="22"/>
        </w:rPr>
        <w:tab/>
      </w:r>
      <w:r w:rsidRPr="00635E3B">
        <w:rPr>
          <w:snapToGrid w:val="0"/>
        </w:rPr>
        <w:t>Antenna connection for bands where 4RX is supported</w:t>
      </w:r>
      <w:r>
        <w:tab/>
        <w:t>696</w:t>
      </w:r>
    </w:p>
    <w:p w14:paraId="7DB75AC9" w14:textId="77777777" w:rsidR="002F115E" w:rsidRDefault="002F115E">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7E22DCC2" w14:textId="77777777" w:rsidR="002F115E" w:rsidRDefault="002F115E">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1A7BF58A" w14:textId="77777777" w:rsidR="002F115E" w:rsidRDefault="002F115E">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20877ABD" w14:textId="77777777" w:rsidR="002F115E" w:rsidRDefault="002F115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087C62B4" w14:textId="77777777" w:rsidR="002F115E" w:rsidRDefault="002F115E">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26E35627" w14:textId="77777777" w:rsidR="002F115E" w:rsidRDefault="002F115E">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7A6CE9EF" w14:textId="77777777" w:rsidR="002F115E" w:rsidRDefault="002F115E">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3F5778E0" w14:textId="77777777" w:rsidR="002F115E" w:rsidRDefault="002F115E">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19C4F761" w14:textId="77777777" w:rsidR="002F115E" w:rsidRDefault="002F115E">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3452FB16" w14:textId="77777777" w:rsidR="002F115E" w:rsidRDefault="002F115E">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6E775355" w14:textId="77777777" w:rsidR="002F115E" w:rsidRDefault="002F115E">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72C4C3A2" w14:textId="77777777" w:rsidR="002F115E" w:rsidRDefault="002F115E">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01922374" w14:textId="77777777" w:rsidR="002F115E" w:rsidRDefault="002F115E">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5E66C785" w14:textId="77777777" w:rsidR="002F115E" w:rsidRDefault="002F115E">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280123DE" w14:textId="77777777" w:rsidR="002F115E" w:rsidRDefault="002F115E">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4EC9C5D4" w14:textId="77777777" w:rsidR="002F115E" w:rsidRDefault="002F115E">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2DB7291D" w14:textId="77777777" w:rsidR="002F115E" w:rsidRDefault="002F115E">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66B101DE" w14:textId="77777777" w:rsidR="002F115E" w:rsidRDefault="002F115E">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2FA194AA" w14:textId="77777777" w:rsidR="002F115E" w:rsidRDefault="002F115E">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64D110A0" w14:textId="77777777" w:rsidR="002F115E" w:rsidRDefault="002F115E">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4377C648" w14:textId="77777777" w:rsidR="002F115E" w:rsidRDefault="002F115E">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64FE912B" w14:textId="77777777" w:rsidR="002F115E" w:rsidRDefault="002F115E">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151416BC" w14:textId="77777777" w:rsidR="002F115E" w:rsidRDefault="002F115E">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3EB8E44B" w14:textId="77777777" w:rsidR="002F115E" w:rsidRDefault="002F115E">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561ADB59" w14:textId="77777777" w:rsidR="002F115E" w:rsidRDefault="002F115E">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5F5DD7D2" w14:textId="77777777" w:rsidR="002F115E" w:rsidRDefault="002F115E">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2E2D821C" w14:textId="77777777" w:rsidR="002F115E" w:rsidRDefault="002F115E">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22E53873" w14:textId="77777777" w:rsidR="002F115E" w:rsidRDefault="002F115E">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4EB36A2B" w14:textId="77777777" w:rsidR="002F115E" w:rsidRDefault="002F115E">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53FCDE05" w14:textId="77777777" w:rsidR="002F115E" w:rsidRDefault="002F115E">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26DE3CF6" w14:textId="77777777" w:rsidR="002F115E" w:rsidRDefault="002F115E">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36D5665C" w14:textId="77777777" w:rsidR="002F115E" w:rsidRDefault="002F115E">
      <w:pPr>
        <w:pStyle w:val="TOC3"/>
        <w:rPr>
          <w:rFonts w:asciiTheme="minorHAnsi" w:eastAsiaTheme="minorEastAsia" w:hAnsiTheme="minorHAnsi" w:cstheme="minorBidi"/>
          <w:sz w:val="22"/>
          <w:szCs w:val="22"/>
        </w:rPr>
      </w:pPr>
      <w:r w:rsidRPr="00635E3B">
        <w:rPr>
          <w:rFonts w:eastAsia="Arial Unicode MS"/>
          <w:lang w:eastAsia="zh-CN"/>
        </w:rPr>
        <w:lastRenderedPageBreak/>
        <w:t>A.3.15.1</w:t>
      </w:r>
      <w:r>
        <w:rPr>
          <w:rFonts w:asciiTheme="minorHAnsi" w:eastAsiaTheme="minorEastAsia" w:hAnsiTheme="minorHAnsi" w:cstheme="minorBidi"/>
          <w:sz w:val="22"/>
          <w:szCs w:val="22"/>
        </w:rPr>
        <w:tab/>
      </w:r>
      <w:r w:rsidRPr="00635E3B">
        <w:rPr>
          <w:rFonts w:eastAsia="Arial Unicode MS"/>
          <w:lang w:eastAsia="zh-CN"/>
        </w:rPr>
        <w:t>Introduction</w:t>
      </w:r>
      <w:r>
        <w:tab/>
        <w:t>708</w:t>
      </w:r>
    </w:p>
    <w:p w14:paraId="33C4ABB8" w14:textId="77777777" w:rsidR="002F115E" w:rsidRDefault="002F115E">
      <w:pPr>
        <w:pStyle w:val="TOC3"/>
        <w:rPr>
          <w:rFonts w:asciiTheme="minorHAnsi" w:eastAsiaTheme="minorEastAsia" w:hAnsiTheme="minorHAnsi" w:cstheme="minorBidi"/>
          <w:sz w:val="22"/>
          <w:szCs w:val="22"/>
        </w:rPr>
      </w:pPr>
      <w:r w:rsidRPr="00635E3B">
        <w:rPr>
          <w:rFonts w:eastAsia="Arial Unicode MS"/>
          <w:lang w:eastAsia="zh-CN"/>
        </w:rPr>
        <w:t>A.3.15.2</w:t>
      </w:r>
      <w:r>
        <w:rPr>
          <w:rFonts w:asciiTheme="minorHAnsi" w:eastAsiaTheme="minorEastAsia" w:hAnsiTheme="minorHAnsi" w:cstheme="minorBidi"/>
          <w:sz w:val="22"/>
          <w:szCs w:val="22"/>
        </w:rPr>
        <w:tab/>
      </w:r>
      <w:r w:rsidRPr="00635E3B">
        <w:rPr>
          <w:rFonts w:eastAsia="Arial Unicode MS"/>
          <w:lang w:eastAsia="zh-CN"/>
        </w:rPr>
        <w:t>Principle of testing</w:t>
      </w:r>
      <w:r>
        <w:tab/>
        <w:t>708</w:t>
      </w:r>
    </w:p>
    <w:p w14:paraId="1AFC7296" w14:textId="77777777" w:rsidR="002F115E" w:rsidRDefault="002F115E">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61C49592" w14:textId="77777777" w:rsidR="002F115E" w:rsidRDefault="002F115E">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4DAADAE7" w14:textId="77777777" w:rsidR="002F115E" w:rsidRDefault="002F115E">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2E9CBA18" w14:textId="77777777" w:rsidR="002F115E" w:rsidRDefault="002F115E">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4D9BECF4" w14:textId="77777777" w:rsidR="002F115E" w:rsidRDefault="002F115E">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71DE3C5B" w14:textId="77777777" w:rsidR="002F115E" w:rsidRDefault="002F115E">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75BE6897" w14:textId="77777777" w:rsidR="002F115E" w:rsidRDefault="002F115E">
      <w:pPr>
        <w:pStyle w:val="TOC3"/>
        <w:rPr>
          <w:rFonts w:asciiTheme="minorHAnsi" w:eastAsiaTheme="minorEastAsia" w:hAnsiTheme="minorHAnsi" w:cstheme="minorBidi"/>
          <w:sz w:val="22"/>
          <w:szCs w:val="22"/>
        </w:rPr>
      </w:pPr>
      <w:r w:rsidRPr="00635E3B">
        <w:rPr>
          <w:rFonts w:eastAsia="Arial Unicode MS"/>
          <w:lang w:eastAsia="zh-CN"/>
        </w:rPr>
        <w:t>A.3.19.1</w:t>
      </w:r>
      <w:r>
        <w:rPr>
          <w:rFonts w:asciiTheme="minorHAnsi" w:eastAsiaTheme="minorEastAsia" w:hAnsiTheme="minorHAnsi" w:cstheme="minorBidi"/>
          <w:sz w:val="22"/>
          <w:szCs w:val="22"/>
        </w:rPr>
        <w:tab/>
      </w:r>
      <w:r w:rsidRPr="00635E3B">
        <w:rPr>
          <w:rFonts w:eastAsia="Arial Unicode MS"/>
          <w:lang w:eastAsia="zh-CN"/>
        </w:rPr>
        <w:t>Introduction</w:t>
      </w:r>
      <w:r>
        <w:tab/>
        <w:t>711</w:t>
      </w:r>
    </w:p>
    <w:p w14:paraId="24BF5AAC" w14:textId="77777777" w:rsidR="002F115E" w:rsidRDefault="002F115E">
      <w:pPr>
        <w:pStyle w:val="TOC3"/>
        <w:rPr>
          <w:rFonts w:asciiTheme="minorHAnsi" w:eastAsiaTheme="minorEastAsia" w:hAnsiTheme="minorHAnsi" w:cstheme="minorBidi"/>
          <w:sz w:val="22"/>
          <w:szCs w:val="22"/>
        </w:rPr>
      </w:pPr>
      <w:r w:rsidRPr="00635E3B">
        <w:rPr>
          <w:rFonts w:eastAsia="Arial Unicode MS"/>
          <w:lang w:eastAsia="zh-CN"/>
        </w:rPr>
        <w:t>A.3.19.2</w:t>
      </w:r>
      <w:r>
        <w:rPr>
          <w:rFonts w:asciiTheme="minorHAnsi" w:eastAsiaTheme="minorEastAsia" w:hAnsiTheme="minorHAnsi" w:cstheme="minorBidi"/>
          <w:sz w:val="22"/>
          <w:szCs w:val="22"/>
        </w:rPr>
        <w:tab/>
      </w:r>
      <w:r w:rsidRPr="00635E3B">
        <w:rPr>
          <w:rFonts w:eastAsia="Arial Unicode MS"/>
          <w:lang w:eastAsia="zh-CN"/>
        </w:rPr>
        <w:t>Principle of testing</w:t>
      </w:r>
      <w:r>
        <w:tab/>
        <w:t>711</w:t>
      </w:r>
    </w:p>
    <w:p w14:paraId="5C064F06" w14:textId="77777777" w:rsidR="002F115E" w:rsidRDefault="002F115E">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79129183" w14:textId="77777777" w:rsidR="002F115E" w:rsidRDefault="002F115E">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586543DA" w14:textId="77777777" w:rsidR="002F115E" w:rsidRDefault="002F115E">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3FE8E660" w14:textId="77777777" w:rsidR="002F115E" w:rsidRDefault="002F115E">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64DAC518" w14:textId="77777777" w:rsidR="002F115E" w:rsidRDefault="002F115E">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37C809DA" w14:textId="77777777" w:rsidR="002F115E" w:rsidRDefault="002F115E">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102ECBC3" w14:textId="77777777" w:rsidR="002F115E" w:rsidRDefault="002F115E">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6E4BA9F7" w14:textId="77777777" w:rsidR="002F115E" w:rsidRDefault="002F115E">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67C4566C" w14:textId="77777777" w:rsidR="002F115E" w:rsidRDefault="002F115E">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72346A70" w14:textId="77777777" w:rsidR="002F115E" w:rsidRDefault="002F115E">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5FE43888" w14:textId="77777777" w:rsidR="002F115E" w:rsidRDefault="002F115E">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51599E55" w14:textId="77777777" w:rsidR="002F115E" w:rsidRDefault="002F115E">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761C166A" w14:textId="77777777" w:rsidR="002F115E" w:rsidRDefault="002F115E">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2E94E429" w14:textId="77777777" w:rsidR="002F115E" w:rsidRDefault="002F115E">
      <w:pPr>
        <w:pStyle w:val="TOC2"/>
        <w:rPr>
          <w:rFonts w:asciiTheme="minorHAnsi" w:eastAsiaTheme="minorEastAsia" w:hAnsiTheme="minorHAnsi" w:cstheme="minorBidi"/>
          <w:sz w:val="22"/>
          <w:szCs w:val="22"/>
        </w:rPr>
      </w:pPr>
      <w:r>
        <w:t>A.</w:t>
      </w:r>
      <w:r w:rsidRPr="00635E3B">
        <w:rPr>
          <w:bCs/>
        </w:rPr>
        <w:t>3.24</w:t>
      </w:r>
      <w:r>
        <w:rPr>
          <w:rFonts w:asciiTheme="minorHAnsi" w:eastAsiaTheme="minorEastAsia" w:hAnsiTheme="minorHAnsi" w:cstheme="minorBidi"/>
          <w:sz w:val="22"/>
          <w:szCs w:val="22"/>
        </w:rPr>
        <w:tab/>
      </w:r>
      <w:r w:rsidRPr="00635E3B">
        <w:rPr>
          <w:rFonts w:eastAsia="Malgun Gothic"/>
          <w:lang w:eastAsia="zh-CN"/>
        </w:rPr>
        <w:t>V2X sidelink communication</w:t>
      </w:r>
      <w:r>
        <w:tab/>
        <w:t>719</w:t>
      </w:r>
    </w:p>
    <w:p w14:paraId="2101B1EB" w14:textId="77777777" w:rsidR="002F115E" w:rsidRDefault="002F115E">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5913409D" w14:textId="77777777" w:rsidR="002F115E" w:rsidRDefault="002F115E">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52A2A25F" w14:textId="77777777" w:rsidR="002F115E" w:rsidRDefault="002F115E">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443C0076" w14:textId="77777777" w:rsidR="002F115E" w:rsidRDefault="002F115E">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4CEA8290" w14:textId="77777777" w:rsidR="002F115E" w:rsidRDefault="002F115E">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5B9FA407" w14:textId="77777777" w:rsidR="002F115E" w:rsidRDefault="002F115E">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166498F5" w14:textId="77777777" w:rsidR="002F115E" w:rsidRDefault="002F115E">
      <w:pPr>
        <w:pStyle w:val="TOC1"/>
        <w:rPr>
          <w:rFonts w:asciiTheme="minorHAnsi" w:eastAsiaTheme="minorEastAsia" w:hAnsiTheme="minorHAnsi" w:cstheme="minorBidi"/>
          <w:szCs w:val="22"/>
        </w:rPr>
      </w:pPr>
      <w:r w:rsidRPr="00635E3B">
        <w:rPr>
          <w:rFonts w:cs="v4.2.0"/>
        </w:rPr>
        <w:t>A.4</w:t>
      </w:r>
      <w:r>
        <w:rPr>
          <w:rFonts w:asciiTheme="minorHAnsi" w:eastAsiaTheme="minorEastAsia" w:hAnsiTheme="minorHAnsi" w:cstheme="minorBidi"/>
          <w:szCs w:val="22"/>
        </w:rPr>
        <w:tab/>
      </w:r>
      <w:r>
        <w:t>E-UTRAN RRC_IDLE state</w:t>
      </w:r>
      <w:r>
        <w:tab/>
        <w:t>726</w:t>
      </w:r>
    </w:p>
    <w:p w14:paraId="2C4C9E83" w14:textId="77777777" w:rsidR="002F115E" w:rsidRDefault="002F115E">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1269C136" w14:textId="77777777" w:rsidR="002F115E" w:rsidRDefault="002F115E">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7E26023D" w14:textId="77777777" w:rsidR="002F115E" w:rsidRDefault="002F115E">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1330E542" w14:textId="77777777" w:rsidR="002F115E" w:rsidRDefault="002F115E">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55D7DBA2" w14:textId="77777777" w:rsidR="002F115E" w:rsidRDefault="002F115E">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5511BAB4" w14:textId="77777777" w:rsidR="002F115E" w:rsidRDefault="002F115E">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243477F7" w14:textId="77777777" w:rsidR="002F115E" w:rsidRDefault="002F115E">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0BEAF9C7" w14:textId="77777777" w:rsidR="002F115E" w:rsidRDefault="002F115E">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507CFFDD" w14:textId="77777777" w:rsidR="002F115E" w:rsidRDefault="002F115E">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6670A071" w14:textId="77777777" w:rsidR="002F115E" w:rsidRDefault="002F115E">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09C8031E" w14:textId="77777777" w:rsidR="002F115E" w:rsidRDefault="002F115E">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592C573C" w14:textId="77777777" w:rsidR="002F115E" w:rsidRDefault="002F115E">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151B81A0" w14:textId="77777777" w:rsidR="002F115E" w:rsidRDefault="002F115E">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5B488F05" w14:textId="77777777" w:rsidR="002F115E" w:rsidRDefault="002F115E">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09A39FFE" w14:textId="77777777" w:rsidR="002F115E" w:rsidRDefault="002F115E">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653D7956" w14:textId="77777777" w:rsidR="002F115E" w:rsidRDefault="002F115E">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0264BC93" w14:textId="77777777" w:rsidR="002F115E" w:rsidRDefault="002F115E">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6DA30F31" w14:textId="77777777" w:rsidR="002F115E" w:rsidRDefault="002F115E">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238AC90F" w14:textId="77777777" w:rsidR="002F115E" w:rsidRDefault="002F115E">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1E501167" w14:textId="77777777" w:rsidR="002F115E" w:rsidRDefault="002F115E">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00B864CE" w14:textId="77777777" w:rsidR="002F115E" w:rsidRDefault="002F115E">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3CFFD1C8" w14:textId="77777777" w:rsidR="002F115E" w:rsidRDefault="002F115E">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3D1FC02C" w14:textId="77777777" w:rsidR="002F115E" w:rsidRDefault="002F115E">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061C271D" w14:textId="77777777" w:rsidR="002F115E" w:rsidRDefault="002F115E">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01152FD2" w14:textId="77777777" w:rsidR="002F115E" w:rsidRDefault="002F115E">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24D84C2E" w14:textId="77777777" w:rsidR="002F115E" w:rsidRDefault="002F115E">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18EF3FBB" w14:textId="77777777" w:rsidR="002F115E" w:rsidRDefault="002F115E">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2D6C9EB2" w14:textId="77777777" w:rsidR="002F115E" w:rsidRDefault="002F115E">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3B10E5DF" w14:textId="77777777" w:rsidR="002F115E" w:rsidRDefault="002F115E">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124F7DFC" w14:textId="77777777" w:rsidR="002F115E" w:rsidRDefault="002F115E">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0EA0DFCD" w14:textId="77777777" w:rsidR="002F115E" w:rsidRDefault="002F115E">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746</w:t>
      </w:r>
    </w:p>
    <w:p w14:paraId="4CB6783D" w14:textId="77777777" w:rsidR="002F115E" w:rsidRDefault="002F115E">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0F2FA1EB" w14:textId="77777777" w:rsidR="002F115E" w:rsidRDefault="002F115E">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31635B1C" w14:textId="77777777" w:rsidR="002F115E" w:rsidRDefault="002F115E">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4BAB177D" w14:textId="77777777" w:rsidR="002F115E" w:rsidRDefault="002F115E">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7DB0F9D6" w14:textId="77777777" w:rsidR="002F115E" w:rsidRDefault="002F115E">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096D885F" w14:textId="77777777" w:rsidR="002F115E" w:rsidRDefault="002F115E">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4A156147" w14:textId="77777777" w:rsidR="002F115E" w:rsidRDefault="002F115E">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3141C68C" w14:textId="77777777" w:rsidR="002F115E" w:rsidRDefault="002F115E">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436AB5F6" w14:textId="77777777" w:rsidR="002F115E" w:rsidRDefault="002F115E">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6FD374AF" w14:textId="77777777" w:rsidR="002F115E" w:rsidRDefault="002F115E">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1E304102" w14:textId="77777777" w:rsidR="002F115E" w:rsidRDefault="002F115E">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3C3A9EB4" w14:textId="77777777" w:rsidR="002F115E" w:rsidRDefault="002F115E">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2FE722FA" w14:textId="77777777" w:rsidR="002F115E" w:rsidRDefault="002F115E">
      <w:pPr>
        <w:pStyle w:val="TOC3"/>
        <w:rPr>
          <w:rFonts w:asciiTheme="minorHAnsi" w:eastAsiaTheme="minorEastAsia" w:hAnsiTheme="minorHAnsi" w:cstheme="minorBidi"/>
          <w:sz w:val="22"/>
          <w:szCs w:val="22"/>
        </w:rPr>
      </w:pPr>
      <w:r w:rsidRPr="00635E3B">
        <w:rPr>
          <w:rFonts w:cs="v4.2.0"/>
        </w:rPr>
        <w:t>A.4.2.15 E-UTRAN FDD – FDD Intra frequency case for Cat-M1 UE in enhanced coverage</w:t>
      </w:r>
      <w:r>
        <w:tab/>
        <w:t>757</w:t>
      </w:r>
    </w:p>
    <w:p w14:paraId="5135A484" w14:textId="77777777" w:rsidR="002F115E" w:rsidRDefault="002F115E">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11F531AD" w14:textId="77777777" w:rsidR="002F115E" w:rsidRDefault="002F115E">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067F6589" w14:textId="77777777" w:rsidR="002F115E" w:rsidRDefault="002F115E">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6066E846" w14:textId="77777777" w:rsidR="002F115E" w:rsidRDefault="002F115E">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66E9A569" w14:textId="77777777" w:rsidR="002F115E" w:rsidRDefault="002F115E">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2C7BA123" w14:textId="77777777" w:rsidR="002F115E" w:rsidRDefault="002F115E">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1DE17616" w14:textId="77777777" w:rsidR="002F115E" w:rsidRDefault="002F115E">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6D7BF092" w14:textId="77777777" w:rsidR="002F115E" w:rsidRDefault="002F115E">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46C9154A" w14:textId="77777777" w:rsidR="002F115E" w:rsidRDefault="002F115E">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2B42824A" w14:textId="77777777" w:rsidR="002F115E" w:rsidRDefault="002F115E">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318D1285" w14:textId="77777777" w:rsidR="002F115E" w:rsidRDefault="002F115E">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0C0C56A8" w14:textId="77777777" w:rsidR="002F115E" w:rsidRDefault="002F115E">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50651271" w14:textId="77777777" w:rsidR="002F115E" w:rsidRDefault="002F115E">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508167B8" w14:textId="77777777" w:rsidR="002F115E" w:rsidRDefault="002F115E">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0F74E28D" w14:textId="77777777" w:rsidR="002F115E" w:rsidRDefault="002F115E">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1223F37F" w14:textId="77777777" w:rsidR="002F115E" w:rsidRDefault="002F115E">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0841126D" w14:textId="77777777" w:rsidR="002F115E" w:rsidRDefault="002F115E">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436C976B" w14:textId="77777777" w:rsidR="002F115E" w:rsidRDefault="002F115E">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37F9CA13" w14:textId="77777777" w:rsidR="002F115E" w:rsidRDefault="002F115E">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04CA0B74" w14:textId="77777777" w:rsidR="002F115E" w:rsidRDefault="002F115E">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56261EBB" w14:textId="77777777" w:rsidR="002F115E" w:rsidRDefault="002F115E">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0F75D19D" w14:textId="77777777" w:rsidR="002F115E" w:rsidRDefault="002F115E">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35F73A2B" w14:textId="77777777" w:rsidR="002F115E" w:rsidRDefault="002F115E">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687F5E0F" w14:textId="77777777" w:rsidR="002F115E" w:rsidRDefault="002F115E">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79484880" w14:textId="77777777" w:rsidR="002F115E" w:rsidRDefault="002F115E">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65125BA5" w14:textId="77777777" w:rsidR="002F115E" w:rsidRDefault="002F115E">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0C52C09B" w14:textId="77777777" w:rsidR="002F115E" w:rsidRDefault="002F115E">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5DB3B0DB" w14:textId="77777777" w:rsidR="002F115E" w:rsidRDefault="002F115E">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5194A463" w14:textId="77777777" w:rsidR="002F115E" w:rsidRDefault="002F115E">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4E735A35" w14:textId="77777777" w:rsidR="002F115E" w:rsidRDefault="002F115E">
      <w:pPr>
        <w:pStyle w:val="TOC3"/>
        <w:rPr>
          <w:rFonts w:asciiTheme="minorHAnsi" w:eastAsiaTheme="minorEastAsia" w:hAnsiTheme="minorHAnsi" w:cstheme="minorBidi"/>
          <w:sz w:val="22"/>
          <w:szCs w:val="22"/>
        </w:rPr>
      </w:pPr>
      <w:r w:rsidRPr="00635E3B">
        <w:rPr>
          <w:rFonts w:cs="v4.2.0"/>
        </w:rPr>
        <w:t>A.4.2.25</w:t>
      </w:r>
      <w:r>
        <w:rPr>
          <w:rFonts w:asciiTheme="minorHAnsi" w:eastAsiaTheme="minorEastAsia" w:hAnsiTheme="minorHAnsi" w:cstheme="minorBidi"/>
          <w:sz w:val="22"/>
          <w:szCs w:val="22"/>
        </w:rPr>
        <w:tab/>
      </w:r>
      <w:r w:rsidRPr="00635E3B">
        <w:rPr>
          <w:rFonts w:cs="v4.2.0"/>
        </w:rPr>
        <w:t>E-UTRAN FDD – FDD Inter frequency case for Cat-M1 UE in normal coverage</w:t>
      </w:r>
      <w:r>
        <w:tab/>
        <w:t>781</w:t>
      </w:r>
    </w:p>
    <w:p w14:paraId="3A5880D7" w14:textId="77777777" w:rsidR="002F115E" w:rsidRDefault="002F115E">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70538CEC" w14:textId="77777777" w:rsidR="002F115E" w:rsidRDefault="002F115E">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50522B40" w14:textId="77777777" w:rsidR="002F115E" w:rsidRDefault="002F115E">
      <w:pPr>
        <w:pStyle w:val="TOC3"/>
        <w:rPr>
          <w:rFonts w:asciiTheme="minorHAnsi" w:eastAsiaTheme="minorEastAsia" w:hAnsiTheme="minorHAnsi" w:cstheme="minorBidi"/>
          <w:sz w:val="22"/>
          <w:szCs w:val="22"/>
        </w:rPr>
      </w:pPr>
      <w:r w:rsidRPr="00635E3B">
        <w:rPr>
          <w:rFonts w:cs="v4.2.0"/>
        </w:rPr>
        <w:t>A.4.2.26</w:t>
      </w:r>
      <w:r>
        <w:rPr>
          <w:rFonts w:asciiTheme="minorHAnsi" w:eastAsiaTheme="minorEastAsia" w:hAnsiTheme="minorHAnsi" w:cstheme="minorBidi"/>
          <w:sz w:val="22"/>
          <w:szCs w:val="22"/>
        </w:rPr>
        <w:tab/>
      </w:r>
      <w:r w:rsidRPr="00635E3B">
        <w:rPr>
          <w:rFonts w:cs="v4.2.0"/>
        </w:rPr>
        <w:t>E-UTRAN HD – FDD Inter frequency case for Cat-M1 UE in normal coverage</w:t>
      </w:r>
      <w:r>
        <w:tab/>
        <w:t>783</w:t>
      </w:r>
    </w:p>
    <w:p w14:paraId="7B521747" w14:textId="77777777" w:rsidR="002F115E" w:rsidRDefault="002F115E">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1754079D" w14:textId="77777777" w:rsidR="002F115E" w:rsidRDefault="002F115E">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0DB4DF97" w14:textId="77777777" w:rsidR="002F115E" w:rsidRDefault="002F115E">
      <w:pPr>
        <w:pStyle w:val="TOC3"/>
        <w:rPr>
          <w:rFonts w:asciiTheme="minorHAnsi" w:eastAsiaTheme="minorEastAsia" w:hAnsiTheme="minorHAnsi" w:cstheme="minorBidi"/>
          <w:sz w:val="22"/>
          <w:szCs w:val="22"/>
        </w:rPr>
      </w:pPr>
      <w:r w:rsidRPr="00635E3B">
        <w:rPr>
          <w:rFonts w:cs="v4.2.0"/>
        </w:rPr>
        <w:t>A.4.2.27</w:t>
      </w:r>
      <w:r>
        <w:rPr>
          <w:rFonts w:asciiTheme="minorHAnsi" w:eastAsiaTheme="minorEastAsia" w:hAnsiTheme="minorHAnsi" w:cstheme="minorBidi"/>
          <w:sz w:val="22"/>
          <w:szCs w:val="22"/>
        </w:rPr>
        <w:tab/>
      </w:r>
      <w:r w:rsidRPr="00635E3B">
        <w:rPr>
          <w:rFonts w:cs="v4.2.0"/>
        </w:rPr>
        <w:t>E-UTRAN TDD – FDD Inter frequency case for Cat-M1 UE in normal coverage</w:t>
      </w:r>
      <w:r>
        <w:tab/>
        <w:t>785</w:t>
      </w:r>
    </w:p>
    <w:p w14:paraId="6EF25741" w14:textId="77777777" w:rsidR="002F115E" w:rsidRDefault="002F115E">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620A49AE" w14:textId="77777777" w:rsidR="002F115E" w:rsidRDefault="002F115E">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3FB975CC" w14:textId="77777777" w:rsidR="002F115E" w:rsidRDefault="002F115E">
      <w:pPr>
        <w:pStyle w:val="TOC3"/>
        <w:rPr>
          <w:rFonts w:asciiTheme="minorHAnsi" w:eastAsiaTheme="minorEastAsia" w:hAnsiTheme="minorHAnsi" w:cstheme="minorBidi"/>
          <w:sz w:val="22"/>
          <w:szCs w:val="22"/>
        </w:rPr>
      </w:pPr>
      <w:r w:rsidRPr="00635E3B">
        <w:rPr>
          <w:rFonts w:cs="v4.2.0"/>
        </w:rPr>
        <w:t>A.4.2.28</w:t>
      </w:r>
      <w:r>
        <w:rPr>
          <w:rFonts w:asciiTheme="minorHAnsi" w:eastAsiaTheme="minorEastAsia" w:hAnsiTheme="minorHAnsi" w:cstheme="minorBidi"/>
          <w:sz w:val="22"/>
          <w:szCs w:val="22"/>
        </w:rPr>
        <w:tab/>
      </w:r>
      <w:r w:rsidRPr="00635E3B">
        <w:rPr>
          <w:rFonts w:cs="v4.2.0"/>
        </w:rPr>
        <w:t>E-UTRAN FDD – FDD Inter frequency case for Cat-M1 UE in enhanced coverage</w:t>
      </w:r>
      <w:r>
        <w:tab/>
        <w:t>787</w:t>
      </w:r>
    </w:p>
    <w:p w14:paraId="48E8E7EE" w14:textId="77777777" w:rsidR="002F115E" w:rsidRDefault="002F115E">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2A16609E" w14:textId="77777777" w:rsidR="002F115E" w:rsidRDefault="002F115E">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378547FE" w14:textId="77777777" w:rsidR="002F115E" w:rsidRDefault="002F115E">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0F27B6C4" w14:textId="77777777" w:rsidR="002F115E" w:rsidRDefault="002F115E">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019B285E" w14:textId="77777777" w:rsidR="002F115E" w:rsidRDefault="002F115E">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3868433D" w14:textId="77777777" w:rsidR="002F115E" w:rsidRDefault="002F115E">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12E851A2" w14:textId="77777777" w:rsidR="002F115E" w:rsidRDefault="002F115E">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759063F4" w14:textId="77777777" w:rsidR="002F115E" w:rsidRDefault="002F115E">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3F577902" w14:textId="77777777" w:rsidR="002F115E" w:rsidRDefault="002F115E">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19CA14D3" w14:textId="77777777" w:rsidR="002F115E" w:rsidRDefault="002F115E">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793</w:t>
      </w:r>
    </w:p>
    <w:p w14:paraId="788DA6FC" w14:textId="77777777" w:rsidR="002F115E" w:rsidRDefault="002F115E">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6D4C048F" w14:textId="77777777" w:rsidR="002F115E" w:rsidRDefault="002F115E">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1857DB43" w14:textId="77777777" w:rsidR="002F115E" w:rsidRDefault="002F115E">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7D834FCF" w14:textId="77777777" w:rsidR="002F115E" w:rsidRDefault="002F115E">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3199BA6D" w14:textId="77777777" w:rsidR="002F115E" w:rsidRDefault="002F115E">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7191B5BF" w14:textId="77777777" w:rsidR="002F115E" w:rsidRDefault="002F115E">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7DF64B88" w14:textId="77777777" w:rsidR="002F115E" w:rsidRDefault="002F115E">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6CBC9704" w14:textId="77777777" w:rsidR="002F115E" w:rsidRDefault="002F115E">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19FA62FA" w14:textId="77777777" w:rsidR="002F115E" w:rsidRDefault="002F115E">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35B3C14D" w14:textId="77777777" w:rsidR="002F115E" w:rsidRDefault="002F115E">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4C0B6E74" w14:textId="77777777" w:rsidR="002F115E" w:rsidRDefault="002F115E">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6D993CEB" w14:textId="77777777" w:rsidR="002F115E" w:rsidRDefault="002F115E">
      <w:pPr>
        <w:pStyle w:val="TOC3"/>
        <w:rPr>
          <w:rFonts w:asciiTheme="minorHAnsi" w:eastAsiaTheme="minorEastAsia" w:hAnsiTheme="minorHAnsi" w:cstheme="minorBidi"/>
          <w:sz w:val="22"/>
          <w:szCs w:val="22"/>
        </w:rPr>
      </w:pPr>
      <w:r w:rsidRPr="00635E3B">
        <w:rPr>
          <w:lang w:val="sv-SE"/>
        </w:rPr>
        <w:t>A.4.3.1</w:t>
      </w:r>
      <w:r>
        <w:rPr>
          <w:rFonts w:asciiTheme="minorHAnsi" w:eastAsiaTheme="minorEastAsia" w:hAnsiTheme="minorHAnsi" w:cstheme="minorBidi"/>
          <w:sz w:val="22"/>
          <w:szCs w:val="22"/>
        </w:rPr>
        <w:tab/>
      </w:r>
      <w:r w:rsidRPr="00635E3B">
        <w:rPr>
          <w:lang w:val="sv-SE"/>
        </w:rPr>
        <w:t>E-UTRAN FDD – UTRAN FDD:</w:t>
      </w:r>
      <w:r>
        <w:tab/>
        <w:t>801</w:t>
      </w:r>
    </w:p>
    <w:p w14:paraId="2AC2E8FA" w14:textId="77777777" w:rsidR="002F115E" w:rsidRDefault="002F115E">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12707DFD" w14:textId="77777777" w:rsidR="002F115E" w:rsidRDefault="002F115E">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009E0B1C" w14:textId="77777777" w:rsidR="002F115E" w:rsidRDefault="002F115E">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4A1CED7D" w14:textId="77777777" w:rsidR="002F115E" w:rsidRDefault="002F115E">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52CFB6B7" w14:textId="77777777" w:rsidR="002F115E" w:rsidRDefault="002F115E">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05A17BC7" w14:textId="77777777" w:rsidR="002F115E" w:rsidRDefault="002F115E">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1F1626FC" w14:textId="77777777" w:rsidR="002F115E" w:rsidRDefault="002F115E">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2FE25309" w14:textId="77777777" w:rsidR="002F115E" w:rsidRDefault="002F115E">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189850AC" w14:textId="77777777" w:rsidR="002F115E" w:rsidRDefault="002F115E">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265B8624" w14:textId="77777777" w:rsidR="002F115E" w:rsidRDefault="002F115E">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2035DAA3" w14:textId="77777777" w:rsidR="002F115E" w:rsidRDefault="002F115E">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4D116499" w14:textId="77777777" w:rsidR="002F115E" w:rsidRDefault="002F115E">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2F4D2311" w14:textId="77777777" w:rsidR="002F115E" w:rsidRDefault="002F115E">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3D4702B7" w14:textId="77777777" w:rsidR="002F115E" w:rsidRDefault="002F115E">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68400184" w14:textId="77777777" w:rsidR="002F115E" w:rsidRDefault="002F115E">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7A871963" w14:textId="77777777" w:rsidR="002F115E" w:rsidRDefault="002F115E">
      <w:pPr>
        <w:pStyle w:val="TOC3"/>
        <w:rPr>
          <w:rFonts w:asciiTheme="minorHAnsi" w:eastAsiaTheme="minorEastAsia" w:hAnsiTheme="minorHAnsi" w:cstheme="minorBidi"/>
          <w:sz w:val="22"/>
          <w:szCs w:val="22"/>
        </w:rPr>
      </w:pPr>
      <w:r w:rsidRPr="00635E3B">
        <w:rPr>
          <w:lang w:val="sv-SE"/>
        </w:rPr>
        <w:t>A.4.3.2</w:t>
      </w:r>
      <w:r>
        <w:rPr>
          <w:rFonts w:asciiTheme="minorHAnsi" w:eastAsiaTheme="minorEastAsia" w:hAnsiTheme="minorHAnsi" w:cstheme="minorBidi"/>
          <w:sz w:val="22"/>
          <w:szCs w:val="22"/>
        </w:rPr>
        <w:tab/>
      </w:r>
      <w:r w:rsidRPr="00635E3B">
        <w:rPr>
          <w:lang w:val="sv-SE"/>
        </w:rPr>
        <w:t>E-UTRAN FDD – UTRAN TDD:</w:t>
      </w:r>
      <w:r>
        <w:tab/>
        <w:t>814</w:t>
      </w:r>
    </w:p>
    <w:p w14:paraId="2BE5F582" w14:textId="77777777" w:rsidR="002F115E" w:rsidRDefault="002F115E">
      <w:pPr>
        <w:pStyle w:val="TOC4"/>
        <w:rPr>
          <w:rFonts w:asciiTheme="minorHAnsi" w:eastAsiaTheme="minorEastAsia" w:hAnsiTheme="minorHAnsi" w:cstheme="minorBidi"/>
          <w:sz w:val="22"/>
          <w:szCs w:val="22"/>
        </w:rPr>
      </w:pPr>
      <w:r w:rsidRPr="00635E3B">
        <w:rPr>
          <w:rFonts w:cs="v4.2.0"/>
        </w:rPr>
        <w:t>A.4.3.2.</w:t>
      </w:r>
      <w:r w:rsidRPr="00635E3B">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814</w:t>
      </w:r>
    </w:p>
    <w:p w14:paraId="30085086" w14:textId="77777777" w:rsidR="002F115E" w:rsidRDefault="002F115E">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4A05E56B" w14:textId="77777777" w:rsidR="002F115E" w:rsidRDefault="002F115E">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5F3F1150" w14:textId="77777777" w:rsidR="002F115E" w:rsidRDefault="002F115E">
      <w:pPr>
        <w:pStyle w:val="TOC5"/>
        <w:rPr>
          <w:rFonts w:asciiTheme="minorHAnsi" w:eastAsiaTheme="minorEastAsia" w:hAnsiTheme="minorHAnsi" w:cstheme="minorBidi"/>
          <w:sz w:val="22"/>
          <w:szCs w:val="22"/>
        </w:rPr>
      </w:pPr>
      <w:r w:rsidRPr="00635E3B">
        <w:rPr>
          <w:lang w:val="en-US"/>
        </w:rPr>
        <w:t>A.4.3.2.</w:t>
      </w:r>
      <w:r w:rsidRPr="00635E3B">
        <w:rPr>
          <w:lang w:val="en-US" w:eastAsia="zh-CN"/>
        </w:rPr>
        <w:t>1</w:t>
      </w:r>
      <w:r w:rsidRPr="00635E3B">
        <w:rPr>
          <w:lang w:val="en-US"/>
        </w:rPr>
        <w:t>.</w:t>
      </w:r>
      <w:r w:rsidRPr="00635E3B">
        <w:rPr>
          <w:lang w:val="en-US" w:eastAsia="zh-CN"/>
        </w:rPr>
        <w:t>3</w:t>
      </w:r>
      <w:r>
        <w:rPr>
          <w:rFonts w:asciiTheme="minorHAnsi" w:eastAsiaTheme="minorEastAsia" w:hAnsiTheme="minorHAnsi" w:cstheme="minorBidi"/>
          <w:sz w:val="22"/>
          <w:szCs w:val="22"/>
        </w:rPr>
        <w:tab/>
      </w:r>
      <w:r w:rsidRPr="00635E3B">
        <w:rPr>
          <w:lang w:val="en-US" w:eastAsia="zh-CN"/>
        </w:rPr>
        <w:t>Void</w:t>
      </w:r>
      <w:r>
        <w:tab/>
        <w:t>816</w:t>
      </w:r>
    </w:p>
    <w:p w14:paraId="118802EE" w14:textId="77777777" w:rsidR="002F115E" w:rsidRDefault="002F115E">
      <w:pPr>
        <w:pStyle w:val="TOC4"/>
        <w:rPr>
          <w:rFonts w:asciiTheme="minorHAnsi" w:eastAsiaTheme="minorEastAsia" w:hAnsiTheme="minorHAnsi" w:cstheme="minorBidi"/>
          <w:sz w:val="22"/>
          <w:szCs w:val="22"/>
        </w:rPr>
      </w:pPr>
      <w:r w:rsidRPr="00635E3B">
        <w:rPr>
          <w:rFonts w:cs="v4.2.0"/>
        </w:rPr>
        <w:t>A.4.3.2.2</w:t>
      </w:r>
      <w:r>
        <w:rPr>
          <w:rFonts w:asciiTheme="minorHAnsi" w:eastAsiaTheme="minorEastAsia" w:hAnsiTheme="minorHAnsi" w:cstheme="minorBidi"/>
          <w:sz w:val="22"/>
          <w:szCs w:val="22"/>
        </w:rPr>
        <w:tab/>
      </w:r>
      <w:r>
        <w:rPr>
          <w:lang w:eastAsia="zh-CN"/>
        </w:rPr>
        <w:t>Test Requirements</w:t>
      </w:r>
      <w:r>
        <w:tab/>
        <w:t>816</w:t>
      </w:r>
    </w:p>
    <w:p w14:paraId="29E52846" w14:textId="77777777" w:rsidR="002F115E" w:rsidRDefault="002F115E">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5746C7AA" w14:textId="77777777" w:rsidR="002F115E" w:rsidRDefault="002F115E">
      <w:pPr>
        <w:pStyle w:val="TOC3"/>
        <w:rPr>
          <w:rFonts w:asciiTheme="minorHAnsi" w:eastAsiaTheme="minorEastAsia" w:hAnsiTheme="minorHAnsi" w:cstheme="minorBidi"/>
          <w:sz w:val="22"/>
          <w:szCs w:val="22"/>
        </w:rPr>
      </w:pPr>
      <w:r w:rsidRPr="00635E3B">
        <w:rPr>
          <w:lang w:val="sv-SE"/>
        </w:rPr>
        <w:t>A.4.3.</w:t>
      </w:r>
      <w:r w:rsidRPr="00635E3B">
        <w:rPr>
          <w:lang w:val="sv-SE" w:eastAsia="zh-CN"/>
        </w:rPr>
        <w:t>2A</w:t>
      </w:r>
      <w:r>
        <w:rPr>
          <w:rFonts w:asciiTheme="minorHAnsi" w:eastAsiaTheme="minorEastAsia" w:hAnsiTheme="minorHAnsi" w:cstheme="minorBidi"/>
          <w:sz w:val="22"/>
          <w:szCs w:val="22"/>
        </w:rPr>
        <w:tab/>
      </w:r>
      <w:r w:rsidRPr="00635E3B">
        <w:rPr>
          <w:lang w:val="sv-SE"/>
        </w:rPr>
        <w:t>E-UTRA FDD to UTRA TDD cell re-selection for IncMon</w:t>
      </w:r>
      <w:r>
        <w:tab/>
        <w:t>816</w:t>
      </w:r>
    </w:p>
    <w:p w14:paraId="5166B47A" w14:textId="77777777" w:rsidR="002F115E" w:rsidRDefault="002F115E">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6C267F7D" w14:textId="77777777" w:rsidR="002F115E" w:rsidRDefault="002F115E">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1BF5D014" w14:textId="77777777" w:rsidR="002F115E" w:rsidRDefault="002F115E">
      <w:pPr>
        <w:pStyle w:val="TOC4"/>
        <w:rPr>
          <w:rFonts w:asciiTheme="minorHAnsi" w:eastAsiaTheme="minorEastAsia" w:hAnsiTheme="minorHAnsi" w:cstheme="minorBidi"/>
          <w:sz w:val="22"/>
          <w:szCs w:val="22"/>
        </w:rPr>
      </w:pPr>
      <w:r w:rsidRPr="00635E3B">
        <w:rPr>
          <w:lang w:val="sv-SE"/>
        </w:rPr>
        <w:t>A.4.3.3</w:t>
      </w:r>
      <w:r>
        <w:rPr>
          <w:rFonts w:asciiTheme="minorHAnsi" w:eastAsiaTheme="minorEastAsia" w:hAnsiTheme="minorHAnsi" w:cstheme="minorBidi"/>
          <w:sz w:val="22"/>
          <w:szCs w:val="22"/>
        </w:rPr>
        <w:tab/>
      </w:r>
      <w:r w:rsidRPr="00635E3B">
        <w:rPr>
          <w:lang w:val="sv-SE"/>
        </w:rPr>
        <w:t>E-UTRAN TDD – UTRAN FDD:</w:t>
      </w:r>
      <w:r>
        <w:tab/>
        <w:t>820</w:t>
      </w:r>
    </w:p>
    <w:p w14:paraId="403C57DF" w14:textId="77777777" w:rsidR="002F115E" w:rsidRDefault="002F115E">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6603E039" w14:textId="77777777" w:rsidR="002F115E" w:rsidRDefault="002F115E">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3DBDDF39" w14:textId="77777777" w:rsidR="002F115E" w:rsidRDefault="002F115E">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3829527E" w14:textId="77777777" w:rsidR="002F115E" w:rsidRDefault="002F115E">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244E7BE0" w14:textId="77777777" w:rsidR="002F115E" w:rsidRDefault="002F115E">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71F2FA84" w14:textId="77777777" w:rsidR="002F115E" w:rsidRDefault="002F115E">
      <w:pPr>
        <w:pStyle w:val="TOC3"/>
        <w:rPr>
          <w:rFonts w:asciiTheme="minorHAnsi" w:eastAsiaTheme="minorEastAsia" w:hAnsiTheme="minorHAnsi" w:cstheme="minorBidi"/>
          <w:sz w:val="22"/>
          <w:szCs w:val="22"/>
        </w:rPr>
      </w:pPr>
      <w:r w:rsidRPr="00635E3B">
        <w:rPr>
          <w:lang w:val="sv-SE"/>
        </w:rPr>
        <w:t>A.4.3.4</w:t>
      </w:r>
      <w:r>
        <w:rPr>
          <w:rFonts w:asciiTheme="minorHAnsi" w:eastAsiaTheme="minorEastAsia" w:hAnsiTheme="minorHAnsi" w:cstheme="minorBidi"/>
          <w:sz w:val="22"/>
          <w:szCs w:val="22"/>
        </w:rPr>
        <w:tab/>
      </w:r>
      <w:r w:rsidRPr="00635E3B">
        <w:rPr>
          <w:lang w:val="sv-SE"/>
        </w:rPr>
        <w:t>E-UTRAN TDD – UTRAN TDD:</w:t>
      </w:r>
      <w:r>
        <w:tab/>
        <w:t>828</w:t>
      </w:r>
    </w:p>
    <w:p w14:paraId="1181985C" w14:textId="77777777" w:rsidR="002F115E" w:rsidRDefault="002F115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33BEC562" w14:textId="77777777" w:rsidR="002F115E" w:rsidRDefault="002F115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38A710C7" w14:textId="77777777" w:rsidR="002F115E" w:rsidRDefault="002F115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7C3B6367" w14:textId="77777777" w:rsidR="002F115E" w:rsidRDefault="002F115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831</w:t>
      </w:r>
    </w:p>
    <w:p w14:paraId="0D6160B4" w14:textId="77777777" w:rsidR="002F115E" w:rsidRDefault="002F115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831</w:t>
      </w:r>
    </w:p>
    <w:p w14:paraId="6BC79DA6" w14:textId="77777777" w:rsidR="002F115E" w:rsidRDefault="002F115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833</w:t>
      </w:r>
    </w:p>
    <w:p w14:paraId="63F7D559" w14:textId="77777777" w:rsidR="002F115E" w:rsidRDefault="002F115E">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833</w:t>
      </w:r>
    </w:p>
    <w:p w14:paraId="35C0B4D6" w14:textId="77777777" w:rsidR="002F115E" w:rsidRDefault="002F115E">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833</w:t>
      </w:r>
    </w:p>
    <w:p w14:paraId="3CE65919" w14:textId="77777777" w:rsidR="002F115E" w:rsidRDefault="002F115E">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836</w:t>
      </w:r>
    </w:p>
    <w:p w14:paraId="6BF4E860" w14:textId="77777777" w:rsidR="002F115E" w:rsidRDefault="002F115E">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836</w:t>
      </w:r>
    </w:p>
    <w:p w14:paraId="2D8391FA" w14:textId="77777777" w:rsidR="002F115E" w:rsidRDefault="002F115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836</w:t>
      </w:r>
    </w:p>
    <w:p w14:paraId="2B83FB43" w14:textId="77777777" w:rsidR="002F115E" w:rsidRDefault="002F115E">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840</w:t>
      </w:r>
    </w:p>
    <w:p w14:paraId="014B1235" w14:textId="77777777" w:rsidR="002F115E" w:rsidRDefault="002F115E">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840</w:t>
      </w:r>
    </w:p>
    <w:p w14:paraId="38063F11" w14:textId="77777777" w:rsidR="002F115E" w:rsidRDefault="002F115E">
      <w:pPr>
        <w:pStyle w:val="TOC3"/>
        <w:rPr>
          <w:rFonts w:asciiTheme="minorHAnsi" w:eastAsiaTheme="minorEastAsia" w:hAnsiTheme="minorHAnsi" w:cstheme="minorBidi"/>
          <w:sz w:val="22"/>
          <w:szCs w:val="22"/>
        </w:rPr>
      </w:pPr>
      <w:r w:rsidRPr="00635E3B">
        <w:rPr>
          <w:lang w:val="sv-SE"/>
        </w:rPr>
        <w:t>A.4.4.1</w:t>
      </w:r>
      <w:r>
        <w:rPr>
          <w:rFonts w:asciiTheme="minorHAnsi" w:eastAsiaTheme="minorEastAsia" w:hAnsiTheme="minorHAnsi" w:cstheme="minorBidi"/>
          <w:sz w:val="22"/>
          <w:szCs w:val="22"/>
        </w:rPr>
        <w:tab/>
      </w:r>
      <w:r w:rsidRPr="00635E3B">
        <w:rPr>
          <w:lang w:val="sv-SE"/>
        </w:rPr>
        <w:t>E-UTRAN FDD – GSM:</w:t>
      </w:r>
      <w:r>
        <w:tab/>
        <w:t>840</w:t>
      </w:r>
    </w:p>
    <w:p w14:paraId="62AE3169"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A.4.4.1.1</w:t>
      </w:r>
      <w:r>
        <w:rPr>
          <w:rFonts w:asciiTheme="minorHAnsi" w:eastAsiaTheme="minorEastAsia" w:hAnsiTheme="minorHAnsi" w:cstheme="minorBidi"/>
          <w:sz w:val="22"/>
          <w:szCs w:val="22"/>
        </w:rPr>
        <w:tab/>
      </w:r>
      <w:r w:rsidRPr="00635E3B">
        <w:rPr>
          <w:snapToGrid w:val="0"/>
        </w:rPr>
        <w:t>Test Purpose and Environment</w:t>
      </w:r>
      <w:r>
        <w:tab/>
        <w:t>840</w:t>
      </w:r>
    </w:p>
    <w:p w14:paraId="4FAA8453" w14:textId="77777777" w:rsidR="002F115E" w:rsidRDefault="002F115E">
      <w:pPr>
        <w:pStyle w:val="TOC4"/>
        <w:rPr>
          <w:rFonts w:asciiTheme="minorHAnsi" w:eastAsiaTheme="minorEastAsia" w:hAnsiTheme="minorHAnsi" w:cstheme="minorBidi"/>
          <w:sz w:val="22"/>
          <w:szCs w:val="22"/>
        </w:rPr>
      </w:pPr>
      <w:r w:rsidRPr="00635E3B">
        <w:rPr>
          <w:snapToGrid w:val="0"/>
        </w:rPr>
        <w:t>A.4.4.1.2</w:t>
      </w:r>
      <w:r>
        <w:rPr>
          <w:rFonts w:asciiTheme="minorHAnsi" w:eastAsiaTheme="minorEastAsia" w:hAnsiTheme="minorHAnsi" w:cstheme="minorBidi"/>
          <w:sz w:val="22"/>
          <w:szCs w:val="22"/>
        </w:rPr>
        <w:tab/>
      </w:r>
      <w:r w:rsidRPr="00635E3B">
        <w:rPr>
          <w:snapToGrid w:val="0"/>
        </w:rPr>
        <w:t>Test Requirements</w:t>
      </w:r>
      <w:r>
        <w:tab/>
        <w:t>842</w:t>
      </w:r>
    </w:p>
    <w:p w14:paraId="5BA355AB" w14:textId="77777777" w:rsidR="002F115E" w:rsidRDefault="002F115E">
      <w:pPr>
        <w:pStyle w:val="TOC4"/>
        <w:rPr>
          <w:rFonts w:asciiTheme="minorHAnsi" w:eastAsiaTheme="minorEastAsia" w:hAnsiTheme="minorHAnsi" w:cstheme="minorBidi"/>
          <w:sz w:val="22"/>
          <w:szCs w:val="22"/>
        </w:rPr>
      </w:pPr>
      <w:r w:rsidRPr="00635E3B">
        <w:rPr>
          <w:lang w:val="sv-SE"/>
        </w:rPr>
        <w:t>A.4.4.2</w:t>
      </w:r>
      <w:r>
        <w:rPr>
          <w:rFonts w:asciiTheme="minorHAnsi" w:eastAsiaTheme="minorEastAsia" w:hAnsiTheme="minorHAnsi" w:cstheme="minorBidi"/>
          <w:sz w:val="22"/>
          <w:szCs w:val="22"/>
        </w:rPr>
        <w:tab/>
      </w:r>
      <w:r w:rsidRPr="00635E3B">
        <w:rPr>
          <w:lang w:val="sv-SE"/>
        </w:rPr>
        <w:t>E-UTRAN TDD – GSM:</w:t>
      </w:r>
      <w:r>
        <w:tab/>
        <w:t>842</w:t>
      </w:r>
    </w:p>
    <w:p w14:paraId="241A6215" w14:textId="77777777" w:rsidR="002F115E" w:rsidRDefault="002F115E">
      <w:pPr>
        <w:pStyle w:val="TOC4"/>
        <w:rPr>
          <w:rFonts w:asciiTheme="minorHAnsi" w:eastAsiaTheme="minorEastAsia" w:hAnsiTheme="minorHAnsi" w:cstheme="minorBidi"/>
          <w:sz w:val="22"/>
          <w:szCs w:val="22"/>
        </w:rPr>
      </w:pPr>
      <w:r w:rsidRPr="00635E3B">
        <w:rPr>
          <w:snapToGrid w:val="0"/>
        </w:rPr>
        <w:t>A.4.4.2.1</w:t>
      </w:r>
      <w:r>
        <w:rPr>
          <w:rFonts w:asciiTheme="minorHAnsi" w:eastAsiaTheme="minorEastAsia" w:hAnsiTheme="minorHAnsi" w:cstheme="minorBidi"/>
          <w:sz w:val="22"/>
          <w:szCs w:val="22"/>
        </w:rPr>
        <w:tab/>
      </w:r>
      <w:r w:rsidRPr="00635E3B">
        <w:rPr>
          <w:snapToGrid w:val="0"/>
        </w:rPr>
        <w:t>Test Purpose and Environment</w:t>
      </w:r>
      <w:r>
        <w:tab/>
        <w:t>842</w:t>
      </w:r>
    </w:p>
    <w:p w14:paraId="233174C1" w14:textId="77777777" w:rsidR="002F115E" w:rsidRDefault="002F115E">
      <w:pPr>
        <w:pStyle w:val="TOC4"/>
        <w:rPr>
          <w:rFonts w:asciiTheme="minorHAnsi" w:eastAsiaTheme="minorEastAsia" w:hAnsiTheme="minorHAnsi" w:cstheme="minorBidi"/>
          <w:sz w:val="22"/>
          <w:szCs w:val="22"/>
        </w:rPr>
      </w:pPr>
      <w:r w:rsidRPr="00635E3B">
        <w:rPr>
          <w:snapToGrid w:val="0"/>
        </w:rPr>
        <w:t>A.4.4.2.2</w:t>
      </w:r>
      <w:r>
        <w:rPr>
          <w:rFonts w:asciiTheme="minorHAnsi" w:eastAsiaTheme="minorEastAsia" w:hAnsiTheme="minorHAnsi" w:cstheme="minorBidi"/>
          <w:sz w:val="22"/>
          <w:szCs w:val="22"/>
        </w:rPr>
        <w:tab/>
      </w:r>
      <w:r w:rsidRPr="00635E3B">
        <w:rPr>
          <w:snapToGrid w:val="0"/>
        </w:rPr>
        <w:t>Test Requirements</w:t>
      </w:r>
      <w:r>
        <w:tab/>
        <w:t>844</w:t>
      </w:r>
    </w:p>
    <w:p w14:paraId="3B58E1A3" w14:textId="77777777" w:rsidR="002F115E" w:rsidRDefault="002F115E">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845</w:t>
      </w:r>
    </w:p>
    <w:p w14:paraId="5BD4F5AB" w14:textId="77777777" w:rsidR="002F115E" w:rsidRDefault="002F115E">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845</w:t>
      </w:r>
    </w:p>
    <w:p w14:paraId="13E17797" w14:textId="77777777" w:rsidR="002F115E" w:rsidRDefault="002F115E">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845</w:t>
      </w:r>
    </w:p>
    <w:p w14:paraId="4BB5A6DC" w14:textId="77777777" w:rsidR="002F115E" w:rsidRDefault="002F115E">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845</w:t>
      </w:r>
    </w:p>
    <w:p w14:paraId="12CF18F2" w14:textId="77777777" w:rsidR="002F115E" w:rsidRDefault="002F115E">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847</w:t>
      </w:r>
    </w:p>
    <w:p w14:paraId="2DFCB948" w14:textId="77777777" w:rsidR="002F115E" w:rsidRDefault="002F115E">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847</w:t>
      </w:r>
    </w:p>
    <w:p w14:paraId="535CCFEE" w14:textId="77777777" w:rsidR="002F115E" w:rsidRDefault="002F115E">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847</w:t>
      </w:r>
    </w:p>
    <w:p w14:paraId="2AA1AFF5" w14:textId="77777777" w:rsidR="002F115E" w:rsidRDefault="002F115E">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847</w:t>
      </w:r>
    </w:p>
    <w:p w14:paraId="17E82352" w14:textId="77777777" w:rsidR="002F115E" w:rsidRDefault="002F115E">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850</w:t>
      </w:r>
    </w:p>
    <w:p w14:paraId="3F9FC80C" w14:textId="77777777" w:rsidR="002F115E" w:rsidRDefault="002F115E">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850</w:t>
      </w:r>
    </w:p>
    <w:p w14:paraId="6FCA443B" w14:textId="77777777" w:rsidR="002F115E" w:rsidRDefault="002F115E">
      <w:pPr>
        <w:pStyle w:val="TOC4"/>
        <w:rPr>
          <w:rFonts w:asciiTheme="minorHAnsi" w:eastAsiaTheme="minorEastAsia" w:hAnsiTheme="minorHAnsi" w:cstheme="minorBidi"/>
          <w:sz w:val="22"/>
          <w:szCs w:val="22"/>
        </w:rPr>
      </w:pPr>
      <w:r w:rsidRPr="00635E3B">
        <w:rPr>
          <w:lang w:val="sv-SE"/>
        </w:rPr>
        <w:t>A.4.6.1</w:t>
      </w:r>
      <w:r>
        <w:rPr>
          <w:rFonts w:asciiTheme="minorHAnsi" w:eastAsiaTheme="minorEastAsia" w:hAnsiTheme="minorHAnsi" w:cstheme="minorBidi"/>
          <w:sz w:val="22"/>
          <w:szCs w:val="22"/>
        </w:rPr>
        <w:tab/>
      </w:r>
      <w:r w:rsidRPr="00635E3B">
        <w:rPr>
          <w:lang w:val="sv-SE"/>
        </w:rPr>
        <w:t>E-UTRAN FDD – cdma2000 1X</w:t>
      </w:r>
      <w:r>
        <w:tab/>
        <w:t>850</w:t>
      </w:r>
    </w:p>
    <w:p w14:paraId="3DA87D66" w14:textId="77777777" w:rsidR="002F115E" w:rsidRDefault="002F115E">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850</w:t>
      </w:r>
    </w:p>
    <w:p w14:paraId="03DF968A" w14:textId="77777777" w:rsidR="002F115E" w:rsidRDefault="002F115E">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850</w:t>
      </w:r>
    </w:p>
    <w:p w14:paraId="339ECF80" w14:textId="77777777" w:rsidR="002F115E" w:rsidRDefault="002F115E">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853</w:t>
      </w:r>
    </w:p>
    <w:p w14:paraId="6E8B3125" w14:textId="77777777" w:rsidR="002F115E" w:rsidRDefault="002F115E">
      <w:pPr>
        <w:pStyle w:val="TOC3"/>
        <w:rPr>
          <w:rFonts w:asciiTheme="minorHAnsi" w:eastAsiaTheme="minorEastAsia" w:hAnsiTheme="minorHAnsi" w:cstheme="minorBidi"/>
          <w:sz w:val="22"/>
          <w:szCs w:val="22"/>
        </w:rPr>
      </w:pPr>
      <w:r w:rsidRPr="00635E3B">
        <w:rPr>
          <w:lang w:val="sv-SE"/>
        </w:rPr>
        <w:t>A.4.</w:t>
      </w:r>
      <w:r w:rsidRPr="00635E3B">
        <w:rPr>
          <w:lang w:val="sv-SE" w:eastAsia="zh-CN"/>
        </w:rPr>
        <w:t>6</w:t>
      </w:r>
      <w:r w:rsidRPr="00635E3B">
        <w:rPr>
          <w:lang w:val="sv-SE"/>
        </w:rPr>
        <w:t>.</w:t>
      </w:r>
      <w:r w:rsidRPr="00635E3B">
        <w:rPr>
          <w:lang w:val="sv-SE" w:eastAsia="zh-CN"/>
        </w:rPr>
        <w:t>2</w:t>
      </w:r>
      <w:r>
        <w:rPr>
          <w:rFonts w:asciiTheme="minorHAnsi" w:eastAsiaTheme="minorEastAsia" w:hAnsiTheme="minorHAnsi" w:cstheme="minorBidi"/>
          <w:sz w:val="22"/>
          <w:szCs w:val="22"/>
        </w:rPr>
        <w:tab/>
      </w:r>
      <w:r w:rsidRPr="00635E3B">
        <w:rPr>
          <w:lang w:val="sv-SE"/>
        </w:rPr>
        <w:t xml:space="preserve">E-UTRAN </w:t>
      </w:r>
      <w:r w:rsidRPr="00635E3B">
        <w:rPr>
          <w:lang w:val="sv-SE" w:eastAsia="zh-CN"/>
        </w:rPr>
        <w:t>T</w:t>
      </w:r>
      <w:r w:rsidRPr="00635E3B">
        <w:rPr>
          <w:lang w:val="sv-SE"/>
        </w:rPr>
        <w:t>DD – cdma2000 1X</w:t>
      </w:r>
      <w:r>
        <w:tab/>
        <w:t>853</w:t>
      </w:r>
    </w:p>
    <w:p w14:paraId="6CE95BDD" w14:textId="77777777" w:rsidR="002F115E" w:rsidRDefault="002F115E">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853</w:t>
      </w:r>
    </w:p>
    <w:p w14:paraId="4F761E34" w14:textId="77777777" w:rsidR="002F115E" w:rsidRDefault="002F115E">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853</w:t>
      </w:r>
    </w:p>
    <w:p w14:paraId="0171808B" w14:textId="77777777" w:rsidR="002F115E" w:rsidRDefault="002F115E">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856</w:t>
      </w:r>
    </w:p>
    <w:p w14:paraId="7A5D0B31" w14:textId="77777777" w:rsidR="002F115E" w:rsidRDefault="002F115E">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856</w:t>
      </w:r>
    </w:p>
    <w:p w14:paraId="5E834791" w14:textId="77777777" w:rsidR="002F115E" w:rsidRDefault="002F115E">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856</w:t>
      </w:r>
    </w:p>
    <w:p w14:paraId="6D5D794A" w14:textId="77777777" w:rsidR="002F115E" w:rsidRDefault="002F115E">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856</w:t>
      </w:r>
    </w:p>
    <w:p w14:paraId="3602F023" w14:textId="77777777" w:rsidR="002F115E" w:rsidRDefault="002F115E">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860</w:t>
      </w:r>
    </w:p>
    <w:p w14:paraId="29C34A0E" w14:textId="77777777" w:rsidR="002F115E" w:rsidRDefault="002F115E">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861</w:t>
      </w:r>
    </w:p>
    <w:p w14:paraId="43FCBEAC" w14:textId="77777777" w:rsidR="002F115E" w:rsidRDefault="002F115E">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861</w:t>
      </w:r>
    </w:p>
    <w:p w14:paraId="522BA02E" w14:textId="77777777" w:rsidR="002F115E" w:rsidRDefault="002F115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864</w:t>
      </w:r>
    </w:p>
    <w:p w14:paraId="6EACDA6D" w14:textId="77777777" w:rsidR="002F115E" w:rsidRDefault="002F115E">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865</w:t>
      </w:r>
    </w:p>
    <w:p w14:paraId="78448001" w14:textId="77777777" w:rsidR="002F115E" w:rsidRDefault="002F115E">
      <w:pPr>
        <w:pStyle w:val="TOC2"/>
        <w:rPr>
          <w:rFonts w:asciiTheme="minorHAnsi" w:eastAsiaTheme="minorEastAsia" w:hAnsiTheme="minorHAnsi" w:cstheme="minorBidi"/>
          <w:sz w:val="22"/>
          <w:szCs w:val="22"/>
        </w:rPr>
      </w:pPr>
      <w:r w:rsidRPr="00635E3B">
        <w:rPr>
          <w:rFonts w:cs="v4.2.0"/>
        </w:rPr>
        <w:t>A.5.1</w:t>
      </w:r>
      <w:r>
        <w:rPr>
          <w:rFonts w:asciiTheme="minorHAnsi" w:eastAsiaTheme="minorEastAsia" w:hAnsiTheme="minorHAnsi" w:cstheme="minorBidi"/>
          <w:sz w:val="22"/>
          <w:szCs w:val="22"/>
        </w:rPr>
        <w:tab/>
      </w:r>
      <w:r>
        <w:t>E-UTRAN Handover</w:t>
      </w:r>
      <w:r>
        <w:tab/>
        <w:t>865</w:t>
      </w:r>
    </w:p>
    <w:p w14:paraId="76EFA2AB" w14:textId="77777777" w:rsidR="002F115E" w:rsidRDefault="002F115E">
      <w:pPr>
        <w:pStyle w:val="TOC3"/>
        <w:rPr>
          <w:rFonts w:asciiTheme="minorHAnsi" w:eastAsiaTheme="minorEastAsia" w:hAnsiTheme="minorHAnsi" w:cstheme="minorBidi"/>
          <w:sz w:val="22"/>
          <w:szCs w:val="22"/>
        </w:rPr>
      </w:pPr>
      <w:r w:rsidRPr="00635E3B">
        <w:rPr>
          <w:snapToGrid w:val="0"/>
        </w:rPr>
        <w:t>A.5.1.1</w:t>
      </w:r>
      <w:r>
        <w:rPr>
          <w:rFonts w:asciiTheme="minorHAnsi" w:eastAsiaTheme="minorEastAsia" w:hAnsiTheme="minorHAnsi" w:cstheme="minorBidi"/>
          <w:sz w:val="22"/>
          <w:szCs w:val="22"/>
        </w:rPr>
        <w:tab/>
      </w:r>
      <w:r>
        <w:t>E-UTRAN FDD - FDD Intra frequency handover</w:t>
      </w:r>
      <w:r>
        <w:tab/>
        <w:t>865</w:t>
      </w:r>
    </w:p>
    <w:p w14:paraId="62406125" w14:textId="77777777" w:rsidR="002F115E" w:rsidRDefault="002F115E">
      <w:pPr>
        <w:pStyle w:val="TOC4"/>
        <w:rPr>
          <w:rFonts w:asciiTheme="minorHAnsi" w:eastAsiaTheme="minorEastAsia" w:hAnsiTheme="minorHAnsi" w:cstheme="minorBidi"/>
          <w:sz w:val="22"/>
          <w:szCs w:val="22"/>
        </w:rPr>
      </w:pPr>
      <w:r w:rsidRPr="00635E3B">
        <w:rPr>
          <w:snapToGrid w:val="0"/>
        </w:rPr>
        <w:t>A.5.1.1.1</w:t>
      </w:r>
      <w:r>
        <w:rPr>
          <w:rFonts w:asciiTheme="minorHAnsi" w:eastAsiaTheme="minorEastAsia" w:hAnsiTheme="minorHAnsi" w:cstheme="minorBidi"/>
          <w:sz w:val="22"/>
          <w:szCs w:val="22"/>
        </w:rPr>
        <w:tab/>
      </w:r>
      <w:r w:rsidRPr="00635E3B">
        <w:rPr>
          <w:snapToGrid w:val="0"/>
        </w:rPr>
        <w:t>Test Purpose and Environment</w:t>
      </w:r>
      <w:r>
        <w:tab/>
        <w:t>865</w:t>
      </w:r>
    </w:p>
    <w:p w14:paraId="5ADBBF5A" w14:textId="77777777" w:rsidR="002F115E" w:rsidRDefault="002F115E">
      <w:pPr>
        <w:pStyle w:val="TOC3"/>
        <w:rPr>
          <w:rFonts w:asciiTheme="minorHAnsi" w:eastAsiaTheme="minorEastAsia" w:hAnsiTheme="minorHAnsi" w:cstheme="minorBidi"/>
          <w:sz w:val="22"/>
          <w:szCs w:val="22"/>
        </w:rPr>
      </w:pPr>
      <w:r w:rsidRPr="00635E3B">
        <w:rPr>
          <w:snapToGrid w:val="0"/>
        </w:rPr>
        <w:t>A.5.1.1.2</w:t>
      </w:r>
      <w:r>
        <w:rPr>
          <w:rFonts w:asciiTheme="minorHAnsi" w:eastAsiaTheme="minorEastAsia" w:hAnsiTheme="minorHAnsi" w:cstheme="minorBidi"/>
          <w:sz w:val="22"/>
          <w:szCs w:val="22"/>
        </w:rPr>
        <w:tab/>
      </w:r>
      <w:r w:rsidRPr="00635E3B">
        <w:rPr>
          <w:snapToGrid w:val="0"/>
        </w:rPr>
        <w:t>Test Requirements</w:t>
      </w:r>
      <w:r>
        <w:tab/>
        <w:t>867</w:t>
      </w:r>
    </w:p>
    <w:p w14:paraId="3B48C3A6" w14:textId="77777777" w:rsidR="002F115E" w:rsidRDefault="002F115E">
      <w:pPr>
        <w:pStyle w:val="TOC3"/>
        <w:rPr>
          <w:rFonts w:asciiTheme="minorHAnsi" w:eastAsiaTheme="minorEastAsia" w:hAnsiTheme="minorHAnsi" w:cstheme="minorBidi"/>
          <w:sz w:val="22"/>
          <w:szCs w:val="22"/>
        </w:rPr>
      </w:pPr>
      <w:r w:rsidRPr="00635E3B">
        <w:rPr>
          <w:rFonts w:cs="v4.2.0"/>
        </w:rPr>
        <w:t>A.5.1.2</w:t>
      </w:r>
      <w:r>
        <w:rPr>
          <w:rFonts w:asciiTheme="minorHAnsi" w:eastAsiaTheme="minorEastAsia" w:hAnsiTheme="minorHAnsi" w:cstheme="minorBidi"/>
          <w:sz w:val="22"/>
          <w:szCs w:val="22"/>
        </w:rPr>
        <w:tab/>
      </w:r>
      <w:r>
        <w:t>E-UTRAN TDD - TDD Intra frequency handover</w:t>
      </w:r>
      <w:r>
        <w:tab/>
        <w:t>867</w:t>
      </w:r>
    </w:p>
    <w:p w14:paraId="71869CFB" w14:textId="77777777" w:rsidR="002F115E" w:rsidRDefault="002F115E">
      <w:pPr>
        <w:pStyle w:val="TOC4"/>
        <w:rPr>
          <w:rFonts w:asciiTheme="minorHAnsi" w:eastAsiaTheme="minorEastAsia" w:hAnsiTheme="minorHAnsi" w:cstheme="minorBidi"/>
          <w:sz w:val="22"/>
          <w:szCs w:val="22"/>
        </w:rPr>
      </w:pPr>
      <w:r w:rsidRPr="00635E3B">
        <w:rPr>
          <w:snapToGrid w:val="0"/>
        </w:rPr>
        <w:t>A.5.1.2.1</w:t>
      </w:r>
      <w:r>
        <w:rPr>
          <w:rFonts w:asciiTheme="minorHAnsi" w:eastAsiaTheme="minorEastAsia" w:hAnsiTheme="minorHAnsi" w:cstheme="minorBidi"/>
          <w:sz w:val="22"/>
          <w:szCs w:val="22"/>
        </w:rPr>
        <w:tab/>
      </w:r>
      <w:r w:rsidRPr="00635E3B">
        <w:rPr>
          <w:snapToGrid w:val="0"/>
        </w:rPr>
        <w:t>Test Purpose and Environment</w:t>
      </w:r>
      <w:r>
        <w:tab/>
        <w:t>867</w:t>
      </w:r>
    </w:p>
    <w:p w14:paraId="544135AE" w14:textId="77777777" w:rsidR="002F115E" w:rsidRDefault="002F115E">
      <w:pPr>
        <w:pStyle w:val="TOC4"/>
        <w:rPr>
          <w:rFonts w:asciiTheme="minorHAnsi" w:eastAsiaTheme="minorEastAsia" w:hAnsiTheme="minorHAnsi" w:cstheme="minorBidi"/>
          <w:sz w:val="22"/>
          <w:szCs w:val="22"/>
        </w:rPr>
      </w:pPr>
      <w:r w:rsidRPr="00635E3B">
        <w:rPr>
          <w:snapToGrid w:val="0"/>
        </w:rPr>
        <w:t>A.5.1.2.2</w:t>
      </w:r>
      <w:r>
        <w:rPr>
          <w:rFonts w:asciiTheme="minorHAnsi" w:eastAsiaTheme="minorEastAsia" w:hAnsiTheme="minorHAnsi" w:cstheme="minorBidi"/>
          <w:sz w:val="22"/>
          <w:szCs w:val="22"/>
        </w:rPr>
        <w:tab/>
      </w:r>
      <w:r w:rsidRPr="00635E3B">
        <w:rPr>
          <w:snapToGrid w:val="0"/>
        </w:rPr>
        <w:t>Test Requirements</w:t>
      </w:r>
      <w:r>
        <w:tab/>
        <w:t>869</w:t>
      </w:r>
    </w:p>
    <w:p w14:paraId="64B52EA6" w14:textId="77777777" w:rsidR="002F115E" w:rsidRDefault="002F115E">
      <w:pPr>
        <w:pStyle w:val="TOC3"/>
        <w:rPr>
          <w:rFonts w:asciiTheme="minorHAnsi" w:eastAsiaTheme="minorEastAsia" w:hAnsiTheme="minorHAnsi" w:cstheme="minorBidi"/>
          <w:sz w:val="22"/>
          <w:szCs w:val="22"/>
        </w:rPr>
      </w:pPr>
      <w:r w:rsidRPr="00635E3B">
        <w:rPr>
          <w:rFonts w:cs="v4.2.0"/>
        </w:rPr>
        <w:t>A.5.1.3</w:t>
      </w:r>
      <w:r>
        <w:rPr>
          <w:rFonts w:asciiTheme="minorHAnsi" w:eastAsiaTheme="minorEastAsia" w:hAnsiTheme="minorHAnsi" w:cstheme="minorBidi"/>
          <w:sz w:val="22"/>
          <w:szCs w:val="22"/>
        </w:rPr>
        <w:tab/>
      </w:r>
      <w:r>
        <w:t>E-UTRAN FDD – FDD Inter frequency handover</w:t>
      </w:r>
      <w:r>
        <w:tab/>
        <w:t>869</w:t>
      </w:r>
    </w:p>
    <w:p w14:paraId="15CB795D" w14:textId="77777777" w:rsidR="002F115E" w:rsidRDefault="002F115E">
      <w:pPr>
        <w:pStyle w:val="TOC4"/>
        <w:rPr>
          <w:rFonts w:asciiTheme="minorHAnsi" w:eastAsiaTheme="minorEastAsia" w:hAnsiTheme="minorHAnsi" w:cstheme="minorBidi"/>
          <w:sz w:val="22"/>
          <w:szCs w:val="22"/>
        </w:rPr>
      </w:pPr>
      <w:r w:rsidRPr="00635E3B">
        <w:rPr>
          <w:snapToGrid w:val="0"/>
        </w:rPr>
        <w:t>A.5.1.3.1</w:t>
      </w:r>
      <w:r>
        <w:rPr>
          <w:rFonts w:asciiTheme="minorHAnsi" w:eastAsiaTheme="minorEastAsia" w:hAnsiTheme="minorHAnsi" w:cstheme="minorBidi"/>
          <w:sz w:val="22"/>
          <w:szCs w:val="22"/>
        </w:rPr>
        <w:tab/>
      </w:r>
      <w:r w:rsidRPr="00635E3B">
        <w:rPr>
          <w:snapToGrid w:val="0"/>
        </w:rPr>
        <w:t>Test Purpose and Environment</w:t>
      </w:r>
      <w:r>
        <w:tab/>
        <w:t>869</w:t>
      </w:r>
    </w:p>
    <w:p w14:paraId="39FB9D35" w14:textId="77777777" w:rsidR="002F115E" w:rsidRDefault="002F115E">
      <w:pPr>
        <w:pStyle w:val="TOC4"/>
        <w:rPr>
          <w:rFonts w:asciiTheme="minorHAnsi" w:eastAsiaTheme="minorEastAsia" w:hAnsiTheme="minorHAnsi" w:cstheme="minorBidi"/>
          <w:sz w:val="22"/>
          <w:szCs w:val="22"/>
        </w:rPr>
      </w:pPr>
      <w:r w:rsidRPr="00635E3B">
        <w:rPr>
          <w:snapToGrid w:val="0"/>
        </w:rPr>
        <w:t>A.5.1.3.2</w:t>
      </w:r>
      <w:r>
        <w:rPr>
          <w:rFonts w:asciiTheme="minorHAnsi" w:eastAsiaTheme="minorEastAsia" w:hAnsiTheme="minorHAnsi" w:cstheme="minorBidi"/>
          <w:sz w:val="22"/>
          <w:szCs w:val="22"/>
        </w:rPr>
        <w:tab/>
      </w:r>
      <w:r w:rsidRPr="00635E3B">
        <w:rPr>
          <w:snapToGrid w:val="0"/>
        </w:rPr>
        <w:t>Test Requirements</w:t>
      </w:r>
      <w:r>
        <w:tab/>
        <w:t>871</w:t>
      </w:r>
    </w:p>
    <w:p w14:paraId="04CACB7B" w14:textId="77777777" w:rsidR="002F115E" w:rsidRDefault="002F115E">
      <w:pPr>
        <w:pStyle w:val="TOC3"/>
        <w:rPr>
          <w:rFonts w:asciiTheme="minorHAnsi" w:eastAsiaTheme="minorEastAsia" w:hAnsiTheme="minorHAnsi" w:cstheme="minorBidi"/>
          <w:sz w:val="22"/>
          <w:szCs w:val="22"/>
        </w:rPr>
      </w:pPr>
      <w:r w:rsidRPr="00635E3B">
        <w:rPr>
          <w:rFonts w:cs="v4.2.0"/>
        </w:rPr>
        <w:t>A.5.1.4</w:t>
      </w:r>
      <w:r>
        <w:rPr>
          <w:rFonts w:asciiTheme="minorHAnsi" w:eastAsiaTheme="minorEastAsia" w:hAnsiTheme="minorHAnsi" w:cstheme="minorBidi"/>
          <w:sz w:val="22"/>
          <w:szCs w:val="22"/>
        </w:rPr>
        <w:tab/>
      </w:r>
      <w:r>
        <w:t>E-UTRAN TDD – TDD Inter frequency handover</w:t>
      </w:r>
      <w:r>
        <w:tab/>
        <w:t>871</w:t>
      </w:r>
    </w:p>
    <w:p w14:paraId="72ECDD43" w14:textId="77777777" w:rsidR="002F115E" w:rsidRDefault="002F115E">
      <w:pPr>
        <w:pStyle w:val="TOC4"/>
        <w:rPr>
          <w:rFonts w:asciiTheme="minorHAnsi" w:eastAsiaTheme="minorEastAsia" w:hAnsiTheme="minorHAnsi" w:cstheme="minorBidi"/>
          <w:sz w:val="22"/>
          <w:szCs w:val="22"/>
        </w:rPr>
      </w:pPr>
      <w:r w:rsidRPr="00635E3B">
        <w:rPr>
          <w:snapToGrid w:val="0"/>
        </w:rPr>
        <w:t>A.5.1.4.1</w:t>
      </w:r>
      <w:r>
        <w:rPr>
          <w:rFonts w:asciiTheme="minorHAnsi" w:eastAsiaTheme="minorEastAsia" w:hAnsiTheme="minorHAnsi" w:cstheme="minorBidi"/>
          <w:sz w:val="22"/>
          <w:szCs w:val="22"/>
        </w:rPr>
        <w:tab/>
      </w:r>
      <w:r w:rsidRPr="00635E3B">
        <w:rPr>
          <w:snapToGrid w:val="0"/>
        </w:rPr>
        <w:t>Test Purpose and Environment</w:t>
      </w:r>
      <w:r>
        <w:tab/>
        <w:t>871</w:t>
      </w:r>
    </w:p>
    <w:p w14:paraId="03F13A4C" w14:textId="77777777" w:rsidR="002F115E" w:rsidRDefault="002F115E">
      <w:pPr>
        <w:pStyle w:val="TOC4"/>
        <w:rPr>
          <w:rFonts w:asciiTheme="minorHAnsi" w:eastAsiaTheme="minorEastAsia" w:hAnsiTheme="minorHAnsi" w:cstheme="minorBidi"/>
          <w:sz w:val="22"/>
          <w:szCs w:val="22"/>
        </w:rPr>
      </w:pPr>
      <w:r w:rsidRPr="00635E3B">
        <w:rPr>
          <w:snapToGrid w:val="0"/>
        </w:rPr>
        <w:t>A.5.1.4.2</w:t>
      </w:r>
      <w:r>
        <w:rPr>
          <w:rFonts w:asciiTheme="minorHAnsi" w:eastAsiaTheme="minorEastAsia" w:hAnsiTheme="minorHAnsi" w:cstheme="minorBidi"/>
          <w:sz w:val="22"/>
          <w:szCs w:val="22"/>
        </w:rPr>
        <w:tab/>
      </w:r>
      <w:r w:rsidRPr="00635E3B">
        <w:rPr>
          <w:snapToGrid w:val="0"/>
        </w:rPr>
        <w:t>Test Requirements</w:t>
      </w:r>
      <w:r>
        <w:tab/>
        <w:t>873</w:t>
      </w:r>
    </w:p>
    <w:p w14:paraId="585618E6" w14:textId="77777777" w:rsidR="002F115E" w:rsidRDefault="002F115E">
      <w:pPr>
        <w:pStyle w:val="TOC3"/>
        <w:rPr>
          <w:rFonts w:asciiTheme="minorHAnsi" w:eastAsiaTheme="minorEastAsia" w:hAnsiTheme="minorHAnsi" w:cstheme="minorBidi"/>
          <w:sz w:val="22"/>
          <w:szCs w:val="22"/>
        </w:rPr>
      </w:pPr>
      <w:r w:rsidRPr="00635E3B">
        <w:rPr>
          <w:rFonts w:cs="v4.2.0"/>
        </w:rPr>
        <w:t>A.5.1.5</w:t>
      </w:r>
      <w:r>
        <w:rPr>
          <w:rFonts w:asciiTheme="minorHAnsi" w:eastAsiaTheme="minorEastAsia" w:hAnsiTheme="minorHAnsi" w:cstheme="minorBidi"/>
          <w:sz w:val="22"/>
          <w:szCs w:val="22"/>
        </w:rPr>
        <w:tab/>
      </w:r>
      <w:r>
        <w:t>E-UTRAN FDD – FDD Inter frequency handover: unknown target cell</w:t>
      </w:r>
      <w:r>
        <w:tab/>
        <w:t>873</w:t>
      </w:r>
    </w:p>
    <w:p w14:paraId="7A061E98" w14:textId="77777777" w:rsidR="002F115E" w:rsidRDefault="002F115E">
      <w:pPr>
        <w:pStyle w:val="TOC4"/>
        <w:rPr>
          <w:rFonts w:asciiTheme="minorHAnsi" w:eastAsiaTheme="minorEastAsia" w:hAnsiTheme="minorHAnsi" w:cstheme="minorBidi"/>
          <w:sz w:val="22"/>
          <w:szCs w:val="22"/>
        </w:rPr>
      </w:pPr>
      <w:r w:rsidRPr="00635E3B">
        <w:rPr>
          <w:snapToGrid w:val="0"/>
        </w:rPr>
        <w:t>A.5.1.5.1</w:t>
      </w:r>
      <w:r>
        <w:rPr>
          <w:rFonts w:asciiTheme="minorHAnsi" w:eastAsiaTheme="minorEastAsia" w:hAnsiTheme="minorHAnsi" w:cstheme="minorBidi"/>
          <w:sz w:val="22"/>
          <w:szCs w:val="22"/>
        </w:rPr>
        <w:tab/>
      </w:r>
      <w:r w:rsidRPr="00635E3B">
        <w:rPr>
          <w:snapToGrid w:val="0"/>
        </w:rPr>
        <w:t>Test Purpose and Environment</w:t>
      </w:r>
      <w:r>
        <w:tab/>
        <w:t>873</w:t>
      </w:r>
    </w:p>
    <w:p w14:paraId="57D0B4C3" w14:textId="77777777" w:rsidR="002F115E" w:rsidRDefault="002F115E">
      <w:pPr>
        <w:pStyle w:val="TOC4"/>
        <w:rPr>
          <w:rFonts w:asciiTheme="minorHAnsi" w:eastAsiaTheme="minorEastAsia" w:hAnsiTheme="minorHAnsi" w:cstheme="minorBidi"/>
          <w:sz w:val="22"/>
          <w:szCs w:val="22"/>
        </w:rPr>
      </w:pPr>
      <w:r w:rsidRPr="00635E3B">
        <w:rPr>
          <w:snapToGrid w:val="0"/>
        </w:rPr>
        <w:t>A.5.1.5.2</w:t>
      </w:r>
      <w:r>
        <w:rPr>
          <w:rFonts w:asciiTheme="minorHAnsi" w:eastAsiaTheme="minorEastAsia" w:hAnsiTheme="minorHAnsi" w:cstheme="minorBidi"/>
          <w:sz w:val="22"/>
          <w:szCs w:val="22"/>
        </w:rPr>
        <w:tab/>
      </w:r>
      <w:r w:rsidRPr="00635E3B">
        <w:rPr>
          <w:snapToGrid w:val="0"/>
        </w:rPr>
        <w:t>Test Requirements</w:t>
      </w:r>
      <w:r>
        <w:tab/>
        <w:t>875</w:t>
      </w:r>
    </w:p>
    <w:p w14:paraId="7CB38D4E" w14:textId="77777777" w:rsidR="002F115E" w:rsidRDefault="002F115E">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875</w:t>
      </w:r>
    </w:p>
    <w:p w14:paraId="0F40DBD4" w14:textId="77777777" w:rsidR="002F115E" w:rsidRDefault="002F115E">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875</w:t>
      </w:r>
    </w:p>
    <w:p w14:paraId="463E1C79" w14:textId="77777777" w:rsidR="002F115E" w:rsidRDefault="002F115E">
      <w:pPr>
        <w:pStyle w:val="TOC4"/>
        <w:rPr>
          <w:rFonts w:asciiTheme="minorHAnsi" w:eastAsiaTheme="minorEastAsia" w:hAnsiTheme="minorHAnsi" w:cstheme="minorBidi"/>
          <w:sz w:val="22"/>
          <w:szCs w:val="22"/>
        </w:rPr>
      </w:pPr>
      <w:r w:rsidRPr="00635E3B">
        <w:rPr>
          <w:snapToGrid w:val="0"/>
        </w:rPr>
        <w:t>A.5.1.6.2</w:t>
      </w:r>
      <w:r>
        <w:rPr>
          <w:rFonts w:asciiTheme="minorHAnsi" w:eastAsiaTheme="minorEastAsia" w:hAnsiTheme="minorHAnsi" w:cstheme="minorBidi"/>
          <w:sz w:val="22"/>
          <w:szCs w:val="22"/>
        </w:rPr>
        <w:tab/>
      </w:r>
      <w:r w:rsidRPr="00635E3B">
        <w:rPr>
          <w:snapToGrid w:val="0"/>
        </w:rPr>
        <w:t>Test Requirements</w:t>
      </w:r>
      <w:r>
        <w:tab/>
        <w:t>877</w:t>
      </w:r>
    </w:p>
    <w:p w14:paraId="57D71A3C" w14:textId="77777777" w:rsidR="002F115E" w:rsidRDefault="002F115E">
      <w:pPr>
        <w:pStyle w:val="TOC3"/>
        <w:rPr>
          <w:rFonts w:asciiTheme="minorHAnsi" w:eastAsiaTheme="minorEastAsia" w:hAnsiTheme="minorHAnsi" w:cstheme="minorBidi"/>
          <w:sz w:val="22"/>
          <w:szCs w:val="22"/>
        </w:rPr>
      </w:pPr>
      <w:r w:rsidRPr="00635E3B">
        <w:rPr>
          <w:rFonts w:cs="v4.2.0"/>
        </w:rPr>
        <w:t>A.5.1.7</w:t>
      </w:r>
      <w:r>
        <w:rPr>
          <w:rFonts w:asciiTheme="minorHAnsi" w:eastAsiaTheme="minorEastAsia" w:hAnsiTheme="minorHAnsi" w:cstheme="minorBidi"/>
          <w:sz w:val="22"/>
          <w:szCs w:val="22"/>
        </w:rPr>
        <w:tab/>
      </w:r>
      <w:r>
        <w:t>E-UTRAN FDD – TDD Inter frequency handover</w:t>
      </w:r>
      <w:r>
        <w:tab/>
        <w:t>877</w:t>
      </w:r>
    </w:p>
    <w:p w14:paraId="72164630" w14:textId="77777777" w:rsidR="002F115E" w:rsidRDefault="002F115E">
      <w:pPr>
        <w:pStyle w:val="TOC4"/>
        <w:rPr>
          <w:rFonts w:asciiTheme="minorHAnsi" w:eastAsiaTheme="minorEastAsia" w:hAnsiTheme="minorHAnsi" w:cstheme="minorBidi"/>
          <w:sz w:val="22"/>
          <w:szCs w:val="22"/>
        </w:rPr>
      </w:pPr>
      <w:r w:rsidRPr="00635E3B">
        <w:rPr>
          <w:snapToGrid w:val="0"/>
        </w:rPr>
        <w:t>A.5.1.7.1</w:t>
      </w:r>
      <w:r>
        <w:rPr>
          <w:rFonts w:asciiTheme="minorHAnsi" w:eastAsiaTheme="minorEastAsia" w:hAnsiTheme="minorHAnsi" w:cstheme="minorBidi"/>
          <w:sz w:val="22"/>
          <w:szCs w:val="22"/>
        </w:rPr>
        <w:tab/>
      </w:r>
      <w:r w:rsidRPr="00635E3B">
        <w:rPr>
          <w:snapToGrid w:val="0"/>
        </w:rPr>
        <w:t>Test Purpose and Environment</w:t>
      </w:r>
      <w:r>
        <w:tab/>
        <w:t>877</w:t>
      </w:r>
    </w:p>
    <w:p w14:paraId="5B8F89D6" w14:textId="77777777" w:rsidR="002F115E" w:rsidRDefault="002F115E">
      <w:pPr>
        <w:pStyle w:val="TOC4"/>
        <w:rPr>
          <w:rFonts w:asciiTheme="minorHAnsi" w:eastAsiaTheme="minorEastAsia" w:hAnsiTheme="minorHAnsi" w:cstheme="minorBidi"/>
          <w:sz w:val="22"/>
          <w:szCs w:val="22"/>
        </w:rPr>
      </w:pPr>
      <w:r w:rsidRPr="00635E3B">
        <w:rPr>
          <w:snapToGrid w:val="0"/>
        </w:rPr>
        <w:t>A.5.1.7.2</w:t>
      </w:r>
      <w:r>
        <w:rPr>
          <w:rFonts w:asciiTheme="minorHAnsi" w:eastAsiaTheme="minorEastAsia" w:hAnsiTheme="minorHAnsi" w:cstheme="minorBidi"/>
          <w:sz w:val="22"/>
          <w:szCs w:val="22"/>
        </w:rPr>
        <w:tab/>
      </w:r>
      <w:r w:rsidRPr="00635E3B">
        <w:rPr>
          <w:snapToGrid w:val="0"/>
        </w:rPr>
        <w:t>Test Requirements</w:t>
      </w:r>
      <w:r>
        <w:tab/>
        <w:t>880</w:t>
      </w:r>
    </w:p>
    <w:p w14:paraId="2CA7ADE3" w14:textId="77777777" w:rsidR="002F115E" w:rsidRDefault="002F115E">
      <w:pPr>
        <w:pStyle w:val="TOC3"/>
        <w:rPr>
          <w:rFonts w:asciiTheme="minorHAnsi" w:eastAsiaTheme="minorEastAsia" w:hAnsiTheme="minorHAnsi" w:cstheme="minorBidi"/>
          <w:sz w:val="22"/>
          <w:szCs w:val="22"/>
        </w:rPr>
      </w:pPr>
      <w:r w:rsidRPr="00635E3B">
        <w:rPr>
          <w:rFonts w:cs="v4.2.0"/>
        </w:rPr>
        <w:t>A.5.1.8</w:t>
      </w:r>
      <w:r>
        <w:rPr>
          <w:rFonts w:asciiTheme="minorHAnsi" w:eastAsiaTheme="minorEastAsia" w:hAnsiTheme="minorHAnsi" w:cstheme="minorBidi"/>
          <w:sz w:val="22"/>
          <w:szCs w:val="22"/>
        </w:rPr>
        <w:tab/>
      </w:r>
      <w:r>
        <w:t>E-UTRAN TDD – FDD Inter frequency handover</w:t>
      </w:r>
      <w:r>
        <w:tab/>
        <w:t>880</w:t>
      </w:r>
    </w:p>
    <w:p w14:paraId="37C69A75" w14:textId="77777777" w:rsidR="002F115E" w:rsidRDefault="002F115E">
      <w:pPr>
        <w:pStyle w:val="TOC4"/>
        <w:rPr>
          <w:rFonts w:asciiTheme="minorHAnsi" w:eastAsiaTheme="minorEastAsia" w:hAnsiTheme="minorHAnsi" w:cstheme="minorBidi"/>
          <w:sz w:val="22"/>
          <w:szCs w:val="22"/>
        </w:rPr>
      </w:pPr>
      <w:r w:rsidRPr="00635E3B">
        <w:rPr>
          <w:snapToGrid w:val="0"/>
        </w:rPr>
        <w:t>A.5.1.8.1</w:t>
      </w:r>
      <w:r>
        <w:rPr>
          <w:rFonts w:asciiTheme="minorHAnsi" w:eastAsiaTheme="minorEastAsia" w:hAnsiTheme="minorHAnsi" w:cstheme="minorBidi"/>
          <w:sz w:val="22"/>
          <w:szCs w:val="22"/>
        </w:rPr>
        <w:tab/>
      </w:r>
      <w:r w:rsidRPr="00635E3B">
        <w:rPr>
          <w:snapToGrid w:val="0"/>
        </w:rPr>
        <w:t>Test Purpose and Environment</w:t>
      </w:r>
      <w:r>
        <w:tab/>
        <w:t>880</w:t>
      </w:r>
    </w:p>
    <w:p w14:paraId="59204ECC" w14:textId="77777777" w:rsidR="002F115E" w:rsidRDefault="002F115E">
      <w:pPr>
        <w:pStyle w:val="TOC4"/>
        <w:rPr>
          <w:rFonts w:asciiTheme="minorHAnsi" w:eastAsiaTheme="minorEastAsia" w:hAnsiTheme="minorHAnsi" w:cstheme="minorBidi"/>
          <w:sz w:val="22"/>
          <w:szCs w:val="22"/>
        </w:rPr>
      </w:pPr>
      <w:r w:rsidRPr="00635E3B">
        <w:rPr>
          <w:snapToGrid w:val="0"/>
        </w:rPr>
        <w:t>A.5.1.8.2</w:t>
      </w:r>
      <w:r>
        <w:rPr>
          <w:rFonts w:asciiTheme="minorHAnsi" w:eastAsiaTheme="minorEastAsia" w:hAnsiTheme="minorHAnsi" w:cstheme="minorBidi"/>
          <w:sz w:val="22"/>
          <w:szCs w:val="22"/>
        </w:rPr>
        <w:tab/>
      </w:r>
      <w:r w:rsidRPr="00635E3B">
        <w:rPr>
          <w:snapToGrid w:val="0"/>
        </w:rPr>
        <w:t>Test Requirements</w:t>
      </w:r>
      <w:r>
        <w:tab/>
        <w:t>883</w:t>
      </w:r>
    </w:p>
    <w:p w14:paraId="477BCF36" w14:textId="77777777" w:rsidR="002F115E" w:rsidRDefault="002F115E">
      <w:pPr>
        <w:pStyle w:val="TOC3"/>
        <w:rPr>
          <w:rFonts w:asciiTheme="minorHAnsi" w:eastAsiaTheme="minorEastAsia" w:hAnsiTheme="minorHAnsi" w:cstheme="minorBidi"/>
          <w:sz w:val="22"/>
          <w:szCs w:val="22"/>
        </w:rPr>
      </w:pPr>
      <w:r w:rsidRPr="00635E3B">
        <w:rPr>
          <w:snapToGrid w:val="0"/>
        </w:rPr>
        <w:t>A.5.1.9</w:t>
      </w:r>
      <w:r>
        <w:rPr>
          <w:rFonts w:asciiTheme="minorHAnsi" w:eastAsiaTheme="minorEastAsia" w:hAnsiTheme="minorHAnsi" w:cstheme="minorBidi"/>
          <w:sz w:val="22"/>
          <w:szCs w:val="22"/>
        </w:rPr>
        <w:tab/>
      </w:r>
      <w:r>
        <w:t>E-UTRAN FDD - FDD Intra frequency handover for 5MHz bandwidth</w:t>
      </w:r>
      <w:r>
        <w:tab/>
        <w:t>883</w:t>
      </w:r>
    </w:p>
    <w:p w14:paraId="73C9220E" w14:textId="77777777" w:rsidR="002F115E" w:rsidRDefault="002F115E">
      <w:pPr>
        <w:pStyle w:val="TOC4"/>
        <w:rPr>
          <w:rFonts w:asciiTheme="minorHAnsi" w:eastAsiaTheme="minorEastAsia" w:hAnsiTheme="minorHAnsi" w:cstheme="minorBidi"/>
          <w:sz w:val="22"/>
          <w:szCs w:val="22"/>
        </w:rPr>
      </w:pPr>
      <w:r w:rsidRPr="00635E3B">
        <w:rPr>
          <w:snapToGrid w:val="0"/>
        </w:rPr>
        <w:t>A.5.1.9.1</w:t>
      </w:r>
      <w:r>
        <w:rPr>
          <w:rFonts w:asciiTheme="minorHAnsi" w:eastAsiaTheme="minorEastAsia" w:hAnsiTheme="minorHAnsi" w:cstheme="minorBidi"/>
          <w:sz w:val="22"/>
          <w:szCs w:val="22"/>
        </w:rPr>
        <w:tab/>
      </w:r>
      <w:r w:rsidRPr="00635E3B">
        <w:rPr>
          <w:snapToGrid w:val="0"/>
        </w:rPr>
        <w:t>Test Purpose and Environment</w:t>
      </w:r>
      <w:r>
        <w:tab/>
        <w:t>883</w:t>
      </w:r>
    </w:p>
    <w:p w14:paraId="062C7251" w14:textId="77777777" w:rsidR="002F115E" w:rsidRDefault="002F115E">
      <w:pPr>
        <w:pStyle w:val="TOC4"/>
        <w:rPr>
          <w:rFonts w:asciiTheme="minorHAnsi" w:eastAsiaTheme="minorEastAsia" w:hAnsiTheme="minorHAnsi" w:cstheme="minorBidi"/>
          <w:sz w:val="22"/>
          <w:szCs w:val="22"/>
        </w:rPr>
      </w:pPr>
      <w:r w:rsidRPr="00635E3B">
        <w:rPr>
          <w:snapToGrid w:val="0"/>
        </w:rPr>
        <w:t>A.5.1.9.2</w:t>
      </w:r>
      <w:r>
        <w:rPr>
          <w:rFonts w:asciiTheme="minorHAnsi" w:eastAsiaTheme="minorEastAsia" w:hAnsiTheme="minorHAnsi" w:cstheme="minorBidi"/>
          <w:sz w:val="22"/>
          <w:szCs w:val="22"/>
        </w:rPr>
        <w:tab/>
      </w:r>
      <w:r w:rsidRPr="00635E3B">
        <w:rPr>
          <w:snapToGrid w:val="0"/>
        </w:rPr>
        <w:t>Test Requirements</w:t>
      </w:r>
      <w:r>
        <w:tab/>
        <w:t>884</w:t>
      </w:r>
    </w:p>
    <w:p w14:paraId="722A5162" w14:textId="77777777" w:rsidR="002F115E" w:rsidRDefault="002F115E">
      <w:pPr>
        <w:pStyle w:val="TOC3"/>
        <w:rPr>
          <w:rFonts w:asciiTheme="minorHAnsi" w:eastAsiaTheme="minorEastAsia" w:hAnsiTheme="minorHAnsi" w:cstheme="minorBidi"/>
          <w:sz w:val="22"/>
          <w:szCs w:val="22"/>
        </w:rPr>
      </w:pPr>
      <w:r w:rsidRPr="00635E3B">
        <w:rPr>
          <w:snapToGrid w:val="0"/>
        </w:rPr>
        <w:t>A.5.1.10</w:t>
      </w:r>
      <w:r>
        <w:rPr>
          <w:rFonts w:asciiTheme="minorHAnsi" w:eastAsiaTheme="minorEastAsia" w:hAnsiTheme="minorHAnsi" w:cstheme="minorBidi"/>
          <w:sz w:val="22"/>
          <w:szCs w:val="22"/>
        </w:rPr>
        <w:tab/>
      </w:r>
      <w:r>
        <w:t>E-UTRAN FDD - FDD Intra frequency handover for UE category 0</w:t>
      </w:r>
      <w:r>
        <w:tab/>
        <w:t>884</w:t>
      </w:r>
    </w:p>
    <w:p w14:paraId="5C811323" w14:textId="77777777" w:rsidR="002F115E" w:rsidRDefault="002F115E">
      <w:pPr>
        <w:pStyle w:val="TOC4"/>
        <w:rPr>
          <w:rFonts w:asciiTheme="minorHAnsi" w:eastAsiaTheme="minorEastAsia" w:hAnsiTheme="minorHAnsi" w:cstheme="minorBidi"/>
          <w:sz w:val="22"/>
          <w:szCs w:val="22"/>
        </w:rPr>
      </w:pPr>
      <w:r w:rsidRPr="00635E3B">
        <w:rPr>
          <w:snapToGrid w:val="0"/>
        </w:rPr>
        <w:t>A.5.1.10.1</w:t>
      </w:r>
      <w:r>
        <w:rPr>
          <w:rFonts w:asciiTheme="minorHAnsi" w:eastAsiaTheme="minorEastAsia" w:hAnsiTheme="minorHAnsi" w:cstheme="minorBidi"/>
          <w:sz w:val="22"/>
          <w:szCs w:val="22"/>
        </w:rPr>
        <w:tab/>
      </w:r>
      <w:r w:rsidRPr="00635E3B">
        <w:rPr>
          <w:snapToGrid w:val="0"/>
        </w:rPr>
        <w:t>Test Purpose and Environment</w:t>
      </w:r>
      <w:r>
        <w:tab/>
        <w:t>884</w:t>
      </w:r>
    </w:p>
    <w:p w14:paraId="5EC80D57"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A.5.1.10.2</w:t>
      </w:r>
      <w:r>
        <w:rPr>
          <w:rFonts w:asciiTheme="minorHAnsi" w:eastAsiaTheme="minorEastAsia" w:hAnsiTheme="minorHAnsi" w:cstheme="minorBidi"/>
          <w:sz w:val="22"/>
          <w:szCs w:val="22"/>
        </w:rPr>
        <w:tab/>
      </w:r>
      <w:r w:rsidRPr="00635E3B">
        <w:rPr>
          <w:snapToGrid w:val="0"/>
        </w:rPr>
        <w:t>Test Requirements</w:t>
      </w:r>
      <w:r>
        <w:tab/>
        <w:t>886</w:t>
      </w:r>
    </w:p>
    <w:p w14:paraId="3BB4A476" w14:textId="77777777" w:rsidR="002F115E" w:rsidRDefault="002F115E">
      <w:pPr>
        <w:pStyle w:val="TOC3"/>
        <w:rPr>
          <w:rFonts w:asciiTheme="minorHAnsi" w:eastAsiaTheme="minorEastAsia" w:hAnsiTheme="minorHAnsi" w:cstheme="minorBidi"/>
          <w:sz w:val="22"/>
          <w:szCs w:val="22"/>
        </w:rPr>
      </w:pPr>
      <w:r w:rsidRPr="00635E3B">
        <w:rPr>
          <w:snapToGrid w:val="0"/>
        </w:rPr>
        <w:t>A.5.1.11</w:t>
      </w:r>
      <w:r>
        <w:rPr>
          <w:rFonts w:asciiTheme="minorHAnsi" w:eastAsiaTheme="minorEastAsia" w:hAnsiTheme="minorHAnsi" w:cstheme="minorBidi"/>
          <w:sz w:val="22"/>
          <w:szCs w:val="22"/>
        </w:rPr>
        <w:tab/>
      </w:r>
      <w:r>
        <w:t>E-UTRAN HD - FDD Intra frequency handover for UE category 0</w:t>
      </w:r>
      <w:r>
        <w:tab/>
        <w:t>886</w:t>
      </w:r>
    </w:p>
    <w:p w14:paraId="1C162540" w14:textId="77777777" w:rsidR="002F115E" w:rsidRDefault="002F115E">
      <w:pPr>
        <w:pStyle w:val="TOC4"/>
        <w:rPr>
          <w:rFonts w:asciiTheme="minorHAnsi" w:eastAsiaTheme="minorEastAsia" w:hAnsiTheme="minorHAnsi" w:cstheme="minorBidi"/>
          <w:sz w:val="22"/>
          <w:szCs w:val="22"/>
        </w:rPr>
      </w:pPr>
      <w:r w:rsidRPr="00635E3B">
        <w:rPr>
          <w:snapToGrid w:val="0"/>
        </w:rPr>
        <w:t>A.5.1.11.1</w:t>
      </w:r>
      <w:r>
        <w:rPr>
          <w:rFonts w:asciiTheme="minorHAnsi" w:eastAsiaTheme="minorEastAsia" w:hAnsiTheme="minorHAnsi" w:cstheme="minorBidi"/>
          <w:sz w:val="22"/>
          <w:szCs w:val="22"/>
        </w:rPr>
        <w:tab/>
      </w:r>
      <w:r w:rsidRPr="00635E3B">
        <w:rPr>
          <w:snapToGrid w:val="0"/>
        </w:rPr>
        <w:t>Test Purpose and Environment</w:t>
      </w:r>
      <w:r>
        <w:tab/>
        <w:t>886</w:t>
      </w:r>
    </w:p>
    <w:p w14:paraId="189FCEAF" w14:textId="77777777" w:rsidR="002F115E" w:rsidRDefault="002F115E">
      <w:pPr>
        <w:pStyle w:val="TOC4"/>
        <w:rPr>
          <w:rFonts w:asciiTheme="minorHAnsi" w:eastAsiaTheme="minorEastAsia" w:hAnsiTheme="minorHAnsi" w:cstheme="minorBidi"/>
          <w:sz w:val="22"/>
          <w:szCs w:val="22"/>
        </w:rPr>
      </w:pPr>
      <w:r w:rsidRPr="00635E3B">
        <w:rPr>
          <w:snapToGrid w:val="0"/>
        </w:rPr>
        <w:t>A.5.1.11.2</w:t>
      </w:r>
      <w:r>
        <w:rPr>
          <w:rFonts w:asciiTheme="minorHAnsi" w:eastAsiaTheme="minorEastAsia" w:hAnsiTheme="minorHAnsi" w:cstheme="minorBidi"/>
          <w:sz w:val="22"/>
          <w:szCs w:val="22"/>
        </w:rPr>
        <w:tab/>
      </w:r>
      <w:r w:rsidRPr="00635E3B">
        <w:rPr>
          <w:snapToGrid w:val="0"/>
        </w:rPr>
        <w:t>Test Requirements</w:t>
      </w:r>
      <w:r>
        <w:tab/>
        <w:t>888</w:t>
      </w:r>
    </w:p>
    <w:p w14:paraId="45C8DF86" w14:textId="77777777" w:rsidR="002F115E" w:rsidRDefault="002F115E">
      <w:pPr>
        <w:pStyle w:val="TOC3"/>
        <w:rPr>
          <w:rFonts w:asciiTheme="minorHAnsi" w:eastAsiaTheme="minorEastAsia" w:hAnsiTheme="minorHAnsi" w:cstheme="minorBidi"/>
          <w:sz w:val="22"/>
          <w:szCs w:val="22"/>
        </w:rPr>
      </w:pPr>
      <w:r w:rsidRPr="00635E3B">
        <w:rPr>
          <w:rFonts w:cs="v4.2.0"/>
        </w:rPr>
        <w:t>A.5.1.12</w:t>
      </w:r>
      <w:r>
        <w:rPr>
          <w:rFonts w:asciiTheme="minorHAnsi" w:eastAsiaTheme="minorEastAsia" w:hAnsiTheme="minorHAnsi" w:cstheme="minorBidi"/>
          <w:sz w:val="22"/>
          <w:szCs w:val="22"/>
        </w:rPr>
        <w:tab/>
      </w:r>
      <w:r>
        <w:t>E-UTRAN TDD - TDD Intra frequency handover for UE category 0</w:t>
      </w:r>
      <w:r>
        <w:tab/>
        <w:t>888</w:t>
      </w:r>
    </w:p>
    <w:p w14:paraId="4633EA40" w14:textId="77777777" w:rsidR="002F115E" w:rsidRDefault="002F115E">
      <w:pPr>
        <w:pStyle w:val="TOC4"/>
        <w:rPr>
          <w:rFonts w:asciiTheme="minorHAnsi" w:eastAsiaTheme="minorEastAsia" w:hAnsiTheme="minorHAnsi" w:cstheme="minorBidi"/>
          <w:sz w:val="22"/>
          <w:szCs w:val="22"/>
        </w:rPr>
      </w:pPr>
      <w:r w:rsidRPr="00635E3B">
        <w:rPr>
          <w:snapToGrid w:val="0"/>
        </w:rPr>
        <w:t>A.5.1.12.1</w:t>
      </w:r>
      <w:r>
        <w:rPr>
          <w:rFonts w:asciiTheme="minorHAnsi" w:eastAsiaTheme="minorEastAsia" w:hAnsiTheme="minorHAnsi" w:cstheme="minorBidi"/>
          <w:sz w:val="22"/>
          <w:szCs w:val="22"/>
        </w:rPr>
        <w:tab/>
      </w:r>
      <w:r w:rsidRPr="00635E3B">
        <w:rPr>
          <w:snapToGrid w:val="0"/>
        </w:rPr>
        <w:t>Test Purpose and Environment</w:t>
      </w:r>
      <w:r>
        <w:tab/>
        <w:t>888</w:t>
      </w:r>
    </w:p>
    <w:p w14:paraId="50AE7988" w14:textId="77777777" w:rsidR="002F115E" w:rsidRDefault="002F115E">
      <w:pPr>
        <w:pStyle w:val="TOC4"/>
        <w:rPr>
          <w:rFonts w:asciiTheme="minorHAnsi" w:eastAsiaTheme="minorEastAsia" w:hAnsiTheme="minorHAnsi" w:cstheme="minorBidi"/>
          <w:sz w:val="22"/>
          <w:szCs w:val="22"/>
        </w:rPr>
      </w:pPr>
      <w:r w:rsidRPr="00635E3B">
        <w:rPr>
          <w:snapToGrid w:val="0"/>
        </w:rPr>
        <w:t>A.5.1.12.2</w:t>
      </w:r>
      <w:r>
        <w:rPr>
          <w:rFonts w:asciiTheme="minorHAnsi" w:eastAsiaTheme="minorEastAsia" w:hAnsiTheme="minorHAnsi" w:cstheme="minorBidi"/>
          <w:sz w:val="22"/>
          <w:szCs w:val="22"/>
        </w:rPr>
        <w:tab/>
      </w:r>
      <w:r w:rsidRPr="00635E3B">
        <w:rPr>
          <w:snapToGrid w:val="0"/>
        </w:rPr>
        <w:t>Test Requirements</w:t>
      </w:r>
      <w:r>
        <w:tab/>
        <w:t>890</w:t>
      </w:r>
    </w:p>
    <w:p w14:paraId="50793FE8" w14:textId="77777777" w:rsidR="002F115E" w:rsidRDefault="002F115E">
      <w:pPr>
        <w:pStyle w:val="TOC3"/>
        <w:rPr>
          <w:rFonts w:asciiTheme="minorHAnsi" w:eastAsiaTheme="minorEastAsia" w:hAnsiTheme="minorHAnsi" w:cstheme="minorBidi"/>
          <w:sz w:val="22"/>
          <w:szCs w:val="22"/>
        </w:rPr>
      </w:pPr>
      <w:r w:rsidRPr="00635E3B">
        <w:rPr>
          <w:snapToGrid w:val="0"/>
        </w:rPr>
        <w:t>A.5.1.13</w:t>
      </w:r>
      <w:r>
        <w:rPr>
          <w:rFonts w:asciiTheme="minorHAnsi" w:eastAsiaTheme="minorEastAsia" w:hAnsiTheme="minorHAnsi" w:cstheme="minorBidi"/>
          <w:sz w:val="22"/>
          <w:szCs w:val="22"/>
        </w:rPr>
        <w:tab/>
      </w:r>
      <w:r>
        <w:t>E-UTRAN FDD-FDD Intra frequency handover for Cat-M1 UEs in CEModeA</w:t>
      </w:r>
      <w:r>
        <w:tab/>
        <w:t>890</w:t>
      </w:r>
    </w:p>
    <w:p w14:paraId="56957787" w14:textId="77777777" w:rsidR="002F115E" w:rsidRDefault="002F115E">
      <w:pPr>
        <w:pStyle w:val="TOC4"/>
        <w:rPr>
          <w:rFonts w:asciiTheme="minorHAnsi" w:eastAsiaTheme="minorEastAsia" w:hAnsiTheme="minorHAnsi" w:cstheme="minorBidi"/>
          <w:sz w:val="22"/>
          <w:szCs w:val="22"/>
        </w:rPr>
      </w:pPr>
      <w:r w:rsidRPr="00635E3B">
        <w:rPr>
          <w:snapToGrid w:val="0"/>
        </w:rPr>
        <w:t>A.5.1.13.1</w:t>
      </w:r>
      <w:r>
        <w:rPr>
          <w:rFonts w:asciiTheme="minorHAnsi" w:eastAsiaTheme="minorEastAsia" w:hAnsiTheme="minorHAnsi" w:cstheme="minorBidi"/>
          <w:sz w:val="22"/>
          <w:szCs w:val="22"/>
        </w:rPr>
        <w:tab/>
      </w:r>
      <w:r w:rsidRPr="00635E3B">
        <w:rPr>
          <w:snapToGrid w:val="0"/>
        </w:rPr>
        <w:t>Test Purpose and Environment</w:t>
      </w:r>
      <w:r>
        <w:tab/>
        <w:t>890</w:t>
      </w:r>
    </w:p>
    <w:p w14:paraId="3F17647D" w14:textId="77777777" w:rsidR="002F115E" w:rsidRDefault="002F115E">
      <w:pPr>
        <w:pStyle w:val="TOC4"/>
        <w:rPr>
          <w:rFonts w:asciiTheme="minorHAnsi" w:eastAsiaTheme="minorEastAsia" w:hAnsiTheme="minorHAnsi" w:cstheme="minorBidi"/>
          <w:sz w:val="22"/>
          <w:szCs w:val="22"/>
        </w:rPr>
      </w:pPr>
      <w:r w:rsidRPr="00635E3B">
        <w:rPr>
          <w:snapToGrid w:val="0"/>
        </w:rPr>
        <w:t>A.5.1.13.2</w:t>
      </w:r>
      <w:r>
        <w:rPr>
          <w:rFonts w:asciiTheme="minorHAnsi" w:eastAsiaTheme="minorEastAsia" w:hAnsiTheme="minorHAnsi" w:cstheme="minorBidi"/>
          <w:sz w:val="22"/>
          <w:szCs w:val="22"/>
        </w:rPr>
        <w:tab/>
      </w:r>
      <w:r w:rsidRPr="00635E3B">
        <w:rPr>
          <w:snapToGrid w:val="0"/>
        </w:rPr>
        <w:t>Test Requirements</w:t>
      </w:r>
      <w:r>
        <w:tab/>
        <w:t>892</w:t>
      </w:r>
    </w:p>
    <w:p w14:paraId="7F76DF35" w14:textId="77777777" w:rsidR="002F115E" w:rsidRDefault="002F115E">
      <w:pPr>
        <w:pStyle w:val="TOC3"/>
        <w:rPr>
          <w:rFonts w:asciiTheme="minorHAnsi" w:eastAsiaTheme="minorEastAsia" w:hAnsiTheme="minorHAnsi" w:cstheme="minorBidi"/>
          <w:sz w:val="22"/>
          <w:szCs w:val="22"/>
        </w:rPr>
      </w:pPr>
      <w:r w:rsidRPr="00635E3B">
        <w:rPr>
          <w:snapToGrid w:val="0"/>
        </w:rPr>
        <w:t>A.5.1.14</w:t>
      </w:r>
      <w:r>
        <w:rPr>
          <w:rFonts w:asciiTheme="minorHAnsi" w:eastAsiaTheme="minorEastAsia" w:hAnsiTheme="minorHAnsi" w:cstheme="minorBidi"/>
          <w:sz w:val="22"/>
          <w:szCs w:val="22"/>
        </w:rPr>
        <w:tab/>
      </w:r>
      <w:r>
        <w:t>E-UTRAN HD-FDD Intra frequency handover for Cat-M1 UEs in CEModeA</w:t>
      </w:r>
      <w:r>
        <w:tab/>
        <w:t>893</w:t>
      </w:r>
    </w:p>
    <w:p w14:paraId="0E5DDF41" w14:textId="77777777" w:rsidR="002F115E" w:rsidRDefault="002F115E">
      <w:pPr>
        <w:pStyle w:val="TOC4"/>
        <w:rPr>
          <w:rFonts w:asciiTheme="minorHAnsi" w:eastAsiaTheme="minorEastAsia" w:hAnsiTheme="minorHAnsi" w:cstheme="minorBidi"/>
          <w:sz w:val="22"/>
          <w:szCs w:val="22"/>
        </w:rPr>
      </w:pPr>
      <w:r w:rsidRPr="00635E3B">
        <w:rPr>
          <w:snapToGrid w:val="0"/>
        </w:rPr>
        <w:t>A.5.1.14.1</w:t>
      </w:r>
      <w:r>
        <w:rPr>
          <w:rFonts w:asciiTheme="minorHAnsi" w:eastAsiaTheme="minorEastAsia" w:hAnsiTheme="minorHAnsi" w:cstheme="minorBidi"/>
          <w:sz w:val="22"/>
          <w:szCs w:val="22"/>
        </w:rPr>
        <w:tab/>
      </w:r>
      <w:r w:rsidRPr="00635E3B">
        <w:rPr>
          <w:snapToGrid w:val="0"/>
        </w:rPr>
        <w:t>Test Purpose and Environment</w:t>
      </w:r>
      <w:r>
        <w:tab/>
        <w:t>893</w:t>
      </w:r>
    </w:p>
    <w:p w14:paraId="424A82C6" w14:textId="77777777" w:rsidR="002F115E" w:rsidRDefault="002F115E">
      <w:pPr>
        <w:pStyle w:val="TOC4"/>
        <w:rPr>
          <w:rFonts w:asciiTheme="minorHAnsi" w:eastAsiaTheme="minorEastAsia" w:hAnsiTheme="minorHAnsi" w:cstheme="minorBidi"/>
          <w:sz w:val="22"/>
          <w:szCs w:val="22"/>
        </w:rPr>
      </w:pPr>
      <w:r w:rsidRPr="00635E3B">
        <w:rPr>
          <w:snapToGrid w:val="0"/>
        </w:rPr>
        <w:t>A.5.1.14.2</w:t>
      </w:r>
      <w:r>
        <w:rPr>
          <w:rFonts w:asciiTheme="minorHAnsi" w:eastAsiaTheme="minorEastAsia" w:hAnsiTheme="minorHAnsi" w:cstheme="minorBidi"/>
          <w:sz w:val="22"/>
          <w:szCs w:val="22"/>
        </w:rPr>
        <w:tab/>
      </w:r>
      <w:r w:rsidRPr="00635E3B">
        <w:rPr>
          <w:snapToGrid w:val="0"/>
        </w:rPr>
        <w:t>Test Requirements</w:t>
      </w:r>
      <w:r>
        <w:tab/>
        <w:t>894</w:t>
      </w:r>
    </w:p>
    <w:p w14:paraId="3F87CEAE" w14:textId="77777777" w:rsidR="002F115E" w:rsidRDefault="002F115E">
      <w:pPr>
        <w:pStyle w:val="TOC3"/>
        <w:rPr>
          <w:rFonts w:asciiTheme="minorHAnsi" w:eastAsiaTheme="minorEastAsia" w:hAnsiTheme="minorHAnsi" w:cstheme="minorBidi"/>
          <w:sz w:val="22"/>
          <w:szCs w:val="22"/>
        </w:rPr>
      </w:pPr>
      <w:r w:rsidRPr="00635E3B">
        <w:rPr>
          <w:rFonts w:cs="v4.2.0"/>
        </w:rPr>
        <w:t>A.5.1.15</w:t>
      </w:r>
      <w:r>
        <w:rPr>
          <w:rFonts w:asciiTheme="minorHAnsi" w:eastAsiaTheme="minorEastAsia" w:hAnsiTheme="minorHAnsi" w:cstheme="minorBidi"/>
          <w:sz w:val="22"/>
          <w:szCs w:val="22"/>
        </w:rPr>
        <w:tab/>
      </w:r>
      <w:r>
        <w:t>E-UTRAN TDD Intra frequency handover for Cat-M1 UEs in CEModeA</w:t>
      </w:r>
      <w:r>
        <w:tab/>
        <w:t>895</w:t>
      </w:r>
    </w:p>
    <w:p w14:paraId="5810C080" w14:textId="77777777" w:rsidR="002F115E" w:rsidRDefault="002F115E">
      <w:pPr>
        <w:pStyle w:val="TOC4"/>
        <w:rPr>
          <w:rFonts w:asciiTheme="minorHAnsi" w:eastAsiaTheme="minorEastAsia" w:hAnsiTheme="minorHAnsi" w:cstheme="minorBidi"/>
          <w:sz w:val="22"/>
          <w:szCs w:val="22"/>
        </w:rPr>
      </w:pPr>
      <w:r w:rsidRPr="00635E3B">
        <w:rPr>
          <w:snapToGrid w:val="0"/>
        </w:rPr>
        <w:t>A.5.1.15.1</w:t>
      </w:r>
      <w:r>
        <w:rPr>
          <w:rFonts w:asciiTheme="minorHAnsi" w:eastAsiaTheme="minorEastAsia" w:hAnsiTheme="minorHAnsi" w:cstheme="minorBidi"/>
          <w:sz w:val="22"/>
          <w:szCs w:val="22"/>
        </w:rPr>
        <w:tab/>
      </w:r>
      <w:r w:rsidRPr="00635E3B">
        <w:rPr>
          <w:snapToGrid w:val="0"/>
        </w:rPr>
        <w:t>Test Purpose and Environment</w:t>
      </w:r>
      <w:r>
        <w:tab/>
        <w:t>895</w:t>
      </w:r>
    </w:p>
    <w:p w14:paraId="15B5DFCB" w14:textId="77777777" w:rsidR="002F115E" w:rsidRDefault="002F115E">
      <w:pPr>
        <w:pStyle w:val="TOC4"/>
        <w:rPr>
          <w:rFonts w:asciiTheme="minorHAnsi" w:eastAsiaTheme="minorEastAsia" w:hAnsiTheme="minorHAnsi" w:cstheme="minorBidi"/>
          <w:sz w:val="22"/>
          <w:szCs w:val="22"/>
        </w:rPr>
      </w:pPr>
      <w:r w:rsidRPr="00635E3B">
        <w:rPr>
          <w:snapToGrid w:val="0"/>
        </w:rPr>
        <w:t>A.5.1.15.2</w:t>
      </w:r>
      <w:r>
        <w:rPr>
          <w:rFonts w:asciiTheme="minorHAnsi" w:eastAsiaTheme="minorEastAsia" w:hAnsiTheme="minorHAnsi" w:cstheme="minorBidi"/>
          <w:sz w:val="22"/>
          <w:szCs w:val="22"/>
        </w:rPr>
        <w:tab/>
      </w:r>
      <w:r w:rsidRPr="00635E3B">
        <w:rPr>
          <w:snapToGrid w:val="0"/>
        </w:rPr>
        <w:t>Test Requirements</w:t>
      </w:r>
      <w:r>
        <w:tab/>
        <w:t>896</w:t>
      </w:r>
    </w:p>
    <w:p w14:paraId="7D573ACB" w14:textId="77777777" w:rsidR="002F115E" w:rsidRDefault="002F115E">
      <w:pPr>
        <w:pStyle w:val="TOC3"/>
        <w:rPr>
          <w:rFonts w:asciiTheme="minorHAnsi" w:eastAsiaTheme="minorEastAsia" w:hAnsiTheme="minorHAnsi" w:cstheme="minorBidi"/>
          <w:sz w:val="22"/>
          <w:szCs w:val="22"/>
        </w:rPr>
      </w:pPr>
      <w:r w:rsidRPr="00635E3B">
        <w:rPr>
          <w:snapToGrid w:val="0"/>
        </w:rPr>
        <w:t>A.5.1.16</w:t>
      </w:r>
      <w:r>
        <w:rPr>
          <w:rFonts w:asciiTheme="minorHAnsi" w:eastAsiaTheme="minorEastAsia" w:hAnsiTheme="minorHAnsi" w:cstheme="minorBidi"/>
          <w:sz w:val="22"/>
          <w:szCs w:val="22"/>
        </w:rPr>
        <w:tab/>
      </w:r>
      <w:r>
        <w:t>E-UTRAN FDD-FDD Intra frequency handover for Cat-M1 UEs in CEModeB</w:t>
      </w:r>
      <w:r>
        <w:tab/>
        <w:t>897</w:t>
      </w:r>
    </w:p>
    <w:p w14:paraId="16778BF6" w14:textId="77777777" w:rsidR="002F115E" w:rsidRDefault="002F115E">
      <w:pPr>
        <w:pStyle w:val="TOC4"/>
        <w:rPr>
          <w:rFonts w:asciiTheme="minorHAnsi" w:eastAsiaTheme="minorEastAsia" w:hAnsiTheme="minorHAnsi" w:cstheme="minorBidi"/>
          <w:sz w:val="22"/>
          <w:szCs w:val="22"/>
        </w:rPr>
      </w:pPr>
      <w:r w:rsidRPr="00635E3B">
        <w:rPr>
          <w:snapToGrid w:val="0"/>
        </w:rPr>
        <w:t>A.5.1.16.1</w:t>
      </w:r>
      <w:r>
        <w:rPr>
          <w:rFonts w:asciiTheme="minorHAnsi" w:eastAsiaTheme="minorEastAsia" w:hAnsiTheme="minorHAnsi" w:cstheme="minorBidi"/>
          <w:sz w:val="22"/>
          <w:szCs w:val="22"/>
        </w:rPr>
        <w:tab/>
      </w:r>
      <w:r w:rsidRPr="00635E3B">
        <w:rPr>
          <w:snapToGrid w:val="0"/>
        </w:rPr>
        <w:t>Test Purpose and Environment</w:t>
      </w:r>
      <w:r>
        <w:tab/>
        <w:t>897</w:t>
      </w:r>
    </w:p>
    <w:p w14:paraId="03412CEB" w14:textId="77777777" w:rsidR="002F115E" w:rsidRDefault="002F115E">
      <w:pPr>
        <w:pStyle w:val="TOC4"/>
        <w:rPr>
          <w:rFonts w:asciiTheme="minorHAnsi" w:eastAsiaTheme="minorEastAsia" w:hAnsiTheme="minorHAnsi" w:cstheme="minorBidi"/>
          <w:sz w:val="22"/>
          <w:szCs w:val="22"/>
        </w:rPr>
      </w:pPr>
      <w:r w:rsidRPr="00635E3B">
        <w:rPr>
          <w:snapToGrid w:val="0"/>
        </w:rPr>
        <w:t>A.5.1.16.2</w:t>
      </w:r>
      <w:r>
        <w:rPr>
          <w:rFonts w:asciiTheme="minorHAnsi" w:eastAsiaTheme="minorEastAsia" w:hAnsiTheme="minorHAnsi" w:cstheme="minorBidi"/>
          <w:sz w:val="22"/>
          <w:szCs w:val="22"/>
        </w:rPr>
        <w:tab/>
      </w:r>
      <w:r w:rsidRPr="00635E3B">
        <w:rPr>
          <w:snapToGrid w:val="0"/>
        </w:rPr>
        <w:t>Test Requirements</w:t>
      </w:r>
      <w:r>
        <w:tab/>
        <w:t>898</w:t>
      </w:r>
    </w:p>
    <w:p w14:paraId="7664F0F6" w14:textId="77777777" w:rsidR="002F115E" w:rsidRDefault="002F115E">
      <w:pPr>
        <w:pStyle w:val="TOC3"/>
        <w:rPr>
          <w:rFonts w:asciiTheme="minorHAnsi" w:eastAsiaTheme="minorEastAsia" w:hAnsiTheme="minorHAnsi" w:cstheme="minorBidi"/>
          <w:sz w:val="22"/>
          <w:szCs w:val="22"/>
        </w:rPr>
      </w:pPr>
      <w:r w:rsidRPr="00635E3B">
        <w:rPr>
          <w:snapToGrid w:val="0"/>
        </w:rPr>
        <w:t>A.5.1.17</w:t>
      </w:r>
      <w:r>
        <w:rPr>
          <w:rFonts w:asciiTheme="minorHAnsi" w:eastAsiaTheme="minorEastAsia" w:hAnsiTheme="minorHAnsi" w:cstheme="minorBidi"/>
          <w:sz w:val="22"/>
          <w:szCs w:val="22"/>
        </w:rPr>
        <w:tab/>
      </w:r>
      <w:r>
        <w:t>E-UTRAN HD-FDD Intra frequency handover for Cat-M1 UEs in CEModeB</w:t>
      </w:r>
      <w:r>
        <w:tab/>
        <w:t>899</w:t>
      </w:r>
    </w:p>
    <w:p w14:paraId="197CF30D" w14:textId="77777777" w:rsidR="002F115E" w:rsidRDefault="002F115E">
      <w:pPr>
        <w:pStyle w:val="TOC4"/>
        <w:rPr>
          <w:rFonts w:asciiTheme="minorHAnsi" w:eastAsiaTheme="minorEastAsia" w:hAnsiTheme="minorHAnsi" w:cstheme="minorBidi"/>
          <w:sz w:val="22"/>
          <w:szCs w:val="22"/>
        </w:rPr>
      </w:pPr>
      <w:r w:rsidRPr="00635E3B">
        <w:rPr>
          <w:snapToGrid w:val="0"/>
        </w:rPr>
        <w:t>A.5.1.17.1</w:t>
      </w:r>
      <w:r>
        <w:rPr>
          <w:rFonts w:asciiTheme="minorHAnsi" w:eastAsiaTheme="minorEastAsia" w:hAnsiTheme="minorHAnsi" w:cstheme="minorBidi"/>
          <w:sz w:val="22"/>
          <w:szCs w:val="22"/>
        </w:rPr>
        <w:tab/>
      </w:r>
      <w:r w:rsidRPr="00635E3B">
        <w:rPr>
          <w:snapToGrid w:val="0"/>
        </w:rPr>
        <w:t>Test Purpose and Environment</w:t>
      </w:r>
      <w:r>
        <w:tab/>
        <w:t>899</w:t>
      </w:r>
    </w:p>
    <w:p w14:paraId="6984F07E" w14:textId="77777777" w:rsidR="002F115E" w:rsidRDefault="002F115E">
      <w:pPr>
        <w:pStyle w:val="TOC4"/>
        <w:rPr>
          <w:rFonts w:asciiTheme="minorHAnsi" w:eastAsiaTheme="minorEastAsia" w:hAnsiTheme="minorHAnsi" w:cstheme="minorBidi"/>
          <w:sz w:val="22"/>
          <w:szCs w:val="22"/>
        </w:rPr>
      </w:pPr>
      <w:r w:rsidRPr="00635E3B">
        <w:rPr>
          <w:snapToGrid w:val="0"/>
        </w:rPr>
        <w:t>A.5.1.17.2</w:t>
      </w:r>
      <w:r>
        <w:rPr>
          <w:rFonts w:asciiTheme="minorHAnsi" w:eastAsiaTheme="minorEastAsia" w:hAnsiTheme="minorHAnsi" w:cstheme="minorBidi"/>
          <w:sz w:val="22"/>
          <w:szCs w:val="22"/>
        </w:rPr>
        <w:tab/>
      </w:r>
      <w:r w:rsidRPr="00635E3B">
        <w:rPr>
          <w:snapToGrid w:val="0"/>
        </w:rPr>
        <w:t>Test Requirements</w:t>
      </w:r>
      <w:r>
        <w:tab/>
        <w:t>900</w:t>
      </w:r>
    </w:p>
    <w:p w14:paraId="2C0B0983" w14:textId="77777777" w:rsidR="002F115E" w:rsidRDefault="002F115E">
      <w:pPr>
        <w:pStyle w:val="TOC3"/>
        <w:rPr>
          <w:rFonts w:asciiTheme="minorHAnsi" w:eastAsiaTheme="minorEastAsia" w:hAnsiTheme="minorHAnsi" w:cstheme="minorBidi"/>
          <w:sz w:val="22"/>
          <w:szCs w:val="22"/>
        </w:rPr>
      </w:pPr>
      <w:r w:rsidRPr="00635E3B">
        <w:rPr>
          <w:rFonts w:cs="v4.2.0"/>
        </w:rPr>
        <w:t>A.5.1.18</w:t>
      </w:r>
      <w:r>
        <w:rPr>
          <w:rFonts w:asciiTheme="minorHAnsi" w:eastAsiaTheme="minorEastAsia" w:hAnsiTheme="minorHAnsi" w:cstheme="minorBidi"/>
          <w:sz w:val="22"/>
          <w:szCs w:val="22"/>
        </w:rPr>
        <w:tab/>
      </w:r>
      <w:r>
        <w:t>E-UTRAN TDD Intra frequency handover for Cat-M1 UEs in CEModeB</w:t>
      </w:r>
      <w:r>
        <w:tab/>
        <w:t>901</w:t>
      </w:r>
    </w:p>
    <w:p w14:paraId="3E78A41B" w14:textId="77777777" w:rsidR="002F115E" w:rsidRDefault="002F115E">
      <w:pPr>
        <w:pStyle w:val="TOC4"/>
        <w:rPr>
          <w:rFonts w:asciiTheme="minorHAnsi" w:eastAsiaTheme="minorEastAsia" w:hAnsiTheme="minorHAnsi" w:cstheme="minorBidi"/>
          <w:sz w:val="22"/>
          <w:szCs w:val="22"/>
        </w:rPr>
      </w:pPr>
      <w:r w:rsidRPr="00635E3B">
        <w:rPr>
          <w:snapToGrid w:val="0"/>
        </w:rPr>
        <w:t>A.5.1.18.1</w:t>
      </w:r>
      <w:r>
        <w:rPr>
          <w:rFonts w:asciiTheme="minorHAnsi" w:eastAsiaTheme="minorEastAsia" w:hAnsiTheme="minorHAnsi" w:cstheme="minorBidi"/>
          <w:sz w:val="22"/>
          <w:szCs w:val="22"/>
        </w:rPr>
        <w:tab/>
      </w:r>
      <w:r w:rsidRPr="00635E3B">
        <w:rPr>
          <w:snapToGrid w:val="0"/>
        </w:rPr>
        <w:t>Test Purpose and Environment</w:t>
      </w:r>
      <w:r>
        <w:tab/>
        <w:t>901</w:t>
      </w:r>
    </w:p>
    <w:p w14:paraId="353C7E85" w14:textId="77777777" w:rsidR="002F115E" w:rsidRDefault="002F115E">
      <w:pPr>
        <w:pStyle w:val="TOC4"/>
        <w:rPr>
          <w:rFonts w:asciiTheme="minorHAnsi" w:eastAsiaTheme="minorEastAsia" w:hAnsiTheme="minorHAnsi" w:cstheme="minorBidi"/>
          <w:sz w:val="22"/>
          <w:szCs w:val="22"/>
        </w:rPr>
      </w:pPr>
      <w:r w:rsidRPr="00635E3B">
        <w:rPr>
          <w:snapToGrid w:val="0"/>
        </w:rPr>
        <w:t>A.5.1.18.2</w:t>
      </w:r>
      <w:r>
        <w:rPr>
          <w:rFonts w:asciiTheme="minorHAnsi" w:eastAsiaTheme="minorEastAsia" w:hAnsiTheme="minorHAnsi" w:cstheme="minorBidi"/>
          <w:sz w:val="22"/>
          <w:szCs w:val="22"/>
        </w:rPr>
        <w:tab/>
      </w:r>
      <w:r w:rsidRPr="00635E3B">
        <w:rPr>
          <w:snapToGrid w:val="0"/>
        </w:rPr>
        <w:t>Test Requirements</w:t>
      </w:r>
      <w:r>
        <w:tab/>
        <w:t>902</w:t>
      </w:r>
    </w:p>
    <w:p w14:paraId="6CCE7E91" w14:textId="77777777" w:rsidR="002F115E" w:rsidRDefault="002F115E">
      <w:pPr>
        <w:pStyle w:val="TOC3"/>
        <w:rPr>
          <w:rFonts w:asciiTheme="minorHAnsi" w:eastAsiaTheme="minorEastAsia" w:hAnsiTheme="minorHAnsi" w:cstheme="minorBidi"/>
          <w:sz w:val="22"/>
          <w:szCs w:val="22"/>
        </w:rPr>
      </w:pPr>
      <w:r w:rsidRPr="00635E3B">
        <w:rPr>
          <w:snapToGrid w:val="0"/>
        </w:rPr>
        <w:t>A.5.1.19</w:t>
      </w:r>
      <w:r>
        <w:rPr>
          <w:rFonts w:asciiTheme="minorHAnsi" w:eastAsiaTheme="minorEastAsia" w:hAnsiTheme="minorHAnsi" w:cstheme="minorBidi"/>
          <w:sz w:val="22"/>
          <w:szCs w:val="22"/>
        </w:rPr>
        <w:tab/>
      </w:r>
      <w:r>
        <w:t>E-UTRAN FDD - FDD Intra frequency handover for UE Category 1bis</w:t>
      </w:r>
      <w:r>
        <w:tab/>
        <w:t>903</w:t>
      </w:r>
    </w:p>
    <w:p w14:paraId="48DA811A" w14:textId="77777777" w:rsidR="002F115E" w:rsidRDefault="002F115E">
      <w:pPr>
        <w:pStyle w:val="TOC4"/>
        <w:rPr>
          <w:rFonts w:asciiTheme="minorHAnsi" w:eastAsiaTheme="minorEastAsia" w:hAnsiTheme="minorHAnsi" w:cstheme="minorBidi"/>
          <w:sz w:val="22"/>
          <w:szCs w:val="22"/>
        </w:rPr>
      </w:pPr>
      <w:r w:rsidRPr="00635E3B">
        <w:rPr>
          <w:snapToGrid w:val="0"/>
        </w:rPr>
        <w:t>A.5.1.19.1</w:t>
      </w:r>
      <w:r>
        <w:rPr>
          <w:rFonts w:asciiTheme="minorHAnsi" w:eastAsiaTheme="minorEastAsia" w:hAnsiTheme="minorHAnsi" w:cstheme="minorBidi"/>
          <w:sz w:val="22"/>
          <w:szCs w:val="22"/>
        </w:rPr>
        <w:tab/>
      </w:r>
      <w:r w:rsidRPr="00635E3B">
        <w:rPr>
          <w:snapToGrid w:val="0"/>
        </w:rPr>
        <w:t>Test Purpose and Environment</w:t>
      </w:r>
      <w:r>
        <w:tab/>
        <w:t>903</w:t>
      </w:r>
    </w:p>
    <w:p w14:paraId="0197A92D" w14:textId="77777777" w:rsidR="002F115E" w:rsidRDefault="002F115E">
      <w:pPr>
        <w:pStyle w:val="TOC3"/>
        <w:rPr>
          <w:rFonts w:asciiTheme="minorHAnsi" w:eastAsiaTheme="minorEastAsia" w:hAnsiTheme="minorHAnsi" w:cstheme="minorBidi"/>
          <w:sz w:val="22"/>
          <w:szCs w:val="22"/>
        </w:rPr>
      </w:pPr>
      <w:r w:rsidRPr="00635E3B">
        <w:rPr>
          <w:snapToGrid w:val="0"/>
        </w:rPr>
        <w:t>A.5.1.19.2</w:t>
      </w:r>
      <w:r>
        <w:rPr>
          <w:rFonts w:asciiTheme="minorHAnsi" w:eastAsiaTheme="minorEastAsia" w:hAnsiTheme="minorHAnsi" w:cstheme="minorBidi"/>
          <w:sz w:val="22"/>
          <w:szCs w:val="22"/>
        </w:rPr>
        <w:tab/>
      </w:r>
      <w:r w:rsidRPr="00635E3B">
        <w:rPr>
          <w:snapToGrid w:val="0"/>
        </w:rPr>
        <w:t>Test Requirements</w:t>
      </w:r>
      <w:r>
        <w:tab/>
        <w:t>904</w:t>
      </w:r>
    </w:p>
    <w:p w14:paraId="3241D7F3" w14:textId="77777777" w:rsidR="002F115E" w:rsidRDefault="002F115E">
      <w:pPr>
        <w:pStyle w:val="TOC3"/>
        <w:rPr>
          <w:rFonts w:asciiTheme="minorHAnsi" w:eastAsiaTheme="minorEastAsia" w:hAnsiTheme="minorHAnsi" w:cstheme="minorBidi"/>
          <w:sz w:val="22"/>
          <w:szCs w:val="22"/>
        </w:rPr>
      </w:pPr>
      <w:r w:rsidRPr="00635E3B">
        <w:rPr>
          <w:rFonts w:cs="v4.2.0"/>
        </w:rPr>
        <w:t>A.5.1.20</w:t>
      </w:r>
      <w:r>
        <w:rPr>
          <w:rFonts w:asciiTheme="minorHAnsi" w:eastAsiaTheme="minorEastAsia" w:hAnsiTheme="minorHAnsi" w:cstheme="minorBidi"/>
          <w:sz w:val="22"/>
          <w:szCs w:val="22"/>
        </w:rPr>
        <w:tab/>
      </w:r>
      <w:r>
        <w:t>E-UTRAN TDD - TDD Intra frequency handover for UE Category 1bis</w:t>
      </w:r>
      <w:r>
        <w:tab/>
        <w:t>905</w:t>
      </w:r>
    </w:p>
    <w:p w14:paraId="23064C63" w14:textId="77777777" w:rsidR="002F115E" w:rsidRDefault="002F115E">
      <w:pPr>
        <w:pStyle w:val="TOC4"/>
        <w:rPr>
          <w:rFonts w:asciiTheme="minorHAnsi" w:eastAsiaTheme="minorEastAsia" w:hAnsiTheme="minorHAnsi" w:cstheme="minorBidi"/>
          <w:sz w:val="22"/>
          <w:szCs w:val="22"/>
        </w:rPr>
      </w:pPr>
      <w:r w:rsidRPr="00635E3B">
        <w:rPr>
          <w:snapToGrid w:val="0"/>
        </w:rPr>
        <w:t>A.5.1.20.1</w:t>
      </w:r>
      <w:r>
        <w:rPr>
          <w:rFonts w:asciiTheme="minorHAnsi" w:eastAsiaTheme="minorEastAsia" w:hAnsiTheme="minorHAnsi" w:cstheme="minorBidi"/>
          <w:sz w:val="22"/>
          <w:szCs w:val="22"/>
        </w:rPr>
        <w:tab/>
      </w:r>
      <w:r w:rsidRPr="00635E3B">
        <w:rPr>
          <w:snapToGrid w:val="0"/>
        </w:rPr>
        <w:t>Test Purpose and Environment</w:t>
      </w:r>
      <w:r>
        <w:tab/>
        <w:t>905</w:t>
      </w:r>
    </w:p>
    <w:p w14:paraId="43AD3F67" w14:textId="77777777" w:rsidR="002F115E" w:rsidRDefault="002F115E">
      <w:pPr>
        <w:pStyle w:val="TOC4"/>
        <w:rPr>
          <w:rFonts w:asciiTheme="minorHAnsi" w:eastAsiaTheme="minorEastAsia" w:hAnsiTheme="minorHAnsi" w:cstheme="minorBidi"/>
          <w:sz w:val="22"/>
          <w:szCs w:val="22"/>
        </w:rPr>
      </w:pPr>
      <w:r w:rsidRPr="00635E3B">
        <w:rPr>
          <w:snapToGrid w:val="0"/>
        </w:rPr>
        <w:t>A.5.1.20.2</w:t>
      </w:r>
      <w:r>
        <w:rPr>
          <w:rFonts w:asciiTheme="minorHAnsi" w:eastAsiaTheme="minorEastAsia" w:hAnsiTheme="minorHAnsi" w:cstheme="minorBidi"/>
          <w:sz w:val="22"/>
          <w:szCs w:val="22"/>
        </w:rPr>
        <w:tab/>
      </w:r>
      <w:r w:rsidRPr="00635E3B">
        <w:rPr>
          <w:snapToGrid w:val="0"/>
        </w:rPr>
        <w:t>Test Requirements</w:t>
      </w:r>
      <w:r>
        <w:tab/>
        <w:t>906</w:t>
      </w:r>
    </w:p>
    <w:p w14:paraId="686634E9" w14:textId="77777777" w:rsidR="002F115E" w:rsidRDefault="002F115E">
      <w:pPr>
        <w:pStyle w:val="TOC3"/>
        <w:rPr>
          <w:rFonts w:asciiTheme="minorHAnsi" w:eastAsiaTheme="minorEastAsia" w:hAnsiTheme="minorHAnsi" w:cstheme="minorBidi"/>
          <w:sz w:val="22"/>
          <w:szCs w:val="22"/>
        </w:rPr>
      </w:pPr>
      <w:r w:rsidRPr="00635E3B">
        <w:rPr>
          <w:snapToGrid w:val="0"/>
        </w:rPr>
        <w:t>A.5.1.21</w:t>
      </w:r>
      <w:r>
        <w:rPr>
          <w:rFonts w:asciiTheme="minorHAnsi" w:eastAsiaTheme="minorEastAsia" w:hAnsiTheme="minorHAnsi" w:cstheme="minorBidi"/>
          <w:sz w:val="22"/>
          <w:szCs w:val="22"/>
        </w:rPr>
        <w:tab/>
      </w:r>
      <w:r>
        <w:t>E-UTRAN FDD - FDD Intra frequency RACH-less handover</w:t>
      </w:r>
      <w:r>
        <w:tab/>
        <w:t>907</w:t>
      </w:r>
    </w:p>
    <w:p w14:paraId="3408B2C0" w14:textId="77777777" w:rsidR="002F115E" w:rsidRDefault="002F115E">
      <w:pPr>
        <w:pStyle w:val="TOC4"/>
        <w:rPr>
          <w:rFonts w:asciiTheme="minorHAnsi" w:eastAsiaTheme="minorEastAsia" w:hAnsiTheme="minorHAnsi" w:cstheme="minorBidi"/>
          <w:sz w:val="22"/>
          <w:szCs w:val="22"/>
        </w:rPr>
      </w:pPr>
      <w:r w:rsidRPr="00635E3B">
        <w:rPr>
          <w:snapToGrid w:val="0"/>
        </w:rPr>
        <w:t>A.5.1.21.1</w:t>
      </w:r>
      <w:r>
        <w:rPr>
          <w:rFonts w:asciiTheme="minorHAnsi" w:eastAsiaTheme="minorEastAsia" w:hAnsiTheme="minorHAnsi" w:cstheme="minorBidi"/>
          <w:sz w:val="22"/>
          <w:szCs w:val="22"/>
        </w:rPr>
        <w:tab/>
      </w:r>
      <w:r w:rsidRPr="00635E3B">
        <w:rPr>
          <w:snapToGrid w:val="0"/>
        </w:rPr>
        <w:t>Test Purpose and Environment</w:t>
      </w:r>
      <w:r>
        <w:tab/>
        <w:t>907</w:t>
      </w:r>
    </w:p>
    <w:p w14:paraId="4CBE3D00" w14:textId="77777777" w:rsidR="002F115E" w:rsidRDefault="002F115E">
      <w:pPr>
        <w:pStyle w:val="TOC4"/>
        <w:rPr>
          <w:rFonts w:asciiTheme="minorHAnsi" w:eastAsiaTheme="minorEastAsia" w:hAnsiTheme="minorHAnsi" w:cstheme="minorBidi"/>
          <w:sz w:val="22"/>
          <w:szCs w:val="22"/>
        </w:rPr>
      </w:pPr>
      <w:r w:rsidRPr="00635E3B">
        <w:rPr>
          <w:snapToGrid w:val="0"/>
        </w:rPr>
        <w:t>A.5.1.21.2</w:t>
      </w:r>
      <w:r>
        <w:rPr>
          <w:rFonts w:asciiTheme="minorHAnsi" w:eastAsiaTheme="minorEastAsia" w:hAnsiTheme="minorHAnsi" w:cstheme="minorBidi"/>
          <w:sz w:val="22"/>
          <w:szCs w:val="22"/>
        </w:rPr>
        <w:tab/>
      </w:r>
      <w:r w:rsidRPr="00635E3B">
        <w:rPr>
          <w:snapToGrid w:val="0"/>
        </w:rPr>
        <w:t>Test Requirements</w:t>
      </w:r>
      <w:r>
        <w:tab/>
        <w:t>908</w:t>
      </w:r>
    </w:p>
    <w:p w14:paraId="39370D41" w14:textId="77777777" w:rsidR="002F115E" w:rsidRDefault="002F115E">
      <w:pPr>
        <w:pStyle w:val="TOC3"/>
        <w:rPr>
          <w:rFonts w:asciiTheme="minorHAnsi" w:eastAsiaTheme="minorEastAsia" w:hAnsiTheme="minorHAnsi" w:cstheme="minorBidi"/>
          <w:sz w:val="22"/>
          <w:szCs w:val="22"/>
        </w:rPr>
      </w:pPr>
      <w:r w:rsidRPr="00635E3B">
        <w:rPr>
          <w:rFonts w:cs="v4.2.0"/>
        </w:rPr>
        <w:t>A.5.1.22</w:t>
      </w:r>
      <w:r>
        <w:rPr>
          <w:rFonts w:asciiTheme="minorHAnsi" w:eastAsiaTheme="minorEastAsia" w:hAnsiTheme="minorHAnsi" w:cstheme="minorBidi"/>
          <w:sz w:val="22"/>
          <w:szCs w:val="22"/>
        </w:rPr>
        <w:tab/>
      </w:r>
      <w:r>
        <w:t>E-UTRAN TDD - TDD Intra frequency RACH-less handover</w:t>
      </w:r>
      <w:r>
        <w:tab/>
        <w:t>908</w:t>
      </w:r>
    </w:p>
    <w:p w14:paraId="100451CE" w14:textId="77777777" w:rsidR="002F115E" w:rsidRDefault="002F115E">
      <w:pPr>
        <w:pStyle w:val="TOC4"/>
        <w:rPr>
          <w:rFonts w:asciiTheme="minorHAnsi" w:eastAsiaTheme="minorEastAsia" w:hAnsiTheme="minorHAnsi" w:cstheme="minorBidi"/>
          <w:sz w:val="22"/>
          <w:szCs w:val="22"/>
        </w:rPr>
      </w:pPr>
      <w:r w:rsidRPr="00635E3B">
        <w:rPr>
          <w:snapToGrid w:val="0"/>
        </w:rPr>
        <w:t>A.5.1.22.1</w:t>
      </w:r>
      <w:r>
        <w:rPr>
          <w:rFonts w:asciiTheme="minorHAnsi" w:eastAsiaTheme="minorEastAsia" w:hAnsiTheme="minorHAnsi" w:cstheme="minorBidi"/>
          <w:sz w:val="22"/>
          <w:szCs w:val="22"/>
        </w:rPr>
        <w:tab/>
      </w:r>
      <w:r w:rsidRPr="00635E3B">
        <w:rPr>
          <w:snapToGrid w:val="0"/>
        </w:rPr>
        <w:t>Test Purpose and Environment</w:t>
      </w:r>
      <w:r>
        <w:tab/>
        <w:t>908</w:t>
      </w:r>
    </w:p>
    <w:p w14:paraId="10C3017D" w14:textId="77777777" w:rsidR="002F115E" w:rsidRDefault="002F115E">
      <w:pPr>
        <w:pStyle w:val="TOC4"/>
        <w:rPr>
          <w:rFonts w:asciiTheme="minorHAnsi" w:eastAsiaTheme="minorEastAsia" w:hAnsiTheme="minorHAnsi" w:cstheme="minorBidi"/>
          <w:sz w:val="22"/>
          <w:szCs w:val="22"/>
        </w:rPr>
      </w:pPr>
      <w:r w:rsidRPr="00635E3B">
        <w:rPr>
          <w:snapToGrid w:val="0"/>
        </w:rPr>
        <w:t>A.5.1.22.2</w:t>
      </w:r>
      <w:r>
        <w:rPr>
          <w:rFonts w:asciiTheme="minorHAnsi" w:eastAsiaTheme="minorEastAsia" w:hAnsiTheme="minorHAnsi" w:cstheme="minorBidi"/>
          <w:sz w:val="22"/>
          <w:szCs w:val="22"/>
        </w:rPr>
        <w:tab/>
      </w:r>
      <w:r w:rsidRPr="00635E3B">
        <w:rPr>
          <w:snapToGrid w:val="0"/>
        </w:rPr>
        <w:t>Test Requirements</w:t>
      </w:r>
      <w:r>
        <w:tab/>
        <w:t>910</w:t>
      </w:r>
    </w:p>
    <w:p w14:paraId="241CCDFC" w14:textId="77777777" w:rsidR="002F115E" w:rsidRDefault="002F115E">
      <w:pPr>
        <w:pStyle w:val="TOC3"/>
        <w:rPr>
          <w:rFonts w:asciiTheme="minorHAnsi" w:eastAsiaTheme="minorEastAsia" w:hAnsiTheme="minorHAnsi" w:cstheme="minorBidi"/>
          <w:sz w:val="22"/>
          <w:szCs w:val="22"/>
        </w:rPr>
      </w:pPr>
      <w:r w:rsidRPr="00635E3B">
        <w:rPr>
          <w:rFonts w:cs="v4.2.0"/>
        </w:rPr>
        <w:t>A.5.1.23</w:t>
      </w:r>
      <w:r>
        <w:rPr>
          <w:rFonts w:asciiTheme="minorHAnsi" w:eastAsiaTheme="minorEastAsia" w:hAnsiTheme="minorHAnsi" w:cstheme="minorBidi"/>
          <w:sz w:val="22"/>
          <w:szCs w:val="22"/>
        </w:rPr>
        <w:tab/>
      </w:r>
      <w:r>
        <w:t>E-UTRAN FDD – FDD Inter frequency RACH-less handover</w:t>
      </w:r>
      <w:r>
        <w:tab/>
        <w:t>910</w:t>
      </w:r>
    </w:p>
    <w:p w14:paraId="00171185" w14:textId="77777777" w:rsidR="002F115E" w:rsidRDefault="002F115E">
      <w:pPr>
        <w:pStyle w:val="TOC4"/>
        <w:rPr>
          <w:rFonts w:asciiTheme="minorHAnsi" w:eastAsiaTheme="minorEastAsia" w:hAnsiTheme="minorHAnsi" w:cstheme="minorBidi"/>
          <w:sz w:val="22"/>
          <w:szCs w:val="22"/>
        </w:rPr>
      </w:pPr>
      <w:r w:rsidRPr="00635E3B">
        <w:rPr>
          <w:snapToGrid w:val="0"/>
        </w:rPr>
        <w:t>A.5.1.23.1</w:t>
      </w:r>
      <w:r>
        <w:rPr>
          <w:rFonts w:asciiTheme="minorHAnsi" w:eastAsiaTheme="minorEastAsia" w:hAnsiTheme="minorHAnsi" w:cstheme="minorBidi"/>
          <w:sz w:val="22"/>
          <w:szCs w:val="22"/>
        </w:rPr>
        <w:tab/>
      </w:r>
      <w:r w:rsidRPr="00635E3B">
        <w:rPr>
          <w:snapToGrid w:val="0"/>
        </w:rPr>
        <w:t>Test Purpose and Environment</w:t>
      </w:r>
      <w:r>
        <w:tab/>
        <w:t>910</w:t>
      </w:r>
    </w:p>
    <w:p w14:paraId="1007CE0C" w14:textId="77777777" w:rsidR="002F115E" w:rsidRDefault="002F115E">
      <w:pPr>
        <w:pStyle w:val="TOC4"/>
        <w:rPr>
          <w:rFonts w:asciiTheme="minorHAnsi" w:eastAsiaTheme="minorEastAsia" w:hAnsiTheme="minorHAnsi" w:cstheme="minorBidi"/>
          <w:sz w:val="22"/>
          <w:szCs w:val="22"/>
        </w:rPr>
      </w:pPr>
      <w:r w:rsidRPr="00635E3B">
        <w:rPr>
          <w:snapToGrid w:val="0"/>
        </w:rPr>
        <w:t>A.5.1.23.2</w:t>
      </w:r>
      <w:r>
        <w:rPr>
          <w:rFonts w:asciiTheme="minorHAnsi" w:eastAsiaTheme="minorEastAsia" w:hAnsiTheme="minorHAnsi" w:cstheme="minorBidi"/>
          <w:sz w:val="22"/>
          <w:szCs w:val="22"/>
        </w:rPr>
        <w:tab/>
      </w:r>
      <w:r w:rsidRPr="00635E3B">
        <w:rPr>
          <w:snapToGrid w:val="0"/>
        </w:rPr>
        <w:t>Test Requirements</w:t>
      </w:r>
      <w:r>
        <w:tab/>
        <w:t>912</w:t>
      </w:r>
    </w:p>
    <w:p w14:paraId="167854B7" w14:textId="77777777" w:rsidR="002F115E" w:rsidRDefault="002F115E">
      <w:pPr>
        <w:pStyle w:val="TOC3"/>
        <w:rPr>
          <w:rFonts w:asciiTheme="minorHAnsi" w:eastAsiaTheme="minorEastAsia" w:hAnsiTheme="minorHAnsi" w:cstheme="minorBidi"/>
          <w:sz w:val="22"/>
          <w:szCs w:val="22"/>
        </w:rPr>
      </w:pPr>
      <w:r w:rsidRPr="00635E3B">
        <w:rPr>
          <w:rFonts w:cs="v4.2.0"/>
        </w:rPr>
        <w:t>A.5.1.24</w:t>
      </w:r>
      <w:r>
        <w:rPr>
          <w:rFonts w:asciiTheme="minorHAnsi" w:eastAsiaTheme="minorEastAsia" w:hAnsiTheme="minorHAnsi" w:cstheme="minorBidi"/>
          <w:sz w:val="22"/>
          <w:szCs w:val="22"/>
        </w:rPr>
        <w:tab/>
      </w:r>
      <w:r>
        <w:t>E-UTRAN TDD – TDD Inter frequency RACH-less handover</w:t>
      </w:r>
      <w:r>
        <w:tab/>
        <w:t>912</w:t>
      </w:r>
    </w:p>
    <w:p w14:paraId="2156B403" w14:textId="77777777" w:rsidR="002F115E" w:rsidRDefault="002F115E">
      <w:pPr>
        <w:pStyle w:val="TOC4"/>
        <w:rPr>
          <w:rFonts w:asciiTheme="minorHAnsi" w:eastAsiaTheme="minorEastAsia" w:hAnsiTheme="minorHAnsi" w:cstheme="minorBidi"/>
          <w:sz w:val="22"/>
          <w:szCs w:val="22"/>
        </w:rPr>
      </w:pPr>
      <w:r w:rsidRPr="00635E3B">
        <w:rPr>
          <w:snapToGrid w:val="0"/>
        </w:rPr>
        <w:t>A.5.1.24.1</w:t>
      </w:r>
      <w:r>
        <w:rPr>
          <w:rFonts w:asciiTheme="minorHAnsi" w:eastAsiaTheme="minorEastAsia" w:hAnsiTheme="minorHAnsi" w:cstheme="minorBidi"/>
          <w:sz w:val="22"/>
          <w:szCs w:val="22"/>
        </w:rPr>
        <w:tab/>
      </w:r>
      <w:r w:rsidRPr="00635E3B">
        <w:rPr>
          <w:snapToGrid w:val="0"/>
        </w:rPr>
        <w:t>Test Purpose and Environment</w:t>
      </w:r>
      <w:r>
        <w:tab/>
        <w:t>912</w:t>
      </w:r>
    </w:p>
    <w:p w14:paraId="16449BF8" w14:textId="77777777" w:rsidR="002F115E" w:rsidRDefault="002F115E">
      <w:pPr>
        <w:pStyle w:val="TOC4"/>
        <w:rPr>
          <w:rFonts w:asciiTheme="minorHAnsi" w:eastAsiaTheme="minorEastAsia" w:hAnsiTheme="minorHAnsi" w:cstheme="minorBidi"/>
          <w:sz w:val="22"/>
          <w:szCs w:val="22"/>
        </w:rPr>
      </w:pPr>
      <w:r w:rsidRPr="00635E3B">
        <w:rPr>
          <w:snapToGrid w:val="0"/>
        </w:rPr>
        <w:t>A.5.1.24.2</w:t>
      </w:r>
      <w:r>
        <w:rPr>
          <w:rFonts w:asciiTheme="minorHAnsi" w:eastAsiaTheme="minorEastAsia" w:hAnsiTheme="minorHAnsi" w:cstheme="minorBidi"/>
          <w:sz w:val="22"/>
          <w:szCs w:val="22"/>
        </w:rPr>
        <w:tab/>
      </w:r>
      <w:r w:rsidRPr="00635E3B">
        <w:rPr>
          <w:snapToGrid w:val="0"/>
        </w:rPr>
        <w:t>Test Requirements</w:t>
      </w:r>
      <w:r>
        <w:tab/>
        <w:t>914</w:t>
      </w:r>
    </w:p>
    <w:p w14:paraId="6120484B" w14:textId="77777777" w:rsidR="002F115E" w:rsidRDefault="002F115E">
      <w:pPr>
        <w:pStyle w:val="TOC3"/>
        <w:rPr>
          <w:rFonts w:asciiTheme="minorHAnsi" w:eastAsiaTheme="minorEastAsia" w:hAnsiTheme="minorHAnsi" w:cstheme="minorBidi"/>
          <w:sz w:val="22"/>
          <w:szCs w:val="22"/>
        </w:rPr>
      </w:pPr>
      <w:r w:rsidRPr="00635E3B">
        <w:rPr>
          <w:snapToGrid w:val="0"/>
        </w:rPr>
        <w:t>A.5.1.25</w:t>
      </w:r>
      <w:r>
        <w:rPr>
          <w:rFonts w:asciiTheme="minorHAnsi" w:eastAsiaTheme="minorEastAsia" w:hAnsiTheme="minorHAnsi" w:cstheme="minorBidi"/>
          <w:sz w:val="22"/>
          <w:szCs w:val="22"/>
        </w:rPr>
        <w:tab/>
      </w:r>
      <w:r>
        <w:t>E-UTRAN FDD - FDD Intra frequency make-before-break handover</w:t>
      </w:r>
      <w:r>
        <w:tab/>
        <w:t>914</w:t>
      </w:r>
    </w:p>
    <w:p w14:paraId="2E823EDD" w14:textId="77777777" w:rsidR="002F115E" w:rsidRDefault="002F115E">
      <w:pPr>
        <w:pStyle w:val="TOC4"/>
        <w:rPr>
          <w:rFonts w:asciiTheme="minorHAnsi" w:eastAsiaTheme="minorEastAsia" w:hAnsiTheme="minorHAnsi" w:cstheme="minorBidi"/>
          <w:sz w:val="22"/>
          <w:szCs w:val="22"/>
        </w:rPr>
      </w:pPr>
      <w:r w:rsidRPr="00635E3B">
        <w:rPr>
          <w:snapToGrid w:val="0"/>
        </w:rPr>
        <w:t>A.5.1.25.1</w:t>
      </w:r>
      <w:r>
        <w:rPr>
          <w:rFonts w:asciiTheme="minorHAnsi" w:eastAsiaTheme="minorEastAsia" w:hAnsiTheme="minorHAnsi" w:cstheme="minorBidi"/>
          <w:sz w:val="22"/>
          <w:szCs w:val="22"/>
        </w:rPr>
        <w:tab/>
      </w:r>
      <w:r w:rsidRPr="00635E3B">
        <w:rPr>
          <w:snapToGrid w:val="0"/>
        </w:rPr>
        <w:t>Test Purpose and Environment</w:t>
      </w:r>
      <w:r>
        <w:tab/>
        <w:t>914</w:t>
      </w:r>
    </w:p>
    <w:p w14:paraId="55B2610D" w14:textId="77777777" w:rsidR="002F115E" w:rsidRDefault="002F115E">
      <w:pPr>
        <w:pStyle w:val="TOC4"/>
        <w:rPr>
          <w:rFonts w:asciiTheme="minorHAnsi" w:eastAsiaTheme="minorEastAsia" w:hAnsiTheme="minorHAnsi" w:cstheme="minorBidi"/>
          <w:sz w:val="22"/>
          <w:szCs w:val="22"/>
        </w:rPr>
      </w:pPr>
      <w:r w:rsidRPr="00635E3B">
        <w:rPr>
          <w:snapToGrid w:val="0"/>
        </w:rPr>
        <w:t>A.5.1.25.2</w:t>
      </w:r>
      <w:r>
        <w:rPr>
          <w:rFonts w:asciiTheme="minorHAnsi" w:eastAsiaTheme="minorEastAsia" w:hAnsiTheme="minorHAnsi" w:cstheme="minorBidi"/>
          <w:sz w:val="22"/>
          <w:szCs w:val="22"/>
        </w:rPr>
        <w:tab/>
      </w:r>
      <w:r w:rsidRPr="00635E3B">
        <w:rPr>
          <w:snapToGrid w:val="0"/>
        </w:rPr>
        <w:t>Test Requirements</w:t>
      </w:r>
      <w:r>
        <w:tab/>
        <w:t>916</w:t>
      </w:r>
    </w:p>
    <w:p w14:paraId="3742157A" w14:textId="77777777" w:rsidR="002F115E" w:rsidRDefault="002F115E">
      <w:pPr>
        <w:pStyle w:val="TOC3"/>
        <w:rPr>
          <w:rFonts w:asciiTheme="minorHAnsi" w:eastAsiaTheme="minorEastAsia" w:hAnsiTheme="minorHAnsi" w:cstheme="minorBidi"/>
          <w:sz w:val="22"/>
          <w:szCs w:val="22"/>
        </w:rPr>
      </w:pPr>
      <w:r w:rsidRPr="00635E3B">
        <w:rPr>
          <w:rFonts w:cs="v4.2.0"/>
        </w:rPr>
        <w:t>A.5.1.26</w:t>
      </w:r>
      <w:r>
        <w:rPr>
          <w:rFonts w:asciiTheme="minorHAnsi" w:eastAsiaTheme="minorEastAsia" w:hAnsiTheme="minorHAnsi" w:cstheme="minorBidi"/>
          <w:sz w:val="22"/>
          <w:szCs w:val="22"/>
        </w:rPr>
        <w:tab/>
      </w:r>
      <w:r>
        <w:t>E-UTRAN TDD - TDD Intra frequency make-before-break handover</w:t>
      </w:r>
      <w:r>
        <w:tab/>
        <w:t>916</w:t>
      </w:r>
    </w:p>
    <w:p w14:paraId="7D3EB66B" w14:textId="77777777" w:rsidR="002F115E" w:rsidRDefault="002F115E">
      <w:pPr>
        <w:pStyle w:val="TOC4"/>
        <w:rPr>
          <w:rFonts w:asciiTheme="minorHAnsi" w:eastAsiaTheme="minorEastAsia" w:hAnsiTheme="minorHAnsi" w:cstheme="minorBidi"/>
          <w:sz w:val="22"/>
          <w:szCs w:val="22"/>
        </w:rPr>
      </w:pPr>
      <w:r w:rsidRPr="00635E3B">
        <w:rPr>
          <w:snapToGrid w:val="0"/>
        </w:rPr>
        <w:t>A.5.1.26.1</w:t>
      </w:r>
      <w:r>
        <w:rPr>
          <w:rFonts w:asciiTheme="minorHAnsi" w:eastAsiaTheme="minorEastAsia" w:hAnsiTheme="minorHAnsi" w:cstheme="minorBidi"/>
          <w:sz w:val="22"/>
          <w:szCs w:val="22"/>
        </w:rPr>
        <w:tab/>
      </w:r>
      <w:r w:rsidRPr="00635E3B">
        <w:rPr>
          <w:snapToGrid w:val="0"/>
        </w:rPr>
        <w:t>Test Purpose and Environment</w:t>
      </w:r>
      <w:r>
        <w:tab/>
        <w:t>916</w:t>
      </w:r>
    </w:p>
    <w:p w14:paraId="69E9238D" w14:textId="77777777" w:rsidR="002F115E" w:rsidRDefault="002F115E">
      <w:pPr>
        <w:pStyle w:val="TOC4"/>
        <w:rPr>
          <w:rFonts w:asciiTheme="minorHAnsi" w:eastAsiaTheme="minorEastAsia" w:hAnsiTheme="minorHAnsi" w:cstheme="minorBidi"/>
          <w:sz w:val="22"/>
          <w:szCs w:val="22"/>
        </w:rPr>
      </w:pPr>
      <w:r w:rsidRPr="00635E3B">
        <w:rPr>
          <w:snapToGrid w:val="0"/>
        </w:rPr>
        <w:t>A.5.1.26.2</w:t>
      </w:r>
      <w:r>
        <w:rPr>
          <w:rFonts w:asciiTheme="minorHAnsi" w:eastAsiaTheme="minorEastAsia" w:hAnsiTheme="minorHAnsi" w:cstheme="minorBidi"/>
          <w:sz w:val="22"/>
          <w:szCs w:val="22"/>
        </w:rPr>
        <w:tab/>
      </w:r>
      <w:r w:rsidRPr="00635E3B">
        <w:rPr>
          <w:snapToGrid w:val="0"/>
        </w:rPr>
        <w:t>Test Requirements</w:t>
      </w:r>
      <w:r>
        <w:tab/>
        <w:t>918</w:t>
      </w:r>
    </w:p>
    <w:p w14:paraId="3005BBA7" w14:textId="77777777" w:rsidR="002F115E" w:rsidRDefault="002F115E">
      <w:pPr>
        <w:pStyle w:val="TOC3"/>
        <w:rPr>
          <w:rFonts w:asciiTheme="minorHAnsi" w:eastAsiaTheme="minorEastAsia" w:hAnsiTheme="minorHAnsi" w:cstheme="minorBidi"/>
          <w:sz w:val="22"/>
          <w:szCs w:val="22"/>
        </w:rPr>
      </w:pPr>
      <w:r w:rsidRPr="00635E3B">
        <w:rPr>
          <w:snapToGrid w:val="0"/>
        </w:rPr>
        <w:t>A.5.1.27</w:t>
      </w:r>
      <w:r>
        <w:rPr>
          <w:rFonts w:asciiTheme="minorHAnsi" w:eastAsiaTheme="minorEastAsia" w:hAnsiTheme="minorHAnsi" w:cstheme="minorBidi"/>
          <w:sz w:val="22"/>
          <w:szCs w:val="22"/>
        </w:rPr>
        <w:tab/>
      </w:r>
      <w:r>
        <w:t>E-UTRAN FDD inter frequency handover for Cat-M1 UEs in CEModeA</w:t>
      </w:r>
      <w:r>
        <w:tab/>
        <w:t>918</w:t>
      </w:r>
    </w:p>
    <w:p w14:paraId="66FCD0EE" w14:textId="77777777" w:rsidR="002F115E" w:rsidRDefault="002F115E">
      <w:pPr>
        <w:pStyle w:val="TOC4"/>
        <w:rPr>
          <w:rFonts w:asciiTheme="minorHAnsi" w:eastAsiaTheme="minorEastAsia" w:hAnsiTheme="minorHAnsi" w:cstheme="minorBidi"/>
          <w:sz w:val="22"/>
          <w:szCs w:val="22"/>
        </w:rPr>
      </w:pPr>
      <w:r w:rsidRPr="00635E3B">
        <w:rPr>
          <w:snapToGrid w:val="0"/>
        </w:rPr>
        <w:t>A.5.1.27.1</w:t>
      </w:r>
      <w:r>
        <w:rPr>
          <w:rFonts w:asciiTheme="minorHAnsi" w:eastAsiaTheme="minorEastAsia" w:hAnsiTheme="minorHAnsi" w:cstheme="minorBidi"/>
          <w:sz w:val="22"/>
          <w:szCs w:val="22"/>
        </w:rPr>
        <w:tab/>
      </w:r>
      <w:r w:rsidRPr="00635E3B">
        <w:rPr>
          <w:snapToGrid w:val="0"/>
        </w:rPr>
        <w:t>Test Purpose and Environment</w:t>
      </w:r>
      <w:r>
        <w:tab/>
        <w:t>918</w:t>
      </w:r>
    </w:p>
    <w:p w14:paraId="0BE81D72" w14:textId="77777777" w:rsidR="002F115E" w:rsidRDefault="002F115E">
      <w:pPr>
        <w:pStyle w:val="TOC4"/>
        <w:rPr>
          <w:rFonts w:asciiTheme="minorHAnsi" w:eastAsiaTheme="minorEastAsia" w:hAnsiTheme="minorHAnsi" w:cstheme="minorBidi"/>
          <w:sz w:val="22"/>
          <w:szCs w:val="22"/>
        </w:rPr>
      </w:pPr>
      <w:r w:rsidRPr="00635E3B">
        <w:rPr>
          <w:snapToGrid w:val="0"/>
        </w:rPr>
        <w:t>A.5.1.27.2</w:t>
      </w:r>
      <w:r>
        <w:rPr>
          <w:rFonts w:asciiTheme="minorHAnsi" w:eastAsiaTheme="minorEastAsia" w:hAnsiTheme="minorHAnsi" w:cstheme="minorBidi"/>
          <w:sz w:val="22"/>
          <w:szCs w:val="22"/>
        </w:rPr>
        <w:tab/>
      </w:r>
      <w:r w:rsidRPr="00635E3B">
        <w:rPr>
          <w:snapToGrid w:val="0"/>
        </w:rPr>
        <w:t>Test Requirements</w:t>
      </w:r>
      <w:r>
        <w:tab/>
        <w:t>920</w:t>
      </w:r>
    </w:p>
    <w:p w14:paraId="62BE4FDD" w14:textId="77777777" w:rsidR="002F115E" w:rsidRDefault="002F115E">
      <w:pPr>
        <w:pStyle w:val="TOC3"/>
        <w:rPr>
          <w:rFonts w:asciiTheme="minorHAnsi" w:eastAsiaTheme="minorEastAsia" w:hAnsiTheme="minorHAnsi" w:cstheme="minorBidi"/>
          <w:sz w:val="22"/>
          <w:szCs w:val="22"/>
        </w:rPr>
      </w:pPr>
      <w:r w:rsidRPr="00635E3B">
        <w:rPr>
          <w:snapToGrid w:val="0"/>
        </w:rPr>
        <w:t>A.5.1.28</w:t>
      </w:r>
      <w:r>
        <w:rPr>
          <w:rFonts w:asciiTheme="minorHAnsi" w:eastAsiaTheme="minorEastAsia" w:hAnsiTheme="minorHAnsi" w:cstheme="minorBidi"/>
          <w:sz w:val="22"/>
          <w:szCs w:val="22"/>
        </w:rPr>
        <w:tab/>
      </w:r>
      <w:r>
        <w:t>E-UTRAN HD-FDD inter frequency handover for Cat-M1 UEs in CEModeA</w:t>
      </w:r>
      <w:r>
        <w:tab/>
        <w:t>921</w:t>
      </w:r>
    </w:p>
    <w:p w14:paraId="3A0ACCFE" w14:textId="77777777" w:rsidR="002F115E" w:rsidRDefault="002F115E">
      <w:pPr>
        <w:pStyle w:val="TOC4"/>
        <w:rPr>
          <w:rFonts w:asciiTheme="minorHAnsi" w:eastAsiaTheme="minorEastAsia" w:hAnsiTheme="minorHAnsi" w:cstheme="minorBidi"/>
          <w:sz w:val="22"/>
          <w:szCs w:val="22"/>
        </w:rPr>
      </w:pPr>
      <w:r w:rsidRPr="00635E3B">
        <w:rPr>
          <w:snapToGrid w:val="0"/>
        </w:rPr>
        <w:t>A.5.1.28.1</w:t>
      </w:r>
      <w:r>
        <w:rPr>
          <w:rFonts w:asciiTheme="minorHAnsi" w:eastAsiaTheme="minorEastAsia" w:hAnsiTheme="minorHAnsi" w:cstheme="minorBidi"/>
          <w:sz w:val="22"/>
          <w:szCs w:val="22"/>
        </w:rPr>
        <w:tab/>
      </w:r>
      <w:r w:rsidRPr="00635E3B">
        <w:rPr>
          <w:snapToGrid w:val="0"/>
        </w:rPr>
        <w:t>Test Purpose and Environment</w:t>
      </w:r>
      <w:r>
        <w:tab/>
        <w:t>921</w:t>
      </w:r>
    </w:p>
    <w:p w14:paraId="4B6701D7" w14:textId="77777777" w:rsidR="002F115E" w:rsidRDefault="002F115E">
      <w:pPr>
        <w:pStyle w:val="TOC4"/>
        <w:rPr>
          <w:rFonts w:asciiTheme="minorHAnsi" w:eastAsiaTheme="minorEastAsia" w:hAnsiTheme="minorHAnsi" w:cstheme="minorBidi"/>
          <w:sz w:val="22"/>
          <w:szCs w:val="22"/>
        </w:rPr>
      </w:pPr>
      <w:r w:rsidRPr="00635E3B">
        <w:rPr>
          <w:snapToGrid w:val="0"/>
        </w:rPr>
        <w:t>A.5.1.28.2</w:t>
      </w:r>
      <w:r>
        <w:rPr>
          <w:rFonts w:asciiTheme="minorHAnsi" w:eastAsiaTheme="minorEastAsia" w:hAnsiTheme="minorHAnsi" w:cstheme="minorBidi"/>
          <w:sz w:val="22"/>
          <w:szCs w:val="22"/>
        </w:rPr>
        <w:tab/>
      </w:r>
      <w:r w:rsidRPr="00635E3B">
        <w:rPr>
          <w:snapToGrid w:val="0"/>
        </w:rPr>
        <w:t>Test Requirements</w:t>
      </w:r>
      <w:r>
        <w:tab/>
        <w:t>922</w:t>
      </w:r>
    </w:p>
    <w:p w14:paraId="49BE7F94" w14:textId="77777777" w:rsidR="002F115E" w:rsidRDefault="002F115E">
      <w:pPr>
        <w:pStyle w:val="TOC3"/>
        <w:rPr>
          <w:rFonts w:asciiTheme="minorHAnsi" w:eastAsiaTheme="minorEastAsia" w:hAnsiTheme="minorHAnsi" w:cstheme="minorBidi"/>
          <w:sz w:val="22"/>
          <w:szCs w:val="22"/>
        </w:rPr>
      </w:pPr>
      <w:r w:rsidRPr="00635E3B">
        <w:rPr>
          <w:snapToGrid w:val="0"/>
        </w:rPr>
        <w:t>A.5.1.29</w:t>
      </w:r>
      <w:r>
        <w:rPr>
          <w:rFonts w:asciiTheme="minorHAnsi" w:eastAsiaTheme="minorEastAsia" w:hAnsiTheme="minorHAnsi" w:cstheme="minorBidi"/>
          <w:sz w:val="22"/>
          <w:szCs w:val="22"/>
        </w:rPr>
        <w:tab/>
      </w:r>
      <w:r>
        <w:t>E-UTRAN TDD inter frequency handover for Cat-M1 UEs in CEModeA</w:t>
      </w:r>
      <w:r>
        <w:tab/>
        <w:t>923</w:t>
      </w:r>
    </w:p>
    <w:p w14:paraId="2C312EE1" w14:textId="77777777" w:rsidR="002F115E" w:rsidRDefault="002F115E">
      <w:pPr>
        <w:pStyle w:val="TOC4"/>
        <w:rPr>
          <w:rFonts w:asciiTheme="minorHAnsi" w:eastAsiaTheme="minorEastAsia" w:hAnsiTheme="minorHAnsi" w:cstheme="minorBidi"/>
          <w:sz w:val="22"/>
          <w:szCs w:val="22"/>
        </w:rPr>
      </w:pPr>
      <w:r w:rsidRPr="00635E3B">
        <w:rPr>
          <w:snapToGrid w:val="0"/>
        </w:rPr>
        <w:t>A.5.1.29.1</w:t>
      </w:r>
      <w:r>
        <w:rPr>
          <w:rFonts w:asciiTheme="minorHAnsi" w:eastAsiaTheme="minorEastAsia" w:hAnsiTheme="minorHAnsi" w:cstheme="minorBidi"/>
          <w:sz w:val="22"/>
          <w:szCs w:val="22"/>
        </w:rPr>
        <w:tab/>
      </w:r>
      <w:r w:rsidRPr="00635E3B">
        <w:rPr>
          <w:snapToGrid w:val="0"/>
        </w:rPr>
        <w:t>Test Purpose and Environment</w:t>
      </w:r>
      <w:r>
        <w:tab/>
        <w:t>923</w:t>
      </w:r>
    </w:p>
    <w:p w14:paraId="75E0269B" w14:textId="77777777" w:rsidR="002F115E" w:rsidRDefault="002F115E">
      <w:pPr>
        <w:pStyle w:val="TOC4"/>
        <w:rPr>
          <w:rFonts w:asciiTheme="minorHAnsi" w:eastAsiaTheme="minorEastAsia" w:hAnsiTheme="minorHAnsi" w:cstheme="minorBidi"/>
          <w:sz w:val="22"/>
          <w:szCs w:val="22"/>
        </w:rPr>
      </w:pPr>
      <w:r w:rsidRPr="00635E3B">
        <w:rPr>
          <w:snapToGrid w:val="0"/>
        </w:rPr>
        <w:t>A.5.1.29.2</w:t>
      </w:r>
      <w:r>
        <w:rPr>
          <w:rFonts w:asciiTheme="minorHAnsi" w:eastAsiaTheme="minorEastAsia" w:hAnsiTheme="minorHAnsi" w:cstheme="minorBidi"/>
          <w:sz w:val="22"/>
          <w:szCs w:val="22"/>
        </w:rPr>
        <w:tab/>
      </w:r>
      <w:r w:rsidRPr="00635E3B">
        <w:rPr>
          <w:snapToGrid w:val="0"/>
        </w:rPr>
        <w:t>Test Requirements</w:t>
      </w:r>
      <w:r>
        <w:tab/>
        <w:t>924</w:t>
      </w:r>
    </w:p>
    <w:p w14:paraId="33360358" w14:textId="77777777" w:rsidR="002F115E" w:rsidRDefault="002F115E">
      <w:pPr>
        <w:pStyle w:val="TOC3"/>
        <w:rPr>
          <w:rFonts w:asciiTheme="minorHAnsi" w:eastAsiaTheme="minorEastAsia" w:hAnsiTheme="minorHAnsi" w:cstheme="minorBidi"/>
          <w:sz w:val="22"/>
          <w:szCs w:val="22"/>
        </w:rPr>
      </w:pPr>
      <w:r w:rsidRPr="00635E3B">
        <w:rPr>
          <w:snapToGrid w:val="0"/>
        </w:rPr>
        <w:t>A.5.1.30</w:t>
      </w:r>
      <w:r>
        <w:rPr>
          <w:rFonts w:asciiTheme="minorHAnsi" w:eastAsiaTheme="minorEastAsia" w:hAnsiTheme="minorHAnsi" w:cstheme="minorBidi"/>
          <w:sz w:val="22"/>
          <w:szCs w:val="22"/>
        </w:rPr>
        <w:tab/>
      </w:r>
      <w:r>
        <w:t>E-UTRAN FDD inter frequency handover for Cat-M1 UEs in CEModeB</w:t>
      </w:r>
      <w:r>
        <w:tab/>
        <w:t>925</w:t>
      </w:r>
    </w:p>
    <w:p w14:paraId="3A2B0456" w14:textId="77777777" w:rsidR="002F115E" w:rsidRDefault="002F115E">
      <w:pPr>
        <w:pStyle w:val="TOC4"/>
        <w:rPr>
          <w:rFonts w:asciiTheme="minorHAnsi" w:eastAsiaTheme="minorEastAsia" w:hAnsiTheme="minorHAnsi" w:cstheme="minorBidi"/>
          <w:sz w:val="22"/>
          <w:szCs w:val="22"/>
        </w:rPr>
      </w:pPr>
      <w:r w:rsidRPr="00635E3B">
        <w:rPr>
          <w:snapToGrid w:val="0"/>
        </w:rPr>
        <w:t>A.5.1.30.1</w:t>
      </w:r>
      <w:r>
        <w:rPr>
          <w:rFonts w:asciiTheme="minorHAnsi" w:eastAsiaTheme="minorEastAsia" w:hAnsiTheme="minorHAnsi" w:cstheme="minorBidi"/>
          <w:sz w:val="22"/>
          <w:szCs w:val="22"/>
        </w:rPr>
        <w:tab/>
      </w:r>
      <w:r w:rsidRPr="00635E3B">
        <w:rPr>
          <w:snapToGrid w:val="0"/>
        </w:rPr>
        <w:t>Test Purpose and Environment</w:t>
      </w:r>
      <w:r>
        <w:tab/>
        <w:t>925</w:t>
      </w:r>
    </w:p>
    <w:p w14:paraId="1F522804" w14:textId="77777777" w:rsidR="002F115E" w:rsidRDefault="002F115E">
      <w:pPr>
        <w:pStyle w:val="TOC4"/>
        <w:rPr>
          <w:rFonts w:asciiTheme="minorHAnsi" w:eastAsiaTheme="minorEastAsia" w:hAnsiTheme="minorHAnsi" w:cstheme="minorBidi"/>
          <w:sz w:val="22"/>
          <w:szCs w:val="22"/>
        </w:rPr>
      </w:pPr>
      <w:r w:rsidRPr="00635E3B">
        <w:rPr>
          <w:snapToGrid w:val="0"/>
        </w:rPr>
        <w:t>A.5.1.30.2</w:t>
      </w:r>
      <w:r>
        <w:rPr>
          <w:rFonts w:asciiTheme="minorHAnsi" w:eastAsiaTheme="minorEastAsia" w:hAnsiTheme="minorHAnsi" w:cstheme="minorBidi"/>
          <w:sz w:val="22"/>
          <w:szCs w:val="22"/>
        </w:rPr>
        <w:tab/>
      </w:r>
      <w:r w:rsidRPr="00635E3B">
        <w:rPr>
          <w:snapToGrid w:val="0"/>
        </w:rPr>
        <w:t>Test Requirements</w:t>
      </w:r>
      <w:r>
        <w:tab/>
        <w:t>926</w:t>
      </w:r>
    </w:p>
    <w:p w14:paraId="2DD5F3F3" w14:textId="77777777" w:rsidR="002F115E" w:rsidRDefault="002F115E">
      <w:pPr>
        <w:pStyle w:val="TOC3"/>
        <w:rPr>
          <w:rFonts w:asciiTheme="minorHAnsi" w:eastAsiaTheme="minorEastAsia" w:hAnsiTheme="minorHAnsi" w:cstheme="minorBidi"/>
          <w:sz w:val="22"/>
          <w:szCs w:val="22"/>
        </w:rPr>
      </w:pPr>
      <w:r w:rsidRPr="00635E3B">
        <w:rPr>
          <w:snapToGrid w:val="0"/>
        </w:rPr>
        <w:t>A.5.1.31</w:t>
      </w:r>
      <w:r>
        <w:rPr>
          <w:rFonts w:asciiTheme="minorHAnsi" w:eastAsiaTheme="minorEastAsia" w:hAnsiTheme="minorHAnsi" w:cstheme="minorBidi"/>
          <w:sz w:val="22"/>
          <w:szCs w:val="22"/>
        </w:rPr>
        <w:tab/>
      </w:r>
      <w:r>
        <w:t>E-UTRAN HD-FDD inter frequency handover for Cat-M1 UEs in CEModeB</w:t>
      </w:r>
      <w:r>
        <w:tab/>
        <w:t>927</w:t>
      </w:r>
    </w:p>
    <w:p w14:paraId="03FC8A99"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A.5.1.31.1</w:t>
      </w:r>
      <w:r>
        <w:rPr>
          <w:rFonts w:asciiTheme="minorHAnsi" w:eastAsiaTheme="minorEastAsia" w:hAnsiTheme="minorHAnsi" w:cstheme="minorBidi"/>
          <w:sz w:val="22"/>
          <w:szCs w:val="22"/>
        </w:rPr>
        <w:tab/>
      </w:r>
      <w:r w:rsidRPr="00635E3B">
        <w:rPr>
          <w:snapToGrid w:val="0"/>
        </w:rPr>
        <w:t>Test Purpose and Environment</w:t>
      </w:r>
      <w:r>
        <w:tab/>
        <w:t>927</w:t>
      </w:r>
    </w:p>
    <w:p w14:paraId="0A5DB07B" w14:textId="77777777" w:rsidR="002F115E" w:rsidRDefault="002F115E">
      <w:pPr>
        <w:pStyle w:val="TOC4"/>
        <w:rPr>
          <w:rFonts w:asciiTheme="minorHAnsi" w:eastAsiaTheme="minorEastAsia" w:hAnsiTheme="minorHAnsi" w:cstheme="minorBidi"/>
          <w:sz w:val="22"/>
          <w:szCs w:val="22"/>
        </w:rPr>
      </w:pPr>
      <w:r w:rsidRPr="00635E3B">
        <w:rPr>
          <w:snapToGrid w:val="0"/>
        </w:rPr>
        <w:t>A.5.1.31.2</w:t>
      </w:r>
      <w:r>
        <w:rPr>
          <w:rFonts w:asciiTheme="minorHAnsi" w:eastAsiaTheme="minorEastAsia" w:hAnsiTheme="minorHAnsi" w:cstheme="minorBidi"/>
          <w:sz w:val="22"/>
          <w:szCs w:val="22"/>
        </w:rPr>
        <w:tab/>
      </w:r>
      <w:r w:rsidRPr="00635E3B">
        <w:rPr>
          <w:snapToGrid w:val="0"/>
        </w:rPr>
        <w:t>Test Requirements</w:t>
      </w:r>
      <w:r>
        <w:tab/>
        <w:t>928</w:t>
      </w:r>
    </w:p>
    <w:p w14:paraId="47480832" w14:textId="77777777" w:rsidR="002F115E" w:rsidRDefault="002F115E">
      <w:pPr>
        <w:pStyle w:val="TOC3"/>
        <w:rPr>
          <w:rFonts w:asciiTheme="minorHAnsi" w:eastAsiaTheme="minorEastAsia" w:hAnsiTheme="minorHAnsi" w:cstheme="minorBidi"/>
          <w:sz w:val="22"/>
          <w:szCs w:val="22"/>
        </w:rPr>
      </w:pPr>
      <w:r w:rsidRPr="00635E3B">
        <w:rPr>
          <w:snapToGrid w:val="0"/>
        </w:rPr>
        <w:t>A.5.1.32</w:t>
      </w:r>
      <w:r>
        <w:rPr>
          <w:rFonts w:asciiTheme="minorHAnsi" w:eastAsiaTheme="minorEastAsia" w:hAnsiTheme="minorHAnsi" w:cstheme="minorBidi"/>
          <w:sz w:val="22"/>
          <w:szCs w:val="22"/>
        </w:rPr>
        <w:tab/>
      </w:r>
      <w:r>
        <w:t>E-UTRAN TDD inter frequency handover for Cat-M1 UEs in CEModeB</w:t>
      </w:r>
      <w:r>
        <w:tab/>
        <w:t>929</w:t>
      </w:r>
    </w:p>
    <w:p w14:paraId="316F31C5" w14:textId="77777777" w:rsidR="002F115E" w:rsidRDefault="002F115E">
      <w:pPr>
        <w:pStyle w:val="TOC4"/>
        <w:rPr>
          <w:rFonts w:asciiTheme="minorHAnsi" w:eastAsiaTheme="minorEastAsia" w:hAnsiTheme="minorHAnsi" w:cstheme="minorBidi"/>
          <w:sz w:val="22"/>
          <w:szCs w:val="22"/>
        </w:rPr>
      </w:pPr>
      <w:r w:rsidRPr="00635E3B">
        <w:rPr>
          <w:snapToGrid w:val="0"/>
        </w:rPr>
        <w:t>A.5.1.32.1</w:t>
      </w:r>
      <w:r>
        <w:rPr>
          <w:rFonts w:asciiTheme="minorHAnsi" w:eastAsiaTheme="minorEastAsia" w:hAnsiTheme="minorHAnsi" w:cstheme="minorBidi"/>
          <w:sz w:val="22"/>
          <w:szCs w:val="22"/>
        </w:rPr>
        <w:tab/>
      </w:r>
      <w:r w:rsidRPr="00635E3B">
        <w:rPr>
          <w:snapToGrid w:val="0"/>
        </w:rPr>
        <w:t>Test Purpose and Environment</w:t>
      </w:r>
      <w:r>
        <w:tab/>
        <w:t>929</w:t>
      </w:r>
    </w:p>
    <w:p w14:paraId="11D5109C" w14:textId="77777777" w:rsidR="002F115E" w:rsidRDefault="002F115E">
      <w:pPr>
        <w:pStyle w:val="TOC4"/>
        <w:rPr>
          <w:rFonts w:asciiTheme="minorHAnsi" w:eastAsiaTheme="minorEastAsia" w:hAnsiTheme="minorHAnsi" w:cstheme="minorBidi"/>
          <w:sz w:val="22"/>
          <w:szCs w:val="22"/>
        </w:rPr>
      </w:pPr>
      <w:r w:rsidRPr="00635E3B">
        <w:rPr>
          <w:snapToGrid w:val="0"/>
        </w:rPr>
        <w:t>A.5.1.32.2</w:t>
      </w:r>
      <w:r>
        <w:rPr>
          <w:rFonts w:asciiTheme="minorHAnsi" w:eastAsiaTheme="minorEastAsia" w:hAnsiTheme="minorHAnsi" w:cstheme="minorBidi"/>
          <w:sz w:val="22"/>
          <w:szCs w:val="22"/>
        </w:rPr>
        <w:tab/>
      </w:r>
      <w:r w:rsidRPr="00635E3B">
        <w:rPr>
          <w:snapToGrid w:val="0"/>
        </w:rPr>
        <w:t>Test Requirements</w:t>
      </w:r>
      <w:r>
        <w:tab/>
        <w:t>930</w:t>
      </w:r>
    </w:p>
    <w:p w14:paraId="35EAF36F" w14:textId="77777777" w:rsidR="002F115E" w:rsidRDefault="002F115E">
      <w:pPr>
        <w:pStyle w:val="TOC3"/>
        <w:rPr>
          <w:rFonts w:asciiTheme="minorHAnsi" w:eastAsiaTheme="minorEastAsia" w:hAnsiTheme="minorHAnsi" w:cstheme="minorBidi"/>
          <w:sz w:val="22"/>
          <w:szCs w:val="22"/>
        </w:rPr>
      </w:pPr>
      <w:r w:rsidRPr="00635E3B">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931</w:t>
      </w:r>
    </w:p>
    <w:p w14:paraId="1189BD19" w14:textId="77777777" w:rsidR="002F115E" w:rsidRDefault="002F115E">
      <w:pPr>
        <w:pStyle w:val="TOC4"/>
        <w:rPr>
          <w:rFonts w:asciiTheme="minorHAnsi" w:eastAsiaTheme="minorEastAsia" w:hAnsiTheme="minorHAnsi" w:cstheme="minorBidi"/>
          <w:sz w:val="22"/>
          <w:szCs w:val="22"/>
        </w:rPr>
      </w:pPr>
      <w:r w:rsidRPr="00635E3B">
        <w:rPr>
          <w:snapToGrid w:val="0"/>
        </w:rPr>
        <w:t>A.5.1.33.1</w:t>
      </w:r>
      <w:r>
        <w:rPr>
          <w:rFonts w:asciiTheme="minorHAnsi" w:eastAsiaTheme="minorEastAsia" w:hAnsiTheme="minorHAnsi" w:cstheme="minorBidi"/>
          <w:sz w:val="22"/>
          <w:szCs w:val="22"/>
        </w:rPr>
        <w:tab/>
      </w:r>
      <w:r w:rsidRPr="00635E3B">
        <w:rPr>
          <w:snapToGrid w:val="0"/>
        </w:rPr>
        <w:t>Test Purpose and Environment</w:t>
      </w:r>
      <w:r>
        <w:tab/>
        <w:t>931</w:t>
      </w:r>
    </w:p>
    <w:p w14:paraId="6C281E67" w14:textId="77777777" w:rsidR="002F115E" w:rsidRDefault="002F115E">
      <w:pPr>
        <w:pStyle w:val="TOC4"/>
        <w:rPr>
          <w:rFonts w:asciiTheme="minorHAnsi" w:eastAsiaTheme="minorEastAsia" w:hAnsiTheme="minorHAnsi" w:cstheme="minorBidi"/>
          <w:sz w:val="22"/>
          <w:szCs w:val="22"/>
        </w:rPr>
      </w:pPr>
      <w:r w:rsidRPr="00635E3B">
        <w:rPr>
          <w:snapToGrid w:val="0"/>
        </w:rPr>
        <w:t>A.5.1.13.2</w:t>
      </w:r>
      <w:r>
        <w:rPr>
          <w:rFonts w:asciiTheme="minorHAnsi" w:eastAsiaTheme="minorEastAsia" w:hAnsiTheme="minorHAnsi" w:cstheme="minorBidi"/>
          <w:sz w:val="22"/>
          <w:szCs w:val="22"/>
        </w:rPr>
        <w:tab/>
      </w:r>
      <w:r w:rsidRPr="00635E3B">
        <w:rPr>
          <w:snapToGrid w:val="0"/>
        </w:rPr>
        <w:t>Test Requirements</w:t>
      </w:r>
      <w:r>
        <w:tab/>
        <w:t>932</w:t>
      </w:r>
    </w:p>
    <w:p w14:paraId="5A2349B5" w14:textId="77777777" w:rsidR="002F115E" w:rsidRDefault="002F115E">
      <w:pPr>
        <w:pStyle w:val="TOC3"/>
        <w:rPr>
          <w:rFonts w:asciiTheme="minorHAnsi" w:eastAsiaTheme="minorEastAsia" w:hAnsiTheme="minorHAnsi" w:cstheme="minorBidi"/>
          <w:sz w:val="22"/>
          <w:szCs w:val="22"/>
        </w:rPr>
      </w:pPr>
      <w:r w:rsidRPr="00635E3B">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933</w:t>
      </w:r>
    </w:p>
    <w:p w14:paraId="16CF7B00" w14:textId="77777777" w:rsidR="002F115E" w:rsidRDefault="002F115E">
      <w:pPr>
        <w:pStyle w:val="TOC4"/>
        <w:rPr>
          <w:rFonts w:asciiTheme="minorHAnsi" w:eastAsiaTheme="minorEastAsia" w:hAnsiTheme="minorHAnsi" w:cstheme="minorBidi"/>
          <w:sz w:val="22"/>
          <w:szCs w:val="22"/>
        </w:rPr>
      </w:pPr>
      <w:r w:rsidRPr="00635E3B">
        <w:rPr>
          <w:snapToGrid w:val="0"/>
        </w:rPr>
        <w:t>A.5.1.34.1</w:t>
      </w:r>
      <w:r>
        <w:rPr>
          <w:rFonts w:asciiTheme="minorHAnsi" w:eastAsiaTheme="minorEastAsia" w:hAnsiTheme="minorHAnsi" w:cstheme="minorBidi"/>
          <w:sz w:val="22"/>
          <w:szCs w:val="22"/>
        </w:rPr>
        <w:tab/>
      </w:r>
      <w:r w:rsidRPr="00635E3B">
        <w:rPr>
          <w:snapToGrid w:val="0"/>
        </w:rPr>
        <w:t>Test Purpose and Environment</w:t>
      </w:r>
      <w:r>
        <w:tab/>
        <w:t>933</w:t>
      </w:r>
    </w:p>
    <w:p w14:paraId="30AE6519" w14:textId="77777777" w:rsidR="002F115E" w:rsidRDefault="002F115E">
      <w:pPr>
        <w:pStyle w:val="TOC4"/>
        <w:rPr>
          <w:rFonts w:asciiTheme="minorHAnsi" w:eastAsiaTheme="minorEastAsia" w:hAnsiTheme="minorHAnsi" w:cstheme="minorBidi"/>
          <w:sz w:val="22"/>
          <w:szCs w:val="22"/>
        </w:rPr>
      </w:pPr>
      <w:r w:rsidRPr="00635E3B">
        <w:rPr>
          <w:snapToGrid w:val="0"/>
        </w:rPr>
        <w:t>A.5.1.34.2</w:t>
      </w:r>
      <w:r>
        <w:rPr>
          <w:rFonts w:asciiTheme="minorHAnsi" w:eastAsiaTheme="minorEastAsia" w:hAnsiTheme="minorHAnsi" w:cstheme="minorBidi"/>
          <w:sz w:val="22"/>
          <w:szCs w:val="22"/>
        </w:rPr>
        <w:tab/>
      </w:r>
      <w:r w:rsidRPr="00635E3B">
        <w:rPr>
          <w:snapToGrid w:val="0"/>
        </w:rPr>
        <w:t>Test Requirements</w:t>
      </w:r>
      <w:r>
        <w:tab/>
        <w:t>934</w:t>
      </w:r>
    </w:p>
    <w:p w14:paraId="2D694F78" w14:textId="77777777" w:rsidR="002F115E" w:rsidRDefault="002F115E">
      <w:pPr>
        <w:pStyle w:val="TOC3"/>
        <w:rPr>
          <w:rFonts w:asciiTheme="minorHAnsi" w:eastAsiaTheme="minorEastAsia" w:hAnsiTheme="minorHAnsi" w:cstheme="minorBidi"/>
          <w:sz w:val="22"/>
          <w:szCs w:val="22"/>
        </w:rPr>
      </w:pPr>
      <w:r w:rsidRPr="00635E3B">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935</w:t>
      </w:r>
    </w:p>
    <w:p w14:paraId="3C1A6AD6" w14:textId="77777777" w:rsidR="002F115E" w:rsidRDefault="002F115E">
      <w:pPr>
        <w:pStyle w:val="TOC4"/>
        <w:rPr>
          <w:rFonts w:asciiTheme="minorHAnsi" w:eastAsiaTheme="minorEastAsia" w:hAnsiTheme="minorHAnsi" w:cstheme="minorBidi"/>
          <w:sz w:val="22"/>
          <w:szCs w:val="22"/>
        </w:rPr>
      </w:pPr>
      <w:r w:rsidRPr="00635E3B">
        <w:rPr>
          <w:snapToGrid w:val="0"/>
        </w:rPr>
        <w:t>A.5.1.35.1</w:t>
      </w:r>
      <w:r>
        <w:rPr>
          <w:rFonts w:asciiTheme="minorHAnsi" w:eastAsiaTheme="minorEastAsia" w:hAnsiTheme="minorHAnsi" w:cstheme="minorBidi"/>
          <w:sz w:val="22"/>
          <w:szCs w:val="22"/>
        </w:rPr>
        <w:tab/>
      </w:r>
      <w:r w:rsidRPr="00635E3B">
        <w:rPr>
          <w:snapToGrid w:val="0"/>
        </w:rPr>
        <w:t>Test Purpose and Environment</w:t>
      </w:r>
      <w:r>
        <w:tab/>
        <w:t>935</w:t>
      </w:r>
    </w:p>
    <w:p w14:paraId="5C816F14" w14:textId="77777777" w:rsidR="002F115E" w:rsidRDefault="002F115E">
      <w:pPr>
        <w:pStyle w:val="TOC4"/>
        <w:rPr>
          <w:rFonts w:asciiTheme="minorHAnsi" w:eastAsiaTheme="minorEastAsia" w:hAnsiTheme="minorHAnsi" w:cstheme="minorBidi"/>
          <w:sz w:val="22"/>
          <w:szCs w:val="22"/>
        </w:rPr>
      </w:pPr>
      <w:r w:rsidRPr="00635E3B">
        <w:rPr>
          <w:snapToGrid w:val="0"/>
        </w:rPr>
        <w:t>A.5.1.35.2</w:t>
      </w:r>
      <w:r>
        <w:rPr>
          <w:rFonts w:asciiTheme="minorHAnsi" w:eastAsiaTheme="minorEastAsia" w:hAnsiTheme="minorHAnsi" w:cstheme="minorBidi"/>
          <w:sz w:val="22"/>
          <w:szCs w:val="22"/>
        </w:rPr>
        <w:tab/>
      </w:r>
      <w:r w:rsidRPr="00635E3B">
        <w:rPr>
          <w:snapToGrid w:val="0"/>
        </w:rPr>
        <w:t>Test Requirements</w:t>
      </w:r>
      <w:r>
        <w:tab/>
        <w:t>936</w:t>
      </w:r>
    </w:p>
    <w:p w14:paraId="6C8F3C36" w14:textId="77777777" w:rsidR="002F115E" w:rsidRDefault="002F115E">
      <w:pPr>
        <w:pStyle w:val="TOC3"/>
        <w:rPr>
          <w:rFonts w:asciiTheme="minorHAnsi" w:eastAsiaTheme="minorEastAsia" w:hAnsiTheme="minorHAnsi" w:cstheme="minorBidi"/>
          <w:sz w:val="22"/>
          <w:szCs w:val="22"/>
        </w:rPr>
      </w:pPr>
      <w:r w:rsidRPr="00635E3B">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937</w:t>
      </w:r>
    </w:p>
    <w:p w14:paraId="4E05DDAD" w14:textId="77777777" w:rsidR="002F115E" w:rsidRDefault="002F115E">
      <w:pPr>
        <w:pStyle w:val="TOC4"/>
        <w:rPr>
          <w:rFonts w:asciiTheme="minorHAnsi" w:eastAsiaTheme="minorEastAsia" w:hAnsiTheme="minorHAnsi" w:cstheme="minorBidi"/>
          <w:sz w:val="22"/>
          <w:szCs w:val="22"/>
        </w:rPr>
      </w:pPr>
      <w:r w:rsidRPr="00635E3B">
        <w:rPr>
          <w:snapToGrid w:val="0"/>
        </w:rPr>
        <w:t>A.5.1.36.1</w:t>
      </w:r>
      <w:r>
        <w:rPr>
          <w:rFonts w:asciiTheme="minorHAnsi" w:eastAsiaTheme="minorEastAsia" w:hAnsiTheme="minorHAnsi" w:cstheme="minorBidi"/>
          <w:sz w:val="22"/>
          <w:szCs w:val="22"/>
        </w:rPr>
        <w:tab/>
      </w:r>
      <w:r w:rsidRPr="00635E3B">
        <w:rPr>
          <w:snapToGrid w:val="0"/>
        </w:rPr>
        <w:t>Test Purpose and Environment</w:t>
      </w:r>
      <w:r>
        <w:tab/>
        <w:t>937</w:t>
      </w:r>
    </w:p>
    <w:p w14:paraId="52160BA4" w14:textId="77777777" w:rsidR="002F115E" w:rsidRDefault="002F115E">
      <w:pPr>
        <w:pStyle w:val="TOC4"/>
        <w:rPr>
          <w:rFonts w:asciiTheme="minorHAnsi" w:eastAsiaTheme="minorEastAsia" w:hAnsiTheme="minorHAnsi" w:cstheme="minorBidi"/>
          <w:sz w:val="22"/>
          <w:szCs w:val="22"/>
        </w:rPr>
      </w:pPr>
      <w:r w:rsidRPr="00635E3B">
        <w:rPr>
          <w:snapToGrid w:val="0"/>
        </w:rPr>
        <w:t>A.5.1.36.2</w:t>
      </w:r>
      <w:r>
        <w:rPr>
          <w:rFonts w:asciiTheme="minorHAnsi" w:eastAsiaTheme="minorEastAsia" w:hAnsiTheme="minorHAnsi" w:cstheme="minorBidi"/>
          <w:sz w:val="22"/>
          <w:szCs w:val="22"/>
        </w:rPr>
        <w:tab/>
      </w:r>
      <w:r w:rsidRPr="00635E3B">
        <w:rPr>
          <w:snapToGrid w:val="0"/>
        </w:rPr>
        <w:t>Test Requirements</w:t>
      </w:r>
      <w:r>
        <w:tab/>
        <w:t>938</w:t>
      </w:r>
    </w:p>
    <w:p w14:paraId="32C96B98" w14:textId="77777777" w:rsidR="002F115E" w:rsidRDefault="002F115E">
      <w:pPr>
        <w:pStyle w:val="TOC3"/>
        <w:rPr>
          <w:rFonts w:asciiTheme="minorHAnsi" w:eastAsiaTheme="minorEastAsia" w:hAnsiTheme="minorHAnsi" w:cstheme="minorBidi"/>
          <w:sz w:val="22"/>
          <w:szCs w:val="22"/>
        </w:rPr>
      </w:pPr>
      <w:r w:rsidRPr="00635E3B">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939</w:t>
      </w:r>
    </w:p>
    <w:p w14:paraId="743177F6" w14:textId="77777777" w:rsidR="002F115E" w:rsidRDefault="002F115E">
      <w:pPr>
        <w:pStyle w:val="TOC4"/>
        <w:rPr>
          <w:rFonts w:asciiTheme="minorHAnsi" w:eastAsiaTheme="minorEastAsia" w:hAnsiTheme="minorHAnsi" w:cstheme="minorBidi"/>
          <w:sz w:val="22"/>
          <w:szCs w:val="22"/>
        </w:rPr>
      </w:pPr>
      <w:r w:rsidRPr="00635E3B">
        <w:rPr>
          <w:snapToGrid w:val="0"/>
        </w:rPr>
        <w:t>A.5.1.37.1</w:t>
      </w:r>
      <w:r>
        <w:rPr>
          <w:rFonts w:asciiTheme="minorHAnsi" w:eastAsiaTheme="minorEastAsia" w:hAnsiTheme="minorHAnsi" w:cstheme="minorBidi"/>
          <w:sz w:val="22"/>
          <w:szCs w:val="22"/>
        </w:rPr>
        <w:tab/>
      </w:r>
      <w:r w:rsidRPr="00635E3B">
        <w:rPr>
          <w:snapToGrid w:val="0"/>
        </w:rPr>
        <w:t>Test Purpose and Environment</w:t>
      </w:r>
      <w:r>
        <w:tab/>
        <w:t>939</w:t>
      </w:r>
    </w:p>
    <w:p w14:paraId="28D41F17" w14:textId="77777777" w:rsidR="002F115E" w:rsidRDefault="002F115E">
      <w:pPr>
        <w:pStyle w:val="TOC4"/>
        <w:rPr>
          <w:rFonts w:asciiTheme="minorHAnsi" w:eastAsiaTheme="minorEastAsia" w:hAnsiTheme="minorHAnsi" w:cstheme="minorBidi"/>
          <w:sz w:val="22"/>
          <w:szCs w:val="22"/>
        </w:rPr>
      </w:pPr>
      <w:r w:rsidRPr="00635E3B">
        <w:rPr>
          <w:snapToGrid w:val="0"/>
        </w:rPr>
        <w:t>A.5.1.37.2</w:t>
      </w:r>
      <w:r>
        <w:rPr>
          <w:rFonts w:asciiTheme="minorHAnsi" w:eastAsiaTheme="minorEastAsia" w:hAnsiTheme="minorHAnsi" w:cstheme="minorBidi"/>
          <w:sz w:val="22"/>
          <w:szCs w:val="22"/>
        </w:rPr>
        <w:tab/>
      </w:r>
      <w:r w:rsidRPr="00635E3B">
        <w:rPr>
          <w:snapToGrid w:val="0"/>
        </w:rPr>
        <w:t>Test Requirements</w:t>
      </w:r>
      <w:r>
        <w:tab/>
        <w:t>940</w:t>
      </w:r>
    </w:p>
    <w:p w14:paraId="6CB97F9B" w14:textId="77777777" w:rsidR="002F115E" w:rsidRDefault="002F115E">
      <w:pPr>
        <w:pStyle w:val="TOC3"/>
        <w:rPr>
          <w:rFonts w:asciiTheme="minorHAnsi" w:eastAsiaTheme="minorEastAsia" w:hAnsiTheme="minorHAnsi" w:cstheme="minorBidi"/>
          <w:sz w:val="22"/>
          <w:szCs w:val="22"/>
        </w:rPr>
      </w:pPr>
      <w:r w:rsidRPr="00635E3B">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941</w:t>
      </w:r>
    </w:p>
    <w:p w14:paraId="23615DBD" w14:textId="77777777" w:rsidR="002F115E" w:rsidRDefault="002F115E">
      <w:pPr>
        <w:pStyle w:val="TOC4"/>
        <w:rPr>
          <w:rFonts w:asciiTheme="minorHAnsi" w:eastAsiaTheme="minorEastAsia" w:hAnsiTheme="minorHAnsi" w:cstheme="minorBidi"/>
          <w:sz w:val="22"/>
          <w:szCs w:val="22"/>
        </w:rPr>
      </w:pPr>
      <w:r w:rsidRPr="00635E3B">
        <w:rPr>
          <w:snapToGrid w:val="0"/>
        </w:rPr>
        <w:t>A.5.1.38.1</w:t>
      </w:r>
      <w:r>
        <w:rPr>
          <w:rFonts w:asciiTheme="minorHAnsi" w:eastAsiaTheme="minorEastAsia" w:hAnsiTheme="minorHAnsi" w:cstheme="minorBidi"/>
          <w:sz w:val="22"/>
          <w:szCs w:val="22"/>
        </w:rPr>
        <w:tab/>
      </w:r>
      <w:r w:rsidRPr="00635E3B">
        <w:rPr>
          <w:snapToGrid w:val="0"/>
        </w:rPr>
        <w:t>Test Purpose and Environment</w:t>
      </w:r>
      <w:r>
        <w:tab/>
        <w:t>941</w:t>
      </w:r>
    </w:p>
    <w:p w14:paraId="6955DC05" w14:textId="77777777" w:rsidR="002F115E" w:rsidRDefault="002F115E">
      <w:pPr>
        <w:pStyle w:val="TOC4"/>
        <w:rPr>
          <w:rFonts w:asciiTheme="minorHAnsi" w:eastAsiaTheme="minorEastAsia" w:hAnsiTheme="minorHAnsi" w:cstheme="minorBidi"/>
          <w:sz w:val="22"/>
          <w:szCs w:val="22"/>
        </w:rPr>
      </w:pPr>
      <w:r w:rsidRPr="00635E3B">
        <w:rPr>
          <w:snapToGrid w:val="0"/>
        </w:rPr>
        <w:t>A.5.1.38.2</w:t>
      </w:r>
      <w:r>
        <w:rPr>
          <w:rFonts w:asciiTheme="minorHAnsi" w:eastAsiaTheme="minorEastAsia" w:hAnsiTheme="minorHAnsi" w:cstheme="minorBidi"/>
          <w:sz w:val="22"/>
          <w:szCs w:val="22"/>
        </w:rPr>
        <w:tab/>
      </w:r>
      <w:r w:rsidRPr="00635E3B">
        <w:rPr>
          <w:snapToGrid w:val="0"/>
        </w:rPr>
        <w:t>Test Requirements</w:t>
      </w:r>
      <w:r>
        <w:tab/>
        <w:t>942</w:t>
      </w:r>
    </w:p>
    <w:p w14:paraId="1DE6AD25" w14:textId="77777777" w:rsidR="002F115E" w:rsidRDefault="002F115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943</w:t>
      </w:r>
    </w:p>
    <w:p w14:paraId="358D2B8D" w14:textId="77777777" w:rsidR="002F115E" w:rsidRDefault="002F115E">
      <w:pPr>
        <w:pStyle w:val="TOC3"/>
        <w:rPr>
          <w:rFonts w:asciiTheme="minorHAnsi" w:eastAsiaTheme="minorEastAsia" w:hAnsiTheme="minorHAnsi" w:cstheme="minorBidi"/>
          <w:sz w:val="22"/>
          <w:szCs w:val="22"/>
        </w:rPr>
      </w:pPr>
      <w:r w:rsidRPr="00635E3B">
        <w:rPr>
          <w:rFonts w:cs="v4.2.0"/>
          <w:lang w:val="sv-SE"/>
        </w:rPr>
        <w:t>A.5.2.1</w:t>
      </w:r>
      <w:r>
        <w:rPr>
          <w:rFonts w:asciiTheme="minorHAnsi" w:eastAsiaTheme="minorEastAsia" w:hAnsiTheme="minorHAnsi" w:cstheme="minorBidi"/>
          <w:sz w:val="22"/>
          <w:szCs w:val="22"/>
        </w:rPr>
        <w:tab/>
      </w:r>
      <w:r w:rsidRPr="00635E3B">
        <w:rPr>
          <w:lang w:val="sv-SE"/>
        </w:rPr>
        <w:t>E-UTRAN FDD – UTRAN FDD Handover</w:t>
      </w:r>
      <w:r>
        <w:tab/>
        <w:t>943</w:t>
      </w:r>
    </w:p>
    <w:p w14:paraId="03CC822A" w14:textId="77777777" w:rsidR="002F115E" w:rsidRDefault="002F115E">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943</w:t>
      </w:r>
    </w:p>
    <w:p w14:paraId="57AA32BD" w14:textId="77777777" w:rsidR="002F115E" w:rsidRDefault="002F115E">
      <w:pPr>
        <w:pStyle w:val="TOC4"/>
        <w:rPr>
          <w:rFonts w:asciiTheme="minorHAnsi" w:eastAsiaTheme="minorEastAsia" w:hAnsiTheme="minorHAnsi" w:cstheme="minorBidi"/>
          <w:sz w:val="22"/>
          <w:szCs w:val="22"/>
        </w:rPr>
      </w:pPr>
      <w:r w:rsidRPr="00635E3B">
        <w:rPr>
          <w:snapToGrid w:val="0"/>
        </w:rPr>
        <w:t>A.5.2.1.2</w:t>
      </w:r>
      <w:r>
        <w:rPr>
          <w:rFonts w:asciiTheme="minorHAnsi" w:eastAsiaTheme="minorEastAsia" w:hAnsiTheme="minorHAnsi" w:cstheme="minorBidi"/>
          <w:sz w:val="22"/>
          <w:szCs w:val="22"/>
        </w:rPr>
        <w:tab/>
      </w:r>
      <w:r w:rsidRPr="00635E3B">
        <w:rPr>
          <w:snapToGrid w:val="0"/>
        </w:rPr>
        <w:t>Test Requirements</w:t>
      </w:r>
      <w:r>
        <w:tab/>
        <w:t>944</w:t>
      </w:r>
    </w:p>
    <w:p w14:paraId="37696051" w14:textId="77777777" w:rsidR="002F115E" w:rsidRDefault="002F115E">
      <w:pPr>
        <w:pStyle w:val="TOC3"/>
        <w:rPr>
          <w:rFonts w:asciiTheme="minorHAnsi" w:eastAsiaTheme="minorEastAsia" w:hAnsiTheme="minorHAnsi" w:cstheme="minorBidi"/>
          <w:sz w:val="22"/>
          <w:szCs w:val="22"/>
        </w:rPr>
      </w:pPr>
      <w:r w:rsidRPr="00635E3B">
        <w:rPr>
          <w:lang w:val="sv-SE"/>
        </w:rPr>
        <w:t>A.5.2.2</w:t>
      </w:r>
      <w:r>
        <w:rPr>
          <w:rFonts w:asciiTheme="minorHAnsi" w:eastAsiaTheme="minorEastAsia" w:hAnsiTheme="minorHAnsi" w:cstheme="minorBidi"/>
          <w:sz w:val="22"/>
          <w:szCs w:val="22"/>
        </w:rPr>
        <w:tab/>
      </w:r>
      <w:r w:rsidRPr="00635E3B">
        <w:rPr>
          <w:lang w:val="sv-SE"/>
        </w:rPr>
        <w:t>E-UTRAN TDD - UTRAN FDD Handover</w:t>
      </w:r>
      <w:r>
        <w:tab/>
        <w:t>945</w:t>
      </w:r>
    </w:p>
    <w:p w14:paraId="60A0CD3A" w14:textId="77777777" w:rsidR="002F115E" w:rsidRDefault="002F115E">
      <w:pPr>
        <w:pStyle w:val="TOC4"/>
        <w:rPr>
          <w:rFonts w:asciiTheme="minorHAnsi" w:eastAsiaTheme="minorEastAsia" w:hAnsiTheme="minorHAnsi" w:cstheme="minorBidi"/>
          <w:sz w:val="22"/>
          <w:szCs w:val="22"/>
        </w:rPr>
      </w:pPr>
      <w:r w:rsidRPr="00635E3B">
        <w:rPr>
          <w:snapToGrid w:val="0"/>
        </w:rPr>
        <w:t>A.5.2.2.1</w:t>
      </w:r>
      <w:r>
        <w:rPr>
          <w:rFonts w:asciiTheme="minorHAnsi" w:eastAsiaTheme="minorEastAsia" w:hAnsiTheme="minorHAnsi" w:cstheme="minorBidi"/>
          <w:sz w:val="22"/>
          <w:szCs w:val="22"/>
        </w:rPr>
        <w:tab/>
      </w:r>
      <w:r w:rsidRPr="00635E3B">
        <w:rPr>
          <w:snapToGrid w:val="0"/>
        </w:rPr>
        <w:t>Test Purpose and Environment</w:t>
      </w:r>
      <w:r>
        <w:tab/>
        <w:t>945</w:t>
      </w:r>
    </w:p>
    <w:p w14:paraId="13EE270E" w14:textId="77777777" w:rsidR="002F115E" w:rsidRDefault="002F115E">
      <w:pPr>
        <w:pStyle w:val="TOC4"/>
        <w:rPr>
          <w:rFonts w:asciiTheme="minorHAnsi" w:eastAsiaTheme="minorEastAsia" w:hAnsiTheme="minorHAnsi" w:cstheme="minorBidi"/>
          <w:sz w:val="22"/>
          <w:szCs w:val="22"/>
        </w:rPr>
      </w:pPr>
      <w:r w:rsidRPr="00635E3B">
        <w:rPr>
          <w:snapToGrid w:val="0"/>
        </w:rPr>
        <w:t>A.5.2.2.2</w:t>
      </w:r>
      <w:r>
        <w:rPr>
          <w:rFonts w:asciiTheme="minorHAnsi" w:eastAsiaTheme="minorEastAsia" w:hAnsiTheme="minorHAnsi" w:cstheme="minorBidi"/>
          <w:sz w:val="22"/>
          <w:szCs w:val="22"/>
        </w:rPr>
        <w:tab/>
      </w:r>
      <w:r w:rsidRPr="00635E3B">
        <w:rPr>
          <w:snapToGrid w:val="0"/>
        </w:rPr>
        <w:t>Test Requirements</w:t>
      </w:r>
      <w:r>
        <w:tab/>
        <w:t>948</w:t>
      </w:r>
    </w:p>
    <w:p w14:paraId="325CF6AA" w14:textId="77777777" w:rsidR="002F115E" w:rsidRDefault="002F115E">
      <w:pPr>
        <w:pStyle w:val="TOC3"/>
        <w:rPr>
          <w:rFonts w:asciiTheme="minorHAnsi" w:eastAsiaTheme="minorEastAsia" w:hAnsiTheme="minorHAnsi" w:cstheme="minorBidi"/>
          <w:sz w:val="22"/>
          <w:szCs w:val="22"/>
        </w:rPr>
      </w:pPr>
      <w:r w:rsidRPr="00635E3B">
        <w:rPr>
          <w:rFonts w:cs="v4.2.0"/>
          <w:snapToGrid w:val="0"/>
          <w:lang w:val="sv-SE"/>
        </w:rPr>
        <w:t>A.</w:t>
      </w:r>
      <w:r w:rsidRPr="00635E3B">
        <w:rPr>
          <w:rFonts w:cs="v4.2.0"/>
          <w:snapToGrid w:val="0"/>
          <w:lang w:val="sv-SE" w:eastAsia="zh-CN"/>
        </w:rPr>
        <w:t>5</w:t>
      </w:r>
      <w:r w:rsidRPr="00635E3B">
        <w:rPr>
          <w:rFonts w:cs="v4.2.0"/>
          <w:snapToGrid w:val="0"/>
          <w:lang w:val="sv-SE"/>
        </w:rPr>
        <w:t>.</w:t>
      </w:r>
      <w:r w:rsidRPr="00635E3B">
        <w:rPr>
          <w:rFonts w:cs="v4.2.0"/>
          <w:snapToGrid w:val="0"/>
          <w:lang w:val="sv-SE" w:eastAsia="zh-CN"/>
        </w:rPr>
        <w:t>2</w:t>
      </w:r>
      <w:r w:rsidRPr="00635E3B">
        <w:rPr>
          <w:rFonts w:cs="v4.2.0"/>
          <w:snapToGrid w:val="0"/>
          <w:lang w:val="sv-SE"/>
        </w:rPr>
        <w:t>.</w:t>
      </w:r>
      <w:r w:rsidRPr="00635E3B">
        <w:rPr>
          <w:rFonts w:cs="v4.2.0"/>
          <w:snapToGrid w:val="0"/>
          <w:lang w:val="sv-SE" w:eastAsia="zh-CN"/>
        </w:rPr>
        <w:t xml:space="preserve">3 </w:t>
      </w:r>
      <w:r w:rsidRPr="00635E3B">
        <w:rPr>
          <w:lang w:val="sv-SE"/>
        </w:rPr>
        <w:t>E-UTRAN FDD- GSM Handover</w:t>
      </w:r>
      <w:r>
        <w:tab/>
        <w:t>948</w:t>
      </w:r>
    </w:p>
    <w:p w14:paraId="336FA28A" w14:textId="77777777" w:rsidR="002F115E" w:rsidRDefault="002F115E">
      <w:pPr>
        <w:pStyle w:val="TOC5"/>
        <w:rPr>
          <w:rFonts w:asciiTheme="minorHAnsi" w:eastAsiaTheme="minorEastAsia" w:hAnsiTheme="minorHAnsi" w:cstheme="minorBidi"/>
          <w:sz w:val="22"/>
          <w:szCs w:val="22"/>
        </w:rPr>
      </w:pPr>
      <w:r w:rsidRPr="00635E3B">
        <w:rPr>
          <w:snapToGrid w:val="0"/>
        </w:rPr>
        <w:t>A.</w:t>
      </w:r>
      <w:r w:rsidRPr="00635E3B">
        <w:rPr>
          <w:snapToGrid w:val="0"/>
          <w:lang w:eastAsia="zh-CN"/>
        </w:rPr>
        <w:t>5</w:t>
      </w:r>
      <w:r w:rsidRPr="00635E3B">
        <w:rPr>
          <w:snapToGrid w:val="0"/>
        </w:rPr>
        <w:t>.</w:t>
      </w:r>
      <w:r w:rsidRPr="00635E3B">
        <w:rPr>
          <w:snapToGrid w:val="0"/>
          <w:lang w:eastAsia="zh-CN"/>
        </w:rPr>
        <w:t>2</w:t>
      </w:r>
      <w:r w:rsidRPr="00635E3B">
        <w:rPr>
          <w:snapToGrid w:val="0"/>
        </w:rPr>
        <w:t>.</w:t>
      </w:r>
      <w:r w:rsidRPr="00635E3B">
        <w:rPr>
          <w:snapToGrid w:val="0"/>
          <w:lang w:eastAsia="zh-CN"/>
        </w:rPr>
        <w:t>3.1</w:t>
      </w:r>
      <w:r>
        <w:rPr>
          <w:rFonts w:asciiTheme="minorHAnsi" w:eastAsiaTheme="minorEastAsia" w:hAnsiTheme="minorHAnsi" w:cstheme="minorBidi"/>
          <w:sz w:val="22"/>
          <w:szCs w:val="22"/>
        </w:rPr>
        <w:tab/>
      </w:r>
      <w:r w:rsidRPr="00635E3B">
        <w:rPr>
          <w:snapToGrid w:val="0"/>
        </w:rPr>
        <w:t>Test Purpose and Environment</w:t>
      </w:r>
      <w:r>
        <w:tab/>
        <w:t>948</w:t>
      </w:r>
    </w:p>
    <w:p w14:paraId="5CBB463F" w14:textId="77777777" w:rsidR="002F115E" w:rsidRDefault="002F115E">
      <w:pPr>
        <w:pStyle w:val="TOC5"/>
        <w:rPr>
          <w:rFonts w:asciiTheme="minorHAnsi" w:eastAsiaTheme="minorEastAsia" w:hAnsiTheme="minorHAnsi" w:cstheme="minorBidi"/>
          <w:sz w:val="22"/>
          <w:szCs w:val="22"/>
        </w:rPr>
      </w:pPr>
      <w:r w:rsidRPr="00635E3B">
        <w:rPr>
          <w:snapToGrid w:val="0"/>
        </w:rPr>
        <w:t>A.</w:t>
      </w:r>
      <w:r w:rsidRPr="00635E3B">
        <w:rPr>
          <w:snapToGrid w:val="0"/>
          <w:lang w:eastAsia="zh-CN"/>
        </w:rPr>
        <w:t>5</w:t>
      </w:r>
      <w:r w:rsidRPr="00635E3B">
        <w:rPr>
          <w:snapToGrid w:val="0"/>
        </w:rPr>
        <w:t>.</w:t>
      </w:r>
      <w:r w:rsidRPr="00635E3B">
        <w:rPr>
          <w:snapToGrid w:val="0"/>
          <w:lang w:eastAsia="zh-CN"/>
        </w:rPr>
        <w:t>2</w:t>
      </w:r>
      <w:r w:rsidRPr="00635E3B">
        <w:rPr>
          <w:snapToGrid w:val="0"/>
        </w:rPr>
        <w:t>.</w:t>
      </w:r>
      <w:r w:rsidRPr="00635E3B">
        <w:rPr>
          <w:snapToGrid w:val="0"/>
          <w:lang w:eastAsia="zh-CN"/>
        </w:rPr>
        <w:t>3.2</w:t>
      </w:r>
      <w:r>
        <w:rPr>
          <w:rFonts w:asciiTheme="minorHAnsi" w:eastAsiaTheme="minorEastAsia" w:hAnsiTheme="minorHAnsi" w:cstheme="minorBidi"/>
          <w:sz w:val="22"/>
          <w:szCs w:val="22"/>
        </w:rPr>
        <w:tab/>
      </w:r>
      <w:r w:rsidRPr="00635E3B">
        <w:rPr>
          <w:snapToGrid w:val="0"/>
        </w:rPr>
        <w:t xml:space="preserve">Test </w:t>
      </w:r>
      <w:r w:rsidRPr="00635E3B">
        <w:rPr>
          <w:snapToGrid w:val="0"/>
          <w:lang w:eastAsia="zh-CN"/>
        </w:rPr>
        <w:t>Requirements</w:t>
      </w:r>
      <w:r>
        <w:tab/>
        <w:t>949</w:t>
      </w:r>
    </w:p>
    <w:p w14:paraId="1782CEFB" w14:textId="77777777" w:rsidR="002F115E" w:rsidRDefault="002F115E">
      <w:pPr>
        <w:pStyle w:val="TOC3"/>
        <w:rPr>
          <w:rFonts w:asciiTheme="minorHAnsi" w:eastAsiaTheme="minorEastAsia" w:hAnsiTheme="minorHAnsi" w:cstheme="minorBidi"/>
          <w:sz w:val="22"/>
          <w:szCs w:val="22"/>
        </w:rPr>
      </w:pPr>
      <w:r w:rsidRPr="00635E3B">
        <w:rPr>
          <w:lang w:val="sv-SE"/>
        </w:rPr>
        <w:t>A.5.2.4</w:t>
      </w:r>
      <w:r>
        <w:rPr>
          <w:rFonts w:asciiTheme="minorHAnsi" w:eastAsiaTheme="minorEastAsia" w:hAnsiTheme="minorHAnsi" w:cstheme="minorBidi"/>
          <w:sz w:val="22"/>
          <w:szCs w:val="22"/>
        </w:rPr>
        <w:tab/>
      </w:r>
      <w:r w:rsidRPr="00635E3B">
        <w:rPr>
          <w:lang w:val="sv-SE"/>
        </w:rPr>
        <w:t>E-UTRAN</w:t>
      </w:r>
      <w:r w:rsidRPr="00635E3B">
        <w:rPr>
          <w:lang w:val="sv-SE" w:eastAsia="zh-CN"/>
        </w:rPr>
        <w:t xml:space="preserve"> TDD</w:t>
      </w:r>
      <w:r w:rsidRPr="00635E3B">
        <w:rPr>
          <w:lang w:val="sv-SE"/>
        </w:rPr>
        <w:t xml:space="preserve"> - UTRAN TDD Handover</w:t>
      </w:r>
      <w:r>
        <w:tab/>
        <w:t>950</w:t>
      </w:r>
    </w:p>
    <w:p w14:paraId="104B42D6" w14:textId="77777777" w:rsidR="002F115E" w:rsidRDefault="002F115E">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950</w:t>
      </w:r>
    </w:p>
    <w:p w14:paraId="324FC271" w14:textId="77777777" w:rsidR="002F115E" w:rsidRDefault="002F115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950</w:t>
      </w:r>
    </w:p>
    <w:p w14:paraId="38E33375" w14:textId="77777777" w:rsidR="002F115E" w:rsidRDefault="002F115E">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950</w:t>
      </w:r>
    </w:p>
    <w:p w14:paraId="7F39D123" w14:textId="77777777" w:rsidR="002F115E" w:rsidRDefault="002F115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952</w:t>
      </w:r>
    </w:p>
    <w:p w14:paraId="68193069" w14:textId="77777777" w:rsidR="002F115E" w:rsidRDefault="002F115E">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952</w:t>
      </w:r>
    </w:p>
    <w:p w14:paraId="2963205C" w14:textId="77777777" w:rsidR="002F115E" w:rsidRDefault="002F115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952</w:t>
      </w:r>
    </w:p>
    <w:p w14:paraId="5ADD38B2" w14:textId="77777777" w:rsidR="002F115E" w:rsidRDefault="002F115E">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952</w:t>
      </w:r>
    </w:p>
    <w:p w14:paraId="73D4E53E" w14:textId="77777777" w:rsidR="002F115E" w:rsidRDefault="002F115E">
      <w:pPr>
        <w:pStyle w:val="TOC5"/>
        <w:rPr>
          <w:rFonts w:asciiTheme="minorHAnsi" w:eastAsiaTheme="minorEastAsia" w:hAnsiTheme="minorHAnsi" w:cstheme="minorBidi"/>
          <w:sz w:val="22"/>
          <w:szCs w:val="22"/>
        </w:rPr>
      </w:pPr>
      <w:r w:rsidRPr="00635E3B">
        <w:rPr>
          <w:lang w:val="sv-SE"/>
        </w:rPr>
        <w:t>A.</w:t>
      </w:r>
      <w:r w:rsidRPr="00635E3B">
        <w:rPr>
          <w:lang w:val="sv-SE" w:eastAsia="zh-CN"/>
        </w:rPr>
        <w:t>5</w:t>
      </w:r>
      <w:r w:rsidRPr="00635E3B">
        <w:rPr>
          <w:lang w:val="sv-SE"/>
        </w:rPr>
        <w:t>.</w:t>
      </w:r>
      <w:r w:rsidRPr="00635E3B">
        <w:rPr>
          <w:lang w:val="sv-SE" w:eastAsia="zh-CN"/>
        </w:rPr>
        <w:t>2</w:t>
      </w:r>
      <w:r w:rsidRPr="00635E3B">
        <w:rPr>
          <w:lang w:val="sv-SE"/>
        </w:rPr>
        <w:t>.</w:t>
      </w:r>
      <w:r w:rsidRPr="00635E3B">
        <w:rPr>
          <w:lang w:val="sv-SE" w:eastAsia="zh-CN"/>
        </w:rPr>
        <w:t>4</w:t>
      </w:r>
      <w:r w:rsidRPr="00635E3B">
        <w:rPr>
          <w:lang w:val="sv-SE"/>
        </w:rPr>
        <w:t>.</w:t>
      </w:r>
      <w:r w:rsidRPr="00635E3B">
        <w:rPr>
          <w:lang w:val="sv-SE" w:eastAsia="zh-CN"/>
        </w:rPr>
        <w:t>2</w:t>
      </w:r>
      <w:r w:rsidRPr="00635E3B">
        <w:rPr>
          <w:lang w:val="sv-SE"/>
        </w:rPr>
        <w:t>.</w:t>
      </w:r>
      <w:r w:rsidRPr="00635E3B">
        <w:rPr>
          <w:lang w:val="sv-SE" w:eastAsia="zh-CN"/>
        </w:rPr>
        <w:t>3</w:t>
      </w:r>
      <w:r>
        <w:rPr>
          <w:rFonts w:asciiTheme="minorHAnsi" w:eastAsiaTheme="minorEastAsia" w:hAnsiTheme="minorHAnsi" w:cstheme="minorBidi"/>
          <w:sz w:val="22"/>
          <w:szCs w:val="22"/>
        </w:rPr>
        <w:tab/>
      </w:r>
      <w:r w:rsidRPr="00635E3B">
        <w:rPr>
          <w:lang w:val="sv-SE" w:eastAsia="zh-CN"/>
        </w:rPr>
        <w:t>Void</w:t>
      </w:r>
      <w:r>
        <w:tab/>
        <w:t>952</w:t>
      </w:r>
    </w:p>
    <w:p w14:paraId="496B80E5" w14:textId="77777777" w:rsidR="002F115E" w:rsidRDefault="002F115E">
      <w:pPr>
        <w:pStyle w:val="TOC3"/>
        <w:rPr>
          <w:rFonts w:asciiTheme="minorHAnsi" w:eastAsiaTheme="minorEastAsia" w:hAnsiTheme="minorHAnsi" w:cstheme="minorBidi"/>
          <w:sz w:val="22"/>
          <w:szCs w:val="22"/>
        </w:rPr>
      </w:pPr>
      <w:r w:rsidRPr="00635E3B">
        <w:rPr>
          <w:rFonts w:cs="v4.2.0"/>
          <w:lang w:val="sv-SE"/>
        </w:rPr>
        <w:t>A.5.2.5</w:t>
      </w:r>
      <w:r>
        <w:rPr>
          <w:rFonts w:asciiTheme="minorHAnsi" w:eastAsiaTheme="minorEastAsia" w:hAnsiTheme="minorHAnsi" w:cstheme="minorBidi"/>
          <w:sz w:val="22"/>
          <w:szCs w:val="22"/>
        </w:rPr>
        <w:tab/>
      </w:r>
      <w:r w:rsidRPr="00635E3B">
        <w:rPr>
          <w:lang w:val="sv-SE"/>
        </w:rPr>
        <w:t>E-UTRAN FDD – UTRAN TDD Handover</w:t>
      </w:r>
      <w:r>
        <w:tab/>
        <w:t>952</w:t>
      </w:r>
    </w:p>
    <w:p w14:paraId="3C3CB752" w14:textId="77777777" w:rsidR="002F115E" w:rsidRDefault="002F115E">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952</w:t>
      </w:r>
    </w:p>
    <w:p w14:paraId="00518E5F" w14:textId="77777777" w:rsidR="002F115E" w:rsidRDefault="002F115E">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955</w:t>
      </w:r>
    </w:p>
    <w:p w14:paraId="53CF9439" w14:textId="77777777" w:rsidR="002F115E" w:rsidRDefault="002F115E">
      <w:pPr>
        <w:pStyle w:val="TOC4"/>
        <w:rPr>
          <w:rFonts w:asciiTheme="minorHAnsi" w:eastAsiaTheme="minorEastAsia" w:hAnsiTheme="minorHAnsi" w:cstheme="minorBidi"/>
          <w:sz w:val="22"/>
          <w:szCs w:val="22"/>
        </w:rPr>
      </w:pPr>
      <w:r w:rsidRPr="00635E3B">
        <w:rPr>
          <w:snapToGrid w:val="0"/>
        </w:rPr>
        <w:t>A.5.2.5.2</w:t>
      </w:r>
      <w:r>
        <w:rPr>
          <w:rFonts w:asciiTheme="minorHAnsi" w:eastAsiaTheme="minorEastAsia" w:hAnsiTheme="minorHAnsi" w:cstheme="minorBidi"/>
          <w:sz w:val="22"/>
          <w:szCs w:val="22"/>
        </w:rPr>
        <w:tab/>
      </w:r>
      <w:r w:rsidRPr="00635E3B">
        <w:rPr>
          <w:snapToGrid w:val="0"/>
        </w:rPr>
        <w:t>Test Requirements</w:t>
      </w:r>
      <w:r>
        <w:tab/>
        <w:t>955</w:t>
      </w:r>
    </w:p>
    <w:p w14:paraId="5D763403" w14:textId="77777777" w:rsidR="002F115E" w:rsidRDefault="002F115E">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955</w:t>
      </w:r>
    </w:p>
    <w:p w14:paraId="1AB62F22" w14:textId="77777777" w:rsidR="002F115E" w:rsidRDefault="002F115E">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955</w:t>
      </w:r>
    </w:p>
    <w:p w14:paraId="5A3AEF3C" w14:textId="77777777" w:rsidR="002F115E" w:rsidRDefault="002F115E">
      <w:pPr>
        <w:pStyle w:val="TOC5"/>
        <w:rPr>
          <w:rFonts w:asciiTheme="minorHAnsi" w:eastAsiaTheme="minorEastAsia" w:hAnsiTheme="minorHAnsi" w:cstheme="minorBidi"/>
          <w:sz w:val="22"/>
          <w:szCs w:val="22"/>
        </w:rPr>
      </w:pPr>
      <w:r w:rsidRPr="00635E3B">
        <w:rPr>
          <w:lang w:val="sv-SE"/>
        </w:rPr>
        <w:t>A.5.2.5.2.3</w:t>
      </w:r>
      <w:r>
        <w:rPr>
          <w:rFonts w:asciiTheme="minorHAnsi" w:eastAsiaTheme="minorEastAsia" w:hAnsiTheme="minorHAnsi" w:cstheme="minorBidi"/>
          <w:sz w:val="22"/>
          <w:szCs w:val="22"/>
        </w:rPr>
        <w:tab/>
      </w:r>
      <w:r w:rsidRPr="00635E3B">
        <w:rPr>
          <w:lang w:val="sv-SE"/>
        </w:rPr>
        <w:t>Void</w:t>
      </w:r>
      <w:r>
        <w:tab/>
        <w:t>955</w:t>
      </w:r>
    </w:p>
    <w:p w14:paraId="21F8C05E" w14:textId="77777777" w:rsidR="002F115E" w:rsidRDefault="002F115E">
      <w:pPr>
        <w:pStyle w:val="TOC4"/>
        <w:rPr>
          <w:rFonts w:asciiTheme="minorHAnsi" w:eastAsiaTheme="minorEastAsia" w:hAnsiTheme="minorHAnsi" w:cstheme="minorBidi"/>
          <w:sz w:val="22"/>
          <w:szCs w:val="22"/>
        </w:rPr>
      </w:pPr>
      <w:r w:rsidRPr="00635E3B">
        <w:rPr>
          <w:rFonts w:cs="v4.2.0"/>
          <w:snapToGrid w:val="0"/>
          <w:lang w:val="sv-SE"/>
        </w:rPr>
        <w:t>A.5.2.</w:t>
      </w:r>
      <w:r w:rsidRPr="00635E3B">
        <w:rPr>
          <w:rFonts w:cs="v4.2.0"/>
          <w:snapToGrid w:val="0"/>
          <w:lang w:val="sv-SE" w:eastAsia="zh-CN"/>
        </w:rPr>
        <w:t>6</w:t>
      </w:r>
      <w:r>
        <w:rPr>
          <w:rFonts w:asciiTheme="minorHAnsi" w:eastAsiaTheme="minorEastAsia" w:hAnsiTheme="minorHAnsi" w:cstheme="minorBidi"/>
          <w:sz w:val="22"/>
          <w:szCs w:val="22"/>
        </w:rPr>
        <w:tab/>
      </w:r>
      <w:r w:rsidRPr="00635E3B">
        <w:rPr>
          <w:lang w:val="sv-SE"/>
        </w:rPr>
        <w:t>E-UTRAN TDD - GSM Handover</w:t>
      </w:r>
      <w:r>
        <w:tab/>
        <w:t>955</w:t>
      </w:r>
    </w:p>
    <w:p w14:paraId="5EF89B61" w14:textId="77777777" w:rsidR="002F115E" w:rsidRDefault="002F115E">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955</w:t>
      </w:r>
    </w:p>
    <w:p w14:paraId="026DD227" w14:textId="77777777" w:rsidR="002F115E" w:rsidRDefault="002F115E">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957</w:t>
      </w:r>
    </w:p>
    <w:p w14:paraId="4A23C396" w14:textId="77777777" w:rsidR="002F115E" w:rsidRDefault="002F115E">
      <w:pPr>
        <w:pStyle w:val="TOC3"/>
        <w:rPr>
          <w:rFonts w:asciiTheme="minorHAnsi" w:eastAsiaTheme="minorEastAsia" w:hAnsiTheme="minorHAnsi" w:cstheme="minorBidi"/>
          <w:sz w:val="22"/>
          <w:szCs w:val="22"/>
        </w:rPr>
      </w:pPr>
      <w:r w:rsidRPr="00635E3B">
        <w:rPr>
          <w:rFonts w:cs="v4.2.0"/>
          <w:lang w:val="sv-SE"/>
        </w:rPr>
        <w:t>A.5.2.</w:t>
      </w:r>
      <w:r w:rsidRPr="00635E3B">
        <w:rPr>
          <w:rFonts w:cs="v4.2.0"/>
          <w:lang w:val="sv-SE" w:eastAsia="zh-CN"/>
        </w:rPr>
        <w:t>7</w:t>
      </w:r>
      <w:r>
        <w:rPr>
          <w:rFonts w:asciiTheme="minorHAnsi" w:eastAsiaTheme="minorEastAsia" w:hAnsiTheme="minorHAnsi" w:cstheme="minorBidi"/>
          <w:sz w:val="22"/>
          <w:szCs w:val="22"/>
        </w:rPr>
        <w:tab/>
      </w:r>
      <w:r w:rsidRPr="00635E3B">
        <w:rPr>
          <w:lang w:val="sv-SE"/>
        </w:rPr>
        <w:t>E-UTRAN FDD – UTRAN FDD Handover; Unknown Target Cell</w:t>
      </w:r>
      <w:r>
        <w:tab/>
        <w:t>958</w:t>
      </w:r>
    </w:p>
    <w:p w14:paraId="59132BC8" w14:textId="77777777" w:rsidR="002F115E" w:rsidRDefault="002F115E">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958</w:t>
      </w:r>
    </w:p>
    <w:p w14:paraId="4F8383C7" w14:textId="77777777" w:rsidR="002F115E" w:rsidRDefault="002F115E">
      <w:pPr>
        <w:pStyle w:val="TOC4"/>
        <w:rPr>
          <w:rFonts w:asciiTheme="minorHAnsi" w:eastAsiaTheme="minorEastAsia" w:hAnsiTheme="minorHAnsi" w:cstheme="minorBidi"/>
          <w:sz w:val="22"/>
          <w:szCs w:val="22"/>
        </w:rPr>
      </w:pPr>
      <w:r w:rsidRPr="00635E3B">
        <w:rPr>
          <w:snapToGrid w:val="0"/>
        </w:rPr>
        <w:t>A.5.2.</w:t>
      </w:r>
      <w:r w:rsidRPr="00635E3B">
        <w:rPr>
          <w:snapToGrid w:val="0"/>
          <w:lang w:eastAsia="zh-CN"/>
        </w:rPr>
        <w:t>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960</w:t>
      </w:r>
    </w:p>
    <w:p w14:paraId="03634742" w14:textId="77777777" w:rsidR="002F115E" w:rsidRDefault="002F115E">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960</w:t>
      </w:r>
    </w:p>
    <w:p w14:paraId="12B159EA" w14:textId="77777777" w:rsidR="002F115E" w:rsidRDefault="002F115E">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960</w:t>
      </w:r>
    </w:p>
    <w:p w14:paraId="38D31C8E" w14:textId="77777777" w:rsidR="002F115E" w:rsidRDefault="002F115E">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961</w:t>
      </w:r>
    </w:p>
    <w:p w14:paraId="15FB566B" w14:textId="77777777" w:rsidR="002F115E" w:rsidRDefault="002F115E">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962</w:t>
      </w:r>
    </w:p>
    <w:p w14:paraId="662F10C0" w14:textId="77777777" w:rsidR="002F115E" w:rsidRDefault="002F115E">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962</w:t>
      </w:r>
    </w:p>
    <w:p w14:paraId="36A27356" w14:textId="77777777" w:rsidR="002F115E" w:rsidRDefault="002F115E">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963</w:t>
      </w:r>
    </w:p>
    <w:p w14:paraId="112F7F10" w14:textId="77777777" w:rsidR="002F115E" w:rsidRDefault="002F115E">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964</w:t>
      </w:r>
    </w:p>
    <w:p w14:paraId="662A53F7" w14:textId="77777777" w:rsidR="002F115E" w:rsidRDefault="002F115E">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964</w:t>
      </w:r>
    </w:p>
    <w:p w14:paraId="00E40BB1" w14:textId="77777777" w:rsidR="002F115E" w:rsidRDefault="002F115E">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966</w:t>
      </w:r>
    </w:p>
    <w:p w14:paraId="47A13A6D" w14:textId="77777777" w:rsidR="002F115E" w:rsidRDefault="002F115E">
      <w:pPr>
        <w:pStyle w:val="TOC3"/>
        <w:rPr>
          <w:rFonts w:asciiTheme="minorHAnsi" w:eastAsiaTheme="minorEastAsia" w:hAnsiTheme="minorHAnsi" w:cstheme="minorBidi"/>
          <w:sz w:val="22"/>
          <w:szCs w:val="22"/>
        </w:rPr>
      </w:pPr>
      <w:r w:rsidRPr="00635E3B">
        <w:rPr>
          <w:rFonts w:cs="v4.2.0"/>
        </w:rPr>
        <w:t>A.5.2.10A</w:t>
      </w:r>
      <w:r>
        <w:rPr>
          <w:rFonts w:asciiTheme="minorHAnsi" w:eastAsiaTheme="minorEastAsia" w:hAnsiTheme="minorHAnsi" w:cstheme="minorBidi"/>
          <w:sz w:val="22"/>
          <w:szCs w:val="22"/>
        </w:rPr>
        <w:tab/>
      </w:r>
      <w:r>
        <w:t>E-UTRAN FDD – UTRAN FDD Multicarrier Handover with two target cells</w:t>
      </w:r>
      <w:r>
        <w:tab/>
        <w:t>966</w:t>
      </w:r>
    </w:p>
    <w:p w14:paraId="0F4B3920" w14:textId="77777777" w:rsidR="002F115E" w:rsidRDefault="002F115E">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966</w:t>
      </w:r>
    </w:p>
    <w:p w14:paraId="53DB312D" w14:textId="77777777" w:rsidR="002F115E" w:rsidRDefault="002F115E">
      <w:pPr>
        <w:pStyle w:val="TOC4"/>
        <w:rPr>
          <w:rFonts w:asciiTheme="minorHAnsi" w:eastAsiaTheme="minorEastAsia" w:hAnsiTheme="minorHAnsi" w:cstheme="minorBidi"/>
          <w:sz w:val="22"/>
          <w:szCs w:val="22"/>
        </w:rPr>
      </w:pPr>
      <w:r w:rsidRPr="00635E3B">
        <w:rPr>
          <w:snapToGrid w:val="0"/>
        </w:rPr>
        <w:t>A.5.2.10A.2</w:t>
      </w:r>
      <w:r>
        <w:rPr>
          <w:rFonts w:asciiTheme="minorHAnsi" w:eastAsiaTheme="minorEastAsia" w:hAnsiTheme="minorHAnsi" w:cstheme="minorBidi"/>
          <w:sz w:val="22"/>
          <w:szCs w:val="22"/>
        </w:rPr>
        <w:tab/>
      </w:r>
      <w:r w:rsidRPr="00635E3B">
        <w:rPr>
          <w:snapToGrid w:val="0"/>
        </w:rPr>
        <w:t>Test Requirements</w:t>
      </w:r>
      <w:r>
        <w:tab/>
        <w:t>969</w:t>
      </w:r>
    </w:p>
    <w:p w14:paraId="1AFA802A" w14:textId="77777777" w:rsidR="002F115E" w:rsidRDefault="002F115E">
      <w:pPr>
        <w:pStyle w:val="TOC3"/>
        <w:rPr>
          <w:rFonts w:asciiTheme="minorHAnsi" w:eastAsiaTheme="minorEastAsia" w:hAnsiTheme="minorHAnsi" w:cstheme="minorBidi"/>
          <w:sz w:val="22"/>
          <w:szCs w:val="22"/>
        </w:rPr>
      </w:pPr>
      <w:r w:rsidRPr="00635E3B">
        <w:rPr>
          <w:rFonts w:cs="v4.2.0"/>
        </w:rPr>
        <w:t>A.5.2.10B</w:t>
      </w:r>
      <w:r>
        <w:rPr>
          <w:rFonts w:asciiTheme="minorHAnsi" w:eastAsiaTheme="minorEastAsia" w:hAnsiTheme="minorHAnsi" w:cstheme="minorBidi"/>
          <w:sz w:val="22"/>
          <w:szCs w:val="22"/>
        </w:rPr>
        <w:tab/>
      </w:r>
      <w:r>
        <w:t>E-UTRAN TDD – UTRAN FDD Multicarrier Handover with two target cells</w:t>
      </w:r>
      <w:r>
        <w:tab/>
        <w:t>969</w:t>
      </w:r>
    </w:p>
    <w:p w14:paraId="1713858E" w14:textId="77777777" w:rsidR="002F115E" w:rsidRDefault="002F115E">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969</w:t>
      </w:r>
    </w:p>
    <w:p w14:paraId="62F75833" w14:textId="77777777" w:rsidR="002F115E" w:rsidRDefault="002F115E">
      <w:pPr>
        <w:pStyle w:val="TOC4"/>
        <w:rPr>
          <w:rFonts w:asciiTheme="minorHAnsi" w:eastAsiaTheme="minorEastAsia" w:hAnsiTheme="minorHAnsi" w:cstheme="minorBidi"/>
          <w:sz w:val="22"/>
          <w:szCs w:val="22"/>
        </w:rPr>
      </w:pPr>
      <w:r w:rsidRPr="00635E3B">
        <w:rPr>
          <w:snapToGrid w:val="0"/>
        </w:rPr>
        <w:t>A.5.2.10B.2</w:t>
      </w:r>
      <w:r>
        <w:rPr>
          <w:rFonts w:asciiTheme="minorHAnsi" w:eastAsiaTheme="minorEastAsia" w:hAnsiTheme="minorHAnsi" w:cstheme="minorBidi"/>
          <w:sz w:val="22"/>
          <w:szCs w:val="22"/>
        </w:rPr>
        <w:tab/>
      </w:r>
      <w:r w:rsidRPr="00635E3B">
        <w:rPr>
          <w:snapToGrid w:val="0"/>
        </w:rPr>
        <w:t>Test Requirements</w:t>
      </w:r>
      <w:r>
        <w:tab/>
        <w:t>972</w:t>
      </w:r>
    </w:p>
    <w:p w14:paraId="45FF7E89" w14:textId="77777777" w:rsidR="002F115E" w:rsidRDefault="002F115E">
      <w:pPr>
        <w:pStyle w:val="TOC3"/>
        <w:rPr>
          <w:rFonts w:asciiTheme="minorHAnsi" w:eastAsiaTheme="minorEastAsia" w:hAnsiTheme="minorHAnsi" w:cstheme="minorBidi"/>
          <w:sz w:val="22"/>
          <w:szCs w:val="22"/>
        </w:rPr>
      </w:pPr>
      <w:r w:rsidRPr="00635E3B">
        <w:rPr>
          <w:rFonts w:cs="v4.2.0"/>
          <w:lang w:val="sv-SE"/>
        </w:rPr>
        <w:t>A.5.2.1</w:t>
      </w:r>
      <w:r w:rsidRPr="00635E3B">
        <w:rPr>
          <w:rFonts w:cs="v4.2.0"/>
          <w:lang w:val="sv-SE" w:eastAsia="zh-CN"/>
        </w:rPr>
        <w:t>1</w:t>
      </w:r>
      <w:r>
        <w:rPr>
          <w:rFonts w:asciiTheme="minorHAnsi" w:eastAsiaTheme="minorEastAsia" w:hAnsiTheme="minorHAnsi" w:cstheme="minorBidi"/>
          <w:sz w:val="22"/>
          <w:szCs w:val="22"/>
        </w:rPr>
        <w:tab/>
      </w:r>
      <w:r w:rsidRPr="00635E3B">
        <w:rPr>
          <w:lang w:val="sv-SE"/>
        </w:rPr>
        <w:t>E-UTRAN FDD – UTRAN FDD Handover</w:t>
      </w:r>
      <w:r w:rsidRPr="00635E3B">
        <w:rPr>
          <w:lang w:val="sv-SE" w:eastAsia="zh-CN"/>
        </w:rPr>
        <w:t xml:space="preserve"> for 5MHz Bandwidth</w:t>
      </w:r>
      <w:r>
        <w:tab/>
        <w:t>972</w:t>
      </w:r>
    </w:p>
    <w:p w14:paraId="75A617B9" w14:textId="77777777" w:rsidR="002F115E" w:rsidRDefault="002F115E">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972</w:t>
      </w:r>
    </w:p>
    <w:p w14:paraId="7FE8F8C2" w14:textId="77777777" w:rsidR="002F115E" w:rsidRDefault="002F115E">
      <w:pPr>
        <w:pStyle w:val="TOC4"/>
        <w:rPr>
          <w:rFonts w:asciiTheme="minorHAnsi" w:eastAsiaTheme="minorEastAsia" w:hAnsiTheme="minorHAnsi" w:cstheme="minorBidi"/>
          <w:sz w:val="22"/>
          <w:szCs w:val="22"/>
        </w:rPr>
      </w:pPr>
      <w:r w:rsidRPr="00635E3B">
        <w:rPr>
          <w:snapToGrid w:val="0"/>
        </w:rPr>
        <w:t>A.5.2.</w:t>
      </w:r>
      <w:r w:rsidRPr="00635E3B">
        <w:rPr>
          <w:snapToGrid w:val="0"/>
          <w:lang w:eastAsia="zh-CN"/>
        </w:rPr>
        <w:t>11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972</w:t>
      </w:r>
    </w:p>
    <w:p w14:paraId="279C21B0" w14:textId="77777777" w:rsidR="002F115E" w:rsidRDefault="002F115E">
      <w:pPr>
        <w:pStyle w:val="TOC4"/>
        <w:rPr>
          <w:rFonts w:asciiTheme="minorHAnsi" w:eastAsiaTheme="minorEastAsia" w:hAnsiTheme="minorHAnsi" w:cstheme="minorBidi"/>
          <w:sz w:val="22"/>
          <w:szCs w:val="22"/>
        </w:rPr>
      </w:pPr>
      <w:r w:rsidRPr="00635E3B">
        <w:rPr>
          <w:lang w:val="en-US"/>
        </w:rPr>
        <w:t>A.5.3</w:t>
      </w:r>
      <w:r>
        <w:rPr>
          <w:rFonts w:asciiTheme="minorHAnsi" w:eastAsiaTheme="minorEastAsia" w:hAnsiTheme="minorHAnsi" w:cstheme="minorBidi"/>
          <w:sz w:val="22"/>
          <w:szCs w:val="22"/>
        </w:rPr>
        <w:tab/>
      </w:r>
      <w:r w:rsidRPr="00635E3B">
        <w:rPr>
          <w:lang w:val="en-US"/>
        </w:rPr>
        <w:t>E-UTRAN Handover to Non-3GPP RATs</w:t>
      </w:r>
      <w:r>
        <w:tab/>
        <w:t>973</w:t>
      </w:r>
    </w:p>
    <w:p w14:paraId="2BC5367A" w14:textId="77777777" w:rsidR="002F115E" w:rsidRDefault="002F115E">
      <w:pPr>
        <w:pStyle w:val="TOC4"/>
        <w:rPr>
          <w:rFonts w:asciiTheme="minorHAnsi" w:eastAsiaTheme="minorEastAsia" w:hAnsiTheme="minorHAnsi" w:cstheme="minorBidi"/>
          <w:sz w:val="22"/>
          <w:szCs w:val="22"/>
        </w:rPr>
      </w:pPr>
      <w:r w:rsidRPr="00635E3B">
        <w:rPr>
          <w:lang w:val="en-US"/>
        </w:rPr>
        <w:t>A.5.3.1</w:t>
      </w:r>
      <w:r>
        <w:rPr>
          <w:rFonts w:asciiTheme="minorHAnsi" w:eastAsiaTheme="minorEastAsia" w:hAnsiTheme="minorHAnsi" w:cstheme="minorBidi"/>
          <w:sz w:val="22"/>
          <w:szCs w:val="22"/>
        </w:rPr>
        <w:tab/>
      </w:r>
      <w:r w:rsidRPr="00635E3B">
        <w:rPr>
          <w:lang w:val="en-US"/>
        </w:rPr>
        <w:t>E-UTRAN FDD – HRPD Handover</w:t>
      </w:r>
      <w:r>
        <w:tab/>
        <w:t>973</w:t>
      </w:r>
    </w:p>
    <w:p w14:paraId="47C7C27B" w14:textId="77777777" w:rsidR="002F115E" w:rsidRDefault="002F115E">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973</w:t>
      </w:r>
    </w:p>
    <w:p w14:paraId="557CD28E" w14:textId="77777777" w:rsidR="002F115E" w:rsidRDefault="002F115E">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975</w:t>
      </w:r>
    </w:p>
    <w:p w14:paraId="30A684AD" w14:textId="77777777" w:rsidR="002F115E" w:rsidRDefault="002F115E">
      <w:pPr>
        <w:pStyle w:val="TOC4"/>
        <w:rPr>
          <w:rFonts w:asciiTheme="minorHAnsi" w:eastAsiaTheme="minorEastAsia" w:hAnsiTheme="minorHAnsi" w:cstheme="minorBidi"/>
          <w:sz w:val="22"/>
          <w:szCs w:val="22"/>
        </w:rPr>
      </w:pPr>
      <w:r w:rsidRPr="00635E3B">
        <w:rPr>
          <w:lang w:val="en-US"/>
        </w:rPr>
        <w:t>A.5.3.2</w:t>
      </w:r>
      <w:r>
        <w:rPr>
          <w:rFonts w:asciiTheme="minorHAnsi" w:eastAsiaTheme="minorEastAsia" w:hAnsiTheme="minorHAnsi" w:cstheme="minorBidi"/>
          <w:sz w:val="22"/>
          <w:szCs w:val="22"/>
        </w:rPr>
        <w:tab/>
      </w:r>
      <w:r w:rsidRPr="00635E3B">
        <w:rPr>
          <w:lang w:val="en-US"/>
        </w:rPr>
        <w:t>E-UTRAN FDD – cdma2000 1X Handover</w:t>
      </w:r>
      <w:r>
        <w:tab/>
        <w:t>975</w:t>
      </w:r>
    </w:p>
    <w:p w14:paraId="7F3CBAAF" w14:textId="77777777" w:rsidR="002F115E" w:rsidRDefault="002F115E">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975</w:t>
      </w:r>
    </w:p>
    <w:p w14:paraId="57D2C39C" w14:textId="77777777" w:rsidR="002F115E" w:rsidRDefault="002F115E">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978</w:t>
      </w:r>
    </w:p>
    <w:p w14:paraId="4BA71136" w14:textId="77777777" w:rsidR="002F115E" w:rsidRDefault="002F115E">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978</w:t>
      </w:r>
    </w:p>
    <w:p w14:paraId="634C20C7" w14:textId="77777777" w:rsidR="002F115E" w:rsidRDefault="002F115E">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978</w:t>
      </w:r>
    </w:p>
    <w:p w14:paraId="7A925C2A" w14:textId="77777777" w:rsidR="002F115E" w:rsidRDefault="002F115E">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980</w:t>
      </w:r>
    </w:p>
    <w:p w14:paraId="5BE6AA59" w14:textId="77777777" w:rsidR="002F115E" w:rsidRDefault="002F115E">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981</w:t>
      </w:r>
    </w:p>
    <w:p w14:paraId="3B21F22C" w14:textId="77777777" w:rsidR="002F115E" w:rsidRDefault="002F115E">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981</w:t>
      </w:r>
    </w:p>
    <w:p w14:paraId="205453A9" w14:textId="77777777" w:rsidR="002F115E" w:rsidRDefault="002F115E">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982</w:t>
      </w:r>
    </w:p>
    <w:p w14:paraId="5E1A2D6B" w14:textId="77777777" w:rsidR="002F115E" w:rsidRDefault="002F115E">
      <w:pPr>
        <w:pStyle w:val="TOC3"/>
        <w:rPr>
          <w:rFonts w:asciiTheme="minorHAnsi" w:eastAsiaTheme="minorEastAsia" w:hAnsiTheme="minorHAnsi" w:cstheme="minorBidi"/>
          <w:sz w:val="22"/>
          <w:szCs w:val="22"/>
        </w:rPr>
      </w:pPr>
      <w:r w:rsidRPr="00635E3B">
        <w:rPr>
          <w:lang w:val="sv-SE"/>
        </w:rPr>
        <w:t>A.5.3.</w:t>
      </w:r>
      <w:r w:rsidRPr="00635E3B">
        <w:rPr>
          <w:lang w:val="sv-SE" w:eastAsia="zh-CN"/>
        </w:rPr>
        <w:t>5</w:t>
      </w:r>
      <w:r>
        <w:rPr>
          <w:rFonts w:asciiTheme="minorHAnsi" w:eastAsiaTheme="minorEastAsia" w:hAnsiTheme="minorHAnsi" w:cstheme="minorBidi"/>
          <w:sz w:val="22"/>
          <w:szCs w:val="22"/>
        </w:rPr>
        <w:tab/>
      </w:r>
      <w:r w:rsidRPr="00635E3B">
        <w:rPr>
          <w:lang w:val="sv-SE"/>
        </w:rPr>
        <w:t xml:space="preserve">E-UTRAN </w:t>
      </w:r>
      <w:r w:rsidRPr="00635E3B">
        <w:rPr>
          <w:lang w:val="sv-SE" w:eastAsia="zh-CN"/>
        </w:rPr>
        <w:t>T</w:t>
      </w:r>
      <w:r w:rsidRPr="00635E3B">
        <w:rPr>
          <w:lang w:val="sv-SE"/>
        </w:rPr>
        <w:t>DD – HRPD Handover</w:t>
      </w:r>
      <w:r>
        <w:tab/>
        <w:t>983</w:t>
      </w:r>
    </w:p>
    <w:p w14:paraId="2D4D5676" w14:textId="77777777" w:rsidR="002F115E" w:rsidRDefault="002F115E">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983</w:t>
      </w:r>
    </w:p>
    <w:p w14:paraId="0AFAB8A0" w14:textId="77777777" w:rsidR="002F115E" w:rsidRDefault="002F115E">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985</w:t>
      </w:r>
    </w:p>
    <w:p w14:paraId="4F8977BD" w14:textId="77777777" w:rsidR="002F115E" w:rsidRDefault="002F115E">
      <w:pPr>
        <w:pStyle w:val="TOC3"/>
        <w:rPr>
          <w:rFonts w:asciiTheme="minorHAnsi" w:eastAsiaTheme="minorEastAsia" w:hAnsiTheme="minorHAnsi" w:cstheme="minorBidi"/>
          <w:sz w:val="22"/>
          <w:szCs w:val="22"/>
        </w:rPr>
      </w:pPr>
      <w:r w:rsidRPr="00635E3B">
        <w:rPr>
          <w:lang w:val="en-US"/>
        </w:rPr>
        <w:t>A.5.3.6</w:t>
      </w:r>
      <w:r>
        <w:rPr>
          <w:rFonts w:asciiTheme="minorHAnsi" w:eastAsiaTheme="minorEastAsia" w:hAnsiTheme="minorHAnsi" w:cstheme="minorBidi"/>
          <w:sz w:val="22"/>
          <w:szCs w:val="22"/>
        </w:rPr>
        <w:tab/>
      </w:r>
      <w:r w:rsidRPr="00635E3B">
        <w:rPr>
          <w:lang w:val="en-US"/>
        </w:rPr>
        <w:t>E-UTRAN TDD – cdma2000 1X Handover</w:t>
      </w:r>
      <w:r>
        <w:tab/>
        <w:t>986</w:t>
      </w:r>
    </w:p>
    <w:p w14:paraId="67C36E8A" w14:textId="77777777" w:rsidR="002F115E" w:rsidRDefault="002F115E">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986</w:t>
      </w:r>
    </w:p>
    <w:p w14:paraId="4F749F04" w14:textId="77777777" w:rsidR="002F115E" w:rsidRDefault="002F115E">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989</w:t>
      </w:r>
    </w:p>
    <w:p w14:paraId="48053219" w14:textId="77777777" w:rsidR="002F115E" w:rsidRDefault="002F115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989</w:t>
      </w:r>
    </w:p>
    <w:p w14:paraId="0A5FB42A" w14:textId="77777777" w:rsidR="002F115E" w:rsidRDefault="002F115E">
      <w:pPr>
        <w:pStyle w:val="TOC2"/>
        <w:rPr>
          <w:rFonts w:asciiTheme="minorHAnsi" w:eastAsiaTheme="minorEastAsia" w:hAnsiTheme="minorHAnsi" w:cstheme="minorBidi"/>
          <w:sz w:val="22"/>
          <w:szCs w:val="22"/>
        </w:rPr>
      </w:pPr>
      <w:r w:rsidRPr="00635E3B">
        <w:rPr>
          <w:rFonts w:cs="v4.2.0"/>
        </w:rPr>
        <w:t>A.6.1</w:t>
      </w:r>
      <w:r>
        <w:rPr>
          <w:rFonts w:asciiTheme="minorHAnsi" w:eastAsiaTheme="minorEastAsia" w:hAnsiTheme="minorHAnsi" w:cstheme="minorBidi"/>
          <w:sz w:val="22"/>
          <w:szCs w:val="22"/>
        </w:rPr>
        <w:tab/>
      </w:r>
      <w:r w:rsidRPr="00635E3B">
        <w:rPr>
          <w:rFonts w:cs="v4.2.0"/>
        </w:rPr>
        <w:t>RRC Re-establishment</w:t>
      </w:r>
      <w:r>
        <w:tab/>
        <w:t>989</w:t>
      </w:r>
    </w:p>
    <w:p w14:paraId="148F62E3" w14:textId="77777777" w:rsidR="002F115E" w:rsidRDefault="002F115E">
      <w:pPr>
        <w:pStyle w:val="TOC3"/>
        <w:rPr>
          <w:rFonts w:asciiTheme="minorHAnsi" w:eastAsiaTheme="minorEastAsia" w:hAnsiTheme="minorHAnsi" w:cstheme="minorBidi"/>
          <w:sz w:val="22"/>
          <w:szCs w:val="22"/>
        </w:rPr>
      </w:pPr>
      <w:r w:rsidRPr="00635E3B">
        <w:rPr>
          <w:rFonts w:cs="v4.2.0"/>
          <w:snapToGrid w:val="0"/>
        </w:rPr>
        <w:t>A.6.1.1</w:t>
      </w:r>
      <w:r>
        <w:rPr>
          <w:rFonts w:asciiTheme="minorHAnsi" w:eastAsiaTheme="minorEastAsia" w:hAnsiTheme="minorHAnsi" w:cstheme="minorBidi"/>
          <w:sz w:val="22"/>
          <w:szCs w:val="22"/>
        </w:rPr>
        <w:tab/>
      </w:r>
      <w:r w:rsidRPr="00635E3B">
        <w:rPr>
          <w:rFonts w:cs="v4.2.0"/>
          <w:snapToGrid w:val="0"/>
        </w:rPr>
        <w:t>E-UTRAN FDD Intra-frequency RRC Re-establishment</w:t>
      </w:r>
      <w:r>
        <w:tab/>
        <w:t>989</w:t>
      </w:r>
    </w:p>
    <w:p w14:paraId="5BD157B5" w14:textId="77777777" w:rsidR="002F115E" w:rsidRDefault="002F115E">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635E3B">
        <w:rPr>
          <w:snapToGrid w:val="0"/>
        </w:rPr>
        <w:t>Test Purpose and Environment</w:t>
      </w:r>
      <w:r>
        <w:tab/>
        <w:t>989</w:t>
      </w:r>
    </w:p>
    <w:p w14:paraId="091EB245" w14:textId="77777777" w:rsidR="002F115E" w:rsidRDefault="002F115E">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990</w:t>
      </w:r>
    </w:p>
    <w:p w14:paraId="79A9A9AD" w14:textId="77777777" w:rsidR="002F115E" w:rsidRDefault="002F115E">
      <w:pPr>
        <w:pStyle w:val="TOC3"/>
        <w:rPr>
          <w:rFonts w:asciiTheme="minorHAnsi" w:eastAsiaTheme="minorEastAsia" w:hAnsiTheme="minorHAnsi" w:cstheme="minorBidi"/>
          <w:sz w:val="22"/>
          <w:szCs w:val="22"/>
        </w:rPr>
      </w:pPr>
      <w:r w:rsidRPr="00635E3B">
        <w:rPr>
          <w:rFonts w:cs="v4.2.0"/>
          <w:snapToGrid w:val="0"/>
        </w:rPr>
        <w:t>A.6.1.2</w:t>
      </w:r>
      <w:r>
        <w:rPr>
          <w:rFonts w:asciiTheme="minorHAnsi" w:eastAsiaTheme="minorEastAsia" w:hAnsiTheme="minorHAnsi" w:cstheme="minorBidi"/>
          <w:sz w:val="22"/>
          <w:szCs w:val="22"/>
        </w:rPr>
        <w:tab/>
      </w:r>
      <w:r w:rsidRPr="00635E3B">
        <w:rPr>
          <w:rFonts w:cs="v4.2.0"/>
          <w:snapToGrid w:val="0"/>
        </w:rPr>
        <w:t>E-UTRAN FDD Inter-frequency RRC Re-establishment</w:t>
      </w:r>
      <w:r>
        <w:tab/>
        <w:t>991</w:t>
      </w:r>
    </w:p>
    <w:p w14:paraId="7CDF3CEB" w14:textId="77777777" w:rsidR="002F115E" w:rsidRDefault="002F115E">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635E3B">
        <w:rPr>
          <w:snapToGrid w:val="0"/>
        </w:rPr>
        <w:t>Test Purpose and Environment</w:t>
      </w:r>
      <w:r>
        <w:tab/>
        <w:t>991</w:t>
      </w:r>
    </w:p>
    <w:p w14:paraId="1B30F2F1" w14:textId="77777777" w:rsidR="002F115E" w:rsidRDefault="002F115E">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992</w:t>
      </w:r>
    </w:p>
    <w:p w14:paraId="3FE4CCDC" w14:textId="77777777" w:rsidR="002F115E" w:rsidRDefault="002F115E">
      <w:pPr>
        <w:pStyle w:val="TOC3"/>
        <w:rPr>
          <w:rFonts w:asciiTheme="minorHAnsi" w:eastAsiaTheme="minorEastAsia" w:hAnsiTheme="minorHAnsi" w:cstheme="minorBidi"/>
          <w:sz w:val="22"/>
          <w:szCs w:val="22"/>
        </w:rPr>
      </w:pPr>
      <w:r w:rsidRPr="00635E3B">
        <w:rPr>
          <w:rFonts w:cs="v4.2.0"/>
          <w:snapToGrid w:val="0"/>
        </w:rPr>
        <w:t>A.6.1.3</w:t>
      </w:r>
      <w:r>
        <w:rPr>
          <w:rFonts w:asciiTheme="minorHAnsi" w:eastAsiaTheme="minorEastAsia" w:hAnsiTheme="minorHAnsi" w:cstheme="minorBidi"/>
          <w:sz w:val="22"/>
          <w:szCs w:val="22"/>
        </w:rPr>
        <w:tab/>
      </w:r>
      <w:r w:rsidRPr="00635E3B">
        <w:rPr>
          <w:rFonts w:cs="v4.2.0"/>
          <w:snapToGrid w:val="0"/>
        </w:rPr>
        <w:t>E-UTRAN TDD Intra-frequency RRC Re-establishment</w:t>
      </w:r>
      <w:r>
        <w:tab/>
        <w:t>993</w:t>
      </w:r>
    </w:p>
    <w:p w14:paraId="4793EE6F" w14:textId="77777777" w:rsidR="002F115E" w:rsidRDefault="002F115E">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635E3B">
        <w:rPr>
          <w:snapToGrid w:val="0"/>
        </w:rPr>
        <w:t>Test Purpose and Environment</w:t>
      </w:r>
      <w:r>
        <w:tab/>
        <w:t>993</w:t>
      </w:r>
    </w:p>
    <w:p w14:paraId="112F025A" w14:textId="77777777" w:rsidR="002F115E" w:rsidRDefault="002F115E">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994</w:t>
      </w:r>
    </w:p>
    <w:p w14:paraId="5379EAFF" w14:textId="77777777" w:rsidR="002F115E" w:rsidRDefault="002F115E">
      <w:pPr>
        <w:pStyle w:val="TOC3"/>
        <w:rPr>
          <w:rFonts w:asciiTheme="minorHAnsi" w:eastAsiaTheme="minorEastAsia" w:hAnsiTheme="minorHAnsi" w:cstheme="minorBidi"/>
          <w:sz w:val="22"/>
          <w:szCs w:val="22"/>
        </w:rPr>
      </w:pPr>
      <w:r w:rsidRPr="00635E3B">
        <w:rPr>
          <w:snapToGrid w:val="0"/>
        </w:rPr>
        <w:t>A.6.1.4</w:t>
      </w:r>
      <w:r>
        <w:rPr>
          <w:rFonts w:asciiTheme="minorHAnsi" w:eastAsiaTheme="minorEastAsia" w:hAnsiTheme="minorHAnsi" w:cstheme="minorBidi"/>
          <w:sz w:val="22"/>
          <w:szCs w:val="22"/>
        </w:rPr>
        <w:tab/>
      </w:r>
      <w:r w:rsidRPr="00635E3B">
        <w:rPr>
          <w:snapToGrid w:val="0"/>
        </w:rPr>
        <w:t>E-UTRAN TDD Inter-frequency RRC Re-establishment</w:t>
      </w:r>
      <w:r>
        <w:tab/>
        <w:t>995</w:t>
      </w:r>
    </w:p>
    <w:p w14:paraId="07390A3D" w14:textId="77777777" w:rsidR="002F115E" w:rsidRDefault="002F115E">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635E3B">
        <w:rPr>
          <w:snapToGrid w:val="0"/>
        </w:rPr>
        <w:t>Test Purpose and Environment</w:t>
      </w:r>
      <w:r>
        <w:tab/>
        <w:t>995</w:t>
      </w:r>
    </w:p>
    <w:p w14:paraId="324A7238" w14:textId="77777777" w:rsidR="002F115E" w:rsidRDefault="002F115E">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996</w:t>
      </w:r>
    </w:p>
    <w:p w14:paraId="6D0CA0B0" w14:textId="77777777" w:rsidR="002F115E" w:rsidRDefault="002F115E">
      <w:pPr>
        <w:pStyle w:val="TOC3"/>
        <w:rPr>
          <w:rFonts w:asciiTheme="minorHAnsi" w:eastAsiaTheme="minorEastAsia" w:hAnsiTheme="minorHAnsi" w:cstheme="minorBidi"/>
          <w:sz w:val="22"/>
          <w:szCs w:val="22"/>
        </w:rPr>
      </w:pPr>
      <w:r w:rsidRPr="00635E3B">
        <w:rPr>
          <w:snapToGrid w:val="0"/>
        </w:rPr>
        <w:t>A.6.1.</w:t>
      </w:r>
      <w:r w:rsidRPr="00635E3B">
        <w:rPr>
          <w:snapToGrid w:val="0"/>
          <w:lang w:eastAsia="zh-CN"/>
        </w:rPr>
        <w:t>5</w:t>
      </w:r>
      <w:r>
        <w:rPr>
          <w:rFonts w:asciiTheme="minorHAnsi" w:eastAsiaTheme="minorEastAsia" w:hAnsiTheme="minorHAnsi" w:cstheme="minorBidi"/>
          <w:sz w:val="22"/>
          <w:szCs w:val="22"/>
        </w:rPr>
        <w:tab/>
      </w:r>
      <w:r w:rsidRPr="00635E3B">
        <w:rPr>
          <w:snapToGrid w:val="0"/>
        </w:rPr>
        <w:t>E-UTRAN FDD Intra-frequency RRC Re-establishment</w:t>
      </w:r>
      <w:r w:rsidRPr="00635E3B">
        <w:rPr>
          <w:snapToGrid w:val="0"/>
          <w:lang w:eastAsia="zh-CN"/>
        </w:rPr>
        <w:t xml:space="preserve"> for 5MHz bandwidth</w:t>
      </w:r>
      <w:r>
        <w:tab/>
        <w:t>997</w:t>
      </w:r>
    </w:p>
    <w:p w14:paraId="187D71AE" w14:textId="77777777" w:rsidR="002F115E" w:rsidRDefault="002F115E">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635E3B">
        <w:rPr>
          <w:snapToGrid w:val="0"/>
        </w:rPr>
        <w:t>Test Purpose and Environment</w:t>
      </w:r>
      <w:r>
        <w:tab/>
        <w:t>997</w:t>
      </w:r>
    </w:p>
    <w:p w14:paraId="1F7EEFDD" w14:textId="77777777" w:rsidR="002F115E" w:rsidRDefault="002F115E">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997</w:t>
      </w:r>
    </w:p>
    <w:p w14:paraId="63C4A7FB" w14:textId="77777777" w:rsidR="002F115E" w:rsidRDefault="002F115E">
      <w:pPr>
        <w:pStyle w:val="TOC3"/>
        <w:rPr>
          <w:rFonts w:asciiTheme="minorHAnsi" w:eastAsiaTheme="minorEastAsia" w:hAnsiTheme="minorHAnsi" w:cstheme="minorBidi"/>
          <w:sz w:val="22"/>
          <w:szCs w:val="22"/>
        </w:rPr>
      </w:pPr>
      <w:r w:rsidRPr="00635E3B">
        <w:rPr>
          <w:snapToGrid w:val="0"/>
        </w:rPr>
        <w:t>A.6.1.6</w:t>
      </w:r>
      <w:r>
        <w:rPr>
          <w:rFonts w:asciiTheme="minorHAnsi" w:eastAsiaTheme="minorEastAsia" w:hAnsiTheme="minorHAnsi" w:cstheme="minorBidi"/>
          <w:sz w:val="22"/>
          <w:szCs w:val="22"/>
        </w:rPr>
        <w:tab/>
      </w:r>
      <w:r w:rsidRPr="00635E3B">
        <w:rPr>
          <w:snapToGrid w:val="0"/>
        </w:rPr>
        <w:t>E-UTRAN FD-FDD Intra-frequency RRC Re-establishment for UE category 0</w:t>
      </w:r>
      <w:r>
        <w:tab/>
        <w:t>997</w:t>
      </w:r>
    </w:p>
    <w:p w14:paraId="0A6D38F4" w14:textId="77777777" w:rsidR="002F115E" w:rsidRDefault="002F115E">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635E3B">
        <w:rPr>
          <w:snapToGrid w:val="0"/>
        </w:rPr>
        <w:t>Test Purpose and Environment</w:t>
      </w:r>
      <w:r>
        <w:tab/>
        <w:t>997</w:t>
      </w:r>
    </w:p>
    <w:p w14:paraId="1B2EAA48" w14:textId="77777777" w:rsidR="002F115E" w:rsidRDefault="002F115E">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999</w:t>
      </w:r>
    </w:p>
    <w:p w14:paraId="68474420" w14:textId="77777777" w:rsidR="002F115E" w:rsidRDefault="002F115E">
      <w:pPr>
        <w:pStyle w:val="TOC3"/>
        <w:rPr>
          <w:rFonts w:asciiTheme="minorHAnsi" w:eastAsiaTheme="minorEastAsia" w:hAnsiTheme="minorHAnsi" w:cstheme="minorBidi"/>
          <w:sz w:val="22"/>
          <w:szCs w:val="22"/>
        </w:rPr>
      </w:pPr>
      <w:r w:rsidRPr="00635E3B">
        <w:rPr>
          <w:snapToGrid w:val="0"/>
        </w:rPr>
        <w:t>A.6.1.7</w:t>
      </w:r>
      <w:r>
        <w:rPr>
          <w:rFonts w:asciiTheme="minorHAnsi" w:eastAsiaTheme="minorEastAsia" w:hAnsiTheme="minorHAnsi" w:cstheme="minorBidi"/>
          <w:sz w:val="22"/>
          <w:szCs w:val="22"/>
        </w:rPr>
        <w:tab/>
      </w:r>
      <w:r w:rsidRPr="00635E3B">
        <w:rPr>
          <w:snapToGrid w:val="0"/>
        </w:rPr>
        <w:t>E-UTRAN HD-FDD Intra-frequency RRC Re-establishment for UE category 0</w:t>
      </w:r>
      <w:r>
        <w:tab/>
        <w:t>1000</w:t>
      </w:r>
    </w:p>
    <w:p w14:paraId="110D73C4" w14:textId="77777777" w:rsidR="002F115E" w:rsidRDefault="002F115E">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635E3B">
        <w:rPr>
          <w:snapToGrid w:val="0"/>
        </w:rPr>
        <w:t>Test Purpose and Environment</w:t>
      </w:r>
      <w:r>
        <w:tab/>
        <w:t>1000</w:t>
      </w:r>
    </w:p>
    <w:p w14:paraId="4C1EEE82" w14:textId="77777777" w:rsidR="002F115E" w:rsidRDefault="002F115E">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1001</w:t>
      </w:r>
    </w:p>
    <w:p w14:paraId="59B0D5EE" w14:textId="77777777" w:rsidR="002F115E" w:rsidRDefault="002F115E">
      <w:pPr>
        <w:pStyle w:val="TOC3"/>
        <w:rPr>
          <w:rFonts w:asciiTheme="minorHAnsi" w:eastAsiaTheme="minorEastAsia" w:hAnsiTheme="minorHAnsi" w:cstheme="minorBidi"/>
          <w:sz w:val="22"/>
          <w:szCs w:val="22"/>
        </w:rPr>
      </w:pPr>
      <w:r w:rsidRPr="00635E3B">
        <w:rPr>
          <w:snapToGrid w:val="0"/>
        </w:rPr>
        <w:t>A.6.1.8</w:t>
      </w:r>
      <w:r>
        <w:rPr>
          <w:rFonts w:asciiTheme="minorHAnsi" w:eastAsiaTheme="minorEastAsia" w:hAnsiTheme="minorHAnsi" w:cstheme="minorBidi"/>
          <w:sz w:val="22"/>
          <w:szCs w:val="22"/>
        </w:rPr>
        <w:tab/>
      </w:r>
      <w:r w:rsidRPr="00635E3B">
        <w:rPr>
          <w:snapToGrid w:val="0"/>
        </w:rPr>
        <w:t>E-UTRAN TDD Intra-frequency RRC Re-establishment for UE category 0</w:t>
      </w:r>
      <w:r>
        <w:tab/>
        <w:t>1002</w:t>
      </w:r>
    </w:p>
    <w:p w14:paraId="700BEA18" w14:textId="77777777" w:rsidR="002F115E" w:rsidRDefault="002F115E">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635E3B">
        <w:rPr>
          <w:snapToGrid w:val="0"/>
        </w:rPr>
        <w:t>Test Purpose and Environment</w:t>
      </w:r>
      <w:r>
        <w:tab/>
        <w:t>1002</w:t>
      </w:r>
    </w:p>
    <w:p w14:paraId="1420845F" w14:textId="77777777" w:rsidR="002F115E" w:rsidRDefault="002F115E">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1003</w:t>
      </w:r>
    </w:p>
    <w:p w14:paraId="3E82E87C" w14:textId="77777777" w:rsidR="002F115E" w:rsidRDefault="002F115E">
      <w:pPr>
        <w:pStyle w:val="TOC3"/>
        <w:rPr>
          <w:rFonts w:asciiTheme="minorHAnsi" w:eastAsiaTheme="minorEastAsia" w:hAnsiTheme="minorHAnsi" w:cstheme="minorBidi"/>
          <w:sz w:val="22"/>
          <w:szCs w:val="22"/>
        </w:rPr>
      </w:pPr>
      <w:r w:rsidRPr="00635E3B">
        <w:rPr>
          <w:snapToGrid w:val="0"/>
        </w:rPr>
        <w:t>A.6.1.9</w:t>
      </w:r>
      <w:r>
        <w:rPr>
          <w:rFonts w:asciiTheme="minorHAnsi" w:eastAsiaTheme="minorEastAsia" w:hAnsiTheme="minorHAnsi" w:cstheme="minorBidi"/>
          <w:sz w:val="22"/>
          <w:szCs w:val="22"/>
        </w:rPr>
        <w:tab/>
      </w:r>
      <w:r w:rsidRPr="00635E3B">
        <w:rPr>
          <w:snapToGrid w:val="0"/>
        </w:rPr>
        <w:t>E-UTRAN FD-FDD Intra-frequency RRC Re-establishment for Cat-M1 UE in CEModeA</w:t>
      </w:r>
      <w:r>
        <w:tab/>
        <w:t>1004</w:t>
      </w:r>
    </w:p>
    <w:p w14:paraId="3F1DAAD3" w14:textId="77777777" w:rsidR="002F115E" w:rsidRDefault="002F115E">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635E3B">
        <w:rPr>
          <w:snapToGrid w:val="0"/>
        </w:rPr>
        <w:t>Test Purpose and Environment</w:t>
      </w:r>
      <w:r>
        <w:tab/>
        <w:t>1004</w:t>
      </w:r>
    </w:p>
    <w:p w14:paraId="702F28F5" w14:textId="77777777" w:rsidR="002F115E" w:rsidRDefault="002F115E">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1005</w:t>
      </w:r>
    </w:p>
    <w:p w14:paraId="5C4323B5" w14:textId="77777777" w:rsidR="002F115E" w:rsidRDefault="002F115E">
      <w:pPr>
        <w:pStyle w:val="TOC3"/>
        <w:rPr>
          <w:rFonts w:asciiTheme="minorHAnsi" w:eastAsiaTheme="minorEastAsia" w:hAnsiTheme="minorHAnsi" w:cstheme="minorBidi"/>
          <w:sz w:val="22"/>
          <w:szCs w:val="22"/>
        </w:rPr>
      </w:pPr>
      <w:r w:rsidRPr="00635E3B">
        <w:rPr>
          <w:snapToGrid w:val="0"/>
        </w:rPr>
        <w:t>A.6.1.10</w:t>
      </w:r>
      <w:r>
        <w:rPr>
          <w:rFonts w:asciiTheme="minorHAnsi" w:eastAsiaTheme="minorEastAsia" w:hAnsiTheme="minorHAnsi" w:cstheme="minorBidi"/>
          <w:sz w:val="22"/>
          <w:szCs w:val="22"/>
        </w:rPr>
        <w:tab/>
      </w:r>
      <w:r w:rsidRPr="00635E3B">
        <w:rPr>
          <w:snapToGrid w:val="0"/>
        </w:rPr>
        <w:t>E-UTRAN HD-FDD Intra-frequency RRC Re-establishment for Cat-M1 UE in CEModeA</w:t>
      </w:r>
      <w:r>
        <w:tab/>
        <w:t>1006</w:t>
      </w:r>
    </w:p>
    <w:p w14:paraId="16BDB564" w14:textId="77777777" w:rsidR="002F115E" w:rsidRDefault="002F115E">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635E3B">
        <w:rPr>
          <w:snapToGrid w:val="0"/>
        </w:rPr>
        <w:t>Test Purpose and Environment</w:t>
      </w:r>
      <w:r>
        <w:tab/>
        <w:t>1006</w:t>
      </w:r>
    </w:p>
    <w:p w14:paraId="06E4809E" w14:textId="77777777" w:rsidR="002F115E" w:rsidRDefault="002F115E">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1007</w:t>
      </w:r>
    </w:p>
    <w:p w14:paraId="0726E539" w14:textId="77777777" w:rsidR="002F115E" w:rsidRDefault="002F115E">
      <w:pPr>
        <w:pStyle w:val="TOC3"/>
        <w:rPr>
          <w:rFonts w:asciiTheme="minorHAnsi" w:eastAsiaTheme="minorEastAsia" w:hAnsiTheme="minorHAnsi" w:cstheme="minorBidi"/>
          <w:sz w:val="22"/>
          <w:szCs w:val="22"/>
        </w:rPr>
      </w:pPr>
      <w:r w:rsidRPr="00635E3B">
        <w:rPr>
          <w:snapToGrid w:val="0"/>
        </w:rPr>
        <w:t>A.6.1.11</w:t>
      </w:r>
      <w:r>
        <w:rPr>
          <w:rFonts w:asciiTheme="minorHAnsi" w:eastAsiaTheme="minorEastAsia" w:hAnsiTheme="minorHAnsi" w:cstheme="minorBidi"/>
          <w:sz w:val="22"/>
          <w:szCs w:val="22"/>
        </w:rPr>
        <w:tab/>
      </w:r>
      <w:r w:rsidRPr="00635E3B">
        <w:rPr>
          <w:snapToGrid w:val="0"/>
        </w:rPr>
        <w:t>E-UTRAN TDD Intra-frequency RRC Re-establishment for Cat-M1 UE in CEModeA</w:t>
      </w:r>
      <w:r>
        <w:tab/>
        <w:t>1008</w:t>
      </w:r>
    </w:p>
    <w:p w14:paraId="7A347B8B" w14:textId="77777777" w:rsidR="002F115E" w:rsidRDefault="002F115E">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635E3B">
        <w:rPr>
          <w:snapToGrid w:val="0"/>
        </w:rPr>
        <w:t>Test Purpose and Environment</w:t>
      </w:r>
      <w:r>
        <w:tab/>
        <w:t>1008</w:t>
      </w:r>
    </w:p>
    <w:p w14:paraId="4A747A68" w14:textId="77777777" w:rsidR="002F115E" w:rsidRDefault="002F115E">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1009</w:t>
      </w:r>
    </w:p>
    <w:p w14:paraId="7188CBCF" w14:textId="77777777" w:rsidR="002F115E" w:rsidRDefault="002F115E">
      <w:pPr>
        <w:pStyle w:val="TOC3"/>
        <w:rPr>
          <w:rFonts w:asciiTheme="minorHAnsi" w:eastAsiaTheme="minorEastAsia" w:hAnsiTheme="minorHAnsi" w:cstheme="minorBidi"/>
          <w:sz w:val="22"/>
          <w:szCs w:val="22"/>
        </w:rPr>
      </w:pPr>
      <w:r w:rsidRPr="00635E3B">
        <w:rPr>
          <w:snapToGrid w:val="0"/>
        </w:rPr>
        <w:t>A.6.1.12</w:t>
      </w:r>
      <w:r>
        <w:rPr>
          <w:rFonts w:asciiTheme="minorHAnsi" w:eastAsiaTheme="minorEastAsia" w:hAnsiTheme="minorHAnsi" w:cstheme="minorBidi"/>
          <w:sz w:val="22"/>
          <w:szCs w:val="22"/>
        </w:rPr>
        <w:tab/>
      </w:r>
      <w:r w:rsidRPr="00635E3B">
        <w:rPr>
          <w:snapToGrid w:val="0"/>
        </w:rPr>
        <w:t>E-UTRAN FD-FDD Intra-frequency RRC Re-establishment for Cat-M1 UE in CEModeB</w:t>
      </w:r>
      <w:r>
        <w:tab/>
        <w:t>1010</w:t>
      </w:r>
    </w:p>
    <w:p w14:paraId="27FFB0D9" w14:textId="77777777" w:rsidR="002F115E" w:rsidRDefault="002F115E">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635E3B">
        <w:rPr>
          <w:snapToGrid w:val="0"/>
        </w:rPr>
        <w:t>Test Purpose and Environment</w:t>
      </w:r>
      <w:r>
        <w:tab/>
        <w:t>1010</w:t>
      </w:r>
    </w:p>
    <w:p w14:paraId="173036FF" w14:textId="77777777" w:rsidR="002F115E" w:rsidRDefault="002F115E">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1011</w:t>
      </w:r>
    </w:p>
    <w:p w14:paraId="2FBA9706" w14:textId="77777777" w:rsidR="002F115E" w:rsidRDefault="002F115E">
      <w:pPr>
        <w:pStyle w:val="TOC3"/>
        <w:rPr>
          <w:rFonts w:asciiTheme="minorHAnsi" w:eastAsiaTheme="minorEastAsia" w:hAnsiTheme="minorHAnsi" w:cstheme="minorBidi"/>
          <w:sz w:val="22"/>
          <w:szCs w:val="22"/>
        </w:rPr>
      </w:pPr>
      <w:r w:rsidRPr="00635E3B">
        <w:rPr>
          <w:snapToGrid w:val="0"/>
        </w:rPr>
        <w:t>A.6.1.13</w:t>
      </w:r>
      <w:r>
        <w:rPr>
          <w:rFonts w:asciiTheme="minorHAnsi" w:eastAsiaTheme="minorEastAsia" w:hAnsiTheme="minorHAnsi" w:cstheme="minorBidi"/>
          <w:sz w:val="22"/>
          <w:szCs w:val="22"/>
        </w:rPr>
        <w:tab/>
      </w:r>
      <w:r w:rsidRPr="00635E3B">
        <w:rPr>
          <w:snapToGrid w:val="0"/>
        </w:rPr>
        <w:t>E-UTRAN HD-FDD Intra-frequency RRC Re-establishment for Cat-M1 UE in CEModeB</w:t>
      </w:r>
      <w:r>
        <w:tab/>
        <w:t>1012</w:t>
      </w:r>
    </w:p>
    <w:p w14:paraId="24409879" w14:textId="77777777" w:rsidR="002F115E" w:rsidRDefault="002F115E">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635E3B">
        <w:rPr>
          <w:snapToGrid w:val="0"/>
        </w:rPr>
        <w:t>Test Purpose and Environment</w:t>
      </w:r>
      <w:r>
        <w:tab/>
        <w:t>1012</w:t>
      </w:r>
    </w:p>
    <w:p w14:paraId="5D2624E2" w14:textId="77777777" w:rsidR="002F115E" w:rsidRDefault="002F115E">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1013</w:t>
      </w:r>
    </w:p>
    <w:p w14:paraId="1B61E485" w14:textId="77777777" w:rsidR="002F115E" w:rsidRDefault="002F115E">
      <w:pPr>
        <w:pStyle w:val="TOC3"/>
        <w:rPr>
          <w:rFonts w:asciiTheme="minorHAnsi" w:eastAsiaTheme="minorEastAsia" w:hAnsiTheme="minorHAnsi" w:cstheme="minorBidi"/>
          <w:sz w:val="22"/>
          <w:szCs w:val="22"/>
        </w:rPr>
      </w:pPr>
      <w:r w:rsidRPr="00635E3B">
        <w:rPr>
          <w:snapToGrid w:val="0"/>
        </w:rPr>
        <w:t>A.6.1.14</w:t>
      </w:r>
      <w:r>
        <w:rPr>
          <w:rFonts w:asciiTheme="minorHAnsi" w:eastAsiaTheme="minorEastAsia" w:hAnsiTheme="minorHAnsi" w:cstheme="minorBidi"/>
          <w:sz w:val="22"/>
          <w:szCs w:val="22"/>
        </w:rPr>
        <w:tab/>
      </w:r>
      <w:r w:rsidRPr="00635E3B">
        <w:rPr>
          <w:snapToGrid w:val="0"/>
        </w:rPr>
        <w:t>E-UTRAN TDD Intra-frequency RRC Re-establishment for Cat-M1 UE in CEModeB</w:t>
      </w:r>
      <w:r>
        <w:tab/>
        <w:t>1014</w:t>
      </w:r>
    </w:p>
    <w:p w14:paraId="158883CF" w14:textId="77777777" w:rsidR="002F115E" w:rsidRDefault="002F115E">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635E3B">
        <w:rPr>
          <w:snapToGrid w:val="0"/>
        </w:rPr>
        <w:t>Test Purpose and Environment</w:t>
      </w:r>
      <w:r>
        <w:tab/>
        <w:t>1014</w:t>
      </w:r>
    </w:p>
    <w:p w14:paraId="3135463C" w14:textId="77777777" w:rsidR="002F115E" w:rsidRDefault="002F115E">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1015</w:t>
      </w:r>
    </w:p>
    <w:p w14:paraId="63D441D0" w14:textId="77777777" w:rsidR="002F115E" w:rsidRDefault="002F115E">
      <w:pPr>
        <w:pStyle w:val="TOC3"/>
        <w:rPr>
          <w:rFonts w:asciiTheme="minorHAnsi" w:eastAsiaTheme="minorEastAsia" w:hAnsiTheme="minorHAnsi" w:cstheme="minorBidi"/>
          <w:sz w:val="22"/>
          <w:szCs w:val="22"/>
        </w:rPr>
      </w:pPr>
      <w:r w:rsidRPr="00635E3B">
        <w:rPr>
          <w:snapToGrid w:val="0"/>
        </w:rPr>
        <w:t>A.6.1.15</w:t>
      </w:r>
      <w:r>
        <w:rPr>
          <w:rFonts w:asciiTheme="minorHAnsi" w:eastAsiaTheme="minorEastAsia" w:hAnsiTheme="minorHAnsi" w:cstheme="minorBidi"/>
          <w:sz w:val="22"/>
          <w:szCs w:val="22"/>
        </w:rPr>
        <w:tab/>
      </w:r>
      <w:r w:rsidRPr="00635E3B">
        <w:rPr>
          <w:snapToGrid w:val="0"/>
        </w:rPr>
        <w:t>HD-FDD Intra-frequency RRC Re-establishment for UE</w:t>
      </w:r>
      <w:r w:rsidRPr="00635E3B">
        <w:rPr>
          <w:snapToGrid w:val="0"/>
          <w:lang w:eastAsia="zh-CN"/>
        </w:rPr>
        <w:t xml:space="preserve"> category NB1 in In-Band mode under enhanced coverage</w:t>
      </w:r>
      <w:r>
        <w:tab/>
        <w:t>1016</w:t>
      </w:r>
    </w:p>
    <w:p w14:paraId="60EDB67B" w14:textId="77777777" w:rsidR="002F115E" w:rsidRDefault="002F115E">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635E3B">
        <w:rPr>
          <w:snapToGrid w:val="0"/>
        </w:rPr>
        <w:t>Test Purpose and Environment</w:t>
      </w:r>
      <w:r>
        <w:tab/>
        <w:t>1016</w:t>
      </w:r>
    </w:p>
    <w:p w14:paraId="1A7E786F" w14:textId="77777777" w:rsidR="002F115E" w:rsidRDefault="002F115E">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1018</w:t>
      </w:r>
    </w:p>
    <w:p w14:paraId="00DEF572" w14:textId="77777777" w:rsidR="002F115E" w:rsidRDefault="002F115E">
      <w:pPr>
        <w:pStyle w:val="TOC3"/>
        <w:rPr>
          <w:rFonts w:asciiTheme="minorHAnsi" w:eastAsiaTheme="minorEastAsia" w:hAnsiTheme="minorHAnsi" w:cstheme="minorBidi"/>
          <w:sz w:val="22"/>
          <w:szCs w:val="22"/>
        </w:rPr>
      </w:pPr>
      <w:r w:rsidRPr="00635E3B">
        <w:rPr>
          <w:snapToGrid w:val="0"/>
        </w:rPr>
        <w:t>A.6.1.16</w:t>
      </w:r>
      <w:r>
        <w:rPr>
          <w:rFonts w:asciiTheme="minorHAnsi" w:eastAsiaTheme="minorEastAsia" w:hAnsiTheme="minorHAnsi" w:cstheme="minorBidi"/>
          <w:sz w:val="22"/>
          <w:szCs w:val="22"/>
        </w:rPr>
        <w:tab/>
      </w:r>
      <w:r w:rsidRPr="00635E3B">
        <w:rPr>
          <w:snapToGrid w:val="0"/>
        </w:rPr>
        <w:t>HD-FDD Int</w:t>
      </w:r>
      <w:r w:rsidRPr="00635E3B">
        <w:rPr>
          <w:snapToGrid w:val="0"/>
          <w:lang w:eastAsia="zh-CN"/>
        </w:rPr>
        <w:t>er</w:t>
      </w:r>
      <w:r w:rsidRPr="00635E3B">
        <w:rPr>
          <w:snapToGrid w:val="0"/>
        </w:rPr>
        <w:t>-frequency RRC Re-establishment for UE</w:t>
      </w:r>
      <w:r w:rsidRPr="00635E3B">
        <w:rPr>
          <w:snapToGrid w:val="0"/>
          <w:lang w:eastAsia="zh-CN"/>
        </w:rPr>
        <w:t xml:space="preserve"> category NB1 in In-Band mode under </w:t>
      </w:r>
      <w:r w:rsidRPr="00635E3B">
        <w:rPr>
          <w:rFonts w:cs="Intel Clear Light"/>
          <w:lang w:eastAsia="zh-CN"/>
        </w:rPr>
        <w:t>normal</w:t>
      </w:r>
      <w:r w:rsidRPr="00635E3B">
        <w:rPr>
          <w:rFonts w:cs="Arial"/>
          <w:lang w:eastAsia="zh-CN"/>
        </w:rPr>
        <w:t xml:space="preserve"> </w:t>
      </w:r>
      <w:r w:rsidRPr="00635E3B">
        <w:rPr>
          <w:snapToGrid w:val="0"/>
          <w:lang w:eastAsia="zh-CN"/>
        </w:rPr>
        <w:t>coverage</w:t>
      </w:r>
      <w:r>
        <w:tab/>
        <w:t>1019</w:t>
      </w:r>
    </w:p>
    <w:p w14:paraId="047AD5F5" w14:textId="77777777" w:rsidR="002F115E" w:rsidRDefault="002F115E">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635E3B">
        <w:rPr>
          <w:snapToGrid w:val="0"/>
        </w:rPr>
        <w:t>Test Purpose and Environment</w:t>
      </w:r>
      <w:r>
        <w:tab/>
        <w:t>1019</w:t>
      </w:r>
    </w:p>
    <w:p w14:paraId="776ECCAD" w14:textId="77777777" w:rsidR="002F115E" w:rsidRDefault="002F115E">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1021</w:t>
      </w:r>
    </w:p>
    <w:p w14:paraId="70AF08C8" w14:textId="77777777" w:rsidR="002F115E" w:rsidRDefault="002F115E">
      <w:pPr>
        <w:pStyle w:val="TOC3"/>
        <w:rPr>
          <w:rFonts w:asciiTheme="minorHAnsi" w:eastAsiaTheme="minorEastAsia" w:hAnsiTheme="minorHAnsi" w:cstheme="minorBidi"/>
          <w:sz w:val="22"/>
          <w:szCs w:val="22"/>
        </w:rPr>
      </w:pPr>
      <w:r w:rsidRPr="00635E3B">
        <w:rPr>
          <w:snapToGrid w:val="0"/>
        </w:rPr>
        <w:t>A.6.1.17</w:t>
      </w:r>
      <w:r>
        <w:rPr>
          <w:rFonts w:asciiTheme="minorHAnsi" w:eastAsiaTheme="minorEastAsia" w:hAnsiTheme="minorHAnsi" w:cstheme="minorBidi"/>
          <w:sz w:val="22"/>
          <w:szCs w:val="22"/>
        </w:rPr>
        <w:tab/>
      </w:r>
      <w:r w:rsidRPr="00635E3B">
        <w:rPr>
          <w:snapToGrid w:val="0"/>
        </w:rPr>
        <w:t>E-UTRAN FD-FDD Inter-frequency RRC Re-establishment for Cat-M1 UE in CEModeA</w:t>
      </w:r>
      <w:r>
        <w:tab/>
        <w:t>1022</w:t>
      </w:r>
    </w:p>
    <w:p w14:paraId="05F0CBE2" w14:textId="77777777" w:rsidR="002F115E" w:rsidRDefault="002F115E">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635E3B">
        <w:rPr>
          <w:snapToGrid w:val="0"/>
        </w:rPr>
        <w:t>Test Purpose and Environment</w:t>
      </w:r>
      <w:r>
        <w:tab/>
        <w:t>1022</w:t>
      </w:r>
    </w:p>
    <w:p w14:paraId="01CA4DE2" w14:textId="77777777" w:rsidR="002F115E" w:rsidRDefault="002F115E">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1023</w:t>
      </w:r>
    </w:p>
    <w:p w14:paraId="491A9418" w14:textId="77777777" w:rsidR="002F115E" w:rsidRDefault="002F115E">
      <w:pPr>
        <w:pStyle w:val="TOC3"/>
        <w:rPr>
          <w:rFonts w:asciiTheme="minorHAnsi" w:eastAsiaTheme="minorEastAsia" w:hAnsiTheme="minorHAnsi" w:cstheme="minorBidi"/>
          <w:sz w:val="22"/>
          <w:szCs w:val="22"/>
        </w:rPr>
      </w:pPr>
      <w:r w:rsidRPr="00635E3B">
        <w:rPr>
          <w:snapToGrid w:val="0"/>
        </w:rPr>
        <w:t>A.6.1.18</w:t>
      </w:r>
      <w:r>
        <w:rPr>
          <w:rFonts w:asciiTheme="minorHAnsi" w:eastAsiaTheme="minorEastAsia" w:hAnsiTheme="minorHAnsi" w:cstheme="minorBidi"/>
          <w:sz w:val="22"/>
          <w:szCs w:val="22"/>
        </w:rPr>
        <w:tab/>
      </w:r>
      <w:r w:rsidRPr="00635E3B">
        <w:rPr>
          <w:snapToGrid w:val="0"/>
        </w:rPr>
        <w:t>E-UTRAN HD-FDD Inter-frequency RRC Re-establishment for Cat-M1 UE in CEModeA</w:t>
      </w:r>
      <w:r>
        <w:tab/>
        <w:t>1024</w:t>
      </w:r>
    </w:p>
    <w:p w14:paraId="1BB03105" w14:textId="77777777" w:rsidR="002F115E" w:rsidRDefault="002F115E">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635E3B">
        <w:rPr>
          <w:snapToGrid w:val="0"/>
        </w:rPr>
        <w:t>Test Purpose and Environment</w:t>
      </w:r>
      <w:r>
        <w:tab/>
        <w:t>1024</w:t>
      </w:r>
    </w:p>
    <w:p w14:paraId="51553E32" w14:textId="77777777" w:rsidR="002F115E" w:rsidRDefault="002F115E">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1025</w:t>
      </w:r>
    </w:p>
    <w:p w14:paraId="4E3FD28A" w14:textId="77777777" w:rsidR="002F115E" w:rsidRDefault="002F115E">
      <w:pPr>
        <w:pStyle w:val="TOC3"/>
        <w:rPr>
          <w:rFonts w:asciiTheme="minorHAnsi" w:eastAsiaTheme="minorEastAsia" w:hAnsiTheme="minorHAnsi" w:cstheme="minorBidi"/>
          <w:sz w:val="22"/>
          <w:szCs w:val="22"/>
        </w:rPr>
      </w:pPr>
      <w:r w:rsidRPr="00635E3B">
        <w:rPr>
          <w:snapToGrid w:val="0"/>
        </w:rPr>
        <w:t>A.6.1.19</w:t>
      </w:r>
      <w:r>
        <w:rPr>
          <w:rFonts w:asciiTheme="minorHAnsi" w:eastAsiaTheme="minorEastAsia" w:hAnsiTheme="minorHAnsi" w:cstheme="minorBidi"/>
          <w:sz w:val="22"/>
          <w:szCs w:val="22"/>
        </w:rPr>
        <w:tab/>
      </w:r>
      <w:r w:rsidRPr="00635E3B">
        <w:rPr>
          <w:snapToGrid w:val="0"/>
        </w:rPr>
        <w:t>E-UTRAN TDD-TDD Inter-frequency RRC Re-establishment for Cat-M1 UE in CEModeA</w:t>
      </w:r>
      <w:r>
        <w:tab/>
        <w:t>1026</w:t>
      </w:r>
    </w:p>
    <w:p w14:paraId="017CD1D3" w14:textId="77777777" w:rsidR="002F115E" w:rsidRDefault="002F115E">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635E3B">
        <w:rPr>
          <w:snapToGrid w:val="0"/>
        </w:rPr>
        <w:t>Test Purpose and Environment</w:t>
      </w:r>
      <w:r>
        <w:tab/>
        <w:t>1026</w:t>
      </w:r>
    </w:p>
    <w:p w14:paraId="2C8A4F64" w14:textId="77777777" w:rsidR="002F115E" w:rsidRDefault="002F115E">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1027</w:t>
      </w:r>
    </w:p>
    <w:p w14:paraId="51146A99" w14:textId="77777777" w:rsidR="002F115E" w:rsidRDefault="002F115E">
      <w:pPr>
        <w:pStyle w:val="TOC3"/>
        <w:rPr>
          <w:rFonts w:asciiTheme="minorHAnsi" w:eastAsiaTheme="minorEastAsia" w:hAnsiTheme="minorHAnsi" w:cstheme="minorBidi"/>
          <w:sz w:val="22"/>
          <w:szCs w:val="22"/>
        </w:rPr>
      </w:pPr>
      <w:r w:rsidRPr="00635E3B">
        <w:rPr>
          <w:snapToGrid w:val="0"/>
        </w:rPr>
        <w:t>A.6.1.20</w:t>
      </w:r>
      <w:r>
        <w:rPr>
          <w:rFonts w:asciiTheme="minorHAnsi" w:eastAsiaTheme="minorEastAsia" w:hAnsiTheme="minorHAnsi" w:cstheme="minorBidi"/>
          <w:sz w:val="22"/>
          <w:szCs w:val="22"/>
        </w:rPr>
        <w:tab/>
      </w:r>
      <w:r w:rsidRPr="00635E3B">
        <w:rPr>
          <w:snapToGrid w:val="0"/>
        </w:rPr>
        <w:t>E-UTRAN FD-FDD Inter-frequency RRC Re-establishment for Cat-M1 UE in CEModeB</w:t>
      </w:r>
      <w:r>
        <w:tab/>
        <w:t>1028</w:t>
      </w:r>
    </w:p>
    <w:p w14:paraId="174A4890" w14:textId="77777777" w:rsidR="002F115E" w:rsidRDefault="002F115E">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635E3B">
        <w:rPr>
          <w:snapToGrid w:val="0"/>
        </w:rPr>
        <w:t>Test Purpose and Environment</w:t>
      </w:r>
      <w:r>
        <w:tab/>
        <w:t>1028</w:t>
      </w:r>
    </w:p>
    <w:p w14:paraId="17CE775C" w14:textId="77777777" w:rsidR="002F115E" w:rsidRDefault="002F115E">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1029</w:t>
      </w:r>
    </w:p>
    <w:p w14:paraId="66C5BCFE" w14:textId="77777777" w:rsidR="002F115E" w:rsidRDefault="002F115E">
      <w:pPr>
        <w:pStyle w:val="TOC3"/>
        <w:rPr>
          <w:rFonts w:asciiTheme="minorHAnsi" w:eastAsiaTheme="minorEastAsia" w:hAnsiTheme="minorHAnsi" w:cstheme="minorBidi"/>
          <w:sz w:val="22"/>
          <w:szCs w:val="22"/>
        </w:rPr>
      </w:pPr>
      <w:r w:rsidRPr="00635E3B">
        <w:rPr>
          <w:snapToGrid w:val="0"/>
        </w:rPr>
        <w:t>A.6.1.21</w:t>
      </w:r>
      <w:r>
        <w:rPr>
          <w:rFonts w:asciiTheme="minorHAnsi" w:eastAsiaTheme="minorEastAsia" w:hAnsiTheme="minorHAnsi" w:cstheme="minorBidi"/>
          <w:sz w:val="22"/>
          <w:szCs w:val="22"/>
        </w:rPr>
        <w:tab/>
      </w:r>
      <w:r w:rsidRPr="00635E3B">
        <w:rPr>
          <w:snapToGrid w:val="0"/>
        </w:rPr>
        <w:t>E-UTRAN HD-FDD Inter-frequency RRC Re-establishment for Cat-M1 UE in CEModeB</w:t>
      </w:r>
      <w:r>
        <w:tab/>
        <w:t>1030</w:t>
      </w:r>
    </w:p>
    <w:p w14:paraId="4AF03B6F" w14:textId="77777777" w:rsidR="002F115E" w:rsidRDefault="002F115E">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635E3B">
        <w:rPr>
          <w:snapToGrid w:val="0"/>
        </w:rPr>
        <w:t>Test Purpose and Environment</w:t>
      </w:r>
      <w:r>
        <w:tab/>
        <w:t>1030</w:t>
      </w:r>
    </w:p>
    <w:p w14:paraId="7D24DF05" w14:textId="77777777" w:rsidR="002F115E" w:rsidRDefault="002F115E">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1031</w:t>
      </w:r>
    </w:p>
    <w:p w14:paraId="0A8CD0E2" w14:textId="77777777" w:rsidR="002F115E" w:rsidRDefault="002F115E">
      <w:pPr>
        <w:pStyle w:val="TOC3"/>
        <w:rPr>
          <w:rFonts w:asciiTheme="minorHAnsi" w:eastAsiaTheme="minorEastAsia" w:hAnsiTheme="minorHAnsi" w:cstheme="minorBidi"/>
          <w:sz w:val="22"/>
          <w:szCs w:val="22"/>
        </w:rPr>
      </w:pPr>
      <w:r w:rsidRPr="00635E3B">
        <w:rPr>
          <w:snapToGrid w:val="0"/>
        </w:rPr>
        <w:t>A.6.1.22</w:t>
      </w:r>
      <w:r>
        <w:rPr>
          <w:rFonts w:asciiTheme="minorHAnsi" w:eastAsiaTheme="minorEastAsia" w:hAnsiTheme="minorHAnsi" w:cstheme="minorBidi"/>
          <w:sz w:val="22"/>
          <w:szCs w:val="22"/>
        </w:rPr>
        <w:tab/>
      </w:r>
      <w:r w:rsidRPr="00635E3B">
        <w:rPr>
          <w:snapToGrid w:val="0"/>
        </w:rPr>
        <w:t>E-UTRAN TDD Inter-frequency RRC Re-establishment for Cat-M1 UE in CEModeB</w:t>
      </w:r>
      <w:r>
        <w:tab/>
        <w:t>1032</w:t>
      </w:r>
    </w:p>
    <w:p w14:paraId="57363090" w14:textId="77777777" w:rsidR="002F115E" w:rsidRDefault="002F115E">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635E3B">
        <w:rPr>
          <w:snapToGrid w:val="0"/>
        </w:rPr>
        <w:t>Test Purpose and Environment</w:t>
      </w:r>
      <w:r>
        <w:tab/>
        <w:t>1032</w:t>
      </w:r>
    </w:p>
    <w:p w14:paraId="54F1E292" w14:textId="77777777" w:rsidR="002F115E" w:rsidRDefault="002F115E">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1033</w:t>
      </w:r>
    </w:p>
    <w:p w14:paraId="5E8DE835" w14:textId="77777777" w:rsidR="002F115E" w:rsidRDefault="002F115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1034</w:t>
      </w:r>
    </w:p>
    <w:p w14:paraId="05122C0C" w14:textId="77777777" w:rsidR="002F115E" w:rsidRDefault="002F115E">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1034</w:t>
      </w:r>
    </w:p>
    <w:p w14:paraId="25308654" w14:textId="77777777" w:rsidR="002F115E" w:rsidRDefault="002F115E">
      <w:pPr>
        <w:pStyle w:val="TOC4"/>
        <w:rPr>
          <w:rFonts w:asciiTheme="minorHAnsi" w:eastAsiaTheme="minorEastAsia" w:hAnsiTheme="minorHAnsi" w:cstheme="minorBidi"/>
          <w:sz w:val="22"/>
          <w:szCs w:val="22"/>
        </w:rPr>
      </w:pPr>
      <w:r w:rsidRPr="00635E3B">
        <w:rPr>
          <w:rFonts w:cs="v4.2.0"/>
        </w:rPr>
        <w:t>A.6.2.1.1</w:t>
      </w:r>
      <w:r>
        <w:rPr>
          <w:rFonts w:asciiTheme="minorHAnsi" w:eastAsiaTheme="minorEastAsia" w:hAnsiTheme="minorHAnsi" w:cstheme="minorBidi"/>
          <w:sz w:val="22"/>
          <w:szCs w:val="22"/>
        </w:rPr>
        <w:tab/>
      </w:r>
      <w:r w:rsidRPr="00635E3B">
        <w:rPr>
          <w:rFonts w:cs="v4.2.0"/>
        </w:rPr>
        <w:t>Test Purpose and Environment</w:t>
      </w:r>
      <w:r>
        <w:tab/>
        <w:t>1034</w:t>
      </w:r>
    </w:p>
    <w:p w14:paraId="519E004F" w14:textId="77777777" w:rsidR="002F115E" w:rsidRDefault="002F115E">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1036</w:t>
      </w:r>
    </w:p>
    <w:p w14:paraId="357EAE97" w14:textId="77777777" w:rsidR="002F115E" w:rsidRDefault="002F115E">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1036</w:t>
      </w:r>
    </w:p>
    <w:p w14:paraId="57FCB32A" w14:textId="77777777" w:rsidR="002F115E" w:rsidRDefault="002F115E">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1036</w:t>
      </w:r>
    </w:p>
    <w:p w14:paraId="14724A12" w14:textId="77777777" w:rsidR="002F115E" w:rsidRDefault="002F115E">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1036</w:t>
      </w:r>
    </w:p>
    <w:p w14:paraId="7F905905" w14:textId="77777777" w:rsidR="002F115E" w:rsidRDefault="002F115E">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1036</w:t>
      </w:r>
    </w:p>
    <w:p w14:paraId="5FB415C4" w14:textId="77777777" w:rsidR="002F115E" w:rsidRDefault="002F115E">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1037</w:t>
      </w:r>
    </w:p>
    <w:p w14:paraId="1AB3F146" w14:textId="77777777" w:rsidR="002F115E" w:rsidRDefault="002F115E">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1037</w:t>
      </w:r>
    </w:p>
    <w:p w14:paraId="043BC195" w14:textId="77777777" w:rsidR="002F115E" w:rsidRDefault="002F115E">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1037</w:t>
      </w:r>
    </w:p>
    <w:p w14:paraId="037E189F" w14:textId="77777777" w:rsidR="002F115E" w:rsidRDefault="002F115E">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1037</w:t>
      </w:r>
    </w:p>
    <w:p w14:paraId="178334AD" w14:textId="77777777" w:rsidR="002F115E" w:rsidRDefault="002F115E">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1038</w:t>
      </w:r>
    </w:p>
    <w:p w14:paraId="1F888B12" w14:textId="77777777" w:rsidR="002F115E" w:rsidRDefault="002F115E">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1039</w:t>
      </w:r>
    </w:p>
    <w:p w14:paraId="544BEA2F" w14:textId="77777777" w:rsidR="002F115E" w:rsidRDefault="002F115E">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1039</w:t>
      </w:r>
    </w:p>
    <w:p w14:paraId="7F63F333" w14:textId="77777777" w:rsidR="002F115E" w:rsidRDefault="002F115E">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1039</w:t>
      </w:r>
    </w:p>
    <w:p w14:paraId="3875DB79" w14:textId="77777777" w:rsidR="002F115E" w:rsidRDefault="002F115E">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1039</w:t>
      </w:r>
    </w:p>
    <w:p w14:paraId="1C7172D2" w14:textId="77777777" w:rsidR="002F115E" w:rsidRDefault="002F115E">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1041</w:t>
      </w:r>
    </w:p>
    <w:p w14:paraId="474EAF2A" w14:textId="77777777" w:rsidR="002F115E" w:rsidRDefault="002F115E">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1041</w:t>
      </w:r>
    </w:p>
    <w:p w14:paraId="30A2C609" w14:textId="77777777" w:rsidR="002F115E" w:rsidRDefault="002F115E">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1041</w:t>
      </w:r>
    </w:p>
    <w:p w14:paraId="6F9410B2" w14:textId="77777777" w:rsidR="002F115E" w:rsidRDefault="002F115E">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1041</w:t>
      </w:r>
    </w:p>
    <w:p w14:paraId="1E517D2B" w14:textId="77777777" w:rsidR="002F115E" w:rsidRDefault="002F115E">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1042</w:t>
      </w:r>
    </w:p>
    <w:p w14:paraId="373BA1E1" w14:textId="77777777" w:rsidR="002F115E" w:rsidRDefault="002F115E">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1042</w:t>
      </w:r>
    </w:p>
    <w:p w14:paraId="05BE049E" w14:textId="77777777" w:rsidR="002F115E" w:rsidRDefault="002F115E">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1042</w:t>
      </w:r>
    </w:p>
    <w:p w14:paraId="65C3C6A3" w14:textId="77777777" w:rsidR="002F115E" w:rsidRDefault="002F115E">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1042</w:t>
      </w:r>
    </w:p>
    <w:p w14:paraId="22A83F9F" w14:textId="77777777" w:rsidR="002F115E" w:rsidRDefault="002F115E">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1042</w:t>
      </w:r>
    </w:p>
    <w:p w14:paraId="2B9D7986" w14:textId="77777777" w:rsidR="002F115E" w:rsidRDefault="002F115E">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1044</w:t>
      </w:r>
    </w:p>
    <w:p w14:paraId="534BDD73" w14:textId="77777777" w:rsidR="002F115E" w:rsidRDefault="002F115E">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1044</w:t>
      </w:r>
    </w:p>
    <w:p w14:paraId="207B6177" w14:textId="77777777" w:rsidR="002F115E" w:rsidRDefault="002F115E">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1044</w:t>
      </w:r>
    </w:p>
    <w:p w14:paraId="3856E028" w14:textId="77777777" w:rsidR="002F115E" w:rsidRDefault="002F115E">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1044</w:t>
      </w:r>
    </w:p>
    <w:p w14:paraId="77E234C5" w14:textId="77777777" w:rsidR="002F115E" w:rsidRDefault="002F115E">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1044</w:t>
      </w:r>
    </w:p>
    <w:p w14:paraId="3C0F6C64" w14:textId="77777777" w:rsidR="002F115E" w:rsidRDefault="002F115E">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1045</w:t>
      </w:r>
    </w:p>
    <w:p w14:paraId="36BE17DD" w14:textId="77777777" w:rsidR="002F115E" w:rsidRDefault="002F115E">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1045</w:t>
      </w:r>
    </w:p>
    <w:p w14:paraId="35A64377" w14:textId="77777777" w:rsidR="002F115E" w:rsidRDefault="002F115E">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1045</w:t>
      </w:r>
    </w:p>
    <w:p w14:paraId="4676FF53" w14:textId="77777777" w:rsidR="002F115E" w:rsidRDefault="002F115E">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1045</w:t>
      </w:r>
    </w:p>
    <w:p w14:paraId="5E2DFDD9" w14:textId="77777777" w:rsidR="002F115E" w:rsidRDefault="002F115E">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1046</w:t>
      </w:r>
    </w:p>
    <w:p w14:paraId="257060D9" w14:textId="77777777" w:rsidR="002F115E" w:rsidRDefault="002F115E">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1046</w:t>
      </w:r>
    </w:p>
    <w:p w14:paraId="634037B3" w14:textId="77777777" w:rsidR="002F115E" w:rsidRDefault="002F115E">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1048</w:t>
      </w:r>
    </w:p>
    <w:p w14:paraId="31A5CA2F" w14:textId="77777777" w:rsidR="002F115E" w:rsidRDefault="002F115E">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1048</w:t>
      </w:r>
    </w:p>
    <w:p w14:paraId="404A4617" w14:textId="77777777" w:rsidR="002F115E" w:rsidRDefault="002F115E">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1048</w:t>
      </w:r>
    </w:p>
    <w:p w14:paraId="7C6FB219" w14:textId="77777777" w:rsidR="002F115E" w:rsidRDefault="002F115E">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1048</w:t>
      </w:r>
    </w:p>
    <w:p w14:paraId="64106FCD" w14:textId="77777777" w:rsidR="002F115E" w:rsidRDefault="002F115E">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1049</w:t>
      </w:r>
    </w:p>
    <w:p w14:paraId="659DFC17" w14:textId="77777777" w:rsidR="002F115E" w:rsidRDefault="002F115E">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1049</w:t>
      </w:r>
    </w:p>
    <w:p w14:paraId="78DCD86B" w14:textId="77777777" w:rsidR="002F115E" w:rsidRDefault="002F115E">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1051</w:t>
      </w:r>
    </w:p>
    <w:p w14:paraId="4B676773" w14:textId="77777777" w:rsidR="002F115E" w:rsidRDefault="002F115E">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1051</w:t>
      </w:r>
    </w:p>
    <w:p w14:paraId="58F873E1" w14:textId="77777777" w:rsidR="002F115E" w:rsidRDefault="002F115E">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1051</w:t>
      </w:r>
    </w:p>
    <w:p w14:paraId="4E82550E" w14:textId="77777777" w:rsidR="002F115E" w:rsidRDefault="002F115E">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1051</w:t>
      </w:r>
    </w:p>
    <w:p w14:paraId="7905DD83" w14:textId="77777777" w:rsidR="002F115E" w:rsidRDefault="002F115E">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1052</w:t>
      </w:r>
    </w:p>
    <w:p w14:paraId="710FEC37" w14:textId="77777777" w:rsidR="002F115E" w:rsidRDefault="002F115E">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1052</w:t>
      </w:r>
    </w:p>
    <w:p w14:paraId="0AE5DD1D" w14:textId="77777777" w:rsidR="002F115E" w:rsidRDefault="002F115E">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1054</w:t>
      </w:r>
    </w:p>
    <w:p w14:paraId="2F606100" w14:textId="77777777" w:rsidR="002F115E" w:rsidRDefault="002F115E">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1054</w:t>
      </w:r>
    </w:p>
    <w:p w14:paraId="1F761112" w14:textId="77777777" w:rsidR="002F115E" w:rsidRDefault="002F115E">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1055</w:t>
      </w:r>
    </w:p>
    <w:p w14:paraId="0F79B1BD" w14:textId="77777777" w:rsidR="002F115E" w:rsidRDefault="002F115E">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1055</w:t>
      </w:r>
    </w:p>
    <w:p w14:paraId="4AA45D1A" w14:textId="77777777" w:rsidR="002F115E" w:rsidRDefault="002F115E">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1056</w:t>
      </w:r>
    </w:p>
    <w:p w14:paraId="1E948630" w14:textId="77777777" w:rsidR="002F115E" w:rsidRDefault="002F115E">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1056</w:t>
      </w:r>
    </w:p>
    <w:p w14:paraId="42ECADD0" w14:textId="77777777" w:rsidR="002F115E" w:rsidRDefault="002F115E">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1058</w:t>
      </w:r>
    </w:p>
    <w:p w14:paraId="0CD4DE41" w14:textId="77777777" w:rsidR="002F115E" w:rsidRDefault="002F115E">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1058</w:t>
      </w:r>
    </w:p>
    <w:p w14:paraId="5D5F2759" w14:textId="77777777" w:rsidR="002F115E" w:rsidRDefault="002F115E">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1058</w:t>
      </w:r>
    </w:p>
    <w:p w14:paraId="267562F7" w14:textId="77777777" w:rsidR="002F115E" w:rsidRDefault="002F115E">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1059</w:t>
      </w:r>
    </w:p>
    <w:p w14:paraId="00626B36" w14:textId="77777777" w:rsidR="002F115E" w:rsidRDefault="002F115E">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1059</w:t>
      </w:r>
    </w:p>
    <w:p w14:paraId="5AB7A30C" w14:textId="77777777" w:rsidR="002F115E" w:rsidRDefault="002F115E">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1059</w:t>
      </w:r>
    </w:p>
    <w:p w14:paraId="51F6F88C" w14:textId="77777777" w:rsidR="002F115E" w:rsidRDefault="002F115E">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1059</w:t>
      </w:r>
    </w:p>
    <w:p w14:paraId="0AA9FE63" w14:textId="77777777" w:rsidR="002F115E" w:rsidRDefault="002F115E">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1059</w:t>
      </w:r>
    </w:p>
    <w:p w14:paraId="3690C22E" w14:textId="77777777" w:rsidR="002F115E" w:rsidRDefault="002F115E">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1059</w:t>
      </w:r>
    </w:p>
    <w:p w14:paraId="6A762A9C" w14:textId="77777777" w:rsidR="002F115E" w:rsidRDefault="002F115E">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1059</w:t>
      </w:r>
    </w:p>
    <w:p w14:paraId="524DA2F3" w14:textId="77777777" w:rsidR="002F115E" w:rsidRDefault="002F115E">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1061</w:t>
      </w:r>
    </w:p>
    <w:p w14:paraId="07711CEC" w14:textId="77777777" w:rsidR="002F115E" w:rsidRDefault="002F115E">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1061</w:t>
      </w:r>
    </w:p>
    <w:p w14:paraId="196F38A4" w14:textId="77777777" w:rsidR="002F115E" w:rsidRDefault="002F115E">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1062</w:t>
      </w:r>
    </w:p>
    <w:p w14:paraId="5ADCBA2D" w14:textId="77777777" w:rsidR="002F115E" w:rsidRDefault="002F115E">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1062</w:t>
      </w:r>
    </w:p>
    <w:p w14:paraId="60DF3EF1" w14:textId="77777777" w:rsidR="002F115E" w:rsidRDefault="002F115E">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1062</w:t>
      </w:r>
    </w:p>
    <w:p w14:paraId="6F7E8149" w14:textId="77777777" w:rsidR="002F115E" w:rsidRDefault="002F115E">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1062</w:t>
      </w:r>
    </w:p>
    <w:p w14:paraId="6332B046" w14:textId="77777777" w:rsidR="002F115E" w:rsidRDefault="002F115E">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1062</w:t>
      </w:r>
    </w:p>
    <w:p w14:paraId="2AA156DB" w14:textId="77777777" w:rsidR="002F115E" w:rsidRDefault="002F115E">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1063</w:t>
      </w:r>
    </w:p>
    <w:p w14:paraId="0A8DD8D8" w14:textId="77777777" w:rsidR="002F115E" w:rsidRDefault="002F115E">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1063</w:t>
      </w:r>
    </w:p>
    <w:p w14:paraId="7EC47C4E" w14:textId="77777777" w:rsidR="002F115E" w:rsidRDefault="002F115E">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1063</w:t>
      </w:r>
    </w:p>
    <w:p w14:paraId="52E1B21F" w14:textId="77777777" w:rsidR="002F115E" w:rsidRDefault="002F115E">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1065</w:t>
      </w:r>
    </w:p>
    <w:p w14:paraId="377B3DC8" w14:textId="77777777" w:rsidR="002F115E" w:rsidRDefault="002F115E">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1065</w:t>
      </w:r>
    </w:p>
    <w:p w14:paraId="0DFDF86D" w14:textId="77777777" w:rsidR="002F115E" w:rsidRDefault="002F115E">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1066</w:t>
      </w:r>
    </w:p>
    <w:p w14:paraId="63302E1C" w14:textId="77777777" w:rsidR="002F115E" w:rsidRDefault="002F115E">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1066</w:t>
      </w:r>
    </w:p>
    <w:p w14:paraId="4A65D112" w14:textId="77777777" w:rsidR="002F115E" w:rsidRDefault="002F115E">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1066</w:t>
      </w:r>
    </w:p>
    <w:p w14:paraId="3F1284C4" w14:textId="77777777" w:rsidR="002F115E" w:rsidRDefault="002F115E">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1066</w:t>
      </w:r>
    </w:p>
    <w:p w14:paraId="447C3C41" w14:textId="77777777" w:rsidR="002F115E" w:rsidRDefault="002F115E">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1066</w:t>
      </w:r>
    </w:p>
    <w:p w14:paraId="6D20566A" w14:textId="77777777" w:rsidR="002F115E" w:rsidRDefault="002F115E">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1067</w:t>
      </w:r>
    </w:p>
    <w:p w14:paraId="0CA00152" w14:textId="77777777" w:rsidR="002F115E" w:rsidRDefault="002F115E">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1067</w:t>
      </w:r>
    </w:p>
    <w:p w14:paraId="715F4DF9" w14:textId="77777777" w:rsidR="002F115E" w:rsidRDefault="002F115E">
      <w:pPr>
        <w:pStyle w:val="TOC4"/>
        <w:rPr>
          <w:rFonts w:asciiTheme="minorHAnsi" w:eastAsiaTheme="minorEastAsia" w:hAnsiTheme="minorHAnsi" w:cstheme="minorBidi"/>
          <w:sz w:val="22"/>
          <w:szCs w:val="22"/>
        </w:rPr>
      </w:pPr>
      <w:r w:rsidRPr="00635E3B">
        <w:rPr>
          <w:rFonts w:cs="v4.2.0"/>
        </w:rPr>
        <w:t>A.6.2.13.1</w:t>
      </w:r>
      <w:r>
        <w:rPr>
          <w:rFonts w:asciiTheme="minorHAnsi" w:eastAsiaTheme="minorEastAsia" w:hAnsiTheme="minorHAnsi" w:cstheme="minorBidi"/>
          <w:sz w:val="22"/>
          <w:szCs w:val="22"/>
        </w:rPr>
        <w:tab/>
      </w:r>
      <w:r w:rsidRPr="00635E3B">
        <w:rPr>
          <w:rFonts w:cs="v4.2.0"/>
        </w:rPr>
        <w:t>Test Purpose and Environment</w:t>
      </w:r>
      <w:r>
        <w:tab/>
        <w:t>1067</w:t>
      </w:r>
    </w:p>
    <w:p w14:paraId="703F4995" w14:textId="77777777" w:rsidR="002F115E" w:rsidRDefault="002F115E">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1069</w:t>
      </w:r>
    </w:p>
    <w:p w14:paraId="46F6CA58" w14:textId="77777777" w:rsidR="002F115E" w:rsidRDefault="002F115E">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1069</w:t>
      </w:r>
    </w:p>
    <w:p w14:paraId="04BD7D7F" w14:textId="77777777" w:rsidR="002F115E" w:rsidRDefault="002F115E">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1069</w:t>
      </w:r>
    </w:p>
    <w:p w14:paraId="74841759" w14:textId="77777777" w:rsidR="002F115E" w:rsidRDefault="002F115E">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1070</w:t>
      </w:r>
    </w:p>
    <w:p w14:paraId="0A80A39A" w14:textId="77777777" w:rsidR="002F115E" w:rsidRDefault="002F115E">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1070</w:t>
      </w:r>
    </w:p>
    <w:p w14:paraId="0410FE93" w14:textId="77777777" w:rsidR="002F115E" w:rsidRDefault="002F115E">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1070</w:t>
      </w:r>
    </w:p>
    <w:p w14:paraId="1B0306A6" w14:textId="77777777" w:rsidR="002F115E" w:rsidRDefault="002F115E">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1070</w:t>
      </w:r>
    </w:p>
    <w:p w14:paraId="5E22DF73" w14:textId="77777777" w:rsidR="002F115E" w:rsidRDefault="002F115E">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1070</w:t>
      </w:r>
    </w:p>
    <w:p w14:paraId="7AE3341D" w14:textId="77777777" w:rsidR="002F115E" w:rsidRDefault="002F115E">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1070</w:t>
      </w:r>
    </w:p>
    <w:p w14:paraId="7953279B" w14:textId="77777777" w:rsidR="002F115E" w:rsidRDefault="002F115E">
      <w:pPr>
        <w:pStyle w:val="TOC4"/>
        <w:rPr>
          <w:rFonts w:asciiTheme="minorHAnsi" w:eastAsiaTheme="minorEastAsia" w:hAnsiTheme="minorHAnsi" w:cstheme="minorBidi"/>
          <w:sz w:val="22"/>
          <w:szCs w:val="22"/>
        </w:rPr>
      </w:pPr>
      <w:r w:rsidRPr="00635E3B">
        <w:rPr>
          <w:rFonts w:cs="v4.2.0"/>
        </w:rPr>
        <w:t>A.6.2.14.1</w:t>
      </w:r>
      <w:r>
        <w:rPr>
          <w:rFonts w:asciiTheme="minorHAnsi" w:eastAsiaTheme="minorEastAsia" w:hAnsiTheme="minorHAnsi" w:cstheme="minorBidi"/>
          <w:sz w:val="22"/>
          <w:szCs w:val="22"/>
        </w:rPr>
        <w:tab/>
      </w:r>
      <w:r w:rsidRPr="00635E3B">
        <w:rPr>
          <w:rFonts w:cs="v4.2.0"/>
        </w:rPr>
        <w:t>Test Purpose and Environment</w:t>
      </w:r>
      <w:r>
        <w:tab/>
        <w:t>1070</w:t>
      </w:r>
    </w:p>
    <w:p w14:paraId="062354E1" w14:textId="77777777" w:rsidR="002F115E" w:rsidRDefault="002F115E">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1072</w:t>
      </w:r>
    </w:p>
    <w:p w14:paraId="147C010D" w14:textId="77777777" w:rsidR="002F115E" w:rsidRDefault="002F115E">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1072</w:t>
      </w:r>
    </w:p>
    <w:p w14:paraId="744103DF" w14:textId="77777777" w:rsidR="002F115E" w:rsidRDefault="002F115E">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1073</w:t>
      </w:r>
    </w:p>
    <w:p w14:paraId="7D3E6C08" w14:textId="77777777" w:rsidR="002F115E" w:rsidRDefault="002F115E">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1073</w:t>
      </w:r>
    </w:p>
    <w:p w14:paraId="5EC37002" w14:textId="77777777" w:rsidR="002F115E" w:rsidRDefault="002F115E">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1073</w:t>
      </w:r>
    </w:p>
    <w:p w14:paraId="0AACD55F" w14:textId="77777777" w:rsidR="002F115E" w:rsidRDefault="002F115E">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1073</w:t>
      </w:r>
    </w:p>
    <w:p w14:paraId="23824C6B" w14:textId="77777777" w:rsidR="002F115E" w:rsidRDefault="002F115E">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1073</w:t>
      </w:r>
    </w:p>
    <w:p w14:paraId="58BA7378" w14:textId="77777777" w:rsidR="002F115E" w:rsidRDefault="002F115E">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1074</w:t>
      </w:r>
    </w:p>
    <w:p w14:paraId="03ECB131" w14:textId="77777777" w:rsidR="002F115E" w:rsidRDefault="002F115E">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1074</w:t>
      </w:r>
    </w:p>
    <w:p w14:paraId="2A565C2D" w14:textId="77777777" w:rsidR="002F115E" w:rsidRDefault="002F115E">
      <w:pPr>
        <w:pStyle w:val="TOC4"/>
        <w:rPr>
          <w:rFonts w:asciiTheme="minorHAnsi" w:eastAsiaTheme="minorEastAsia" w:hAnsiTheme="minorHAnsi" w:cstheme="minorBidi"/>
          <w:sz w:val="22"/>
          <w:szCs w:val="22"/>
        </w:rPr>
      </w:pPr>
      <w:r w:rsidRPr="00635E3B">
        <w:rPr>
          <w:rFonts w:cs="v4.2.0"/>
        </w:rPr>
        <w:t>A.6.2.15.1</w:t>
      </w:r>
      <w:r>
        <w:rPr>
          <w:rFonts w:asciiTheme="minorHAnsi" w:eastAsiaTheme="minorEastAsia" w:hAnsiTheme="minorHAnsi" w:cstheme="minorBidi"/>
          <w:sz w:val="22"/>
          <w:szCs w:val="22"/>
        </w:rPr>
        <w:tab/>
      </w:r>
      <w:r w:rsidRPr="00635E3B">
        <w:rPr>
          <w:rFonts w:cs="v4.2.0"/>
        </w:rPr>
        <w:t>Test Purpose and Environment</w:t>
      </w:r>
      <w:r>
        <w:tab/>
        <w:t>1074</w:t>
      </w:r>
    </w:p>
    <w:p w14:paraId="4E1AE6BD" w14:textId="77777777" w:rsidR="002F115E" w:rsidRDefault="002F115E">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1076</w:t>
      </w:r>
    </w:p>
    <w:p w14:paraId="7912C9EE" w14:textId="77777777" w:rsidR="002F115E" w:rsidRDefault="002F115E">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1076</w:t>
      </w:r>
    </w:p>
    <w:p w14:paraId="60D9B787" w14:textId="77777777" w:rsidR="002F115E" w:rsidRDefault="002F115E">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1077</w:t>
      </w:r>
    </w:p>
    <w:p w14:paraId="1B62B0DA" w14:textId="77777777" w:rsidR="002F115E" w:rsidRDefault="002F115E">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1077</w:t>
      </w:r>
    </w:p>
    <w:p w14:paraId="342769DF" w14:textId="77777777" w:rsidR="002F115E" w:rsidRDefault="002F115E">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1077</w:t>
      </w:r>
    </w:p>
    <w:p w14:paraId="67155F35" w14:textId="77777777" w:rsidR="002F115E" w:rsidRDefault="002F115E">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1077</w:t>
      </w:r>
    </w:p>
    <w:p w14:paraId="39F2743B" w14:textId="77777777" w:rsidR="002F115E" w:rsidRDefault="002F115E">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1077</w:t>
      </w:r>
    </w:p>
    <w:p w14:paraId="2561DE91" w14:textId="77777777" w:rsidR="002F115E" w:rsidRDefault="002F115E">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1078</w:t>
      </w:r>
    </w:p>
    <w:p w14:paraId="36A42011" w14:textId="77777777" w:rsidR="002F115E" w:rsidRDefault="002F115E">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1078</w:t>
      </w:r>
    </w:p>
    <w:p w14:paraId="516EF947" w14:textId="77777777" w:rsidR="002F115E" w:rsidRDefault="002F115E">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1078</w:t>
      </w:r>
    </w:p>
    <w:p w14:paraId="295DEF1D" w14:textId="77777777" w:rsidR="002F115E" w:rsidRDefault="002F115E">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1081</w:t>
      </w:r>
    </w:p>
    <w:p w14:paraId="13AAE89B" w14:textId="77777777" w:rsidR="002F115E" w:rsidRDefault="002F115E">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1081</w:t>
      </w:r>
    </w:p>
    <w:p w14:paraId="1EAA3736" w14:textId="77777777" w:rsidR="002F115E" w:rsidRDefault="002F115E">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1082</w:t>
      </w:r>
    </w:p>
    <w:p w14:paraId="0314CF3D" w14:textId="77777777" w:rsidR="002F115E" w:rsidRDefault="002F115E">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1082</w:t>
      </w:r>
    </w:p>
    <w:p w14:paraId="505F089D" w14:textId="77777777" w:rsidR="002F115E" w:rsidRDefault="002F115E">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1082</w:t>
      </w:r>
    </w:p>
    <w:p w14:paraId="68DA4461" w14:textId="77777777" w:rsidR="002F115E" w:rsidRDefault="002F115E">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1082</w:t>
      </w:r>
    </w:p>
    <w:p w14:paraId="187E29D0" w14:textId="77777777" w:rsidR="002F115E" w:rsidRDefault="002F115E">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1082</w:t>
      </w:r>
    </w:p>
    <w:p w14:paraId="3B16CB9B" w14:textId="77777777" w:rsidR="002F115E" w:rsidRDefault="002F115E">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1082</w:t>
      </w:r>
    </w:p>
    <w:p w14:paraId="748DD83D" w14:textId="77777777" w:rsidR="002F115E" w:rsidRDefault="002F115E">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1083</w:t>
      </w:r>
    </w:p>
    <w:p w14:paraId="00ADA1B0" w14:textId="77777777" w:rsidR="002F115E" w:rsidRDefault="002F115E">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1083</w:t>
      </w:r>
    </w:p>
    <w:p w14:paraId="2020846D" w14:textId="77777777" w:rsidR="002F115E" w:rsidRDefault="002F115E">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1086</w:t>
      </w:r>
    </w:p>
    <w:p w14:paraId="1A8518E0" w14:textId="77777777" w:rsidR="002F115E" w:rsidRDefault="002F115E">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1086</w:t>
      </w:r>
    </w:p>
    <w:p w14:paraId="7F180F18" w14:textId="77777777" w:rsidR="002F115E" w:rsidRDefault="002F115E">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1087</w:t>
      </w:r>
    </w:p>
    <w:p w14:paraId="5907F960" w14:textId="77777777" w:rsidR="002F115E" w:rsidRDefault="002F115E">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1087</w:t>
      </w:r>
    </w:p>
    <w:p w14:paraId="21F6BE74" w14:textId="77777777" w:rsidR="002F115E" w:rsidRDefault="002F115E">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1087</w:t>
      </w:r>
    </w:p>
    <w:p w14:paraId="11F5352C" w14:textId="77777777" w:rsidR="002F115E" w:rsidRDefault="002F115E">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1087</w:t>
      </w:r>
    </w:p>
    <w:p w14:paraId="070581F9" w14:textId="77777777" w:rsidR="002F115E" w:rsidRDefault="002F115E">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1087</w:t>
      </w:r>
    </w:p>
    <w:p w14:paraId="7957EEA4" w14:textId="77777777" w:rsidR="002F115E" w:rsidRDefault="002F115E">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1087</w:t>
      </w:r>
    </w:p>
    <w:p w14:paraId="3D6B0AD4" w14:textId="77777777" w:rsidR="002F115E" w:rsidRDefault="002F115E">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1088</w:t>
      </w:r>
    </w:p>
    <w:p w14:paraId="4E8B4D98" w14:textId="77777777" w:rsidR="002F115E" w:rsidRDefault="002F115E">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1088</w:t>
      </w:r>
    </w:p>
    <w:p w14:paraId="512C8D3F" w14:textId="77777777" w:rsidR="002F115E" w:rsidRDefault="002F115E">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1091</w:t>
      </w:r>
    </w:p>
    <w:p w14:paraId="3533793D" w14:textId="77777777" w:rsidR="002F115E" w:rsidRDefault="002F115E">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1091</w:t>
      </w:r>
    </w:p>
    <w:p w14:paraId="12BEDA5A" w14:textId="77777777" w:rsidR="002F115E" w:rsidRDefault="002F115E">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1092</w:t>
      </w:r>
    </w:p>
    <w:p w14:paraId="3ECB6338" w14:textId="77777777" w:rsidR="002F115E" w:rsidRDefault="002F115E">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1092</w:t>
      </w:r>
    </w:p>
    <w:p w14:paraId="1BAA41D9" w14:textId="77777777" w:rsidR="002F115E" w:rsidRDefault="002F115E">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1092</w:t>
      </w:r>
    </w:p>
    <w:p w14:paraId="6DACE7E3" w14:textId="77777777" w:rsidR="002F115E" w:rsidRDefault="002F115E">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1092</w:t>
      </w:r>
    </w:p>
    <w:p w14:paraId="1D48E94D" w14:textId="77777777" w:rsidR="002F115E" w:rsidRDefault="002F115E">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1092</w:t>
      </w:r>
    </w:p>
    <w:p w14:paraId="112AEFF0" w14:textId="77777777" w:rsidR="002F115E" w:rsidRDefault="002F115E">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1092</w:t>
      </w:r>
    </w:p>
    <w:p w14:paraId="3743902C" w14:textId="77777777" w:rsidR="002F115E" w:rsidRDefault="002F115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1093</w:t>
      </w:r>
    </w:p>
    <w:p w14:paraId="35FEB47D" w14:textId="77777777" w:rsidR="002F115E" w:rsidRDefault="002F115E">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1093</w:t>
      </w:r>
    </w:p>
    <w:p w14:paraId="075EE459" w14:textId="77777777" w:rsidR="002F115E" w:rsidRDefault="002F115E">
      <w:pPr>
        <w:pStyle w:val="TOC4"/>
        <w:rPr>
          <w:rFonts w:asciiTheme="minorHAnsi" w:eastAsiaTheme="minorEastAsia" w:hAnsiTheme="minorHAnsi" w:cstheme="minorBidi"/>
          <w:sz w:val="22"/>
          <w:szCs w:val="22"/>
        </w:rPr>
      </w:pPr>
      <w:r w:rsidRPr="00635E3B">
        <w:rPr>
          <w:snapToGrid w:val="0"/>
        </w:rPr>
        <w:t>A.6.3.1.1</w:t>
      </w:r>
      <w:r>
        <w:rPr>
          <w:rFonts w:asciiTheme="minorHAnsi" w:eastAsiaTheme="minorEastAsia" w:hAnsiTheme="minorHAnsi" w:cstheme="minorBidi"/>
          <w:sz w:val="22"/>
          <w:szCs w:val="22"/>
        </w:rPr>
        <w:tab/>
      </w:r>
      <w:r w:rsidRPr="00635E3B">
        <w:rPr>
          <w:snapToGrid w:val="0"/>
        </w:rPr>
        <w:t>Test Purpose and Environment</w:t>
      </w:r>
      <w:r>
        <w:tab/>
        <w:t>1093</w:t>
      </w:r>
    </w:p>
    <w:p w14:paraId="5E6AE201" w14:textId="77777777" w:rsidR="002F115E" w:rsidRDefault="002F115E">
      <w:pPr>
        <w:pStyle w:val="TOC4"/>
        <w:rPr>
          <w:rFonts w:asciiTheme="minorHAnsi" w:eastAsiaTheme="minorEastAsia" w:hAnsiTheme="minorHAnsi" w:cstheme="minorBidi"/>
          <w:sz w:val="22"/>
          <w:szCs w:val="22"/>
        </w:rPr>
      </w:pPr>
      <w:r w:rsidRPr="00635E3B">
        <w:rPr>
          <w:snapToGrid w:val="0"/>
        </w:rPr>
        <w:t>A.6.3.1.2</w:t>
      </w:r>
      <w:r>
        <w:rPr>
          <w:rFonts w:asciiTheme="minorHAnsi" w:eastAsiaTheme="minorEastAsia" w:hAnsiTheme="minorHAnsi" w:cstheme="minorBidi"/>
          <w:sz w:val="22"/>
          <w:szCs w:val="22"/>
        </w:rPr>
        <w:tab/>
      </w:r>
      <w:r w:rsidRPr="00635E3B">
        <w:rPr>
          <w:snapToGrid w:val="0"/>
        </w:rPr>
        <w:t>Test Requirements</w:t>
      </w:r>
      <w:r>
        <w:tab/>
        <w:t>1095</w:t>
      </w:r>
    </w:p>
    <w:p w14:paraId="456D18A1" w14:textId="77777777" w:rsidR="002F115E" w:rsidRDefault="002F115E">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1095</w:t>
      </w:r>
    </w:p>
    <w:p w14:paraId="0556B148" w14:textId="77777777" w:rsidR="002F115E" w:rsidRDefault="002F115E">
      <w:pPr>
        <w:pStyle w:val="TOC4"/>
        <w:rPr>
          <w:rFonts w:asciiTheme="minorHAnsi" w:eastAsiaTheme="minorEastAsia" w:hAnsiTheme="minorHAnsi" w:cstheme="minorBidi"/>
          <w:sz w:val="22"/>
          <w:szCs w:val="22"/>
        </w:rPr>
      </w:pPr>
      <w:r w:rsidRPr="00635E3B">
        <w:rPr>
          <w:snapToGrid w:val="0"/>
        </w:rPr>
        <w:t>A.6.3.2.1</w:t>
      </w:r>
      <w:r>
        <w:rPr>
          <w:rFonts w:asciiTheme="minorHAnsi" w:eastAsiaTheme="minorEastAsia" w:hAnsiTheme="minorHAnsi" w:cstheme="minorBidi"/>
          <w:sz w:val="22"/>
          <w:szCs w:val="22"/>
        </w:rPr>
        <w:tab/>
      </w:r>
      <w:r w:rsidRPr="00635E3B">
        <w:rPr>
          <w:snapToGrid w:val="0"/>
        </w:rPr>
        <w:t>Test Purpose and Environment</w:t>
      </w:r>
      <w:r>
        <w:tab/>
        <w:t>1095</w:t>
      </w:r>
    </w:p>
    <w:p w14:paraId="69DBD3FF" w14:textId="77777777" w:rsidR="002F115E" w:rsidRDefault="002F115E">
      <w:pPr>
        <w:pStyle w:val="TOC4"/>
        <w:rPr>
          <w:rFonts w:asciiTheme="minorHAnsi" w:eastAsiaTheme="minorEastAsia" w:hAnsiTheme="minorHAnsi" w:cstheme="minorBidi"/>
          <w:sz w:val="22"/>
          <w:szCs w:val="22"/>
        </w:rPr>
      </w:pPr>
      <w:r w:rsidRPr="00635E3B">
        <w:rPr>
          <w:snapToGrid w:val="0"/>
        </w:rPr>
        <w:t>A.6.3.2.2</w:t>
      </w:r>
      <w:r>
        <w:rPr>
          <w:rFonts w:asciiTheme="minorHAnsi" w:eastAsiaTheme="minorEastAsia" w:hAnsiTheme="minorHAnsi" w:cstheme="minorBidi"/>
          <w:sz w:val="22"/>
          <w:szCs w:val="22"/>
        </w:rPr>
        <w:tab/>
      </w:r>
      <w:r w:rsidRPr="00635E3B">
        <w:rPr>
          <w:snapToGrid w:val="0"/>
        </w:rPr>
        <w:t>Test Requirements</w:t>
      </w:r>
      <w:r>
        <w:tab/>
        <w:t>1097</w:t>
      </w:r>
    </w:p>
    <w:p w14:paraId="3160CA5C" w14:textId="77777777" w:rsidR="002F115E" w:rsidRDefault="002F115E">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1097</w:t>
      </w:r>
    </w:p>
    <w:p w14:paraId="693FF466" w14:textId="77777777" w:rsidR="002F115E" w:rsidRDefault="002F115E">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1097</w:t>
      </w:r>
    </w:p>
    <w:p w14:paraId="558FEA1C" w14:textId="77777777" w:rsidR="002F115E" w:rsidRDefault="002F115E">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1098</w:t>
      </w:r>
    </w:p>
    <w:p w14:paraId="0D151415" w14:textId="77777777" w:rsidR="002F115E" w:rsidRDefault="002F115E">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1099</w:t>
      </w:r>
    </w:p>
    <w:p w14:paraId="7CB03048" w14:textId="77777777" w:rsidR="002F115E" w:rsidRDefault="002F115E">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1099</w:t>
      </w:r>
    </w:p>
    <w:p w14:paraId="0E394560" w14:textId="77777777" w:rsidR="002F115E" w:rsidRDefault="002F115E">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1100</w:t>
      </w:r>
    </w:p>
    <w:p w14:paraId="46273A3C" w14:textId="77777777" w:rsidR="002F115E" w:rsidRDefault="002F115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1101</w:t>
      </w:r>
    </w:p>
    <w:p w14:paraId="69F1D8C6" w14:textId="77777777" w:rsidR="002F115E" w:rsidRDefault="002F115E">
      <w:pPr>
        <w:pStyle w:val="TOC4"/>
        <w:rPr>
          <w:rFonts w:asciiTheme="minorHAnsi" w:eastAsiaTheme="minorEastAsia" w:hAnsiTheme="minorHAnsi" w:cstheme="minorBidi"/>
          <w:sz w:val="22"/>
          <w:szCs w:val="22"/>
        </w:rPr>
      </w:pPr>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1101</w:t>
      </w:r>
    </w:p>
    <w:p w14:paraId="7E1620FB" w14:textId="77777777" w:rsidR="002F115E" w:rsidRDefault="002F115E">
      <w:pPr>
        <w:pStyle w:val="TOC4"/>
        <w:rPr>
          <w:rFonts w:asciiTheme="minorHAnsi" w:eastAsiaTheme="minorEastAsia" w:hAnsiTheme="minorHAnsi" w:cstheme="minorBidi"/>
          <w:sz w:val="22"/>
          <w:szCs w:val="22"/>
        </w:rPr>
      </w:pPr>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1103</w:t>
      </w:r>
    </w:p>
    <w:p w14:paraId="31FC4375" w14:textId="77777777" w:rsidR="002F115E" w:rsidRDefault="002F115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1103</w:t>
      </w:r>
    </w:p>
    <w:p w14:paraId="35B4A62A" w14:textId="77777777" w:rsidR="002F115E" w:rsidRDefault="002F115E">
      <w:pPr>
        <w:pStyle w:val="TOC4"/>
        <w:rPr>
          <w:rFonts w:asciiTheme="minorHAnsi" w:eastAsiaTheme="minorEastAsia" w:hAnsiTheme="minorHAnsi" w:cstheme="minorBidi"/>
          <w:sz w:val="22"/>
          <w:szCs w:val="22"/>
        </w:rPr>
      </w:pPr>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6</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1103</w:t>
      </w:r>
    </w:p>
    <w:p w14:paraId="6E5757BF" w14:textId="77777777" w:rsidR="002F115E" w:rsidRDefault="002F115E">
      <w:pPr>
        <w:pStyle w:val="TOC4"/>
        <w:rPr>
          <w:rFonts w:asciiTheme="minorHAnsi" w:eastAsiaTheme="minorEastAsia" w:hAnsiTheme="minorHAnsi" w:cstheme="minorBidi"/>
          <w:sz w:val="22"/>
          <w:szCs w:val="22"/>
        </w:rPr>
      </w:pPr>
      <w:r w:rsidRPr="00635E3B">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635E3B">
        <w:rPr>
          <w:snapToGrid w:val="0"/>
        </w:rPr>
        <w:t>Test Requirements</w:t>
      </w:r>
      <w:r>
        <w:tab/>
        <w:t>1105</w:t>
      </w:r>
    </w:p>
    <w:p w14:paraId="27CE26F6" w14:textId="77777777" w:rsidR="002F115E" w:rsidRDefault="002F115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1105</w:t>
      </w:r>
    </w:p>
    <w:p w14:paraId="2AB9667D" w14:textId="77777777" w:rsidR="002F115E" w:rsidRDefault="002F115E">
      <w:pPr>
        <w:pStyle w:val="TOC4"/>
        <w:rPr>
          <w:rFonts w:asciiTheme="minorHAnsi" w:eastAsiaTheme="minorEastAsia" w:hAnsiTheme="minorHAnsi" w:cstheme="minorBidi"/>
          <w:sz w:val="22"/>
          <w:szCs w:val="22"/>
        </w:rPr>
      </w:pPr>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7</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1105</w:t>
      </w:r>
    </w:p>
    <w:p w14:paraId="259D88F4" w14:textId="77777777" w:rsidR="002F115E" w:rsidRDefault="002F115E">
      <w:pPr>
        <w:pStyle w:val="TOC4"/>
        <w:rPr>
          <w:rFonts w:asciiTheme="minorHAnsi" w:eastAsiaTheme="minorEastAsia" w:hAnsiTheme="minorHAnsi" w:cstheme="minorBidi"/>
          <w:sz w:val="22"/>
          <w:szCs w:val="22"/>
        </w:rPr>
      </w:pPr>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1108</w:t>
      </w:r>
    </w:p>
    <w:p w14:paraId="279BAD51" w14:textId="77777777" w:rsidR="002F115E" w:rsidRDefault="002F115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1108</w:t>
      </w:r>
    </w:p>
    <w:p w14:paraId="1A54CA81" w14:textId="77777777" w:rsidR="002F115E" w:rsidRDefault="002F115E">
      <w:pPr>
        <w:pStyle w:val="TOC4"/>
        <w:rPr>
          <w:rFonts w:asciiTheme="minorHAnsi" w:eastAsiaTheme="minorEastAsia" w:hAnsiTheme="minorHAnsi" w:cstheme="minorBidi"/>
          <w:sz w:val="22"/>
          <w:szCs w:val="22"/>
        </w:rPr>
      </w:pPr>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8</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1108</w:t>
      </w:r>
    </w:p>
    <w:p w14:paraId="41E974AE" w14:textId="77777777" w:rsidR="002F115E" w:rsidRDefault="002F115E">
      <w:pPr>
        <w:pStyle w:val="TOC4"/>
        <w:rPr>
          <w:rFonts w:asciiTheme="minorHAnsi" w:eastAsiaTheme="minorEastAsia" w:hAnsiTheme="minorHAnsi" w:cstheme="minorBidi"/>
          <w:sz w:val="22"/>
          <w:szCs w:val="22"/>
        </w:rPr>
      </w:pPr>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1111</w:t>
      </w:r>
    </w:p>
    <w:p w14:paraId="342E0B6E" w14:textId="77777777" w:rsidR="002F115E" w:rsidRDefault="002F115E">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1111</w:t>
      </w:r>
    </w:p>
    <w:p w14:paraId="65795B18" w14:textId="77777777" w:rsidR="002F115E" w:rsidRDefault="002F115E">
      <w:pPr>
        <w:pStyle w:val="TOC4"/>
        <w:rPr>
          <w:rFonts w:asciiTheme="minorHAnsi" w:eastAsiaTheme="minorEastAsia" w:hAnsiTheme="minorHAnsi" w:cstheme="minorBidi"/>
          <w:sz w:val="22"/>
          <w:szCs w:val="22"/>
        </w:rPr>
      </w:pPr>
      <w:r w:rsidRPr="00635E3B">
        <w:rPr>
          <w:snapToGrid w:val="0"/>
        </w:rPr>
        <w:t>A.6.3.9.1</w:t>
      </w:r>
      <w:r>
        <w:rPr>
          <w:rFonts w:asciiTheme="minorHAnsi" w:eastAsiaTheme="minorEastAsia" w:hAnsiTheme="minorHAnsi" w:cstheme="minorBidi"/>
          <w:sz w:val="22"/>
          <w:szCs w:val="22"/>
        </w:rPr>
        <w:tab/>
      </w:r>
      <w:r w:rsidRPr="00635E3B">
        <w:rPr>
          <w:snapToGrid w:val="0"/>
        </w:rPr>
        <w:t>Test Purpose and Environment</w:t>
      </w:r>
      <w:r>
        <w:tab/>
        <w:t>1111</w:t>
      </w:r>
    </w:p>
    <w:p w14:paraId="7BA88347" w14:textId="77777777" w:rsidR="002F115E" w:rsidRDefault="002F115E">
      <w:pPr>
        <w:pStyle w:val="TOC4"/>
        <w:rPr>
          <w:rFonts w:asciiTheme="minorHAnsi" w:eastAsiaTheme="minorEastAsia" w:hAnsiTheme="minorHAnsi" w:cstheme="minorBidi"/>
          <w:sz w:val="22"/>
          <w:szCs w:val="22"/>
        </w:rPr>
      </w:pPr>
      <w:r w:rsidRPr="00635E3B">
        <w:rPr>
          <w:snapToGrid w:val="0"/>
        </w:rPr>
        <w:t>A.6.3.9.2</w:t>
      </w:r>
      <w:r>
        <w:rPr>
          <w:rFonts w:asciiTheme="minorHAnsi" w:eastAsiaTheme="minorEastAsia" w:hAnsiTheme="minorHAnsi" w:cstheme="minorBidi"/>
          <w:sz w:val="22"/>
          <w:szCs w:val="22"/>
        </w:rPr>
        <w:tab/>
      </w:r>
      <w:r w:rsidRPr="00635E3B">
        <w:rPr>
          <w:snapToGrid w:val="0"/>
        </w:rPr>
        <w:t>Test Requirements</w:t>
      </w:r>
      <w:r>
        <w:tab/>
        <w:t>1113</w:t>
      </w:r>
    </w:p>
    <w:p w14:paraId="0AC139A6" w14:textId="77777777" w:rsidR="002F115E" w:rsidRDefault="002F115E">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1113</w:t>
      </w:r>
    </w:p>
    <w:p w14:paraId="31CD5CB6" w14:textId="77777777" w:rsidR="002F115E" w:rsidRDefault="002F115E">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1113</w:t>
      </w:r>
    </w:p>
    <w:p w14:paraId="2E6A8FEE" w14:textId="77777777" w:rsidR="002F115E" w:rsidRDefault="002F115E">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1115</w:t>
      </w:r>
    </w:p>
    <w:p w14:paraId="492060D2" w14:textId="77777777" w:rsidR="002F115E" w:rsidRDefault="002F115E">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1115</w:t>
      </w:r>
    </w:p>
    <w:p w14:paraId="7A2F3D70" w14:textId="77777777" w:rsidR="002F115E" w:rsidRDefault="002F115E">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1115</w:t>
      </w:r>
    </w:p>
    <w:p w14:paraId="0154FA23" w14:textId="77777777" w:rsidR="002F115E" w:rsidRDefault="002F115E">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1117</w:t>
      </w:r>
    </w:p>
    <w:p w14:paraId="340CBB5A" w14:textId="77777777" w:rsidR="002F115E" w:rsidRDefault="002F115E">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1117</w:t>
      </w:r>
    </w:p>
    <w:p w14:paraId="677C2CBB" w14:textId="77777777" w:rsidR="002F115E" w:rsidRDefault="002F115E">
      <w:pPr>
        <w:pStyle w:val="TOC4"/>
        <w:rPr>
          <w:rFonts w:asciiTheme="minorHAnsi" w:eastAsiaTheme="minorEastAsia" w:hAnsiTheme="minorHAnsi" w:cstheme="minorBidi"/>
          <w:sz w:val="22"/>
          <w:szCs w:val="22"/>
        </w:rPr>
      </w:pPr>
      <w:r w:rsidRPr="00635E3B">
        <w:rPr>
          <w:snapToGrid w:val="0"/>
        </w:rPr>
        <w:t>A.6.3.12.1</w:t>
      </w:r>
      <w:r>
        <w:rPr>
          <w:rFonts w:asciiTheme="minorHAnsi" w:eastAsiaTheme="minorEastAsia" w:hAnsiTheme="minorHAnsi" w:cstheme="minorBidi"/>
          <w:sz w:val="22"/>
          <w:szCs w:val="22"/>
        </w:rPr>
        <w:tab/>
      </w:r>
      <w:r w:rsidRPr="00635E3B">
        <w:rPr>
          <w:snapToGrid w:val="0"/>
        </w:rPr>
        <w:t>Test Purpose and Environment</w:t>
      </w:r>
      <w:r>
        <w:tab/>
        <w:t>1117</w:t>
      </w:r>
    </w:p>
    <w:p w14:paraId="21CD00C0" w14:textId="77777777" w:rsidR="002F115E" w:rsidRDefault="002F115E">
      <w:pPr>
        <w:pStyle w:val="TOC4"/>
        <w:rPr>
          <w:rFonts w:asciiTheme="minorHAnsi" w:eastAsiaTheme="minorEastAsia" w:hAnsiTheme="minorHAnsi" w:cstheme="minorBidi"/>
          <w:sz w:val="22"/>
          <w:szCs w:val="22"/>
        </w:rPr>
      </w:pPr>
      <w:r w:rsidRPr="00635E3B">
        <w:rPr>
          <w:snapToGrid w:val="0"/>
        </w:rPr>
        <w:t>A.6.3.12.2</w:t>
      </w:r>
      <w:r>
        <w:rPr>
          <w:rFonts w:asciiTheme="minorHAnsi" w:eastAsiaTheme="minorEastAsia" w:hAnsiTheme="minorHAnsi" w:cstheme="minorBidi"/>
          <w:sz w:val="22"/>
          <w:szCs w:val="22"/>
        </w:rPr>
        <w:tab/>
      </w:r>
      <w:r w:rsidRPr="00635E3B">
        <w:rPr>
          <w:snapToGrid w:val="0"/>
        </w:rPr>
        <w:t>Test Requirements</w:t>
      </w:r>
      <w:r>
        <w:tab/>
        <w:t>1120</w:t>
      </w:r>
    </w:p>
    <w:p w14:paraId="50A29CD1" w14:textId="77777777" w:rsidR="002F115E" w:rsidRDefault="002F115E">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0966DA51" w14:textId="77777777" w:rsidR="002F115E" w:rsidRDefault="002F115E">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49D2077A" w14:textId="77777777" w:rsidR="002F115E" w:rsidRDefault="002F115E">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1975BA0D" w14:textId="77777777" w:rsidR="002F115E" w:rsidRDefault="002F115E">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546F3952" w14:textId="77777777" w:rsidR="002F115E" w:rsidRDefault="002F115E">
      <w:pPr>
        <w:pStyle w:val="TOC4"/>
        <w:rPr>
          <w:rFonts w:asciiTheme="minorHAnsi" w:eastAsiaTheme="minorEastAsia" w:hAnsiTheme="minorHAnsi" w:cstheme="minorBidi"/>
          <w:sz w:val="22"/>
          <w:szCs w:val="22"/>
        </w:rPr>
      </w:pPr>
      <w:r w:rsidRPr="00635E3B">
        <w:rPr>
          <w:rFonts w:cs="v4.2.0"/>
        </w:rPr>
        <w:t>A.7.1.1.2</w:t>
      </w:r>
      <w:r>
        <w:rPr>
          <w:rFonts w:asciiTheme="minorHAnsi" w:eastAsiaTheme="minorEastAsia" w:hAnsiTheme="minorHAnsi" w:cstheme="minorBidi"/>
          <w:sz w:val="22"/>
          <w:szCs w:val="22"/>
        </w:rPr>
        <w:tab/>
      </w:r>
      <w:r w:rsidRPr="00635E3B">
        <w:rPr>
          <w:rFonts w:cs="v4.2.0"/>
        </w:rPr>
        <w:t>Test Requirements</w:t>
      </w:r>
      <w:r>
        <w:tab/>
        <w:t>1121</w:t>
      </w:r>
    </w:p>
    <w:p w14:paraId="49F6EC42" w14:textId="77777777" w:rsidR="002F115E" w:rsidRDefault="002F115E">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20D28847" w14:textId="77777777" w:rsidR="002F115E" w:rsidRDefault="002F115E">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47C2DFA3" w14:textId="77777777" w:rsidR="002F115E" w:rsidRDefault="002F115E">
      <w:pPr>
        <w:pStyle w:val="TOC4"/>
        <w:rPr>
          <w:rFonts w:asciiTheme="minorHAnsi" w:eastAsiaTheme="minorEastAsia" w:hAnsiTheme="minorHAnsi" w:cstheme="minorBidi"/>
          <w:sz w:val="22"/>
          <w:szCs w:val="22"/>
        </w:rPr>
      </w:pPr>
      <w:r w:rsidRPr="00635E3B">
        <w:rPr>
          <w:rFonts w:cs="v4.2.0"/>
        </w:rPr>
        <w:t>A.7.1.2.2</w:t>
      </w:r>
      <w:r>
        <w:rPr>
          <w:rFonts w:asciiTheme="minorHAnsi" w:eastAsiaTheme="minorEastAsia" w:hAnsiTheme="minorHAnsi" w:cstheme="minorBidi"/>
          <w:sz w:val="22"/>
          <w:szCs w:val="22"/>
        </w:rPr>
        <w:tab/>
      </w:r>
      <w:r w:rsidRPr="00635E3B">
        <w:rPr>
          <w:rFonts w:cs="v4.2.0"/>
        </w:rPr>
        <w:t>Test Requirements</w:t>
      </w:r>
      <w:r>
        <w:tab/>
        <w:t>1124</w:t>
      </w:r>
    </w:p>
    <w:p w14:paraId="1A0A53DF" w14:textId="77777777" w:rsidR="002F115E" w:rsidRDefault="002F115E">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9405BD2" w14:textId="77777777" w:rsidR="002F115E" w:rsidRDefault="002F115E">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550F378B" w14:textId="77777777" w:rsidR="002F115E" w:rsidRDefault="002F115E">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43D2A870" w14:textId="77777777" w:rsidR="002F115E" w:rsidRDefault="002F115E">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3949B78" w14:textId="77777777" w:rsidR="002F115E" w:rsidRDefault="002F115E">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771D08B5" w14:textId="77777777" w:rsidR="002F115E" w:rsidRDefault="002F115E">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2FE3F7D9" w14:textId="77777777" w:rsidR="002F115E" w:rsidRDefault="002F115E">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57A80F7B" w14:textId="77777777" w:rsidR="002F115E" w:rsidRDefault="002F115E">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6566BEBE" w14:textId="77777777" w:rsidR="002F115E" w:rsidRDefault="002F115E">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31B06FCB" w14:textId="77777777" w:rsidR="002F115E" w:rsidRDefault="002F115E">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58BD8062" w14:textId="77777777" w:rsidR="002F115E" w:rsidRDefault="002F115E">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78F30DEF" w14:textId="77777777" w:rsidR="002F115E" w:rsidRDefault="002F115E">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1F6A7DF7" w14:textId="77777777" w:rsidR="002F115E" w:rsidRDefault="002F115E">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536F352F" w14:textId="77777777" w:rsidR="002F115E" w:rsidRDefault="002F115E">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6C583EB6" w14:textId="77777777" w:rsidR="002F115E" w:rsidRDefault="002F115E">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106AC8E0" w14:textId="77777777" w:rsidR="002F115E" w:rsidRDefault="002F115E">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6BA8FD7C" w14:textId="77777777" w:rsidR="002F115E" w:rsidRDefault="002F115E">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4D115C28" w14:textId="77777777" w:rsidR="002F115E" w:rsidRDefault="002F115E">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2E0949C4" w14:textId="77777777" w:rsidR="002F115E" w:rsidRDefault="002F115E">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635E3B">
        <w:rPr>
          <w:snapToGrid w:val="0"/>
          <w:lang w:eastAsia="zh-CN"/>
        </w:rPr>
        <w:t xml:space="preserve"> for 20MHz +20MHz</w:t>
      </w:r>
      <w:r>
        <w:tab/>
        <w:t>1137</w:t>
      </w:r>
    </w:p>
    <w:p w14:paraId="355FB8E0" w14:textId="77777777" w:rsidR="002F115E" w:rsidRDefault="002F115E">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34442698" w14:textId="77777777" w:rsidR="002F115E" w:rsidRDefault="002F115E">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3589580E" w14:textId="77777777" w:rsidR="002F115E" w:rsidRDefault="002F115E">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635E3B">
        <w:rPr>
          <w:snapToGrid w:val="0"/>
          <w:lang w:eastAsia="zh-CN"/>
        </w:rPr>
        <w:t>20MHz +10MHz</w:t>
      </w:r>
      <w:r>
        <w:tab/>
        <w:t>1137</w:t>
      </w:r>
    </w:p>
    <w:p w14:paraId="7103EBD2" w14:textId="77777777" w:rsidR="002F115E" w:rsidRDefault="002F115E">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3E7AD638" w14:textId="77777777" w:rsidR="002F115E" w:rsidRDefault="002F115E">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0978F0CC" w14:textId="77777777" w:rsidR="002F115E" w:rsidRDefault="002F115E">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7FBA7C66" w14:textId="77777777" w:rsidR="002F115E" w:rsidRDefault="002F115E">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30436166" w14:textId="77777777" w:rsidR="002F115E" w:rsidRDefault="002F115E">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23FC41C6" w14:textId="77777777" w:rsidR="002F115E" w:rsidRDefault="002F115E">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1F7419DB" w14:textId="77777777" w:rsidR="002F115E" w:rsidRDefault="002F115E">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4410A0A1" w14:textId="77777777" w:rsidR="002F115E" w:rsidRDefault="002F115E">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4CEF118F" w14:textId="77777777" w:rsidR="002F115E" w:rsidRDefault="002F115E">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0A818952" w14:textId="77777777" w:rsidR="002F115E" w:rsidRDefault="002F115E">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267DD79F" w14:textId="77777777" w:rsidR="002F115E" w:rsidRDefault="002F115E">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44C5B784" w14:textId="77777777" w:rsidR="002F115E" w:rsidRDefault="002F115E">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701E2B1A" w14:textId="77777777" w:rsidR="002F115E" w:rsidRDefault="002F115E">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506870B7" w14:textId="77777777" w:rsidR="002F115E" w:rsidRDefault="002F115E">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51B90874" w14:textId="77777777" w:rsidR="002F115E" w:rsidRDefault="002F115E">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42861A2A" w14:textId="77777777" w:rsidR="002F115E" w:rsidRDefault="002F115E">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2DA696CC" w14:textId="77777777" w:rsidR="002F115E" w:rsidRDefault="002F115E">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6AF3EC45" w14:textId="77777777" w:rsidR="002F115E" w:rsidRDefault="002F115E">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2ABBFCF1" w14:textId="77777777" w:rsidR="002F115E" w:rsidRDefault="002F115E">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08E3765B" w14:textId="77777777" w:rsidR="002F115E" w:rsidRDefault="002F115E">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19403B81" w14:textId="77777777" w:rsidR="002F115E" w:rsidRDefault="002F115E">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5037916A" w14:textId="77777777" w:rsidR="002F115E" w:rsidRDefault="002F115E">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7ED26945" w14:textId="77777777" w:rsidR="002F115E" w:rsidRDefault="002F115E">
      <w:pPr>
        <w:pStyle w:val="TOC4"/>
        <w:rPr>
          <w:rFonts w:asciiTheme="minorHAnsi" w:eastAsiaTheme="minorEastAsia" w:hAnsiTheme="minorHAnsi" w:cstheme="minorBidi"/>
          <w:sz w:val="22"/>
          <w:szCs w:val="22"/>
        </w:rPr>
      </w:pPr>
      <w:r w:rsidRPr="00635E3B">
        <w:rPr>
          <w:rFonts w:cs="v4.2.0"/>
        </w:rPr>
        <w:t>A.7.1.14.2</w:t>
      </w:r>
      <w:r>
        <w:rPr>
          <w:rFonts w:asciiTheme="minorHAnsi" w:eastAsiaTheme="minorEastAsia" w:hAnsiTheme="minorHAnsi" w:cstheme="minorBidi"/>
          <w:sz w:val="22"/>
          <w:szCs w:val="22"/>
        </w:rPr>
        <w:tab/>
      </w:r>
      <w:r w:rsidRPr="00635E3B">
        <w:rPr>
          <w:rFonts w:cs="v4.2.0"/>
        </w:rPr>
        <w:t>Test Requirements</w:t>
      </w:r>
      <w:r>
        <w:tab/>
        <w:t>1148</w:t>
      </w:r>
    </w:p>
    <w:p w14:paraId="691D6D22" w14:textId="77777777" w:rsidR="002F115E" w:rsidRDefault="002F115E">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28F08EF0" w14:textId="77777777" w:rsidR="002F115E" w:rsidRDefault="002F115E">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2FA86202" w14:textId="77777777" w:rsidR="002F115E" w:rsidRDefault="002F115E">
      <w:pPr>
        <w:pStyle w:val="TOC4"/>
        <w:rPr>
          <w:rFonts w:asciiTheme="minorHAnsi" w:eastAsiaTheme="minorEastAsia" w:hAnsiTheme="minorHAnsi" w:cstheme="minorBidi"/>
          <w:sz w:val="22"/>
          <w:szCs w:val="22"/>
        </w:rPr>
      </w:pPr>
      <w:r w:rsidRPr="00635E3B">
        <w:rPr>
          <w:rFonts w:cs="v4.2.0"/>
        </w:rPr>
        <w:t>A.7.1.15.2</w:t>
      </w:r>
      <w:r>
        <w:rPr>
          <w:rFonts w:asciiTheme="minorHAnsi" w:eastAsiaTheme="minorEastAsia" w:hAnsiTheme="minorHAnsi" w:cstheme="minorBidi"/>
          <w:sz w:val="22"/>
          <w:szCs w:val="22"/>
        </w:rPr>
        <w:tab/>
      </w:r>
      <w:r w:rsidRPr="00635E3B">
        <w:rPr>
          <w:rFonts w:cs="v4.2.0"/>
        </w:rPr>
        <w:t>Test Requirements</w:t>
      </w:r>
      <w:r>
        <w:tab/>
        <w:t>1149</w:t>
      </w:r>
    </w:p>
    <w:p w14:paraId="69C4B1E1" w14:textId="77777777" w:rsidR="002F115E" w:rsidRDefault="002F115E">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39E8E5B2" w14:textId="77777777" w:rsidR="002F115E" w:rsidRDefault="002F115E">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36C0B927" w14:textId="77777777" w:rsidR="002F115E" w:rsidRDefault="002F115E">
      <w:pPr>
        <w:pStyle w:val="TOC4"/>
        <w:rPr>
          <w:rFonts w:asciiTheme="minorHAnsi" w:eastAsiaTheme="minorEastAsia" w:hAnsiTheme="minorHAnsi" w:cstheme="minorBidi"/>
          <w:sz w:val="22"/>
          <w:szCs w:val="22"/>
        </w:rPr>
      </w:pPr>
      <w:r w:rsidRPr="00635E3B">
        <w:rPr>
          <w:rFonts w:cs="v4.2.0"/>
        </w:rPr>
        <w:t>A.7.1.16.2</w:t>
      </w:r>
      <w:r>
        <w:rPr>
          <w:rFonts w:asciiTheme="minorHAnsi" w:eastAsiaTheme="minorEastAsia" w:hAnsiTheme="minorHAnsi" w:cstheme="minorBidi"/>
          <w:sz w:val="22"/>
          <w:szCs w:val="22"/>
        </w:rPr>
        <w:tab/>
      </w:r>
      <w:r w:rsidRPr="00635E3B">
        <w:rPr>
          <w:rFonts w:cs="v4.2.0"/>
        </w:rPr>
        <w:t>Test Requirements</w:t>
      </w:r>
      <w:r>
        <w:tab/>
        <w:t>1151</w:t>
      </w:r>
    </w:p>
    <w:p w14:paraId="1A8BDEB1" w14:textId="77777777" w:rsidR="002F115E" w:rsidRDefault="002F115E">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2EAF7C2" w14:textId="77777777" w:rsidR="002F115E" w:rsidRDefault="002F115E">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0B2F7D96" w14:textId="77777777" w:rsidR="002F115E" w:rsidRDefault="002F115E">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37F18823" w14:textId="77777777" w:rsidR="002F115E" w:rsidRDefault="002F115E">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48006A5E" w14:textId="77777777" w:rsidR="002F115E" w:rsidRDefault="002F115E">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52FD6387" w14:textId="77777777" w:rsidR="002F115E" w:rsidRDefault="002F115E">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5DE0018A" w14:textId="77777777" w:rsidR="002F115E" w:rsidRDefault="002F115E">
      <w:pPr>
        <w:pStyle w:val="TOC3"/>
        <w:rPr>
          <w:rFonts w:asciiTheme="minorHAnsi" w:eastAsiaTheme="minorEastAsia" w:hAnsiTheme="minorHAnsi" w:cstheme="minorBidi"/>
          <w:sz w:val="22"/>
          <w:szCs w:val="22"/>
        </w:rPr>
      </w:pPr>
      <w:r w:rsidRPr="00635E3B">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75A8009E" w14:textId="77777777" w:rsidR="002F115E" w:rsidRDefault="002F115E">
      <w:pPr>
        <w:pStyle w:val="TOC4"/>
        <w:rPr>
          <w:rFonts w:asciiTheme="minorHAnsi" w:eastAsiaTheme="minorEastAsia" w:hAnsiTheme="minorHAnsi" w:cstheme="minorBidi"/>
          <w:sz w:val="22"/>
          <w:szCs w:val="22"/>
        </w:rPr>
      </w:pPr>
      <w:r w:rsidRPr="00635E3B">
        <w:rPr>
          <w:snapToGrid w:val="0"/>
        </w:rPr>
        <w:t>A.7.1.19.1</w:t>
      </w:r>
      <w:r>
        <w:rPr>
          <w:rFonts w:asciiTheme="minorHAnsi" w:eastAsiaTheme="minorEastAsia" w:hAnsiTheme="minorHAnsi" w:cstheme="minorBidi"/>
          <w:sz w:val="22"/>
          <w:szCs w:val="22"/>
        </w:rPr>
        <w:tab/>
      </w:r>
      <w:r w:rsidRPr="00635E3B">
        <w:rPr>
          <w:snapToGrid w:val="0"/>
        </w:rPr>
        <w:t>Test Purpose and Environment</w:t>
      </w:r>
      <w:r>
        <w:tab/>
        <w:t>1158</w:t>
      </w:r>
    </w:p>
    <w:p w14:paraId="492CA668" w14:textId="77777777" w:rsidR="002F115E" w:rsidRDefault="002F115E">
      <w:pPr>
        <w:pStyle w:val="TOC4"/>
        <w:rPr>
          <w:rFonts w:asciiTheme="minorHAnsi" w:eastAsiaTheme="minorEastAsia" w:hAnsiTheme="minorHAnsi" w:cstheme="minorBidi"/>
          <w:sz w:val="22"/>
          <w:szCs w:val="22"/>
        </w:rPr>
      </w:pPr>
      <w:r w:rsidRPr="00635E3B">
        <w:rPr>
          <w:snapToGrid w:val="0"/>
        </w:rPr>
        <w:t>A.7.1.19.2</w:t>
      </w:r>
      <w:r>
        <w:rPr>
          <w:rFonts w:asciiTheme="minorHAnsi" w:eastAsiaTheme="minorEastAsia" w:hAnsiTheme="minorHAnsi" w:cstheme="minorBidi"/>
          <w:sz w:val="22"/>
          <w:szCs w:val="22"/>
        </w:rPr>
        <w:tab/>
      </w:r>
      <w:r w:rsidRPr="00635E3B">
        <w:rPr>
          <w:snapToGrid w:val="0"/>
        </w:rPr>
        <w:t>Test Requirements</w:t>
      </w:r>
      <w:r>
        <w:tab/>
        <w:t>1159</w:t>
      </w:r>
    </w:p>
    <w:p w14:paraId="50F8CB1B" w14:textId="77777777" w:rsidR="002F115E" w:rsidRDefault="002F115E">
      <w:pPr>
        <w:pStyle w:val="TOC3"/>
        <w:rPr>
          <w:rFonts w:asciiTheme="minorHAnsi" w:eastAsiaTheme="minorEastAsia" w:hAnsiTheme="minorHAnsi" w:cstheme="minorBidi"/>
          <w:sz w:val="22"/>
          <w:szCs w:val="22"/>
        </w:rPr>
      </w:pPr>
      <w:r w:rsidRPr="00635E3B">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7394B727" w14:textId="77777777" w:rsidR="002F115E" w:rsidRDefault="002F115E">
      <w:pPr>
        <w:pStyle w:val="TOC4"/>
        <w:rPr>
          <w:rFonts w:asciiTheme="minorHAnsi" w:eastAsiaTheme="minorEastAsia" w:hAnsiTheme="minorHAnsi" w:cstheme="minorBidi"/>
          <w:sz w:val="22"/>
          <w:szCs w:val="22"/>
        </w:rPr>
      </w:pPr>
      <w:r w:rsidRPr="00635E3B">
        <w:rPr>
          <w:snapToGrid w:val="0"/>
        </w:rPr>
        <w:t>A.7.1.20.1</w:t>
      </w:r>
      <w:r>
        <w:rPr>
          <w:rFonts w:asciiTheme="minorHAnsi" w:eastAsiaTheme="minorEastAsia" w:hAnsiTheme="minorHAnsi" w:cstheme="minorBidi"/>
          <w:sz w:val="22"/>
          <w:szCs w:val="22"/>
        </w:rPr>
        <w:tab/>
      </w:r>
      <w:r w:rsidRPr="00635E3B">
        <w:rPr>
          <w:snapToGrid w:val="0"/>
        </w:rPr>
        <w:t>Test Purpose and Environment</w:t>
      </w:r>
      <w:r>
        <w:tab/>
        <w:t>1159</w:t>
      </w:r>
    </w:p>
    <w:p w14:paraId="2B434609" w14:textId="77777777" w:rsidR="002F115E" w:rsidRDefault="002F115E">
      <w:pPr>
        <w:pStyle w:val="TOC4"/>
        <w:rPr>
          <w:rFonts w:asciiTheme="minorHAnsi" w:eastAsiaTheme="minorEastAsia" w:hAnsiTheme="minorHAnsi" w:cstheme="minorBidi"/>
          <w:sz w:val="22"/>
          <w:szCs w:val="22"/>
        </w:rPr>
      </w:pPr>
      <w:r w:rsidRPr="00635E3B">
        <w:rPr>
          <w:snapToGrid w:val="0"/>
        </w:rPr>
        <w:t>A.7.1.20.2</w:t>
      </w:r>
      <w:r>
        <w:rPr>
          <w:rFonts w:asciiTheme="minorHAnsi" w:eastAsiaTheme="minorEastAsia" w:hAnsiTheme="minorHAnsi" w:cstheme="minorBidi"/>
          <w:sz w:val="22"/>
          <w:szCs w:val="22"/>
        </w:rPr>
        <w:tab/>
      </w:r>
      <w:r w:rsidRPr="00635E3B">
        <w:rPr>
          <w:snapToGrid w:val="0"/>
        </w:rPr>
        <w:t>Test Requirements</w:t>
      </w:r>
      <w:r>
        <w:tab/>
        <w:t>1161</w:t>
      </w:r>
    </w:p>
    <w:p w14:paraId="4EE28C47" w14:textId="77777777" w:rsidR="002F115E" w:rsidRDefault="002F115E">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642C64CB" w14:textId="77777777" w:rsidR="002F115E" w:rsidRDefault="002F115E">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1623BA42" w14:textId="77777777" w:rsidR="002F115E" w:rsidRDefault="002F115E">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73AD28C6" w14:textId="77777777" w:rsidR="002F115E" w:rsidRDefault="002F115E">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550239FA" w14:textId="77777777" w:rsidR="002F115E" w:rsidRDefault="002F115E">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51770403" w14:textId="77777777" w:rsidR="002F115E" w:rsidRDefault="002F115E">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5DE1B8E9" w14:textId="77777777" w:rsidR="002F115E" w:rsidRDefault="002F115E">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377FA9F9" w14:textId="77777777" w:rsidR="002F115E" w:rsidRDefault="002F115E">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37A87B71" w14:textId="77777777" w:rsidR="002F115E" w:rsidRDefault="002F115E">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5946A8D" w14:textId="77777777" w:rsidR="002F115E" w:rsidRDefault="002F115E">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39C88E85" w14:textId="77777777" w:rsidR="002F115E" w:rsidRDefault="002F115E">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5E10625A" w14:textId="77777777" w:rsidR="002F115E" w:rsidRDefault="002F115E">
      <w:pPr>
        <w:pStyle w:val="TOC4"/>
        <w:rPr>
          <w:rFonts w:asciiTheme="minorHAnsi" w:eastAsiaTheme="minorEastAsia" w:hAnsiTheme="minorHAnsi" w:cstheme="minorBidi"/>
          <w:sz w:val="22"/>
          <w:szCs w:val="22"/>
        </w:rPr>
      </w:pPr>
      <w:r w:rsidRPr="00635E3B">
        <w:rPr>
          <w:rFonts w:cs="v4.2.0"/>
        </w:rPr>
        <w:t>A.7.1.24.2</w:t>
      </w:r>
      <w:r>
        <w:rPr>
          <w:rFonts w:asciiTheme="minorHAnsi" w:eastAsiaTheme="minorEastAsia" w:hAnsiTheme="minorHAnsi" w:cstheme="minorBidi"/>
          <w:sz w:val="22"/>
          <w:szCs w:val="22"/>
        </w:rPr>
        <w:tab/>
      </w:r>
      <w:r w:rsidRPr="00635E3B">
        <w:rPr>
          <w:rFonts w:cs="v4.2.0"/>
        </w:rPr>
        <w:t>Test Requirements</w:t>
      </w:r>
      <w:r>
        <w:tab/>
        <w:t>1168</w:t>
      </w:r>
    </w:p>
    <w:p w14:paraId="3599EEF6" w14:textId="77777777" w:rsidR="002F115E" w:rsidRDefault="002F115E">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6D712C28" w14:textId="77777777" w:rsidR="002F115E" w:rsidRDefault="002F115E">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29B7DDBD" w14:textId="77777777" w:rsidR="002F115E" w:rsidRDefault="002F115E">
      <w:pPr>
        <w:pStyle w:val="TOC4"/>
        <w:rPr>
          <w:rFonts w:asciiTheme="minorHAnsi" w:eastAsiaTheme="minorEastAsia" w:hAnsiTheme="minorHAnsi" w:cstheme="minorBidi"/>
          <w:sz w:val="22"/>
          <w:szCs w:val="22"/>
        </w:rPr>
      </w:pPr>
      <w:r w:rsidRPr="00635E3B">
        <w:rPr>
          <w:rFonts w:cs="v4.2.0"/>
        </w:rPr>
        <w:t>A.7.1.25.2</w:t>
      </w:r>
      <w:r>
        <w:rPr>
          <w:rFonts w:asciiTheme="minorHAnsi" w:eastAsiaTheme="minorEastAsia" w:hAnsiTheme="minorHAnsi" w:cstheme="minorBidi"/>
          <w:sz w:val="22"/>
          <w:szCs w:val="22"/>
        </w:rPr>
        <w:tab/>
      </w:r>
      <w:r w:rsidRPr="00635E3B">
        <w:rPr>
          <w:rFonts w:cs="v4.2.0"/>
        </w:rPr>
        <w:t>Test Requirements</w:t>
      </w:r>
      <w:r>
        <w:tab/>
        <w:t>1170</w:t>
      </w:r>
    </w:p>
    <w:p w14:paraId="0DC26205" w14:textId="77777777" w:rsidR="002F115E" w:rsidRDefault="002F115E">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753722CB" w14:textId="77777777" w:rsidR="002F115E" w:rsidRDefault="002F115E">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5F3EC2CD" w14:textId="77777777" w:rsidR="002F115E" w:rsidRDefault="002F115E">
      <w:pPr>
        <w:pStyle w:val="TOC4"/>
        <w:rPr>
          <w:rFonts w:asciiTheme="minorHAnsi" w:eastAsiaTheme="minorEastAsia" w:hAnsiTheme="minorHAnsi" w:cstheme="minorBidi"/>
          <w:sz w:val="22"/>
          <w:szCs w:val="22"/>
        </w:rPr>
      </w:pPr>
      <w:r w:rsidRPr="00635E3B">
        <w:rPr>
          <w:rFonts w:cs="v4.2.0"/>
        </w:rPr>
        <w:t>A.7.1.26.2</w:t>
      </w:r>
      <w:r>
        <w:rPr>
          <w:rFonts w:asciiTheme="minorHAnsi" w:eastAsiaTheme="minorEastAsia" w:hAnsiTheme="minorHAnsi" w:cstheme="minorBidi"/>
          <w:sz w:val="22"/>
          <w:szCs w:val="22"/>
        </w:rPr>
        <w:tab/>
      </w:r>
      <w:r w:rsidRPr="00635E3B">
        <w:rPr>
          <w:rFonts w:cs="v4.2.0"/>
        </w:rPr>
        <w:t>Test Requirements</w:t>
      </w:r>
      <w:r>
        <w:tab/>
        <w:t>1172</w:t>
      </w:r>
    </w:p>
    <w:p w14:paraId="05C41276" w14:textId="77777777" w:rsidR="002F115E" w:rsidRDefault="002F115E">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4E04E021" w14:textId="77777777" w:rsidR="002F115E" w:rsidRDefault="002F115E">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2C1732B9" w14:textId="77777777" w:rsidR="002F115E" w:rsidRDefault="002F115E">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1101A9CB" w14:textId="77777777" w:rsidR="002F115E" w:rsidRDefault="002F115E">
      <w:pPr>
        <w:pStyle w:val="TOC4"/>
        <w:rPr>
          <w:rFonts w:asciiTheme="minorHAnsi" w:eastAsiaTheme="minorEastAsia" w:hAnsiTheme="minorHAnsi" w:cstheme="minorBidi"/>
          <w:sz w:val="22"/>
          <w:szCs w:val="22"/>
        </w:rPr>
      </w:pPr>
      <w:r w:rsidRPr="00635E3B">
        <w:rPr>
          <w:rFonts w:cs="v4.2.0"/>
        </w:rPr>
        <w:t>A.7.2.1.2</w:t>
      </w:r>
      <w:r>
        <w:rPr>
          <w:rFonts w:asciiTheme="minorHAnsi" w:eastAsiaTheme="minorEastAsia" w:hAnsiTheme="minorHAnsi" w:cstheme="minorBidi"/>
          <w:sz w:val="22"/>
          <w:szCs w:val="22"/>
        </w:rPr>
        <w:tab/>
      </w:r>
      <w:r w:rsidRPr="00635E3B">
        <w:rPr>
          <w:rFonts w:cs="v4.2.0"/>
        </w:rPr>
        <w:t>Test Requirements</w:t>
      </w:r>
      <w:r>
        <w:tab/>
        <w:t>1175</w:t>
      </w:r>
    </w:p>
    <w:p w14:paraId="07DB8846" w14:textId="77777777" w:rsidR="002F115E" w:rsidRDefault="002F115E">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0C078966" w14:textId="77777777" w:rsidR="002F115E" w:rsidRDefault="002F115E">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182EC8BA" w14:textId="77777777" w:rsidR="002F115E" w:rsidRDefault="002F115E">
      <w:pPr>
        <w:pStyle w:val="TOC4"/>
        <w:rPr>
          <w:rFonts w:asciiTheme="minorHAnsi" w:eastAsiaTheme="minorEastAsia" w:hAnsiTheme="minorHAnsi" w:cstheme="minorBidi"/>
          <w:sz w:val="22"/>
          <w:szCs w:val="22"/>
        </w:rPr>
      </w:pPr>
      <w:r w:rsidRPr="00635E3B">
        <w:rPr>
          <w:rFonts w:cs="v4.2.0"/>
        </w:rPr>
        <w:t>A.7.2.2.2</w:t>
      </w:r>
      <w:r>
        <w:rPr>
          <w:rFonts w:asciiTheme="minorHAnsi" w:eastAsiaTheme="minorEastAsia" w:hAnsiTheme="minorHAnsi" w:cstheme="minorBidi"/>
          <w:sz w:val="22"/>
          <w:szCs w:val="22"/>
        </w:rPr>
        <w:tab/>
      </w:r>
      <w:r w:rsidRPr="00635E3B">
        <w:rPr>
          <w:rFonts w:cs="v4.2.0"/>
        </w:rPr>
        <w:t>Test Requirements</w:t>
      </w:r>
      <w:r>
        <w:tab/>
        <w:t>1177</w:t>
      </w:r>
    </w:p>
    <w:p w14:paraId="55D743A9" w14:textId="77777777" w:rsidR="002F115E" w:rsidRDefault="002F115E">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3E4B9E29" w14:textId="77777777" w:rsidR="002F115E" w:rsidRDefault="002F115E">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75FF56B8" w14:textId="77777777" w:rsidR="002F115E" w:rsidRDefault="002F115E">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5FAECA27" w14:textId="77777777" w:rsidR="002F115E" w:rsidRDefault="002F115E">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4F8E1701" w14:textId="77777777" w:rsidR="002F115E" w:rsidRDefault="002F115E">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19155D3A" w14:textId="77777777" w:rsidR="002F115E" w:rsidRDefault="002F115E">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63A64812" w14:textId="77777777" w:rsidR="002F115E" w:rsidRDefault="002F115E">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7D27B7BF" w14:textId="77777777" w:rsidR="002F115E" w:rsidRDefault="002F115E">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77C11916" w14:textId="77777777" w:rsidR="002F115E" w:rsidRDefault="002F115E">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45EC6730" w14:textId="77777777" w:rsidR="002F115E" w:rsidRDefault="002F115E">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193F8291" w14:textId="77777777" w:rsidR="002F115E" w:rsidRDefault="002F115E">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3480BE42" w14:textId="77777777" w:rsidR="002F115E" w:rsidRDefault="002F115E">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4A0FABB0" w14:textId="77777777" w:rsidR="002F115E" w:rsidRDefault="002F115E">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563A643D" w14:textId="77777777" w:rsidR="002F115E" w:rsidRDefault="002F115E">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1924682E" w14:textId="77777777" w:rsidR="002F115E" w:rsidRDefault="002F115E">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24BD7565" w14:textId="77777777" w:rsidR="002F115E" w:rsidRDefault="002F115E">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134D5E83" w14:textId="77777777" w:rsidR="002F115E" w:rsidRDefault="002F115E">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1A2F919F" w14:textId="77777777" w:rsidR="002F115E" w:rsidRDefault="002F115E">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2DF245EC" w14:textId="77777777" w:rsidR="002F115E" w:rsidRDefault="002F115E">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42713B50" w14:textId="77777777" w:rsidR="002F115E" w:rsidRDefault="002F115E">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0CFD37F8" w14:textId="77777777" w:rsidR="002F115E" w:rsidRDefault="002F115E">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6958D8A4" w14:textId="77777777" w:rsidR="002F115E" w:rsidRDefault="002F115E">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107C0A96" w14:textId="77777777" w:rsidR="002F115E" w:rsidRDefault="002F115E">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01AECB67" w14:textId="77777777" w:rsidR="002F115E" w:rsidRDefault="002F115E">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29BDD6A8" w14:textId="77777777" w:rsidR="002F115E" w:rsidRDefault="002F115E">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72E0B343" w14:textId="77777777" w:rsidR="002F115E" w:rsidRDefault="002F115E">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314A0614" w14:textId="77777777" w:rsidR="002F115E" w:rsidRDefault="002F115E">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7FD8071A" w14:textId="77777777" w:rsidR="002F115E" w:rsidRDefault="002F115E">
      <w:pPr>
        <w:pStyle w:val="TOC4"/>
        <w:rPr>
          <w:rFonts w:asciiTheme="minorHAnsi" w:eastAsiaTheme="minorEastAsia" w:hAnsiTheme="minorHAnsi" w:cstheme="minorBidi"/>
          <w:sz w:val="22"/>
          <w:szCs w:val="22"/>
        </w:rPr>
      </w:pPr>
      <w:r w:rsidRPr="00635E3B">
        <w:rPr>
          <w:rFonts w:cs="v4.2.0"/>
        </w:rPr>
        <w:t>A.7.2.10.2</w:t>
      </w:r>
      <w:r>
        <w:rPr>
          <w:rFonts w:asciiTheme="minorHAnsi" w:eastAsiaTheme="minorEastAsia" w:hAnsiTheme="minorHAnsi" w:cstheme="minorBidi"/>
          <w:sz w:val="22"/>
          <w:szCs w:val="22"/>
        </w:rPr>
        <w:tab/>
      </w:r>
      <w:r w:rsidRPr="00635E3B">
        <w:rPr>
          <w:rFonts w:cs="v4.2.0"/>
        </w:rPr>
        <w:t>Test Requirements</w:t>
      </w:r>
      <w:r>
        <w:tab/>
        <w:t>1193</w:t>
      </w:r>
    </w:p>
    <w:p w14:paraId="1D95687C" w14:textId="77777777" w:rsidR="002F115E" w:rsidRDefault="002F115E">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07D6103A" w14:textId="77777777" w:rsidR="002F115E" w:rsidRDefault="002F115E">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3A3936DF" w14:textId="77777777" w:rsidR="002F115E" w:rsidRDefault="002F115E">
      <w:pPr>
        <w:pStyle w:val="TOC4"/>
        <w:rPr>
          <w:rFonts w:asciiTheme="minorHAnsi" w:eastAsiaTheme="minorEastAsia" w:hAnsiTheme="minorHAnsi" w:cstheme="minorBidi"/>
          <w:sz w:val="22"/>
          <w:szCs w:val="22"/>
        </w:rPr>
      </w:pPr>
      <w:r w:rsidRPr="00635E3B">
        <w:rPr>
          <w:rFonts w:cs="v4.2.0"/>
        </w:rPr>
        <w:t>A.7.2.11.2</w:t>
      </w:r>
      <w:r>
        <w:rPr>
          <w:rFonts w:asciiTheme="minorHAnsi" w:eastAsiaTheme="minorEastAsia" w:hAnsiTheme="minorHAnsi" w:cstheme="minorBidi"/>
          <w:sz w:val="22"/>
          <w:szCs w:val="22"/>
        </w:rPr>
        <w:tab/>
      </w:r>
      <w:r w:rsidRPr="00635E3B">
        <w:rPr>
          <w:rFonts w:cs="v4.2.0"/>
        </w:rPr>
        <w:t>Test Requirements</w:t>
      </w:r>
      <w:r>
        <w:tab/>
        <w:t>1195</w:t>
      </w:r>
    </w:p>
    <w:p w14:paraId="3FFACC86" w14:textId="77777777" w:rsidR="002F115E" w:rsidRDefault="002F115E">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1384FD69" w14:textId="77777777" w:rsidR="002F115E" w:rsidRDefault="002F115E">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6FFA589E" w14:textId="77777777" w:rsidR="002F115E" w:rsidRDefault="002F115E">
      <w:pPr>
        <w:pStyle w:val="TOC4"/>
        <w:rPr>
          <w:rFonts w:asciiTheme="minorHAnsi" w:eastAsiaTheme="minorEastAsia" w:hAnsiTheme="minorHAnsi" w:cstheme="minorBidi"/>
          <w:sz w:val="22"/>
          <w:szCs w:val="22"/>
        </w:rPr>
      </w:pPr>
      <w:r w:rsidRPr="00635E3B">
        <w:rPr>
          <w:rFonts w:cs="v4.2.0"/>
        </w:rPr>
        <w:t>A.7.2.12.2</w:t>
      </w:r>
      <w:r>
        <w:rPr>
          <w:rFonts w:asciiTheme="minorHAnsi" w:eastAsiaTheme="minorEastAsia" w:hAnsiTheme="minorHAnsi" w:cstheme="minorBidi"/>
          <w:sz w:val="22"/>
          <w:szCs w:val="22"/>
        </w:rPr>
        <w:tab/>
      </w:r>
      <w:r w:rsidRPr="00635E3B">
        <w:rPr>
          <w:rFonts w:cs="v4.2.0"/>
        </w:rPr>
        <w:t>Test Requirements</w:t>
      </w:r>
      <w:r>
        <w:tab/>
        <w:t>1197</w:t>
      </w:r>
    </w:p>
    <w:p w14:paraId="72269D6E" w14:textId="77777777" w:rsidR="002F115E" w:rsidRDefault="002F115E">
      <w:pPr>
        <w:pStyle w:val="TOC2"/>
        <w:rPr>
          <w:rFonts w:asciiTheme="minorHAnsi" w:eastAsiaTheme="minorEastAsia" w:hAnsiTheme="minorHAnsi" w:cstheme="minorBidi"/>
          <w:sz w:val="22"/>
          <w:szCs w:val="22"/>
        </w:rPr>
      </w:pPr>
      <w:r w:rsidRPr="00635E3B">
        <w:rPr>
          <w:rFonts w:eastAsia="MS Mincho"/>
          <w:lang w:eastAsia="zh-CN"/>
        </w:rPr>
        <w:t>A.7.3</w:t>
      </w:r>
      <w:r>
        <w:rPr>
          <w:rFonts w:asciiTheme="minorHAnsi" w:eastAsiaTheme="minorEastAsia" w:hAnsiTheme="minorHAnsi" w:cstheme="minorBidi"/>
          <w:sz w:val="22"/>
          <w:szCs w:val="22"/>
        </w:rPr>
        <w:tab/>
      </w:r>
      <w:r w:rsidRPr="00635E3B">
        <w:rPr>
          <w:rFonts w:eastAsia="MS Mincho"/>
          <w:lang w:eastAsia="zh-CN"/>
        </w:rPr>
        <w:t>Radio Link Monitoring</w:t>
      </w:r>
      <w:r>
        <w:tab/>
        <w:t>1197</w:t>
      </w:r>
    </w:p>
    <w:p w14:paraId="4E7284DD"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A.7.3.1</w:t>
      </w:r>
      <w:r>
        <w:rPr>
          <w:rFonts w:asciiTheme="minorHAnsi" w:eastAsiaTheme="minorEastAsia" w:hAnsiTheme="minorHAnsi" w:cstheme="minorBidi"/>
          <w:sz w:val="22"/>
          <w:szCs w:val="22"/>
        </w:rPr>
        <w:tab/>
      </w:r>
      <w:r w:rsidRPr="00635E3B">
        <w:rPr>
          <w:rFonts w:eastAsia="MS Mincho"/>
          <w:lang w:eastAsia="zh-CN"/>
        </w:rPr>
        <w:t>E-UTRAN FDD Radio Link Monitoring Test for Out-of-sync</w:t>
      </w:r>
      <w:r>
        <w:tab/>
        <w:t>1198</w:t>
      </w:r>
    </w:p>
    <w:p w14:paraId="1A5FEE8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A.7.3.1.1</w:t>
      </w:r>
      <w:r>
        <w:rPr>
          <w:rFonts w:asciiTheme="minorHAnsi" w:eastAsiaTheme="minorEastAsia" w:hAnsiTheme="minorHAnsi" w:cstheme="minorBidi"/>
          <w:sz w:val="22"/>
          <w:szCs w:val="22"/>
        </w:rPr>
        <w:tab/>
      </w:r>
      <w:r w:rsidRPr="00635E3B">
        <w:rPr>
          <w:snapToGrid w:val="0"/>
          <w:lang w:eastAsia="zh-CN"/>
        </w:rPr>
        <w:t>Test Purpose and Environment</w:t>
      </w:r>
      <w:r>
        <w:tab/>
        <w:t>1198</w:t>
      </w:r>
    </w:p>
    <w:p w14:paraId="6D4E5528" w14:textId="77777777" w:rsidR="002F115E" w:rsidRDefault="002F115E">
      <w:pPr>
        <w:pStyle w:val="TOC4"/>
        <w:rPr>
          <w:rFonts w:asciiTheme="minorHAnsi" w:eastAsiaTheme="minorEastAsia" w:hAnsiTheme="minorHAnsi" w:cstheme="minorBidi"/>
          <w:sz w:val="22"/>
          <w:szCs w:val="22"/>
        </w:rPr>
      </w:pPr>
      <w:r w:rsidRPr="00635E3B">
        <w:rPr>
          <w:snapToGrid w:val="0"/>
        </w:rPr>
        <w:t>A.7.3.1.2</w:t>
      </w:r>
      <w:r>
        <w:rPr>
          <w:rFonts w:asciiTheme="minorHAnsi" w:eastAsiaTheme="minorEastAsia" w:hAnsiTheme="minorHAnsi" w:cstheme="minorBidi"/>
          <w:sz w:val="22"/>
          <w:szCs w:val="22"/>
        </w:rPr>
        <w:tab/>
      </w:r>
      <w:r w:rsidRPr="00635E3B">
        <w:rPr>
          <w:snapToGrid w:val="0"/>
        </w:rPr>
        <w:t>Test Requirements</w:t>
      </w:r>
      <w:r>
        <w:tab/>
        <w:t>1202</w:t>
      </w:r>
    </w:p>
    <w:p w14:paraId="7125CE7F"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w:t>
      </w:r>
      <w:r w:rsidRPr="00635E3B">
        <w:rPr>
          <w:rFonts w:eastAsia="MS Mincho"/>
        </w:rPr>
        <w:t>2</w:t>
      </w:r>
      <w:r>
        <w:rPr>
          <w:rFonts w:asciiTheme="minorHAnsi" w:eastAsiaTheme="minorEastAsia" w:hAnsiTheme="minorHAnsi" w:cstheme="minorBidi"/>
          <w:sz w:val="22"/>
          <w:szCs w:val="22"/>
        </w:rPr>
        <w:tab/>
      </w:r>
      <w:r w:rsidRPr="00635E3B">
        <w:rPr>
          <w:rFonts w:eastAsia="MS Mincho"/>
          <w:lang w:eastAsia="zh-CN"/>
        </w:rPr>
        <w:t xml:space="preserve">E-UTRAN FDD Radio Link Monitoring Test for </w:t>
      </w:r>
      <w:r w:rsidRPr="00635E3B">
        <w:rPr>
          <w:rFonts w:eastAsia="MS Mincho"/>
        </w:rPr>
        <w:t>In</w:t>
      </w:r>
      <w:r w:rsidRPr="00635E3B">
        <w:rPr>
          <w:rFonts w:eastAsia="MS Mincho"/>
          <w:lang w:eastAsia="zh-CN"/>
        </w:rPr>
        <w:t>-sync</w:t>
      </w:r>
      <w:r>
        <w:tab/>
        <w:t>1202</w:t>
      </w:r>
    </w:p>
    <w:p w14:paraId="526FDECA"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2</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1202</w:t>
      </w:r>
    </w:p>
    <w:p w14:paraId="28C2C094" w14:textId="77777777" w:rsidR="002F115E" w:rsidRDefault="002F115E">
      <w:pPr>
        <w:pStyle w:val="TOC4"/>
        <w:rPr>
          <w:rFonts w:asciiTheme="minorHAnsi" w:eastAsiaTheme="minorEastAsia" w:hAnsiTheme="minorHAnsi" w:cstheme="minorBidi"/>
          <w:sz w:val="22"/>
          <w:szCs w:val="22"/>
        </w:rPr>
      </w:pPr>
      <w:r w:rsidRPr="00635E3B">
        <w:rPr>
          <w:snapToGrid w:val="0"/>
        </w:rPr>
        <w:t>A.7.3.2.2</w:t>
      </w:r>
      <w:r>
        <w:rPr>
          <w:rFonts w:asciiTheme="minorHAnsi" w:eastAsiaTheme="minorEastAsia" w:hAnsiTheme="minorHAnsi" w:cstheme="minorBidi"/>
          <w:sz w:val="22"/>
          <w:szCs w:val="22"/>
        </w:rPr>
        <w:tab/>
      </w:r>
      <w:r w:rsidRPr="00635E3B">
        <w:rPr>
          <w:snapToGrid w:val="0"/>
        </w:rPr>
        <w:t>Test Requirements</w:t>
      </w:r>
      <w:r>
        <w:tab/>
        <w:t>1206</w:t>
      </w:r>
    </w:p>
    <w:p w14:paraId="5262B565"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lastRenderedPageBreak/>
        <w:t>A.7.3.3</w:t>
      </w:r>
      <w:r>
        <w:rPr>
          <w:rFonts w:asciiTheme="minorHAnsi" w:eastAsiaTheme="minorEastAsia" w:hAnsiTheme="minorHAnsi" w:cstheme="minorBidi"/>
          <w:sz w:val="22"/>
          <w:szCs w:val="22"/>
        </w:rPr>
        <w:tab/>
      </w:r>
      <w:r w:rsidRPr="00635E3B">
        <w:rPr>
          <w:rFonts w:eastAsia="MS Mincho"/>
          <w:lang w:eastAsia="zh-CN"/>
        </w:rPr>
        <w:t>E-UTRAN TDD Radio Link Monitoring Test for Out-of-sync</w:t>
      </w:r>
      <w:r>
        <w:tab/>
        <w:t>1206</w:t>
      </w:r>
    </w:p>
    <w:p w14:paraId="2FD5D668"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A.7.3.3.1</w:t>
      </w:r>
      <w:r>
        <w:rPr>
          <w:rFonts w:asciiTheme="minorHAnsi" w:eastAsiaTheme="minorEastAsia" w:hAnsiTheme="minorHAnsi" w:cstheme="minorBidi"/>
          <w:sz w:val="22"/>
          <w:szCs w:val="22"/>
        </w:rPr>
        <w:tab/>
      </w:r>
      <w:r w:rsidRPr="00635E3B">
        <w:rPr>
          <w:snapToGrid w:val="0"/>
          <w:lang w:eastAsia="zh-CN"/>
        </w:rPr>
        <w:t>Test Purpose and Environment</w:t>
      </w:r>
      <w:r>
        <w:tab/>
        <w:t>1206</w:t>
      </w:r>
    </w:p>
    <w:p w14:paraId="398F3125" w14:textId="77777777" w:rsidR="002F115E" w:rsidRDefault="002F115E">
      <w:pPr>
        <w:pStyle w:val="TOC4"/>
        <w:rPr>
          <w:rFonts w:asciiTheme="minorHAnsi" w:eastAsiaTheme="minorEastAsia" w:hAnsiTheme="minorHAnsi" w:cstheme="minorBidi"/>
          <w:sz w:val="22"/>
          <w:szCs w:val="22"/>
        </w:rPr>
      </w:pPr>
      <w:r w:rsidRPr="00635E3B">
        <w:rPr>
          <w:snapToGrid w:val="0"/>
        </w:rPr>
        <w:t>A.7.3.3.2</w:t>
      </w:r>
      <w:r>
        <w:rPr>
          <w:rFonts w:asciiTheme="minorHAnsi" w:eastAsiaTheme="minorEastAsia" w:hAnsiTheme="minorHAnsi" w:cstheme="minorBidi"/>
          <w:sz w:val="22"/>
          <w:szCs w:val="22"/>
        </w:rPr>
        <w:tab/>
      </w:r>
      <w:r w:rsidRPr="00635E3B">
        <w:rPr>
          <w:snapToGrid w:val="0"/>
        </w:rPr>
        <w:t>Test Requirements</w:t>
      </w:r>
      <w:r>
        <w:tab/>
        <w:t>1210</w:t>
      </w:r>
    </w:p>
    <w:p w14:paraId="455D185B"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w:t>
      </w:r>
      <w:r w:rsidRPr="00635E3B">
        <w:rPr>
          <w:rFonts w:eastAsia="MS Mincho"/>
        </w:rPr>
        <w:t>4</w:t>
      </w:r>
      <w:r>
        <w:rPr>
          <w:rFonts w:asciiTheme="minorHAnsi" w:eastAsiaTheme="minorEastAsia" w:hAnsiTheme="minorHAnsi" w:cstheme="minorBidi"/>
          <w:sz w:val="22"/>
          <w:szCs w:val="22"/>
        </w:rPr>
        <w:tab/>
      </w:r>
      <w:r w:rsidRPr="00635E3B">
        <w:rPr>
          <w:rFonts w:eastAsia="MS Mincho"/>
          <w:lang w:eastAsia="zh-CN"/>
        </w:rPr>
        <w:t xml:space="preserve">E-UTRAN TDD Radio Link Monitoring Test for </w:t>
      </w:r>
      <w:r w:rsidRPr="00635E3B">
        <w:rPr>
          <w:rFonts w:eastAsia="MS Mincho"/>
        </w:rPr>
        <w:t>In</w:t>
      </w:r>
      <w:r w:rsidRPr="00635E3B">
        <w:rPr>
          <w:rFonts w:eastAsia="MS Mincho"/>
          <w:lang w:eastAsia="zh-CN"/>
        </w:rPr>
        <w:t>-sync</w:t>
      </w:r>
      <w:r>
        <w:tab/>
        <w:t>1210</w:t>
      </w:r>
    </w:p>
    <w:p w14:paraId="1F7C329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4</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1210</w:t>
      </w:r>
    </w:p>
    <w:p w14:paraId="7AAD113B" w14:textId="77777777" w:rsidR="002F115E" w:rsidRDefault="002F115E">
      <w:pPr>
        <w:pStyle w:val="TOC4"/>
        <w:rPr>
          <w:rFonts w:asciiTheme="minorHAnsi" w:eastAsiaTheme="minorEastAsia" w:hAnsiTheme="minorHAnsi" w:cstheme="minorBidi"/>
          <w:sz w:val="22"/>
          <w:szCs w:val="22"/>
        </w:rPr>
      </w:pPr>
      <w:r w:rsidRPr="00635E3B">
        <w:rPr>
          <w:snapToGrid w:val="0"/>
        </w:rPr>
        <w:t>A.7.3.4.2</w:t>
      </w:r>
      <w:r>
        <w:rPr>
          <w:rFonts w:asciiTheme="minorHAnsi" w:eastAsiaTheme="minorEastAsia" w:hAnsiTheme="minorHAnsi" w:cstheme="minorBidi"/>
          <w:sz w:val="22"/>
          <w:szCs w:val="22"/>
        </w:rPr>
        <w:tab/>
      </w:r>
      <w:r w:rsidRPr="00635E3B">
        <w:rPr>
          <w:snapToGrid w:val="0"/>
        </w:rPr>
        <w:t>Test Requirements</w:t>
      </w:r>
      <w:r>
        <w:tab/>
        <w:t>1214</w:t>
      </w:r>
    </w:p>
    <w:p w14:paraId="5C7B10D9" w14:textId="77777777" w:rsidR="002F115E" w:rsidRDefault="002F115E">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78423DF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A.7.3.5.1</w:t>
      </w:r>
      <w:r>
        <w:rPr>
          <w:rFonts w:asciiTheme="minorHAnsi" w:eastAsiaTheme="minorEastAsia" w:hAnsiTheme="minorHAnsi" w:cstheme="minorBidi"/>
          <w:sz w:val="22"/>
          <w:szCs w:val="22"/>
        </w:rPr>
        <w:tab/>
      </w:r>
      <w:r w:rsidRPr="00635E3B">
        <w:rPr>
          <w:snapToGrid w:val="0"/>
          <w:lang w:eastAsia="zh-CN"/>
        </w:rPr>
        <w:t>Test Purpose and Environment</w:t>
      </w:r>
      <w:r>
        <w:tab/>
        <w:t>1214</w:t>
      </w:r>
    </w:p>
    <w:p w14:paraId="204FB3C7" w14:textId="77777777" w:rsidR="002F115E" w:rsidRDefault="002F115E">
      <w:pPr>
        <w:pStyle w:val="TOC4"/>
        <w:rPr>
          <w:rFonts w:asciiTheme="minorHAnsi" w:eastAsiaTheme="minorEastAsia" w:hAnsiTheme="minorHAnsi" w:cstheme="minorBidi"/>
          <w:sz w:val="22"/>
          <w:szCs w:val="22"/>
        </w:rPr>
      </w:pPr>
      <w:r w:rsidRPr="00635E3B">
        <w:rPr>
          <w:snapToGrid w:val="0"/>
        </w:rPr>
        <w:t>A.7.3.5.2</w:t>
      </w:r>
      <w:r>
        <w:rPr>
          <w:rFonts w:asciiTheme="minorHAnsi" w:eastAsiaTheme="minorEastAsia" w:hAnsiTheme="minorHAnsi" w:cstheme="minorBidi"/>
          <w:sz w:val="22"/>
          <w:szCs w:val="22"/>
        </w:rPr>
        <w:tab/>
      </w:r>
      <w:r w:rsidRPr="00635E3B">
        <w:rPr>
          <w:snapToGrid w:val="0"/>
        </w:rPr>
        <w:t>Test Requirements</w:t>
      </w:r>
      <w:r>
        <w:tab/>
        <w:t>1217</w:t>
      </w:r>
    </w:p>
    <w:p w14:paraId="2CB08FC4" w14:textId="77777777" w:rsidR="002F115E" w:rsidRDefault="002F115E">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0C882E12"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6</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1218</w:t>
      </w:r>
    </w:p>
    <w:p w14:paraId="5F5C102D" w14:textId="77777777" w:rsidR="002F115E" w:rsidRDefault="002F115E">
      <w:pPr>
        <w:pStyle w:val="TOC4"/>
        <w:rPr>
          <w:rFonts w:asciiTheme="minorHAnsi" w:eastAsiaTheme="minorEastAsia" w:hAnsiTheme="minorHAnsi" w:cstheme="minorBidi"/>
          <w:sz w:val="22"/>
          <w:szCs w:val="22"/>
        </w:rPr>
      </w:pPr>
      <w:r w:rsidRPr="00635E3B">
        <w:rPr>
          <w:snapToGrid w:val="0"/>
        </w:rPr>
        <w:t>A.7.3.6.2</w:t>
      </w:r>
      <w:r>
        <w:rPr>
          <w:rFonts w:asciiTheme="minorHAnsi" w:eastAsiaTheme="minorEastAsia" w:hAnsiTheme="minorHAnsi" w:cstheme="minorBidi"/>
          <w:sz w:val="22"/>
          <w:szCs w:val="22"/>
        </w:rPr>
        <w:tab/>
      </w:r>
      <w:r w:rsidRPr="00635E3B">
        <w:rPr>
          <w:snapToGrid w:val="0"/>
        </w:rPr>
        <w:t>Test Requirements</w:t>
      </w:r>
      <w:r>
        <w:tab/>
        <w:t>1221</w:t>
      </w:r>
    </w:p>
    <w:p w14:paraId="69E56B8E" w14:textId="77777777" w:rsidR="002F115E" w:rsidRDefault="002F115E">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215C254B"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A.7.3.7.1</w:t>
      </w:r>
      <w:r>
        <w:rPr>
          <w:rFonts w:asciiTheme="minorHAnsi" w:eastAsiaTheme="minorEastAsia" w:hAnsiTheme="minorHAnsi" w:cstheme="minorBidi"/>
          <w:sz w:val="22"/>
          <w:szCs w:val="22"/>
        </w:rPr>
        <w:tab/>
      </w:r>
      <w:r w:rsidRPr="00635E3B">
        <w:rPr>
          <w:snapToGrid w:val="0"/>
          <w:lang w:eastAsia="zh-CN"/>
        </w:rPr>
        <w:t>Test Purpose and Environment</w:t>
      </w:r>
      <w:r>
        <w:tab/>
        <w:t>1221</w:t>
      </w:r>
    </w:p>
    <w:p w14:paraId="670F67A4" w14:textId="77777777" w:rsidR="002F115E" w:rsidRDefault="002F115E">
      <w:pPr>
        <w:pStyle w:val="TOC4"/>
        <w:rPr>
          <w:rFonts w:asciiTheme="minorHAnsi" w:eastAsiaTheme="minorEastAsia" w:hAnsiTheme="minorHAnsi" w:cstheme="minorBidi"/>
          <w:sz w:val="22"/>
          <w:szCs w:val="22"/>
        </w:rPr>
      </w:pPr>
      <w:r w:rsidRPr="00635E3B">
        <w:rPr>
          <w:snapToGrid w:val="0"/>
        </w:rPr>
        <w:t>A.7.3.7.2</w:t>
      </w:r>
      <w:r>
        <w:rPr>
          <w:rFonts w:asciiTheme="minorHAnsi" w:eastAsiaTheme="minorEastAsia" w:hAnsiTheme="minorHAnsi" w:cstheme="minorBidi"/>
          <w:sz w:val="22"/>
          <w:szCs w:val="22"/>
        </w:rPr>
        <w:tab/>
      </w:r>
      <w:r w:rsidRPr="00635E3B">
        <w:rPr>
          <w:snapToGrid w:val="0"/>
        </w:rPr>
        <w:t>Test Requirements</w:t>
      </w:r>
      <w:r>
        <w:tab/>
        <w:t>1224</w:t>
      </w:r>
    </w:p>
    <w:p w14:paraId="5507DDA9" w14:textId="77777777" w:rsidR="002F115E" w:rsidRDefault="002F115E">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29CF897E"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8</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1224</w:t>
      </w:r>
    </w:p>
    <w:p w14:paraId="19DA6C3C" w14:textId="77777777" w:rsidR="002F115E" w:rsidRDefault="002F115E">
      <w:pPr>
        <w:pStyle w:val="TOC4"/>
        <w:rPr>
          <w:rFonts w:asciiTheme="minorHAnsi" w:eastAsiaTheme="minorEastAsia" w:hAnsiTheme="minorHAnsi" w:cstheme="minorBidi"/>
          <w:sz w:val="22"/>
          <w:szCs w:val="22"/>
        </w:rPr>
      </w:pPr>
      <w:r w:rsidRPr="00635E3B">
        <w:rPr>
          <w:snapToGrid w:val="0"/>
        </w:rPr>
        <w:t>A.7.3.8.2</w:t>
      </w:r>
      <w:r>
        <w:rPr>
          <w:rFonts w:asciiTheme="minorHAnsi" w:eastAsiaTheme="minorEastAsia" w:hAnsiTheme="minorHAnsi" w:cstheme="minorBidi"/>
          <w:sz w:val="22"/>
          <w:szCs w:val="22"/>
        </w:rPr>
        <w:tab/>
      </w:r>
      <w:r w:rsidRPr="00635E3B">
        <w:rPr>
          <w:snapToGrid w:val="0"/>
        </w:rPr>
        <w:t>Test Requirements</w:t>
      </w:r>
      <w:r>
        <w:tab/>
        <w:t>1227</w:t>
      </w:r>
    </w:p>
    <w:p w14:paraId="6B76FBE2" w14:textId="77777777" w:rsidR="002F115E" w:rsidRDefault="002F115E">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4EA9EEE2" w14:textId="77777777" w:rsidR="002F115E" w:rsidRDefault="002F115E">
      <w:pPr>
        <w:pStyle w:val="TOC4"/>
        <w:rPr>
          <w:rFonts w:asciiTheme="minorHAnsi" w:eastAsiaTheme="minorEastAsia" w:hAnsiTheme="minorHAnsi" w:cstheme="minorBidi"/>
          <w:sz w:val="22"/>
          <w:szCs w:val="22"/>
        </w:rPr>
      </w:pPr>
      <w:r w:rsidRPr="00635E3B">
        <w:rPr>
          <w:snapToGrid w:val="0"/>
        </w:rPr>
        <w:t>A.7.3.9.2</w:t>
      </w:r>
      <w:r>
        <w:rPr>
          <w:rFonts w:asciiTheme="minorHAnsi" w:eastAsiaTheme="minorEastAsia" w:hAnsiTheme="minorHAnsi" w:cstheme="minorBidi"/>
          <w:sz w:val="22"/>
          <w:szCs w:val="22"/>
        </w:rPr>
        <w:tab/>
      </w:r>
      <w:r w:rsidRPr="00635E3B">
        <w:rPr>
          <w:snapToGrid w:val="0"/>
        </w:rPr>
        <w:t>Test Requirements</w:t>
      </w:r>
      <w:r>
        <w:tab/>
        <w:t>1230</w:t>
      </w:r>
    </w:p>
    <w:p w14:paraId="683E2F96"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w:t>
      </w:r>
      <w:r>
        <w:rPr>
          <w:lang w:eastAsia="zh-CN"/>
        </w:rPr>
        <w:t>10</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w:t>
      </w:r>
      <w:r w:rsidRPr="00635E3B">
        <w:rPr>
          <w:rFonts w:eastAsia="MS Mincho"/>
          <w:lang w:eastAsia="zh-CN"/>
        </w:rPr>
        <w:t xml:space="preserve">DD Radio Link Monitoring Test for Out-of-sync under </w:t>
      </w:r>
      <w:r>
        <w:rPr>
          <w:lang w:eastAsia="zh-CN"/>
        </w:rPr>
        <w:t>T</w:t>
      </w:r>
      <w:r w:rsidRPr="00635E3B">
        <w:rPr>
          <w:rFonts w:eastAsia="MS Mincho"/>
          <w:lang w:eastAsia="zh-CN"/>
        </w:rPr>
        <w:t xml:space="preserve">ime </w:t>
      </w:r>
      <w:r>
        <w:rPr>
          <w:lang w:eastAsia="zh-CN"/>
        </w:rPr>
        <w:t>D</w:t>
      </w:r>
      <w:r w:rsidRPr="00635E3B">
        <w:rPr>
          <w:rFonts w:eastAsia="MS Mincho"/>
          <w:lang w:eastAsia="zh-CN"/>
        </w:rPr>
        <w:t xml:space="preserve">omain </w:t>
      </w:r>
      <w:r>
        <w:rPr>
          <w:lang w:eastAsia="zh-CN"/>
        </w:rPr>
        <w:t>M</w:t>
      </w:r>
      <w:r w:rsidRPr="00635E3B">
        <w:rPr>
          <w:rFonts w:eastAsia="MS Mincho"/>
          <w:lang w:eastAsia="zh-CN"/>
        </w:rPr>
        <w:t xml:space="preserve">easurement </w:t>
      </w:r>
      <w:r>
        <w:rPr>
          <w:lang w:eastAsia="zh-CN"/>
        </w:rPr>
        <w:t>R</w:t>
      </w:r>
      <w:r w:rsidRPr="00635E3B">
        <w:rPr>
          <w:rFonts w:eastAsia="MS Mincho"/>
          <w:lang w:eastAsia="zh-CN"/>
        </w:rPr>
        <w:t xml:space="preserve">esource </w:t>
      </w:r>
      <w:r>
        <w:rPr>
          <w:lang w:eastAsia="zh-CN"/>
        </w:rPr>
        <w:t>R</w:t>
      </w:r>
      <w:r w:rsidRPr="00635E3B">
        <w:rPr>
          <w:rFonts w:eastAsia="MS Mincho"/>
          <w:lang w:eastAsia="zh-CN"/>
        </w:rPr>
        <w:t>estriction</w:t>
      </w:r>
      <w:r>
        <w:rPr>
          <w:lang w:eastAsia="zh-CN"/>
        </w:rPr>
        <w:t xml:space="preserve"> with Non-MBSFN ABS</w:t>
      </w:r>
      <w:r>
        <w:tab/>
        <w:t>1230</w:t>
      </w:r>
    </w:p>
    <w:p w14:paraId="34B48561" w14:textId="77777777" w:rsidR="002F115E" w:rsidRDefault="002F115E">
      <w:pPr>
        <w:pStyle w:val="TOC4"/>
        <w:rPr>
          <w:rFonts w:asciiTheme="minorHAnsi" w:eastAsiaTheme="minorEastAsia" w:hAnsiTheme="minorHAnsi" w:cstheme="minorBidi"/>
          <w:sz w:val="22"/>
          <w:szCs w:val="22"/>
        </w:rPr>
      </w:pPr>
      <w:r w:rsidRPr="00635E3B">
        <w:rPr>
          <w:rFonts w:eastAsia="MS Mincho"/>
          <w:snapToGrid w:val="0"/>
          <w:lang w:eastAsia="zh-CN"/>
        </w:rPr>
        <w:t>A.7.3.</w:t>
      </w:r>
      <w:r w:rsidRPr="00635E3B">
        <w:rPr>
          <w:snapToGrid w:val="0"/>
          <w:lang w:eastAsia="zh-CN"/>
        </w:rPr>
        <w:t>10</w:t>
      </w:r>
      <w:r w:rsidRPr="00635E3B">
        <w:rPr>
          <w:rFonts w:eastAsia="MS Mincho"/>
          <w:snapToGrid w:val="0"/>
          <w:lang w:eastAsia="zh-CN"/>
        </w:rPr>
        <w:t>.1</w:t>
      </w:r>
      <w:r>
        <w:rPr>
          <w:rFonts w:asciiTheme="minorHAnsi" w:eastAsiaTheme="minorEastAsia" w:hAnsiTheme="minorHAnsi" w:cstheme="minorBidi"/>
          <w:sz w:val="22"/>
          <w:szCs w:val="22"/>
        </w:rPr>
        <w:tab/>
      </w:r>
      <w:r w:rsidRPr="00635E3B">
        <w:rPr>
          <w:rFonts w:eastAsia="MS Mincho"/>
          <w:snapToGrid w:val="0"/>
          <w:lang w:eastAsia="zh-CN"/>
        </w:rPr>
        <w:t>Test Purpose and Environment</w:t>
      </w:r>
      <w:r>
        <w:tab/>
        <w:t>1230</w:t>
      </w:r>
    </w:p>
    <w:p w14:paraId="0C6DA5B2" w14:textId="77777777" w:rsidR="002F115E" w:rsidRDefault="002F115E">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657A4DC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11</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1234</w:t>
      </w:r>
    </w:p>
    <w:p w14:paraId="20064992" w14:textId="77777777" w:rsidR="002F115E" w:rsidRDefault="002F115E">
      <w:pPr>
        <w:pStyle w:val="TOC4"/>
        <w:rPr>
          <w:rFonts w:asciiTheme="minorHAnsi" w:eastAsiaTheme="minorEastAsia" w:hAnsiTheme="minorHAnsi" w:cstheme="minorBidi"/>
          <w:sz w:val="22"/>
          <w:szCs w:val="22"/>
        </w:rPr>
      </w:pPr>
      <w:r w:rsidRPr="00635E3B">
        <w:rPr>
          <w:snapToGrid w:val="0"/>
        </w:rPr>
        <w:t>A.7.3.</w:t>
      </w:r>
      <w:r w:rsidRPr="00635E3B">
        <w:rPr>
          <w:snapToGrid w:val="0"/>
          <w:lang w:eastAsia="zh-CN"/>
        </w:rPr>
        <w:t>11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1239</w:t>
      </w:r>
    </w:p>
    <w:p w14:paraId="2C413910" w14:textId="77777777" w:rsidR="002F115E" w:rsidRDefault="002F115E">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5D36D82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12</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1239</w:t>
      </w:r>
    </w:p>
    <w:p w14:paraId="1C102D7C" w14:textId="77777777" w:rsidR="002F115E" w:rsidRDefault="002F115E">
      <w:pPr>
        <w:pStyle w:val="TOC4"/>
        <w:rPr>
          <w:rFonts w:asciiTheme="minorHAnsi" w:eastAsiaTheme="minorEastAsia" w:hAnsiTheme="minorHAnsi" w:cstheme="minorBidi"/>
          <w:sz w:val="22"/>
          <w:szCs w:val="22"/>
        </w:rPr>
      </w:pPr>
      <w:r w:rsidRPr="00635E3B">
        <w:rPr>
          <w:snapToGrid w:val="0"/>
        </w:rPr>
        <w:t>A.7.3.12.2</w:t>
      </w:r>
      <w:r>
        <w:rPr>
          <w:rFonts w:asciiTheme="minorHAnsi" w:eastAsiaTheme="minorEastAsia" w:hAnsiTheme="minorHAnsi" w:cstheme="minorBidi"/>
          <w:sz w:val="22"/>
          <w:szCs w:val="22"/>
        </w:rPr>
        <w:tab/>
      </w:r>
      <w:r w:rsidRPr="00635E3B">
        <w:rPr>
          <w:snapToGrid w:val="0"/>
        </w:rPr>
        <w:t>Test Requirements</w:t>
      </w:r>
      <w:r>
        <w:tab/>
        <w:t>1244</w:t>
      </w:r>
    </w:p>
    <w:p w14:paraId="33ADC08B" w14:textId="77777777" w:rsidR="002F115E" w:rsidRDefault="002F115E">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2BC06DD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13</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1244</w:t>
      </w:r>
    </w:p>
    <w:p w14:paraId="10418BD3" w14:textId="77777777" w:rsidR="002F115E" w:rsidRDefault="002F115E">
      <w:pPr>
        <w:pStyle w:val="TOC4"/>
        <w:rPr>
          <w:rFonts w:asciiTheme="minorHAnsi" w:eastAsiaTheme="minorEastAsia" w:hAnsiTheme="minorHAnsi" w:cstheme="minorBidi"/>
          <w:sz w:val="22"/>
          <w:szCs w:val="22"/>
        </w:rPr>
      </w:pPr>
      <w:r w:rsidRPr="00635E3B">
        <w:rPr>
          <w:snapToGrid w:val="0"/>
        </w:rPr>
        <w:t>A.7.3.13.2</w:t>
      </w:r>
      <w:r>
        <w:rPr>
          <w:rFonts w:asciiTheme="minorHAnsi" w:eastAsiaTheme="minorEastAsia" w:hAnsiTheme="minorHAnsi" w:cstheme="minorBidi"/>
          <w:sz w:val="22"/>
          <w:szCs w:val="22"/>
        </w:rPr>
        <w:tab/>
      </w:r>
      <w:r w:rsidRPr="00635E3B">
        <w:rPr>
          <w:snapToGrid w:val="0"/>
        </w:rPr>
        <w:t>Test Requirements</w:t>
      </w:r>
      <w:r>
        <w:tab/>
        <w:t>1247</w:t>
      </w:r>
    </w:p>
    <w:p w14:paraId="3D9DC72A" w14:textId="77777777" w:rsidR="002F115E" w:rsidRDefault="002F115E">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68EE61DC"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14</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1247</w:t>
      </w:r>
    </w:p>
    <w:p w14:paraId="1C2D1954" w14:textId="77777777" w:rsidR="002F115E" w:rsidRDefault="002F115E">
      <w:pPr>
        <w:pStyle w:val="TOC4"/>
        <w:rPr>
          <w:rFonts w:asciiTheme="minorHAnsi" w:eastAsiaTheme="minorEastAsia" w:hAnsiTheme="minorHAnsi" w:cstheme="minorBidi"/>
          <w:sz w:val="22"/>
          <w:szCs w:val="22"/>
        </w:rPr>
      </w:pPr>
      <w:r w:rsidRPr="00635E3B">
        <w:rPr>
          <w:snapToGrid w:val="0"/>
        </w:rPr>
        <w:t>A.7.3.14.2</w:t>
      </w:r>
      <w:r>
        <w:rPr>
          <w:rFonts w:asciiTheme="minorHAnsi" w:eastAsiaTheme="minorEastAsia" w:hAnsiTheme="minorHAnsi" w:cstheme="minorBidi"/>
          <w:sz w:val="22"/>
          <w:szCs w:val="22"/>
        </w:rPr>
        <w:tab/>
      </w:r>
      <w:r w:rsidRPr="00635E3B">
        <w:rPr>
          <w:snapToGrid w:val="0"/>
        </w:rPr>
        <w:t>Test Requirements</w:t>
      </w:r>
      <w:r>
        <w:tab/>
        <w:t>1250</w:t>
      </w:r>
    </w:p>
    <w:p w14:paraId="09316E48" w14:textId="77777777" w:rsidR="002F115E" w:rsidRDefault="002F115E">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48606D9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A.7.3.15.1</w:t>
      </w:r>
      <w:r>
        <w:rPr>
          <w:rFonts w:asciiTheme="minorHAnsi" w:eastAsiaTheme="minorEastAsia" w:hAnsiTheme="minorHAnsi" w:cstheme="minorBidi"/>
          <w:sz w:val="22"/>
          <w:szCs w:val="22"/>
        </w:rPr>
        <w:tab/>
      </w:r>
      <w:r w:rsidRPr="00635E3B">
        <w:rPr>
          <w:snapToGrid w:val="0"/>
          <w:lang w:eastAsia="zh-CN"/>
        </w:rPr>
        <w:t>Test Purpose and Environment</w:t>
      </w:r>
      <w:r>
        <w:tab/>
        <w:t>1250</w:t>
      </w:r>
    </w:p>
    <w:p w14:paraId="36580A00" w14:textId="77777777" w:rsidR="002F115E" w:rsidRDefault="002F115E">
      <w:pPr>
        <w:pStyle w:val="TOC4"/>
        <w:rPr>
          <w:rFonts w:asciiTheme="minorHAnsi" w:eastAsiaTheme="minorEastAsia" w:hAnsiTheme="minorHAnsi" w:cstheme="minorBidi"/>
          <w:sz w:val="22"/>
          <w:szCs w:val="22"/>
        </w:rPr>
      </w:pPr>
      <w:r w:rsidRPr="00635E3B">
        <w:rPr>
          <w:snapToGrid w:val="0"/>
        </w:rPr>
        <w:t>A.7.3.</w:t>
      </w:r>
      <w:r w:rsidRPr="00635E3B">
        <w:rPr>
          <w:snapToGrid w:val="0"/>
          <w:lang w:eastAsia="zh-CN"/>
        </w:rPr>
        <w:t>15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1254</w:t>
      </w:r>
    </w:p>
    <w:p w14:paraId="6A846FEC" w14:textId="77777777" w:rsidR="002F115E" w:rsidRDefault="002F115E">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75C6AD5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A.7.3.16.1</w:t>
      </w:r>
      <w:r>
        <w:rPr>
          <w:rFonts w:asciiTheme="minorHAnsi" w:eastAsiaTheme="minorEastAsia" w:hAnsiTheme="minorHAnsi" w:cstheme="minorBidi"/>
          <w:sz w:val="22"/>
          <w:szCs w:val="22"/>
        </w:rPr>
        <w:tab/>
      </w:r>
      <w:r w:rsidRPr="00635E3B">
        <w:rPr>
          <w:snapToGrid w:val="0"/>
          <w:lang w:eastAsia="zh-CN"/>
        </w:rPr>
        <w:t>Test Purpose and Environment</w:t>
      </w:r>
      <w:r>
        <w:tab/>
        <w:t>1254</w:t>
      </w:r>
    </w:p>
    <w:p w14:paraId="61F4BF11" w14:textId="77777777" w:rsidR="002F115E" w:rsidRDefault="002F115E">
      <w:pPr>
        <w:pStyle w:val="TOC4"/>
        <w:rPr>
          <w:rFonts w:asciiTheme="minorHAnsi" w:eastAsiaTheme="minorEastAsia" w:hAnsiTheme="minorHAnsi" w:cstheme="minorBidi"/>
          <w:sz w:val="22"/>
          <w:szCs w:val="22"/>
        </w:rPr>
      </w:pPr>
      <w:r w:rsidRPr="00635E3B">
        <w:rPr>
          <w:snapToGrid w:val="0"/>
        </w:rPr>
        <w:t>A.7.3.</w:t>
      </w:r>
      <w:r w:rsidRPr="00635E3B">
        <w:rPr>
          <w:snapToGrid w:val="0"/>
          <w:lang w:eastAsia="zh-CN"/>
        </w:rPr>
        <w:t>16</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1259</w:t>
      </w:r>
    </w:p>
    <w:p w14:paraId="0552CEB7" w14:textId="77777777" w:rsidR="002F115E" w:rsidRDefault="002F115E">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54D0E64C"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A.7.3.17.1</w:t>
      </w:r>
      <w:r>
        <w:rPr>
          <w:rFonts w:asciiTheme="minorHAnsi" w:eastAsiaTheme="minorEastAsia" w:hAnsiTheme="minorHAnsi" w:cstheme="minorBidi"/>
          <w:sz w:val="22"/>
          <w:szCs w:val="22"/>
        </w:rPr>
        <w:tab/>
      </w:r>
      <w:r w:rsidRPr="00635E3B">
        <w:rPr>
          <w:snapToGrid w:val="0"/>
          <w:lang w:eastAsia="zh-CN"/>
        </w:rPr>
        <w:t>Test Purpose and Environment</w:t>
      </w:r>
      <w:r>
        <w:tab/>
        <w:t>1259</w:t>
      </w:r>
    </w:p>
    <w:p w14:paraId="6D1FC4B4" w14:textId="77777777" w:rsidR="002F115E" w:rsidRDefault="002F115E">
      <w:pPr>
        <w:pStyle w:val="TOC4"/>
        <w:rPr>
          <w:rFonts w:asciiTheme="minorHAnsi" w:eastAsiaTheme="minorEastAsia" w:hAnsiTheme="minorHAnsi" w:cstheme="minorBidi"/>
          <w:sz w:val="22"/>
          <w:szCs w:val="22"/>
        </w:rPr>
      </w:pPr>
      <w:r w:rsidRPr="00635E3B">
        <w:rPr>
          <w:snapToGrid w:val="0"/>
        </w:rPr>
        <w:t>A.7.3.</w:t>
      </w:r>
      <w:r w:rsidRPr="00635E3B">
        <w:rPr>
          <w:snapToGrid w:val="0"/>
          <w:lang w:eastAsia="zh-CN"/>
        </w:rPr>
        <w:t>17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1263</w:t>
      </w:r>
    </w:p>
    <w:p w14:paraId="76CA1816" w14:textId="77777777" w:rsidR="002F115E" w:rsidRDefault="002F115E">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420AF702"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A.7.3.18.1</w:t>
      </w:r>
      <w:r>
        <w:rPr>
          <w:rFonts w:asciiTheme="minorHAnsi" w:eastAsiaTheme="minorEastAsia" w:hAnsiTheme="minorHAnsi" w:cstheme="minorBidi"/>
          <w:sz w:val="22"/>
          <w:szCs w:val="22"/>
        </w:rPr>
        <w:tab/>
      </w:r>
      <w:r w:rsidRPr="00635E3B">
        <w:rPr>
          <w:snapToGrid w:val="0"/>
          <w:lang w:eastAsia="zh-CN"/>
        </w:rPr>
        <w:t>Test Purpose and Environment</w:t>
      </w:r>
      <w:r>
        <w:tab/>
        <w:t>1263</w:t>
      </w:r>
    </w:p>
    <w:p w14:paraId="39B2DAAC" w14:textId="77777777" w:rsidR="002F115E" w:rsidRDefault="002F115E">
      <w:pPr>
        <w:pStyle w:val="TOC4"/>
        <w:rPr>
          <w:rFonts w:asciiTheme="minorHAnsi" w:eastAsiaTheme="minorEastAsia" w:hAnsiTheme="minorHAnsi" w:cstheme="minorBidi"/>
          <w:sz w:val="22"/>
          <w:szCs w:val="22"/>
        </w:rPr>
      </w:pPr>
      <w:r w:rsidRPr="00635E3B">
        <w:rPr>
          <w:snapToGrid w:val="0"/>
        </w:rPr>
        <w:t>A.7.3.</w:t>
      </w:r>
      <w:r w:rsidRPr="00635E3B">
        <w:rPr>
          <w:snapToGrid w:val="0"/>
          <w:lang w:eastAsia="zh-CN"/>
        </w:rPr>
        <w:t>18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1267</w:t>
      </w:r>
    </w:p>
    <w:p w14:paraId="1D7BD53F" w14:textId="77777777" w:rsidR="002F115E" w:rsidRDefault="002F115E">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32B0A6C8" w14:textId="77777777" w:rsidR="002F115E" w:rsidRDefault="002F115E">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3DFB18C7" w14:textId="77777777" w:rsidR="002F115E" w:rsidRDefault="002F115E">
      <w:pPr>
        <w:pStyle w:val="TOC4"/>
        <w:rPr>
          <w:rFonts w:asciiTheme="minorHAnsi" w:eastAsiaTheme="minorEastAsia" w:hAnsiTheme="minorHAnsi" w:cstheme="minorBidi"/>
          <w:sz w:val="22"/>
          <w:szCs w:val="22"/>
        </w:rPr>
      </w:pPr>
      <w:r w:rsidRPr="00635E3B">
        <w:rPr>
          <w:snapToGrid w:val="0"/>
        </w:rPr>
        <w:t>A.7.3.19.2</w:t>
      </w:r>
      <w:r>
        <w:rPr>
          <w:rFonts w:asciiTheme="minorHAnsi" w:eastAsiaTheme="minorEastAsia" w:hAnsiTheme="minorHAnsi" w:cstheme="minorBidi"/>
          <w:sz w:val="22"/>
          <w:szCs w:val="22"/>
        </w:rPr>
        <w:tab/>
      </w:r>
      <w:r w:rsidRPr="00635E3B">
        <w:rPr>
          <w:snapToGrid w:val="0"/>
        </w:rPr>
        <w:t>Test Requirements</w:t>
      </w:r>
      <w:r>
        <w:tab/>
        <w:t>1272</w:t>
      </w:r>
    </w:p>
    <w:p w14:paraId="64F26721"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A.7.3.20</w:t>
      </w:r>
      <w:r>
        <w:rPr>
          <w:rFonts w:asciiTheme="minorHAnsi" w:eastAsiaTheme="minorEastAsia" w:hAnsiTheme="minorHAnsi" w:cstheme="minorBidi"/>
          <w:sz w:val="22"/>
          <w:szCs w:val="22"/>
        </w:rPr>
        <w:tab/>
      </w:r>
      <w:r w:rsidRPr="00635E3B">
        <w:rPr>
          <w:rFonts w:eastAsia="MS Mincho"/>
          <w:lang w:eastAsia="zh-CN"/>
        </w:rPr>
        <w:t>E-UTRAN TDD Radio Link Monitoring Test for In-sync under Time Domain Measurement Resouce Restriction with CRS assistance information and Non-MBSFN ABS</w:t>
      </w:r>
      <w:r>
        <w:tab/>
        <w:t>1272</w:t>
      </w:r>
    </w:p>
    <w:p w14:paraId="426B38DA"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20</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1272</w:t>
      </w:r>
    </w:p>
    <w:p w14:paraId="2670D133" w14:textId="77777777" w:rsidR="002F115E" w:rsidRDefault="002F115E">
      <w:pPr>
        <w:pStyle w:val="TOC4"/>
        <w:rPr>
          <w:rFonts w:asciiTheme="minorHAnsi" w:eastAsiaTheme="minorEastAsia" w:hAnsiTheme="minorHAnsi" w:cstheme="minorBidi"/>
          <w:sz w:val="22"/>
          <w:szCs w:val="22"/>
        </w:rPr>
      </w:pPr>
      <w:r w:rsidRPr="00635E3B">
        <w:rPr>
          <w:snapToGrid w:val="0"/>
        </w:rPr>
        <w:t>A.7.3.20.2</w:t>
      </w:r>
      <w:r>
        <w:rPr>
          <w:rFonts w:asciiTheme="minorHAnsi" w:eastAsiaTheme="minorEastAsia" w:hAnsiTheme="minorHAnsi" w:cstheme="minorBidi"/>
          <w:sz w:val="22"/>
          <w:szCs w:val="22"/>
        </w:rPr>
        <w:tab/>
      </w:r>
      <w:r w:rsidRPr="00635E3B">
        <w:rPr>
          <w:snapToGrid w:val="0"/>
        </w:rPr>
        <w:t>Test Requirements</w:t>
      </w:r>
      <w:r>
        <w:tab/>
        <w:t>1277</w:t>
      </w:r>
    </w:p>
    <w:p w14:paraId="51164860" w14:textId="77777777" w:rsidR="002F115E" w:rsidRDefault="002F115E">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5EE36337" w14:textId="77777777" w:rsidR="002F115E" w:rsidRDefault="002F115E">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546214BD" w14:textId="77777777" w:rsidR="002F115E" w:rsidRDefault="002F115E">
      <w:pPr>
        <w:pStyle w:val="TOC4"/>
        <w:rPr>
          <w:rFonts w:asciiTheme="minorHAnsi" w:eastAsiaTheme="minorEastAsia" w:hAnsiTheme="minorHAnsi" w:cstheme="minorBidi"/>
          <w:sz w:val="22"/>
          <w:szCs w:val="22"/>
        </w:rPr>
      </w:pPr>
      <w:r w:rsidRPr="00635E3B">
        <w:rPr>
          <w:snapToGrid w:val="0"/>
        </w:rPr>
        <w:t>A.7.3.21.2</w:t>
      </w:r>
      <w:r>
        <w:rPr>
          <w:rFonts w:asciiTheme="minorHAnsi" w:eastAsiaTheme="minorEastAsia" w:hAnsiTheme="minorHAnsi" w:cstheme="minorBidi"/>
          <w:sz w:val="22"/>
          <w:szCs w:val="22"/>
        </w:rPr>
        <w:tab/>
      </w:r>
      <w:r w:rsidRPr="00635E3B">
        <w:rPr>
          <w:snapToGrid w:val="0"/>
        </w:rPr>
        <w:t>Test Requirements</w:t>
      </w:r>
      <w:r>
        <w:tab/>
        <w:t>1282</w:t>
      </w:r>
    </w:p>
    <w:p w14:paraId="51C275BE" w14:textId="77777777" w:rsidR="002F115E" w:rsidRDefault="002F115E">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2C2BE71F"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22</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1282</w:t>
      </w:r>
    </w:p>
    <w:p w14:paraId="2B4E55B9" w14:textId="77777777" w:rsidR="002F115E" w:rsidRDefault="002F115E">
      <w:pPr>
        <w:pStyle w:val="TOC4"/>
        <w:rPr>
          <w:rFonts w:asciiTheme="minorHAnsi" w:eastAsiaTheme="minorEastAsia" w:hAnsiTheme="minorHAnsi" w:cstheme="minorBidi"/>
          <w:sz w:val="22"/>
          <w:szCs w:val="22"/>
        </w:rPr>
      </w:pPr>
      <w:r w:rsidRPr="00635E3B">
        <w:rPr>
          <w:snapToGrid w:val="0"/>
        </w:rPr>
        <w:t>A.7.3.22.2</w:t>
      </w:r>
      <w:r>
        <w:rPr>
          <w:rFonts w:asciiTheme="minorHAnsi" w:eastAsiaTheme="minorEastAsia" w:hAnsiTheme="minorHAnsi" w:cstheme="minorBidi"/>
          <w:sz w:val="22"/>
          <w:szCs w:val="22"/>
        </w:rPr>
        <w:tab/>
      </w:r>
      <w:r w:rsidRPr="00635E3B">
        <w:rPr>
          <w:snapToGrid w:val="0"/>
        </w:rPr>
        <w:t>Test Requirements</w:t>
      </w:r>
      <w:r>
        <w:tab/>
        <w:t>1287</w:t>
      </w:r>
    </w:p>
    <w:p w14:paraId="773B5C4A" w14:textId="77777777" w:rsidR="002F115E" w:rsidRDefault="002F115E">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3B508B07"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A.7.3.23.1</w:t>
      </w:r>
      <w:r>
        <w:rPr>
          <w:rFonts w:asciiTheme="minorHAnsi" w:eastAsiaTheme="minorEastAsia" w:hAnsiTheme="minorHAnsi" w:cstheme="minorBidi"/>
          <w:sz w:val="22"/>
          <w:szCs w:val="22"/>
        </w:rPr>
        <w:tab/>
      </w:r>
      <w:r w:rsidRPr="00635E3B">
        <w:rPr>
          <w:snapToGrid w:val="0"/>
          <w:lang w:eastAsia="zh-CN"/>
        </w:rPr>
        <w:t>Test Purpose and Environment</w:t>
      </w:r>
      <w:r>
        <w:tab/>
        <w:t>1287</w:t>
      </w:r>
    </w:p>
    <w:p w14:paraId="1BF26708" w14:textId="77777777" w:rsidR="002F115E" w:rsidRDefault="002F115E">
      <w:pPr>
        <w:pStyle w:val="TOC4"/>
        <w:rPr>
          <w:rFonts w:asciiTheme="minorHAnsi" w:eastAsiaTheme="minorEastAsia" w:hAnsiTheme="minorHAnsi" w:cstheme="minorBidi"/>
          <w:sz w:val="22"/>
          <w:szCs w:val="22"/>
        </w:rPr>
      </w:pPr>
      <w:r w:rsidRPr="00635E3B">
        <w:rPr>
          <w:snapToGrid w:val="0"/>
        </w:rPr>
        <w:t>A.7.3.23.2</w:t>
      </w:r>
      <w:r>
        <w:rPr>
          <w:rFonts w:asciiTheme="minorHAnsi" w:eastAsiaTheme="minorEastAsia" w:hAnsiTheme="minorHAnsi" w:cstheme="minorBidi"/>
          <w:sz w:val="22"/>
          <w:szCs w:val="22"/>
        </w:rPr>
        <w:tab/>
      </w:r>
      <w:r w:rsidRPr="00635E3B">
        <w:rPr>
          <w:snapToGrid w:val="0"/>
        </w:rPr>
        <w:t>Test Requirements</w:t>
      </w:r>
      <w:r>
        <w:tab/>
        <w:t>1288</w:t>
      </w:r>
    </w:p>
    <w:p w14:paraId="3D676F6E" w14:textId="77777777" w:rsidR="002F115E" w:rsidRDefault="002F115E">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442A9A6A"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A.7.3.24.1</w:t>
      </w:r>
      <w:r>
        <w:rPr>
          <w:rFonts w:asciiTheme="minorHAnsi" w:eastAsiaTheme="minorEastAsia" w:hAnsiTheme="minorHAnsi" w:cstheme="minorBidi"/>
          <w:sz w:val="22"/>
          <w:szCs w:val="22"/>
        </w:rPr>
        <w:tab/>
      </w:r>
      <w:r w:rsidRPr="00635E3B">
        <w:rPr>
          <w:snapToGrid w:val="0"/>
          <w:lang w:eastAsia="zh-CN"/>
        </w:rPr>
        <w:t>Test Purpose and Environment</w:t>
      </w:r>
      <w:r>
        <w:tab/>
        <w:t>1288</w:t>
      </w:r>
    </w:p>
    <w:p w14:paraId="3172AAFA" w14:textId="77777777" w:rsidR="002F115E" w:rsidRDefault="002F115E">
      <w:pPr>
        <w:pStyle w:val="TOC4"/>
        <w:rPr>
          <w:rFonts w:asciiTheme="minorHAnsi" w:eastAsiaTheme="minorEastAsia" w:hAnsiTheme="minorHAnsi" w:cstheme="minorBidi"/>
          <w:sz w:val="22"/>
          <w:szCs w:val="22"/>
        </w:rPr>
      </w:pPr>
      <w:r w:rsidRPr="00635E3B">
        <w:rPr>
          <w:snapToGrid w:val="0"/>
        </w:rPr>
        <w:t>A.7.3.24.2</w:t>
      </w:r>
      <w:r>
        <w:rPr>
          <w:rFonts w:asciiTheme="minorHAnsi" w:eastAsiaTheme="minorEastAsia" w:hAnsiTheme="minorHAnsi" w:cstheme="minorBidi"/>
          <w:sz w:val="22"/>
          <w:szCs w:val="22"/>
        </w:rPr>
        <w:tab/>
      </w:r>
      <w:r w:rsidRPr="00635E3B">
        <w:rPr>
          <w:snapToGrid w:val="0"/>
        </w:rPr>
        <w:t>Test Requirements</w:t>
      </w:r>
      <w:r>
        <w:tab/>
        <w:t>1289</w:t>
      </w:r>
    </w:p>
    <w:p w14:paraId="171603D4" w14:textId="77777777" w:rsidR="002F115E" w:rsidRDefault="002F115E">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429D88AC"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A.7.3.25.1</w:t>
      </w:r>
      <w:r>
        <w:rPr>
          <w:rFonts w:asciiTheme="minorHAnsi" w:eastAsiaTheme="minorEastAsia" w:hAnsiTheme="minorHAnsi" w:cstheme="minorBidi"/>
          <w:sz w:val="22"/>
          <w:szCs w:val="22"/>
        </w:rPr>
        <w:tab/>
      </w:r>
      <w:r w:rsidRPr="00635E3B">
        <w:rPr>
          <w:snapToGrid w:val="0"/>
          <w:lang w:eastAsia="zh-CN"/>
        </w:rPr>
        <w:t>Test Purpose and Environment</w:t>
      </w:r>
      <w:r>
        <w:tab/>
        <w:t>1289</w:t>
      </w:r>
    </w:p>
    <w:p w14:paraId="30911237" w14:textId="77777777" w:rsidR="002F115E" w:rsidRDefault="002F115E">
      <w:pPr>
        <w:pStyle w:val="TOC4"/>
        <w:rPr>
          <w:rFonts w:asciiTheme="minorHAnsi" w:eastAsiaTheme="minorEastAsia" w:hAnsiTheme="minorHAnsi" w:cstheme="minorBidi"/>
          <w:sz w:val="22"/>
          <w:szCs w:val="22"/>
        </w:rPr>
      </w:pPr>
      <w:r w:rsidRPr="00635E3B">
        <w:rPr>
          <w:snapToGrid w:val="0"/>
        </w:rPr>
        <w:t>A.7.3.25.2</w:t>
      </w:r>
      <w:r>
        <w:rPr>
          <w:rFonts w:asciiTheme="minorHAnsi" w:eastAsiaTheme="minorEastAsia" w:hAnsiTheme="minorHAnsi" w:cstheme="minorBidi"/>
          <w:sz w:val="22"/>
          <w:szCs w:val="22"/>
        </w:rPr>
        <w:tab/>
      </w:r>
      <w:r w:rsidRPr="00635E3B">
        <w:rPr>
          <w:snapToGrid w:val="0"/>
        </w:rPr>
        <w:t>Test Requirements</w:t>
      </w:r>
      <w:r>
        <w:tab/>
        <w:t>1290</w:t>
      </w:r>
    </w:p>
    <w:p w14:paraId="487498C1"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A.7.3.26</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Out-of-sync</w:t>
      </w:r>
      <w:r>
        <w:rPr>
          <w:lang w:eastAsia="zh-CN"/>
        </w:rPr>
        <w:t xml:space="preserve"> for UE Category 0</w:t>
      </w:r>
      <w:r>
        <w:tab/>
        <w:t>1290</w:t>
      </w:r>
    </w:p>
    <w:p w14:paraId="3C14F69C"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A.7.3.26.1</w:t>
      </w:r>
      <w:r>
        <w:rPr>
          <w:rFonts w:asciiTheme="minorHAnsi" w:eastAsiaTheme="minorEastAsia" w:hAnsiTheme="minorHAnsi" w:cstheme="minorBidi"/>
          <w:sz w:val="22"/>
          <w:szCs w:val="22"/>
        </w:rPr>
        <w:tab/>
      </w:r>
      <w:r w:rsidRPr="00635E3B">
        <w:rPr>
          <w:snapToGrid w:val="0"/>
          <w:lang w:eastAsia="zh-CN"/>
        </w:rPr>
        <w:t>Test Purpose and Environment</w:t>
      </w:r>
      <w:r>
        <w:tab/>
        <w:t>1290</w:t>
      </w:r>
    </w:p>
    <w:p w14:paraId="0B4597FD" w14:textId="77777777" w:rsidR="002F115E" w:rsidRDefault="002F115E">
      <w:pPr>
        <w:pStyle w:val="TOC4"/>
        <w:rPr>
          <w:rFonts w:asciiTheme="minorHAnsi" w:eastAsiaTheme="minorEastAsia" w:hAnsiTheme="minorHAnsi" w:cstheme="minorBidi"/>
          <w:sz w:val="22"/>
          <w:szCs w:val="22"/>
        </w:rPr>
      </w:pPr>
      <w:r w:rsidRPr="00635E3B">
        <w:rPr>
          <w:snapToGrid w:val="0"/>
        </w:rPr>
        <w:t>A.7.3.26.2</w:t>
      </w:r>
      <w:r>
        <w:rPr>
          <w:rFonts w:asciiTheme="minorHAnsi" w:eastAsiaTheme="minorEastAsia" w:hAnsiTheme="minorHAnsi" w:cstheme="minorBidi"/>
          <w:sz w:val="22"/>
          <w:szCs w:val="22"/>
        </w:rPr>
        <w:tab/>
      </w:r>
      <w:r w:rsidRPr="00635E3B">
        <w:rPr>
          <w:snapToGrid w:val="0"/>
        </w:rPr>
        <w:t>Test Requirements</w:t>
      </w:r>
      <w:r>
        <w:tab/>
        <w:t>1293</w:t>
      </w:r>
    </w:p>
    <w:p w14:paraId="07E48C2C"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A.7.3.27</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 xml:space="preserve">FDD Radio Link Monitoring Test for </w:t>
      </w:r>
      <w:r w:rsidRPr="00635E3B">
        <w:rPr>
          <w:rFonts w:eastAsia="MS Mincho"/>
        </w:rPr>
        <w:t>In</w:t>
      </w:r>
      <w:r w:rsidRPr="00635E3B">
        <w:rPr>
          <w:rFonts w:eastAsia="MS Mincho"/>
          <w:lang w:eastAsia="zh-CN"/>
        </w:rPr>
        <w:t>-sync</w:t>
      </w:r>
      <w:r>
        <w:rPr>
          <w:lang w:eastAsia="zh-CN"/>
        </w:rPr>
        <w:t xml:space="preserve"> for UE Category 0</w:t>
      </w:r>
      <w:r>
        <w:tab/>
        <w:t>1293</w:t>
      </w:r>
    </w:p>
    <w:p w14:paraId="65E21D7E"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A.7.3.27.1</w:t>
      </w:r>
      <w:r>
        <w:rPr>
          <w:rFonts w:asciiTheme="minorHAnsi" w:eastAsiaTheme="minorEastAsia" w:hAnsiTheme="minorHAnsi" w:cstheme="minorBidi"/>
          <w:sz w:val="22"/>
          <w:szCs w:val="22"/>
        </w:rPr>
        <w:tab/>
      </w:r>
      <w:r w:rsidRPr="00635E3B">
        <w:rPr>
          <w:snapToGrid w:val="0"/>
          <w:lang w:eastAsia="zh-CN"/>
        </w:rPr>
        <w:t>Test Purpose and Environment</w:t>
      </w:r>
      <w:r>
        <w:tab/>
        <w:t>1293</w:t>
      </w:r>
    </w:p>
    <w:p w14:paraId="2E925CBE" w14:textId="77777777" w:rsidR="002F115E" w:rsidRDefault="002F115E">
      <w:pPr>
        <w:pStyle w:val="TOC4"/>
        <w:rPr>
          <w:rFonts w:asciiTheme="minorHAnsi" w:eastAsiaTheme="minorEastAsia" w:hAnsiTheme="minorHAnsi" w:cstheme="minorBidi"/>
          <w:sz w:val="22"/>
          <w:szCs w:val="22"/>
        </w:rPr>
      </w:pPr>
      <w:r w:rsidRPr="00635E3B">
        <w:rPr>
          <w:snapToGrid w:val="0"/>
        </w:rPr>
        <w:t>A.7.3.27.2</w:t>
      </w:r>
      <w:r>
        <w:rPr>
          <w:rFonts w:asciiTheme="minorHAnsi" w:eastAsiaTheme="minorEastAsia" w:hAnsiTheme="minorHAnsi" w:cstheme="minorBidi"/>
          <w:sz w:val="22"/>
          <w:szCs w:val="22"/>
        </w:rPr>
        <w:tab/>
      </w:r>
      <w:r w:rsidRPr="00635E3B">
        <w:rPr>
          <w:snapToGrid w:val="0"/>
        </w:rPr>
        <w:t>Test Requirements</w:t>
      </w:r>
      <w:r>
        <w:tab/>
        <w:t>1296</w:t>
      </w:r>
    </w:p>
    <w:p w14:paraId="3FFCA310" w14:textId="77777777" w:rsidR="002F115E" w:rsidRDefault="002F115E">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5A0885F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A.7.3.28.1</w:t>
      </w:r>
      <w:r>
        <w:rPr>
          <w:rFonts w:asciiTheme="minorHAnsi" w:eastAsiaTheme="minorEastAsia" w:hAnsiTheme="minorHAnsi" w:cstheme="minorBidi"/>
          <w:sz w:val="22"/>
          <w:szCs w:val="22"/>
        </w:rPr>
        <w:tab/>
      </w:r>
      <w:r w:rsidRPr="00635E3B">
        <w:rPr>
          <w:snapToGrid w:val="0"/>
          <w:lang w:eastAsia="zh-CN"/>
        </w:rPr>
        <w:t>Test Purpose and Environment</w:t>
      </w:r>
      <w:r>
        <w:tab/>
        <w:t>1296</w:t>
      </w:r>
    </w:p>
    <w:p w14:paraId="14071BF6" w14:textId="77777777" w:rsidR="002F115E" w:rsidRDefault="002F115E">
      <w:pPr>
        <w:pStyle w:val="TOC4"/>
        <w:rPr>
          <w:rFonts w:asciiTheme="minorHAnsi" w:eastAsiaTheme="minorEastAsia" w:hAnsiTheme="minorHAnsi" w:cstheme="minorBidi"/>
          <w:sz w:val="22"/>
          <w:szCs w:val="22"/>
        </w:rPr>
      </w:pPr>
      <w:r w:rsidRPr="00635E3B">
        <w:rPr>
          <w:snapToGrid w:val="0"/>
        </w:rPr>
        <w:t>A.7.3.28.2</w:t>
      </w:r>
      <w:r>
        <w:rPr>
          <w:rFonts w:asciiTheme="minorHAnsi" w:eastAsiaTheme="minorEastAsia" w:hAnsiTheme="minorHAnsi" w:cstheme="minorBidi"/>
          <w:sz w:val="22"/>
          <w:szCs w:val="22"/>
        </w:rPr>
        <w:tab/>
      </w:r>
      <w:r w:rsidRPr="00635E3B">
        <w:rPr>
          <w:snapToGrid w:val="0"/>
        </w:rPr>
        <w:t>Test Requirements</w:t>
      </w:r>
      <w:r>
        <w:tab/>
        <w:t>1299</w:t>
      </w:r>
    </w:p>
    <w:p w14:paraId="6FC862B0" w14:textId="77777777" w:rsidR="002F115E" w:rsidRDefault="002F115E">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757EEE39"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A.7.3.29.1</w:t>
      </w:r>
      <w:r>
        <w:rPr>
          <w:rFonts w:asciiTheme="minorHAnsi" w:eastAsiaTheme="minorEastAsia" w:hAnsiTheme="minorHAnsi" w:cstheme="minorBidi"/>
          <w:sz w:val="22"/>
          <w:szCs w:val="22"/>
        </w:rPr>
        <w:tab/>
      </w:r>
      <w:r w:rsidRPr="00635E3B">
        <w:rPr>
          <w:snapToGrid w:val="0"/>
          <w:lang w:eastAsia="zh-CN"/>
        </w:rPr>
        <w:t>Test Purpose and Environment</w:t>
      </w:r>
      <w:r>
        <w:tab/>
        <w:t>1299</w:t>
      </w:r>
    </w:p>
    <w:p w14:paraId="2185FD51"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w:t>
      </w:r>
      <w:r w:rsidRPr="00635E3B">
        <w:rPr>
          <w:snapToGrid w:val="0"/>
        </w:rPr>
        <w:t>7.3.29.2</w:t>
      </w:r>
      <w:r>
        <w:rPr>
          <w:rFonts w:asciiTheme="minorHAnsi" w:eastAsiaTheme="minorEastAsia" w:hAnsiTheme="minorHAnsi" w:cstheme="minorBidi"/>
          <w:sz w:val="22"/>
          <w:szCs w:val="22"/>
        </w:rPr>
        <w:tab/>
      </w:r>
      <w:r w:rsidRPr="00635E3B">
        <w:rPr>
          <w:snapToGrid w:val="0"/>
        </w:rPr>
        <w:t>Test Requirements</w:t>
      </w:r>
      <w:r>
        <w:tab/>
        <w:t>1302</w:t>
      </w:r>
    </w:p>
    <w:p w14:paraId="2C53C29A"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A.7.3.30</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HD-FDD</w:t>
      </w:r>
      <w:r w:rsidRPr="00635E3B">
        <w:rPr>
          <w:rFonts w:eastAsia="MS Mincho"/>
          <w:lang w:eastAsia="zh-CN"/>
        </w:rPr>
        <w:t xml:space="preserve"> Radio Link Monitoring Test for Out-of-sync</w:t>
      </w:r>
      <w:r>
        <w:rPr>
          <w:lang w:eastAsia="zh-CN"/>
        </w:rPr>
        <w:t xml:space="preserve"> for UE Category 0</w:t>
      </w:r>
      <w:r>
        <w:tab/>
        <w:t>1302</w:t>
      </w:r>
    </w:p>
    <w:p w14:paraId="245D4DF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A.7.3.30.1</w:t>
      </w:r>
      <w:r>
        <w:rPr>
          <w:rFonts w:asciiTheme="minorHAnsi" w:eastAsiaTheme="minorEastAsia" w:hAnsiTheme="minorHAnsi" w:cstheme="minorBidi"/>
          <w:sz w:val="22"/>
          <w:szCs w:val="22"/>
        </w:rPr>
        <w:tab/>
      </w:r>
      <w:r w:rsidRPr="00635E3B">
        <w:rPr>
          <w:snapToGrid w:val="0"/>
          <w:lang w:eastAsia="zh-CN"/>
        </w:rPr>
        <w:t>Test Purpose and Environment</w:t>
      </w:r>
      <w:r>
        <w:tab/>
        <w:t>1302</w:t>
      </w:r>
    </w:p>
    <w:p w14:paraId="2A83A84F" w14:textId="77777777" w:rsidR="002F115E" w:rsidRDefault="002F115E">
      <w:pPr>
        <w:pStyle w:val="TOC4"/>
        <w:rPr>
          <w:rFonts w:asciiTheme="minorHAnsi" w:eastAsiaTheme="minorEastAsia" w:hAnsiTheme="minorHAnsi" w:cstheme="minorBidi"/>
          <w:sz w:val="22"/>
          <w:szCs w:val="22"/>
        </w:rPr>
      </w:pPr>
      <w:r w:rsidRPr="00635E3B">
        <w:rPr>
          <w:snapToGrid w:val="0"/>
        </w:rPr>
        <w:t>A.7.3.30.2</w:t>
      </w:r>
      <w:r>
        <w:rPr>
          <w:rFonts w:asciiTheme="minorHAnsi" w:eastAsiaTheme="minorEastAsia" w:hAnsiTheme="minorHAnsi" w:cstheme="minorBidi"/>
          <w:sz w:val="22"/>
          <w:szCs w:val="22"/>
        </w:rPr>
        <w:tab/>
      </w:r>
      <w:r w:rsidRPr="00635E3B">
        <w:rPr>
          <w:snapToGrid w:val="0"/>
        </w:rPr>
        <w:t>Test Requirements</w:t>
      </w:r>
      <w:r>
        <w:tab/>
        <w:t>1305</w:t>
      </w:r>
    </w:p>
    <w:p w14:paraId="17DCBA6A"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A.7.3.31</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HD-FDD</w:t>
      </w:r>
      <w:r w:rsidRPr="00635E3B">
        <w:rPr>
          <w:rFonts w:eastAsia="MS Mincho"/>
          <w:lang w:eastAsia="zh-CN"/>
        </w:rPr>
        <w:t xml:space="preserve"> Radio Link Monitoring Test for </w:t>
      </w:r>
      <w:r w:rsidRPr="00635E3B">
        <w:rPr>
          <w:rFonts w:eastAsia="MS Mincho"/>
        </w:rPr>
        <w:t>In</w:t>
      </w:r>
      <w:r w:rsidRPr="00635E3B">
        <w:rPr>
          <w:rFonts w:eastAsia="MS Mincho"/>
          <w:lang w:eastAsia="zh-CN"/>
        </w:rPr>
        <w:t>-sync</w:t>
      </w:r>
      <w:r>
        <w:rPr>
          <w:lang w:eastAsia="zh-CN"/>
        </w:rPr>
        <w:t xml:space="preserve"> for UE Category 0</w:t>
      </w:r>
      <w:r>
        <w:tab/>
        <w:t>1305</w:t>
      </w:r>
    </w:p>
    <w:p w14:paraId="09E83493"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A.7.3.31.1</w:t>
      </w:r>
      <w:r>
        <w:rPr>
          <w:rFonts w:asciiTheme="minorHAnsi" w:eastAsiaTheme="minorEastAsia" w:hAnsiTheme="minorHAnsi" w:cstheme="minorBidi"/>
          <w:sz w:val="22"/>
          <w:szCs w:val="22"/>
        </w:rPr>
        <w:tab/>
      </w:r>
      <w:r w:rsidRPr="00635E3B">
        <w:rPr>
          <w:snapToGrid w:val="0"/>
          <w:lang w:eastAsia="zh-CN"/>
        </w:rPr>
        <w:t>Test Purpose and Environment</w:t>
      </w:r>
      <w:r>
        <w:tab/>
        <w:t>1305</w:t>
      </w:r>
    </w:p>
    <w:p w14:paraId="2C35AA7E" w14:textId="77777777" w:rsidR="002F115E" w:rsidRDefault="002F115E">
      <w:pPr>
        <w:pStyle w:val="TOC4"/>
        <w:rPr>
          <w:rFonts w:asciiTheme="minorHAnsi" w:eastAsiaTheme="minorEastAsia" w:hAnsiTheme="minorHAnsi" w:cstheme="minorBidi"/>
          <w:sz w:val="22"/>
          <w:szCs w:val="22"/>
        </w:rPr>
      </w:pPr>
      <w:r w:rsidRPr="00635E3B">
        <w:rPr>
          <w:snapToGrid w:val="0"/>
        </w:rPr>
        <w:t>A.7.3.31.2</w:t>
      </w:r>
      <w:r>
        <w:rPr>
          <w:rFonts w:asciiTheme="minorHAnsi" w:eastAsiaTheme="minorEastAsia" w:hAnsiTheme="minorHAnsi" w:cstheme="minorBidi"/>
          <w:sz w:val="22"/>
          <w:szCs w:val="22"/>
        </w:rPr>
        <w:tab/>
      </w:r>
      <w:r w:rsidRPr="00635E3B">
        <w:rPr>
          <w:snapToGrid w:val="0"/>
        </w:rPr>
        <w:t>Test Requirements</w:t>
      </w:r>
      <w:r>
        <w:tab/>
        <w:t>1308</w:t>
      </w:r>
    </w:p>
    <w:p w14:paraId="21DA7B5E" w14:textId="77777777" w:rsidR="002F115E" w:rsidRDefault="002F115E">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55BB859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A.7.3.32.1</w:t>
      </w:r>
      <w:r>
        <w:rPr>
          <w:rFonts w:asciiTheme="minorHAnsi" w:eastAsiaTheme="minorEastAsia" w:hAnsiTheme="minorHAnsi" w:cstheme="minorBidi"/>
          <w:sz w:val="22"/>
          <w:szCs w:val="22"/>
        </w:rPr>
        <w:tab/>
      </w:r>
      <w:r w:rsidRPr="00635E3B">
        <w:rPr>
          <w:snapToGrid w:val="0"/>
          <w:lang w:eastAsia="zh-CN"/>
        </w:rPr>
        <w:t>Test Purpose and Environment</w:t>
      </w:r>
      <w:r>
        <w:tab/>
        <w:t>1308</w:t>
      </w:r>
    </w:p>
    <w:p w14:paraId="1600AD6D" w14:textId="77777777" w:rsidR="002F115E" w:rsidRDefault="002F115E">
      <w:pPr>
        <w:pStyle w:val="TOC4"/>
        <w:rPr>
          <w:rFonts w:asciiTheme="minorHAnsi" w:eastAsiaTheme="minorEastAsia" w:hAnsiTheme="minorHAnsi" w:cstheme="minorBidi"/>
          <w:sz w:val="22"/>
          <w:szCs w:val="22"/>
        </w:rPr>
      </w:pPr>
      <w:r w:rsidRPr="00635E3B">
        <w:rPr>
          <w:snapToGrid w:val="0"/>
        </w:rPr>
        <w:t>A.7.3.32.2</w:t>
      </w:r>
      <w:r>
        <w:rPr>
          <w:rFonts w:asciiTheme="minorHAnsi" w:eastAsiaTheme="minorEastAsia" w:hAnsiTheme="minorHAnsi" w:cstheme="minorBidi"/>
          <w:sz w:val="22"/>
          <w:szCs w:val="22"/>
        </w:rPr>
        <w:tab/>
      </w:r>
      <w:r w:rsidRPr="00635E3B">
        <w:rPr>
          <w:snapToGrid w:val="0"/>
        </w:rPr>
        <w:t>Test Requirements</w:t>
      </w:r>
      <w:r>
        <w:tab/>
        <w:t>1311</w:t>
      </w:r>
    </w:p>
    <w:p w14:paraId="3309F196" w14:textId="77777777" w:rsidR="002F115E" w:rsidRDefault="002F115E">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1F85C9CE"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A.7.3.33.1</w:t>
      </w:r>
      <w:r>
        <w:rPr>
          <w:rFonts w:asciiTheme="minorHAnsi" w:eastAsiaTheme="minorEastAsia" w:hAnsiTheme="minorHAnsi" w:cstheme="minorBidi"/>
          <w:sz w:val="22"/>
          <w:szCs w:val="22"/>
        </w:rPr>
        <w:tab/>
      </w:r>
      <w:r w:rsidRPr="00635E3B">
        <w:rPr>
          <w:snapToGrid w:val="0"/>
          <w:lang w:eastAsia="zh-CN"/>
        </w:rPr>
        <w:t>Test Purpose and Environment</w:t>
      </w:r>
      <w:r>
        <w:tab/>
        <w:t>1311</w:t>
      </w:r>
    </w:p>
    <w:p w14:paraId="6A9BB428" w14:textId="77777777" w:rsidR="002F115E" w:rsidRDefault="002F115E">
      <w:pPr>
        <w:pStyle w:val="TOC4"/>
        <w:rPr>
          <w:rFonts w:asciiTheme="minorHAnsi" w:eastAsiaTheme="minorEastAsia" w:hAnsiTheme="minorHAnsi" w:cstheme="minorBidi"/>
          <w:sz w:val="22"/>
          <w:szCs w:val="22"/>
        </w:rPr>
      </w:pPr>
      <w:r w:rsidRPr="00635E3B">
        <w:rPr>
          <w:snapToGrid w:val="0"/>
        </w:rPr>
        <w:t>A.7.3.33.2</w:t>
      </w:r>
      <w:r>
        <w:rPr>
          <w:rFonts w:asciiTheme="minorHAnsi" w:eastAsiaTheme="minorEastAsia" w:hAnsiTheme="minorHAnsi" w:cstheme="minorBidi"/>
          <w:sz w:val="22"/>
          <w:szCs w:val="22"/>
        </w:rPr>
        <w:tab/>
      </w:r>
      <w:r w:rsidRPr="00635E3B">
        <w:rPr>
          <w:snapToGrid w:val="0"/>
        </w:rPr>
        <w:t>Test Requirements</w:t>
      </w:r>
      <w:r>
        <w:tab/>
        <w:t>1314</w:t>
      </w:r>
    </w:p>
    <w:p w14:paraId="725B57F1"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A.7.3.34</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Out-of-sync</w:t>
      </w:r>
      <w:r>
        <w:rPr>
          <w:lang w:eastAsia="zh-CN"/>
        </w:rPr>
        <w:t xml:space="preserve"> for UE Category 0</w:t>
      </w:r>
      <w:r>
        <w:tab/>
        <w:t>1314</w:t>
      </w:r>
    </w:p>
    <w:p w14:paraId="3549AA98"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A.7.3.34.1</w:t>
      </w:r>
      <w:r>
        <w:rPr>
          <w:rFonts w:asciiTheme="minorHAnsi" w:eastAsiaTheme="minorEastAsia" w:hAnsiTheme="minorHAnsi" w:cstheme="minorBidi"/>
          <w:sz w:val="22"/>
          <w:szCs w:val="22"/>
        </w:rPr>
        <w:tab/>
      </w:r>
      <w:r w:rsidRPr="00635E3B">
        <w:rPr>
          <w:snapToGrid w:val="0"/>
          <w:lang w:eastAsia="zh-CN"/>
        </w:rPr>
        <w:t>Test Purpose and Environment</w:t>
      </w:r>
      <w:r>
        <w:tab/>
        <w:t>1314</w:t>
      </w:r>
    </w:p>
    <w:p w14:paraId="66224E60" w14:textId="77777777" w:rsidR="002F115E" w:rsidRDefault="002F115E">
      <w:pPr>
        <w:pStyle w:val="TOC4"/>
        <w:rPr>
          <w:rFonts w:asciiTheme="minorHAnsi" w:eastAsiaTheme="minorEastAsia" w:hAnsiTheme="minorHAnsi" w:cstheme="minorBidi"/>
          <w:sz w:val="22"/>
          <w:szCs w:val="22"/>
        </w:rPr>
      </w:pPr>
      <w:r w:rsidRPr="00635E3B">
        <w:rPr>
          <w:snapToGrid w:val="0"/>
        </w:rPr>
        <w:t>A.7.3.34.2</w:t>
      </w:r>
      <w:r>
        <w:rPr>
          <w:rFonts w:asciiTheme="minorHAnsi" w:eastAsiaTheme="minorEastAsia" w:hAnsiTheme="minorHAnsi" w:cstheme="minorBidi"/>
          <w:sz w:val="22"/>
          <w:szCs w:val="22"/>
        </w:rPr>
        <w:tab/>
      </w:r>
      <w:r w:rsidRPr="00635E3B">
        <w:rPr>
          <w:snapToGrid w:val="0"/>
        </w:rPr>
        <w:t>Test Requirements</w:t>
      </w:r>
      <w:r>
        <w:tab/>
        <w:t>1317</w:t>
      </w:r>
    </w:p>
    <w:p w14:paraId="4D25ABD1"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A.7.3.35</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w:t>
      </w:r>
      <w:r w:rsidRPr="00635E3B">
        <w:rPr>
          <w:rFonts w:eastAsia="MS Mincho"/>
        </w:rPr>
        <w:t>In</w:t>
      </w:r>
      <w:r w:rsidRPr="00635E3B">
        <w:rPr>
          <w:rFonts w:eastAsia="MS Mincho"/>
          <w:lang w:eastAsia="zh-CN"/>
        </w:rPr>
        <w:t>-sync</w:t>
      </w:r>
      <w:r>
        <w:rPr>
          <w:lang w:eastAsia="zh-CN"/>
        </w:rPr>
        <w:t xml:space="preserve"> for UE category 0</w:t>
      </w:r>
      <w:r>
        <w:tab/>
        <w:t>1317</w:t>
      </w:r>
    </w:p>
    <w:p w14:paraId="393D3CD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A.7.3.35.1</w:t>
      </w:r>
      <w:r>
        <w:rPr>
          <w:rFonts w:asciiTheme="minorHAnsi" w:eastAsiaTheme="minorEastAsia" w:hAnsiTheme="minorHAnsi" w:cstheme="minorBidi"/>
          <w:sz w:val="22"/>
          <w:szCs w:val="22"/>
        </w:rPr>
        <w:tab/>
      </w:r>
      <w:r w:rsidRPr="00635E3B">
        <w:rPr>
          <w:snapToGrid w:val="0"/>
          <w:lang w:eastAsia="zh-CN"/>
        </w:rPr>
        <w:t>Test Purpose and Environment</w:t>
      </w:r>
      <w:r>
        <w:tab/>
        <w:t>1317</w:t>
      </w:r>
    </w:p>
    <w:p w14:paraId="7D536AED" w14:textId="77777777" w:rsidR="002F115E" w:rsidRDefault="002F115E">
      <w:pPr>
        <w:pStyle w:val="TOC4"/>
        <w:rPr>
          <w:rFonts w:asciiTheme="minorHAnsi" w:eastAsiaTheme="minorEastAsia" w:hAnsiTheme="minorHAnsi" w:cstheme="minorBidi"/>
          <w:sz w:val="22"/>
          <w:szCs w:val="22"/>
        </w:rPr>
      </w:pPr>
      <w:r w:rsidRPr="00635E3B">
        <w:rPr>
          <w:snapToGrid w:val="0"/>
        </w:rPr>
        <w:t>A.7.3.35.2</w:t>
      </w:r>
      <w:r>
        <w:rPr>
          <w:rFonts w:asciiTheme="minorHAnsi" w:eastAsiaTheme="minorEastAsia" w:hAnsiTheme="minorHAnsi" w:cstheme="minorBidi"/>
          <w:sz w:val="22"/>
          <w:szCs w:val="22"/>
        </w:rPr>
        <w:tab/>
      </w:r>
      <w:r w:rsidRPr="00635E3B">
        <w:rPr>
          <w:snapToGrid w:val="0"/>
        </w:rPr>
        <w:t>Test Requirements</w:t>
      </w:r>
      <w:r>
        <w:tab/>
        <w:t>1320</w:t>
      </w:r>
    </w:p>
    <w:p w14:paraId="043A051B" w14:textId="77777777" w:rsidR="002F115E" w:rsidRDefault="002F115E">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40E28BCA"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A.7.3.36.1</w:t>
      </w:r>
      <w:r>
        <w:rPr>
          <w:rFonts w:asciiTheme="minorHAnsi" w:eastAsiaTheme="minorEastAsia" w:hAnsiTheme="minorHAnsi" w:cstheme="minorBidi"/>
          <w:sz w:val="22"/>
          <w:szCs w:val="22"/>
        </w:rPr>
        <w:tab/>
      </w:r>
      <w:r w:rsidRPr="00635E3B">
        <w:rPr>
          <w:snapToGrid w:val="0"/>
          <w:lang w:eastAsia="zh-CN"/>
        </w:rPr>
        <w:t>Test Purpose and Environment</w:t>
      </w:r>
      <w:r>
        <w:tab/>
        <w:t>1320</w:t>
      </w:r>
    </w:p>
    <w:p w14:paraId="4E1999F3" w14:textId="77777777" w:rsidR="002F115E" w:rsidRDefault="002F115E">
      <w:pPr>
        <w:pStyle w:val="TOC4"/>
        <w:rPr>
          <w:rFonts w:asciiTheme="minorHAnsi" w:eastAsiaTheme="minorEastAsia" w:hAnsiTheme="minorHAnsi" w:cstheme="minorBidi"/>
          <w:sz w:val="22"/>
          <w:szCs w:val="22"/>
        </w:rPr>
      </w:pPr>
      <w:r w:rsidRPr="00635E3B">
        <w:rPr>
          <w:snapToGrid w:val="0"/>
        </w:rPr>
        <w:t>A.7.3.36.2</w:t>
      </w:r>
      <w:r>
        <w:rPr>
          <w:rFonts w:asciiTheme="minorHAnsi" w:eastAsiaTheme="minorEastAsia" w:hAnsiTheme="minorHAnsi" w:cstheme="minorBidi"/>
          <w:sz w:val="22"/>
          <w:szCs w:val="22"/>
        </w:rPr>
        <w:tab/>
      </w:r>
      <w:r w:rsidRPr="00635E3B">
        <w:rPr>
          <w:snapToGrid w:val="0"/>
        </w:rPr>
        <w:t>Test Requirements</w:t>
      </w:r>
      <w:r>
        <w:tab/>
        <w:t>1323</w:t>
      </w:r>
    </w:p>
    <w:p w14:paraId="4733E9C0" w14:textId="77777777" w:rsidR="002F115E" w:rsidRDefault="002F115E">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2D9B48D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A.7.3.37.1</w:t>
      </w:r>
      <w:r>
        <w:rPr>
          <w:rFonts w:asciiTheme="minorHAnsi" w:eastAsiaTheme="minorEastAsia" w:hAnsiTheme="minorHAnsi" w:cstheme="minorBidi"/>
          <w:sz w:val="22"/>
          <w:szCs w:val="22"/>
        </w:rPr>
        <w:tab/>
      </w:r>
      <w:r w:rsidRPr="00635E3B">
        <w:rPr>
          <w:snapToGrid w:val="0"/>
          <w:lang w:eastAsia="zh-CN"/>
        </w:rPr>
        <w:t>Test Purpose and Environment</w:t>
      </w:r>
      <w:r>
        <w:tab/>
        <w:t>1323</w:t>
      </w:r>
    </w:p>
    <w:p w14:paraId="3946FF28" w14:textId="77777777" w:rsidR="002F115E" w:rsidRDefault="002F115E">
      <w:pPr>
        <w:pStyle w:val="TOC4"/>
        <w:rPr>
          <w:rFonts w:asciiTheme="minorHAnsi" w:eastAsiaTheme="minorEastAsia" w:hAnsiTheme="minorHAnsi" w:cstheme="minorBidi"/>
          <w:sz w:val="22"/>
          <w:szCs w:val="22"/>
        </w:rPr>
      </w:pPr>
      <w:r w:rsidRPr="00635E3B">
        <w:rPr>
          <w:snapToGrid w:val="0"/>
        </w:rPr>
        <w:t>A.7.3.37.2</w:t>
      </w:r>
      <w:r>
        <w:rPr>
          <w:rFonts w:asciiTheme="minorHAnsi" w:eastAsiaTheme="minorEastAsia" w:hAnsiTheme="minorHAnsi" w:cstheme="minorBidi"/>
          <w:sz w:val="22"/>
          <w:szCs w:val="22"/>
        </w:rPr>
        <w:tab/>
      </w:r>
      <w:r w:rsidRPr="00635E3B">
        <w:rPr>
          <w:snapToGrid w:val="0"/>
        </w:rPr>
        <w:t>Test Requirements</w:t>
      </w:r>
      <w:r>
        <w:tab/>
        <w:t>1326</w:t>
      </w:r>
    </w:p>
    <w:p w14:paraId="73B77633" w14:textId="77777777" w:rsidR="002F115E" w:rsidRDefault="002F115E">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603E661B"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A.7.3.38.1</w:t>
      </w:r>
      <w:r>
        <w:rPr>
          <w:rFonts w:asciiTheme="minorHAnsi" w:eastAsiaTheme="minorEastAsia" w:hAnsiTheme="minorHAnsi" w:cstheme="minorBidi"/>
          <w:sz w:val="22"/>
          <w:szCs w:val="22"/>
        </w:rPr>
        <w:tab/>
      </w:r>
      <w:r w:rsidRPr="00635E3B">
        <w:rPr>
          <w:snapToGrid w:val="0"/>
          <w:lang w:eastAsia="zh-CN"/>
        </w:rPr>
        <w:t>Test Purpose and Environment</w:t>
      </w:r>
      <w:r>
        <w:tab/>
        <w:t>1326</w:t>
      </w:r>
    </w:p>
    <w:p w14:paraId="54E00315"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A.7.3.38.2</w:t>
      </w:r>
      <w:r>
        <w:rPr>
          <w:rFonts w:asciiTheme="minorHAnsi" w:eastAsiaTheme="minorEastAsia" w:hAnsiTheme="minorHAnsi" w:cstheme="minorBidi"/>
          <w:sz w:val="22"/>
          <w:szCs w:val="22"/>
        </w:rPr>
        <w:tab/>
      </w:r>
      <w:r w:rsidRPr="00635E3B">
        <w:rPr>
          <w:snapToGrid w:val="0"/>
          <w:lang w:eastAsia="zh-CN"/>
        </w:rPr>
        <w:t>Test Requirements</w:t>
      </w:r>
      <w:r>
        <w:tab/>
        <w:t>1329</w:t>
      </w:r>
    </w:p>
    <w:p w14:paraId="30E31E56" w14:textId="77777777" w:rsidR="002F115E" w:rsidRDefault="002F115E">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140F9DB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A.7.3.39.1</w:t>
      </w:r>
      <w:r>
        <w:rPr>
          <w:rFonts w:asciiTheme="minorHAnsi" w:eastAsiaTheme="minorEastAsia" w:hAnsiTheme="minorHAnsi" w:cstheme="minorBidi"/>
          <w:sz w:val="22"/>
          <w:szCs w:val="22"/>
        </w:rPr>
        <w:tab/>
      </w:r>
      <w:r w:rsidRPr="00635E3B">
        <w:rPr>
          <w:snapToGrid w:val="0"/>
          <w:lang w:eastAsia="zh-CN"/>
        </w:rPr>
        <w:t>Test Purpose and Environment</w:t>
      </w:r>
      <w:r>
        <w:tab/>
        <w:t>1329</w:t>
      </w:r>
    </w:p>
    <w:p w14:paraId="3621379D" w14:textId="77777777" w:rsidR="002F115E" w:rsidRDefault="002F115E">
      <w:pPr>
        <w:pStyle w:val="TOC4"/>
        <w:rPr>
          <w:rFonts w:asciiTheme="minorHAnsi" w:eastAsiaTheme="minorEastAsia" w:hAnsiTheme="minorHAnsi" w:cstheme="minorBidi"/>
          <w:sz w:val="22"/>
          <w:szCs w:val="22"/>
        </w:rPr>
      </w:pPr>
      <w:r w:rsidRPr="00635E3B">
        <w:rPr>
          <w:snapToGrid w:val="0"/>
        </w:rPr>
        <w:t>A.7.3.39.2</w:t>
      </w:r>
      <w:r>
        <w:rPr>
          <w:rFonts w:asciiTheme="minorHAnsi" w:eastAsiaTheme="minorEastAsia" w:hAnsiTheme="minorHAnsi" w:cstheme="minorBidi"/>
          <w:sz w:val="22"/>
          <w:szCs w:val="22"/>
        </w:rPr>
        <w:tab/>
      </w:r>
      <w:r w:rsidRPr="00635E3B">
        <w:rPr>
          <w:snapToGrid w:val="0"/>
        </w:rPr>
        <w:t>Test Requirements</w:t>
      </w:r>
      <w:r>
        <w:tab/>
        <w:t>1332</w:t>
      </w:r>
    </w:p>
    <w:p w14:paraId="335F513C" w14:textId="77777777" w:rsidR="002F115E" w:rsidRDefault="002F115E">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6ABC4469"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A.7.3.40.1</w:t>
      </w:r>
      <w:r>
        <w:rPr>
          <w:rFonts w:asciiTheme="minorHAnsi" w:eastAsiaTheme="minorEastAsia" w:hAnsiTheme="minorHAnsi" w:cstheme="minorBidi"/>
          <w:sz w:val="22"/>
          <w:szCs w:val="22"/>
        </w:rPr>
        <w:tab/>
      </w:r>
      <w:r w:rsidRPr="00635E3B">
        <w:rPr>
          <w:snapToGrid w:val="0"/>
          <w:lang w:eastAsia="zh-CN"/>
        </w:rPr>
        <w:t>Test Purpose and Environment</w:t>
      </w:r>
      <w:r>
        <w:tab/>
        <w:t>1333</w:t>
      </w:r>
    </w:p>
    <w:p w14:paraId="5399534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lastRenderedPageBreak/>
        <w:t>A.7.3.40.2</w:t>
      </w:r>
      <w:r>
        <w:rPr>
          <w:rFonts w:asciiTheme="minorHAnsi" w:eastAsiaTheme="minorEastAsia" w:hAnsiTheme="minorHAnsi" w:cstheme="minorBidi"/>
          <w:sz w:val="22"/>
          <w:szCs w:val="22"/>
        </w:rPr>
        <w:tab/>
      </w:r>
      <w:r w:rsidRPr="00635E3B">
        <w:rPr>
          <w:snapToGrid w:val="0"/>
          <w:lang w:eastAsia="zh-CN"/>
        </w:rPr>
        <w:t>Test Requirements</w:t>
      </w:r>
      <w:r>
        <w:tab/>
        <w:t>1335</w:t>
      </w:r>
    </w:p>
    <w:p w14:paraId="3C1C8A2F" w14:textId="77777777" w:rsidR="002F115E" w:rsidRDefault="002F115E">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2DEDFA2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A.7.3.41.1</w:t>
      </w:r>
      <w:r>
        <w:rPr>
          <w:rFonts w:asciiTheme="minorHAnsi" w:eastAsiaTheme="minorEastAsia" w:hAnsiTheme="minorHAnsi" w:cstheme="minorBidi"/>
          <w:sz w:val="22"/>
          <w:szCs w:val="22"/>
        </w:rPr>
        <w:tab/>
      </w:r>
      <w:r w:rsidRPr="00635E3B">
        <w:rPr>
          <w:snapToGrid w:val="0"/>
          <w:lang w:eastAsia="zh-CN"/>
        </w:rPr>
        <w:t>Test Purpose and Environment</w:t>
      </w:r>
      <w:r>
        <w:tab/>
        <w:t>1336</w:t>
      </w:r>
    </w:p>
    <w:p w14:paraId="1DA366AB"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A.7.3.41.2</w:t>
      </w:r>
      <w:r>
        <w:rPr>
          <w:rFonts w:asciiTheme="minorHAnsi" w:eastAsiaTheme="minorEastAsia" w:hAnsiTheme="minorHAnsi" w:cstheme="minorBidi"/>
          <w:sz w:val="22"/>
          <w:szCs w:val="22"/>
        </w:rPr>
        <w:tab/>
      </w:r>
      <w:r w:rsidRPr="00635E3B">
        <w:rPr>
          <w:snapToGrid w:val="0"/>
          <w:lang w:eastAsia="zh-CN"/>
        </w:rPr>
        <w:t>Test Requirements</w:t>
      </w:r>
      <w:r>
        <w:tab/>
        <w:t>1339</w:t>
      </w:r>
    </w:p>
    <w:p w14:paraId="20A66B31" w14:textId="77777777" w:rsidR="002F115E" w:rsidRDefault="002F115E">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2B6AEBB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A.7.3.42.1</w:t>
      </w:r>
      <w:r>
        <w:rPr>
          <w:rFonts w:asciiTheme="minorHAnsi" w:eastAsiaTheme="minorEastAsia" w:hAnsiTheme="minorHAnsi" w:cstheme="minorBidi"/>
          <w:sz w:val="22"/>
          <w:szCs w:val="22"/>
        </w:rPr>
        <w:tab/>
      </w:r>
      <w:r w:rsidRPr="00635E3B">
        <w:rPr>
          <w:snapToGrid w:val="0"/>
          <w:lang w:eastAsia="zh-CN"/>
        </w:rPr>
        <w:t>Test Purpose and Environment</w:t>
      </w:r>
      <w:r>
        <w:tab/>
        <w:t>1339</w:t>
      </w:r>
    </w:p>
    <w:p w14:paraId="3FE11502" w14:textId="77777777" w:rsidR="002F115E" w:rsidRDefault="002F115E">
      <w:pPr>
        <w:pStyle w:val="TOC4"/>
        <w:rPr>
          <w:rFonts w:asciiTheme="minorHAnsi" w:eastAsiaTheme="minorEastAsia" w:hAnsiTheme="minorHAnsi" w:cstheme="minorBidi"/>
          <w:sz w:val="22"/>
          <w:szCs w:val="22"/>
        </w:rPr>
      </w:pPr>
      <w:r w:rsidRPr="00635E3B">
        <w:rPr>
          <w:snapToGrid w:val="0"/>
        </w:rPr>
        <w:t>A.7.3.42.2</w:t>
      </w:r>
      <w:r>
        <w:rPr>
          <w:rFonts w:asciiTheme="minorHAnsi" w:eastAsiaTheme="minorEastAsia" w:hAnsiTheme="minorHAnsi" w:cstheme="minorBidi"/>
          <w:sz w:val="22"/>
          <w:szCs w:val="22"/>
        </w:rPr>
        <w:tab/>
      </w:r>
      <w:r w:rsidRPr="00635E3B">
        <w:rPr>
          <w:snapToGrid w:val="0"/>
        </w:rPr>
        <w:t>Test Requirements</w:t>
      </w:r>
      <w:r>
        <w:tab/>
        <w:t>1342</w:t>
      </w:r>
    </w:p>
    <w:p w14:paraId="38EFC58B" w14:textId="77777777" w:rsidR="002F115E" w:rsidRDefault="002F115E">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617A3AD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A.7.3.43.1</w:t>
      </w:r>
      <w:r>
        <w:rPr>
          <w:rFonts w:asciiTheme="minorHAnsi" w:eastAsiaTheme="minorEastAsia" w:hAnsiTheme="minorHAnsi" w:cstheme="minorBidi"/>
          <w:sz w:val="22"/>
          <w:szCs w:val="22"/>
        </w:rPr>
        <w:tab/>
      </w:r>
      <w:r w:rsidRPr="00635E3B">
        <w:rPr>
          <w:snapToGrid w:val="0"/>
          <w:lang w:eastAsia="zh-CN"/>
        </w:rPr>
        <w:t>Test Purpose and Environment</w:t>
      </w:r>
      <w:r>
        <w:tab/>
        <w:t>1342</w:t>
      </w:r>
    </w:p>
    <w:p w14:paraId="29301FA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A.7.3.43.2</w:t>
      </w:r>
      <w:r>
        <w:rPr>
          <w:rFonts w:asciiTheme="minorHAnsi" w:eastAsiaTheme="minorEastAsia" w:hAnsiTheme="minorHAnsi" w:cstheme="minorBidi"/>
          <w:sz w:val="22"/>
          <w:szCs w:val="22"/>
        </w:rPr>
        <w:tab/>
      </w:r>
      <w:r w:rsidRPr="00635E3B">
        <w:rPr>
          <w:snapToGrid w:val="0"/>
          <w:lang w:eastAsia="zh-CN"/>
        </w:rPr>
        <w:t>Test Requirements</w:t>
      </w:r>
      <w:r>
        <w:tab/>
        <w:t>1345</w:t>
      </w:r>
    </w:p>
    <w:p w14:paraId="363BF3F5" w14:textId="77777777" w:rsidR="002F115E" w:rsidRDefault="002F115E">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350ADC1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44</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1345</w:t>
      </w:r>
    </w:p>
    <w:p w14:paraId="7CAB23C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44</w:t>
      </w:r>
      <w:r w:rsidRPr="00635E3B">
        <w:rPr>
          <w:snapToGrid w:val="0"/>
          <w:lang w:eastAsia="zh-CN"/>
        </w:rPr>
        <w:t>.2</w:t>
      </w:r>
      <w:r>
        <w:rPr>
          <w:rFonts w:asciiTheme="minorHAnsi" w:eastAsiaTheme="minorEastAsia" w:hAnsiTheme="minorHAnsi" w:cstheme="minorBidi"/>
          <w:sz w:val="22"/>
          <w:szCs w:val="22"/>
        </w:rPr>
        <w:tab/>
      </w:r>
      <w:r w:rsidRPr="00635E3B">
        <w:rPr>
          <w:snapToGrid w:val="0"/>
          <w:lang w:eastAsia="zh-CN"/>
        </w:rPr>
        <w:t>Test Requirements</w:t>
      </w:r>
      <w:r>
        <w:tab/>
        <w:t>1348</w:t>
      </w:r>
    </w:p>
    <w:p w14:paraId="4C88113C" w14:textId="77777777" w:rsidR="002F115E" w:rsidRDefault="002F115E">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1B0A0E87"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45</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1349</w:t>
      </w:r>
    </w:p>
    <w:p w14:paraId="6BDC21D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w:t>
      </w:r>
      <w:r w:rsidRPr="00635E3B">
        <w:rPr>
          <w:snapToGrid w:val="0"/>
        </w:rPr>
        <w:t>45</w:t>
      </w:r>
      <w:r w:rsidRPr="00635E3B">
        <w:rPr>
          <w:snapToGrid w:val="0"/>
          <w:lang w:eastAsia="zh-CN"/>
        </w:rPr>
        <w:t>.2</w:t>
      </w:r>
      <w:r>
        <w:rPr>
          <w:rFonts w:asciiTheme="minorHAnsi" w:eastAsiaTheme="minorEastAsia" w:hAnsiTheme="minorHAnsi" w:cstheme="minorBidi"/>
          <w:sz w:val="22"/>
          <w:szCs w:val="22"/>
        </w:rPr>
        <w:tab/>
      </w:r>
      <w:r w:rsidRPr="00635E3B">
        <w:rPr>
          <w:snapToGrid w:val="0"/>
          <w:lang w:eastAsia="zh-CN"/>
        </w:rPr>
        <w:t>Test Requirements</w:t>
      </w:r>
      <w:r>
        <w:tab/>
        <w:t>1351</w:t>
      </w:r>
    </w:p>
    <w:p w14:paraId="770A216B" w14:textId="77777777" w:rsidR="002F115E" w:rsidRDefault="002F115E">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5AB1059F"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A.7.3.46.1</w:t>
      </w:r>
      <w:r>
        <w:rPr>
          <w:rFonts w:asciiTheme="minorHAnsi" w:eastAsiaTheme="minorEastAsia" w:hAnsiTheme="minorHAnsi" w:cstheme="minorBidi"/>
          <w:sz w:val="22"/>
          <w:szCs w:val="22"/>
        </w:rPr>
        <w:tab/>
      </w:r>
      <w:r w:rsidRPr="00635E3B">
        <w:rPr>
          <w:snapToGrid w:val="0"/>
          <w:lang w:eastAsia="zh-CN"/>
        </w:rPr>
        <w:t>Test Purpose and Environment</w:t>
      </w:r>
      <w:r>
        <w:tab/>
        <w:t>1352</w:t>
      </w:r>
    </w:p>
    <w:p w14:paraId="5431996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A.7.3.46.2</w:t>
      </w:r>
      <w:r>
        <w:rPr>
          <w:rFonts w:asciiTheme="minorHAnsi" w:eastAsiaTheme="minorEastAsia" w:hAnsiTheme="minorHAnsi" w:cstheme="minorBidi"/>
          <w:sz w:val="22"/>
          <w:szCs w:val="22"/>
        </w:rPr>
        <w:tab/>
      </w:r>
      <w:r w:rsidRPr="00635E3B">
        <w:rPr>
          <w:snapToGrid w:val="0"/>
          <w:lang w:eastAsia="zh-CN"/>
        </w:rPr>
        <w:t>Test Requirements</w:t>
      </w:r>
      <w:r>
        <w:tab/>
        <w:t>1355</w:t>
      </w:r>
    </w:p>
    <w:p w14:paraId="0DD7BD52" w14:textId="77777777" w:rsidR="002F115E" w:rsidRDefault="002F115E">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2886BAA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A.7.3.47.1</w:t>
      </w:r>
      <w:r>
        <w:rPr>
          <w:rFonts w:asciiTheme="minorHAnsi" w:eastAsiaTheme="minorEastAsia" w:hAnsiTheme="minorHAnsi" w:cstheme="minorBidi"/>
          <w:sz w:val="22"/>
          <w:szCs w:val="22"/>
        </w:rPr>
        <w:tab/>
      </w:r>
      <w:r w:rsidRPr="00635E3B">
        <w:rPr>
          <w:snapToGrid w:val="0"/>
          <w:lang w:eastAsia="zh-CN"/>
        </w:rPr>
        <w:t>Test Purpose and Environment</w:t>
      </w:r>
      <w:r>
        <w:tab/>
        <w:t>1355</w:t>
      </w:r>
    </w:p>
    <w:p w14:paraId="53B32D33"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A.7.3.47.2</w:t>
      </w:r>
      <w:r>
        <w:rPr>
          <w:rFonts w:asciiTheme="minorHAnsi" w:eastAsiaTheme="minorEastAsia" w:hAnsiTheme="minorHAnsi" w:cstheme="minorBidi"/>
          <w:sz w:val="22"/>
          <w:szCs w:val="22"/>
        </w:rPr>
        <w:tab/>
      </w:r>
      <w:r w:rsidRPr="00635E3B">
        <w:rPr>
          <w:snapToGrid w:val="0"/>
          <w:lang w:eastAsia="zh-CN"/>
        </w:rPr>
        <w:t>Test Requirements</w:t>
      </w:r>
      <w:r>
        <w:tab/>
        <w:t>1358</w:t>
      </w:r>
    </w:p>
    <w:p w14:paraId="1BD9CE87"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A.7.3.48</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Out-of-sync</w:t>
      </w:r>
      <w:r>
        <w:rPr>
          <w:lang w:eastAsia="zh-CN"/>
        </w:rPr>
        <w:t xml:space="preserve"> for Cat-M1 UE in CEMode A</w:t>
      </w:r>
      <w:r>
        <w:tab/>
        <w:t>1358</w:t>
      </w:r>
    </w:p>
    <w:p w14:paraId="0DD4D21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A.7.3.48.1</w:t>
      </w:r>
      <w:r>
        <w:rPr>
          <w:rFonts w:asciiTheme="minorHAnsi" w:eastAsiaTheme="minorEastAsia" w:hAnsiTheme="minorHAnsi" w:cstheme="minorBidi"/>
          <w:sz w:val="22"/>
          <w:szCs w:val="22"/>
        </w:rPr>
        <w:tab/>
      </w:r>
      <w:r w:rsidRPr="00635E3B">
        <w:rPr>
          <w:snapToGrid w:val="0"/>
          <w:lang w:eastAsia="zh-CN"/>
        </w:rPr>
        <w:t>Test Purpose and Environment</w:t>
      </w:r>
      <w:r>
        <w:tab/>
        <w:t>1358</w:t>
      </w:r>
    </w:p>
    <w:p w14:paraId="388C3C95" w14:textId="77777777" w:rsidR="002F115E" w:rsidRDefault="002F115E">
      <w:pPr>
        <w:pStyle w:val="TOC4"/>
        <w:rPr>
          <w:rFonts w:asciiTheme="minorHAnsi" w:eastAsiaTheme="minorEastAsia" w:hAnsiTheme="minorHAnsi" w:cstheme="minorBidi"/>
          <w:sz w:val="22"/>
          <w:szCs w:val="22"/>
        </w:rPr>
      </w:pPr>
      <w:r w:rsidRPr="00635E3B">
        <w:rPr>
          <w:snapToGrid w:val="0"/>
        </w:rPr>
        <w:t>A.7.3.48.2</w:t>
      </w:r>
      <w:r>
        <w:rPr>
          <w:rFonts w:asciiTheme="minorHAnsi" w:eastAsiaTheme="minorEastAsia" w:hAnsiTheme="minorHAnsi" w:cstheme="minorBidi"/>
          <w:sz w:val="22"/>
          <w:szCs w:val="22"/>
        </w:rPr>
        <w:tab/>
      </w:r>
      <w:r w:rsidRPr="00635E3B">
        <w:rPr>
          <w:snapToGrid w:val="0"/>
        </w:rPr>
        <w:t>Test Requirements</w:t>
      </w:r>
      <w:r>
        <w:tab/>
        <w:t>1361</w:t>
      </w:r>
    </w:p>
    <w:p w14:paraId="76FCE882"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A.7.3.49</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In-Sync</w:t>
      </w:r>
      <w:r>
        <w:rPr>
          <w:lang w:eastAsia="zh-CN"/>
        </w:rPr>
        <w:t xml:space="preserve"> for Cat-M1 UE in CEMode A</w:t>
      </w:r>
      <w:r>
        <w:tab/>
        <w:t>1361</w:t>
      </w:r>
    </w:p>
    <w:p w14:paraId="5F70AEE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A.7.3.49.1</w:t>
      </w:r>
      <w:r>
        <w:rPr>
          <w:rFonts w:asciiTheme="minorHAnsi" w:eastAsiaTheme="minorEastAsia" w:hAnsiTheme="minorHAnsi" w:cstheme="minorBidi"/>
          <w:sz w:val="22"/>
          <w:szCs w:val="22"/>
        </w:rPr>
        <w:tab/>
      </w:r>
      <w:r w:rsidRPr="00635E3B">
        <w:rPr>
          <w:snapToGrid w:val="0"/>
          <w:lang w:eastAsia="zh-CN"/>
        </w:rPr>
        <w:t>Test Purpose and Environment</w:t>
      </w:r>
      <w:r>
        <w:tab/>
        <w:t>1361</w:t>
      </w:r>
    </w:p>
    <w:p w14:paraId="00F28826" w14:textId="77777777" w:rsidR="002F115E" w:rsidRDefault="002F115E">
      <w:pPr>
        <w:pStyle w:val="TOC4"/>
        <w:rPr>
          <w:rFonts w:asciiTheme="minorHAnsi" w:eastAsiaTheme="minorEastAsia" w:hAnsiTheme="minorHAnsi" w:cstheme="minorBidi"/>
          <w:sz w:val="22"/>
          <w:szCs w:val="22"/>
        </w:rPr>
      </w:pPr>
      <w:r w:rsidRPr="00635E3B">
        <w:rPr>
          <w:snapToGrid w:val="0"/>
        </w:rPr>
        <w:t>A.7.3.49.2</w:t>
      </w:r>
      <w:r>
        <w:rPr>
          <w:rFonts w:asciiTheme="minorHAnsi" w:eastAsiaTheme="minorEastAsia" w:hAnsiTheme="minorHAnsi" w:cstheme="minorBidi"/>
          <w:sz w:val="22"/>
          <w:szCs w:val="22"/>
        </w:rPr>
        <w:tab/>
      </w:r>
      <w:r w:rsidRPr="00635E3B">
        <w:rPr>
          <w:snapToGrid w:val="0"/>
        </w:rPr>
        <w:t>Test Requirements</w:t>
      </w:r>
      <w:r>
        <w:tab/>
        <w:t>1364</w:t>
      </w:r>
    </w:p>
    <w:p w14:paraId="735DBE11" w14:textId="77777777" w:rsidR="002F115E" w:rsidRDefault="002F115E">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6E518F1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A.7.3.50.1</w:t>
      </w:r>
      <w:r>
        <w:rPr>
          <w:rFonts w:asciiTheme="minorHAnsi" w:eastAsiaTheme="minorEastAsia" w:hAnsiTheme="minorHAnsi" w:cstheme="minorBidi"/>
          <w:sz w:val="22"/>
          <w:szCs w:val="22"/>
        </w:rPr>
        <w:tab/>
      </w:r>
      <w:r w:rsidRPr="00635E3B">
        <w:rPr>
          <w:snapToGrid w:val="0"/>
          <w:lang w:eastAsia="zh-CN"/>
        </w:rPr>
        <w:t>Test Purpose and Environment</w:t>
      </w:r>
      <w:r>
        <w:tab/>
        <w:t>1364</w:t>
      </w:r>
    </w:p>
    <w:p w14:paraId="49EAF637" w14:textId="77777777" w:rsidR="002F115E" w:rsidRDefault="002F115E">
      <w:pPr>
        <w:pStyle w:val="TOC4"/>
        <w:rPr>
          <w:rFonts w:asciiTheme="minorHAnsi" w:eastAsiaTheme="minorEastAsia" w:hAnsiTheme="minorHAnsi" w:cstheme="minorBidi"/>
          <w:sz w:val="22"/>
          <w:szCs w:val="22"/>
        </w:rPr>
      </w:pPr>
      <w:r w:rsidRPr="00635E3B">
        <w:rPr>
          <w:snapToGrid w:val="0"/>
        </w:rPr>
        <w:t>A.7.3.50.2</w:t>
      </w:r>
      <w:r>
        <w:rPr>
          <w:rFonts w:asciiTheme="minorHAnsi" w:eastAsiaTheme="minorEastAsia" w:hAnsiTheme="minorHAnsi" w:cstheme="minorBidi"/>
          <w:sz w:val="22"/>
          <w:szCs w:val="22"/>
        </w:rPr>
        <w:tab/>
      </w:r>
      <w:r w:rsidRPr="00635E3B">
        <w:rPr>
          <w:snapToGrid w:val="0"/>
        </w:rPr>
        <w:t>Test Requirements</w:t>
      </w:r>
      <w:r>
        <w:tab/>
        <w:t>1367</w:t>
      </w:r>
    </w:p>
    <w:p w14:paraId="55F470E0" w14:textId="77777777" w:rsidR="002F115E" w:rsidRDefault="002F115E">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1D9B138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A.7.3.51.1</w:t>
      </w:r>
      <w:r>
        <w:rPr>
          <w:rFonts w:asciiTheme="minorHAnsi" w:eastAsiaTheme="minorEastAsia" w:hAnsiTheme="minorHAnsi" w:cstheme="minorBidi"/>
          <w:sz w:val="22"/>
          <w:szCs w:val="22"/>
        </w:rPr>
        <w:tab/>
      </w:r>
      <w:r w:rsidRPr="00635E3B">
        <w:rPr>
          <w:snapToGrid w:val="0"/>
          <w:lang w:eastAsia="zh-CN"/>
        </w:rPr>
        <w:t>Test Purpose and Environment</w:t>
      </w:r>
      <w:r>
        <w:tab/>
        <w:t>1367</w:t>
      </w:r>
    </w:p>
    <w:p w14:paraId="6147CBF9"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1370</w:t>
      </w:r>
    </w:p>
    <w:p w14:paraId="1A68EB52"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A.7.3.52</w:t>
      </w:r>
      <w:r>
        <w:rPr>
          <w:rFonts w:asciiTheme="minorHAnsi" w:eastAsiaTheme="minorEastAsia" w:hAnsiTheme="minorHAnsi" w:cstheme="minorBidi"/>
          <w:sz w:val="22"/>
          <w:szCs w:val="22"/>
        </w:rPr>
        <w:tab/>
      </w:r>
      <w:r w:rsidRPr="00635E3B">
        <w:rPr>
          <w:rFonts w:eastAsia="MS Mincho"/>
          <w:lang w:eastAsia="zh-CN"/>
        </w:rPr>
        <w:t>E-UTRAN HD-FDD Radio Link Monitoring Test for Out-of-sync for Cat-M1 UE in CEMode A</w:t>
      </w:r>
      <w:r>
        <w:tab/>
        <w:t>1370</w:t>
      </w:r>
    </w:p>
    <w:p w14:paraId="461876CA"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A.7.3.52.1</w:t>
      </w:r>
      <w:r>
        <w:rPr>
          <w:rFonts w:asciiTheme="minorHAnsi" w:eastAsiaTheme="minorEastAsia" w:hAnsiTheme="minorHAnsi" w:cstheme="minorBidi"/>
          <w:sz w:val="22"/>
          <w:szCs w:val="22"/>
        </w:rPr>
        <w:tab/>
      </w:r>
      <w:r w:rsidRPr="00635E3B">
        <w:rPr>
          <w:snapToGrid w:val="0"/>
          <w:lang w:eastAsia="zh-CN"/>
        </w:rPr>
        <w:t>Test Purpose and Environment</w:t>
      </w:r>
      <w:r>
        <w:tab/>
        <w:t>1370</w:t>
      </w:r>
    </w:p>
    <w:p w14:paraId="33920098" w14:textId="77777777" w:rsidR="002F115E" w:rsidRDefault="002F115E">
      <w:pPr>
        <w:pStyle w:val="TOC4"/>
        <w:rPr>
          <w:rFonts w:asciiTheme="minorHAnsi" w:eastAsiaTheme="minorEastAsia" w:hAnsiTheme="minorHAnsi" w:cstheme="minorBidi"/>
          <w:sz w:val="22"/>
          <w:szCs w:val="22"/>
        </w:rPr>
      </w:pPr>
      <w:r w:rsidRPr="00635E3B">
        <w:rPr>
          <w:snapToGrid w:val="0"/>
        </w:rPr>
        <w:t>A.7.3.52.2</w:t>
      </w:r>
      <w:r>
        <w:rPr>
          <w:rFonts w:asciiTheme="minorHAnsi" w:eastAsiaTheme="minorEastAsia" w:hAnsiTheme="minorHAnsi" w:cstheme="minorBidi"/>
          <w:sz w:val="22"/>
          <w:szCs w:val="22"/>
        </w:rPr>
        <w:tab/>
      </w:r>
      <w:r w:rsidRPr="00635E3B">
        <w:rPr>
          <w:snapToGrid w:val="0"/>
        </w:rPr>
        <w:t>Test Requirements</w:t>
      </w:r>
      <w:r>
        <w:tab/>
        <w:t>1373</w:t>
      </w:r>
    </w:p>
    <w:p w14:paraId="032D9F90"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A.7.3.53</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w:t>
      </w:r>
      <w:r w:rsidRPr="00635E3B">
        <w:rPr>
          <w:rFonts w:eastAsia="MS Mincho"/>
          <w:lang w:eastAsia="zh-CN"/>
        </w:rPr>
        <w:t>FDD Radio Link Monitoring Test for In-Sync</w:t>
      </w:r>
      <w:r>
        <w:rPr>
          <w:lang w:eastAsia="zh-CN"/>
        </w:rPr>
        <w:t xml:space="preserve"> for Cat-M1 UE in CEMode A</w:t>
      </w:r>
      <w:r>
        <w:tab/>
        <w:t>1373</w:t>
      </w:r>
    </w:p>
    <w:p w14:paraId="084F10B6"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A.7.3.53.1</w:t>
      </w:r>
      <w:r>
        <w:rPr>
          <w:rFonts w:asciiTheme="minorHAnsi" w:eastAsiaTheme="minorEastAsia" w:hAnsiTheme="minorHAnsi" w:cstheme="minorBidi"/>
          <w:sz w:val="22"/>
          <w:szCs w:val="22"/>
        </w:rPr>
        <w:tab/>
      </w:r>
      <w:r w:rsidRPr="00635E3B">
        <w:rPr>
          <w:snapToGrid w:val="0"/>
          <w:lang w:eastAsia="zh-CN"/>
        </w:rPr>
        <w:t>Test Purpose and Environment</w:t>
      </w:r>
      <w:r>
        <w:tab/>
        <w:t>1373</w:t>
      </w:r>
    </w:p>
    <w:p w14:paraId="5C40CED7" w14:textId="77777777" w:rsidR="002F115E" w:rsidRDefault="002F115E">
      <w:pPr>
        <w:pStyle w:val="TOC4"/>
        <w:rPr>
          <w:rFonts w:asciiTheme="minorHAnsi" w:eastAsiaTheme="minorEastAsia" w:hAnsiTheme="minorHAnsi" w:cstheme="minorBidi"/>
          <w:sz w:val="22"/>
          <w:szCs w:val="22"/>
        </w:rPr>
      </w:pPr>
      <w:r w:rsidRPr="00635E3B">
        <w:rPr>
          <w:snapToGrid w:val="0"/>
        </w:rPr>
        <w:t>A.7.3.53.2</w:t>
      </w:r>
      <w:r>
        <w:rPr>
          <w:rFonts w:asciiTheme="minorHAnsi" w:eastAsiaTheme="minorEastAsia" w:hAnsiTheme="minorHAnsi" w:cstheme="minorBidi"/>
          <w:sz w:val="22"/>
          <w:szCs w:val="22"/>
        </w:rPr>
        <w:tab/>
      </w:r>
      <w:r w:rsidRPr="00635E3B">
        <w:rPr>
          <w:snapToGrid w:val="0"/>
        </w:rPr>
        <w:t>Test Requirements</w:t>
      </w:r>
      <w:r>
        <w:tab/>
        <w:t>1376</w:t>
      </w:r>
    </w:p>
    <w:p w14:paraId="3D4BEBD5" w14:textId="77777777" w:rsidR="002F115E" w:rsidRDefault="002F115E">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24A31DDA"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A.7.3.54.1</w:t>
      </w:r>
      <w:r>
        <w:rPr>
          <w:rFonts w:asciiTheme="minorHAnsi" w:eastAsiaTheme="minorEastAsia" w:hAnsiTheme="minorHAnsi" w:cstheme="minorBidi"/>
          <w:sz w:val="22"/>
          <w:szCs w:val="22"/>
        </w:rPr>
        <w:tab/>
      </w:r>
      <w:r w:rsidRPr="00635E3B">
        <w:rPr>
          <w:snapToGrid w:val="0"/>
          <w:lang w:eastAsia="zh-CN"/>
        </w:rPr>
        <w:t>Test Purpose and Environment</w:t>
      </w:r>
      <w:r>
        <w:tab/>
        <w:t>1376</w:t>
      </w:r>
    </w:p>
    <w:p w14:paraId="20BCF503" w14:textId="77777777" w:rsidR="002F115E" w:rsidRDefault="002F115E">
      <w:pPr>
        <w:pStyle w:val="TOC4"/>
        <w:rPr>
          <w:rFonts w:asciiTheme="minorHAnsi" w:eastAsiaTheme="minorEastAsia" w:hAnsiTheme="minorHAnsi" w:cstheme="minorBidi"/>
          <w:sz w:val="22"/>
          <w:szCs w:val="22"/>
        </w:rPr>
      </w:pPr>
      <w:r w:rsidRPr="00635E3B">
        <w:rPr>
          <w:snapToGrid w:val="0"/>
        </w:rPr>
        <w:t>A.7.3.54.2</w:t>
      </w:r>
      <w:r>
        <w:rPr>
          <w:rFonts w:asciiTheme="minorHAnsi" w:eastAsiaTheme="minorEastAsia" w:hAnsiTheme="minorHAnsi" w:cstheme="minorBidi"/>
          <w:sz w:val="22"/>
          <w:szCs w:val="22"/>
        </w:rPr>
        <w:tab/>
      </w:r>
      <w:r w:rsidRPr="00635E3B">
        <w:rPr>
          <w:snapToGrid w:val="0"/>
        </w:rPr>
        <w:t>Test Requirements</w:t>
      </w:r>
      <w:r>
        <w:tab/>
        <w:t>1379</w:t>
      </w:r>
    </w:p>
    <w:p w14:paraId="0C102C24" w14:textId="77777777" w:rsidR="002F115E" w:rsidRDefault="002F115E">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637A0F75"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A.7.3.55.1</w:t>
      </w:r>
      <w:r>
        <w:rPr>
          <w:rFonts w:asciiTheme="minorHAnsi" w:eastAsiaTheme="minorEastAsia" w:hAnsiTheme="minorHAnsi" w:cstheme="minorBidi"/>
          <w:sz w:val="22"/>
          <w:szCs w:val="22"/>
        </w:rPr>
        <w:tab/>
      </w:r>
      <w:r w:rsidRPr="00635E3B">
        <w:rPr>
          <w:snapToGrid w:val="0"/>
          <w:lang w:eastAsia="zh-CN"/>
        </w:rPr>
        <w:t>Test Purpose and Environment</w:t>
      </w:r>
      <w:r>
        <w:tab/>
        <w:t>1379</w:t>
      </w:r>
    </w:p>
    <w:p w14:paraId="5CAFE60D" w14:textId="77777777" w:rsidR="002F115E" w:rsidRDefault="002F115E">
      <w:pPr>
        <w:pStyle w:val="TOC4"/>
        <w:rPr>
          <w:rFonts w:asciiTheme="minorHAnsi" w:eastAsiaTheme="minorEastAsia" w:hAnsiTheme="minorHAnsi" w:cstheme="minorBidi"/>
          <w:sz w:val="22"/>
          <w:szCs w:val="22"/>
        </w:rPr>
      </w:pPr>
      <w:r w:rsidRPr="00635E3B">
        <w:rPr>
          <w:snapToGrid w:val="0"/>
        </w:rPr>
        <w:t>A.7.3.55.2</w:t>
      </w:r>
      <w:r>
        <w:rPr>
          <w:rFonts w:asciiTheme="minorHAnsi" w:eastAsiaTheme="minorEastAsia" w:hAnsiTheme="minorHAnsi" w:cstheme="minorBidi"/>
          <w:sz w:val="22"/>
          <w:szCs w:val="22"/>
        </w:rPr>
        <w:tab/>
      </w:r>
      <w:r w:rsidRPr="00635E3B">
        <w:rPr>
          <w:snapToGrid w:val="0"/>
        </w:rPr>
        <w:t>Test Requirements</w:t>
      </w:r>
      <w:r>
        <w:tab/>
        <w:t>1382</w:t>
      </w:r>
    </w:p>
    <w:p w14:paraId="631965CD"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A.7.3.56</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Out-of-sync</w:t>
      </w:r>
      <w:r>
        <w:rPr>
          <w:lang w:eastAsia="zh-CN"/>
        </w:rPr>
        <w:t xml:space="preserve"> for Cat-M1 UE in CEMode A</w:t>
      </w:r>
      <w:r>
        <w:tab/>
        <w:t>1382</w:t>
      </w:r>
    </w:p>
    <w:p w14:paraId="60634495"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A.7.3.56.1</w:t>
      </w:r>
      <w:r>
        <w:rPr>
          <w:rFonts w:asciiTheme="minorHAnsi" w:eastAsiaTheme="minorEastAsia" w:hAnsiTheme="minorHAnsi" w:cstheme="minorBidi"/>
          <w:sz w:val="22"/>
          <w:szCs w:val="22"/>
        </w:rPr>
        <w:tab/>
      </w:r>
      <w:r w:rsidRPr="00635E3B">
        <w:rPr>
          <w:snapToGrid w:val="0"/>
          <w:lang w:eastAsia="zh-CN"/>
        </w:rPr>
        <w:t>Test Purpose and Environment</w:t>
      </w:r>
      <w:r>
        <w:tab/>
        <w:t>1382</w:t>
      </w:r>
    </w:p>
    <w:p w14:paraId="5B4B0389" w14:textId="77777777" w:rsidR="002F115E" w:rsidRDefault="002F115E">
      <w:pPr>
        <w:pStyle w:val="TOC4"/>
        <w:rPr>
          <w:rFonts w:asciiTheme="minorHAnsi" w:eastAsiaTheme="minorEastAsia" w:hAnsiTheme="minorHAnsi" w:cstheme="minorBidi"/>
          <w:sz w:val="22"/>
          <w:szCs w:val="22"/>
        </w:rPr>
      </w:pPr>
      <w:r w:rsidRPr="00635E3B">
        <w:rPr>
          <w:snapToGrid w:val="0"/>
        </w:rPr>
        <w:t>A.7.3.56.2</w:t>
      </w:r>
      <w:r>
        <w:rPr>
          <w:rFonts w:asciiTheme="minorHAnsi" w:eastAsiaTheme="minorEastAsia" w:hAnsiTheme="minorHAnsi" w:cstheme="minorBidi"/>
          <w:sz w:val="22"/>
          <w:szCs w:val="22"/>
        </w:rPr>
        <w:tab/>
      </w:r>
      <w:r w:rsidRPr="00635E3B">
        <w:rPr>
          <w:snapToGrid w:val="0"/>
        </w:rPr>
        <w:t>Test Requirements</w:t>
      </w:r>
      <w:r>
        <w:tab/>
        <w:t>1385</w:t>
      </w:r>
    </w:p>
    <w:p w14:paraId="67D37ED3"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A.7.3.57</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w:t>
      </w:r>
      <w:r w:rsidRPr="00635E3B">
        <w:rPr>
          <w:rFonts w:eastAsia="MS Mincho"/>
          <w:lang w:eastAsia="zh-CN"/>
        </w:rPr>
        <w:t>DD Radio Link Monitoring Test for In-Sync</w:t>
      </w:r>
      <w:r>
        <w:rPr>
          <w:lang w:eastAsia="zh-CN"/>
        </w:rPr>
        <w:t xml:space="preserve"> for Cat-M1 UE in CEMode A</w:t>
      </w:r>
      <w:r>
        <w:tab/>
        <w:t>1385</w:t>
      </w:r>
    </w:p>
    <w:p w14:paraId="37B55F9C"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A.7.3.57.1</w:t>
      </w:r>
      <w:r>
        <w:rPr>
          <w:rFonts w:asciiTheme="minorHAnsi" w:eastAsiaTheme="minorEastAsia" w:hAnsiTheme="minorHAnsi" w:cstheme="minorBidi"/>
          <w:sz w:val="22"/>
          <w:szCs w:val="22"/>
        </w:rPr>
        <w:tab/>
      </w:r>
      <w:r w:rsidRPr="00635E3B">
        <w:rPr>
          <w:snapToGrid w:val="0"/>
          <w:lang w:eastAsia="zh-CN"/>
        </w:rPr>
        <w:t>Test Purpose and Environment</w:t>
      </w:r>
      <w:r>
        <w:tab/>
        <w:t>1385</w:t>
      </w:r>
    </w:p>
    <w:p w14:paraId="4421C049" w14:textId="77777777" w:rsidR="002F115E" w:rsidRDefault="002F115E">
      <w:pPr>
        <w:pStyle w:val="TOC4"/>
        <w:rPr>
          <w:rFonts w:asciiTheme="minorHAnsi" w:eastAsiaTheme="minorEastAsia" w:hAnsiTheme="minorHAnsi" w:cstheme="minorBidi"/>
          <w:sz w:val="22"/>
          <w:szCs w:val="22"/>
        </w:rPr>
      </w:pPr>
      <w:r w:rsidRPr="00635E3B">
        <w:rPr>
          <w:snapToGrid w:val="0"/>
        </w:rPr>
        <w:t>A.7.3.57.2</w:t>
      </w:r>
      <w:r>
        <w:rPr>
          <w:rFonts w:asciiTheme="minorHAnsi" w:eastAsiaTheme="minorEastAsia" w:hAnsiTheme="minorHAnsi" w:cstheme="minorBidi"/>
          <w:sz w:val="22"/>
          <w:szCs w:val="22"/>
        </w:rPr>
        <w:tab/>
      </w:r>
      <w:r w:rsidRPr="00635E3B">
        <w:rPr>
          <w:snapToGrid w:val="0"/>
        </w:rPr>
        <w:t>Test Requirements</w:t>
      </w:r>
      <w:r>
        <w:tab/>
        <w:t>1388</w:t>
      </w:r>
    </w:p>
    <w:p w14:paraId="5DDA777A" w14:textId="77777777" w:rsidR="002F115E" w:rsidRDefault="002F115E">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21265DB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A.7.3.58.1</w:t>
      </w:r>
      <w:r>
        <w:rPr>
          <w:rFonts w:asciiTheme="minorHAnsi" w:eastAsiaTheme="minorEastAsia" w:hAnsiTheme="minorHAnsi" w:cstheme="minorBidi"/>
          <w:sz w:val="22"/>
          <w:szCs w:val="22"/>
        </w:rPr>
        <w:tab/>
      </w:r>
      <w:r w:rsidRPr="00635E3B">
        <w:rPr>
          <w:snapToGrid w:val="0"/>
          <w:lang w:eastAsia="zh-CN"/>
        </w:rPr>
        <w:t>Test Purpose and Environment</w:t>
      </w:r>
      <w:r>
        <w:tab/>
        <w:t>1388</w:t>
      </w:r>
    </w:p>
    <w:p w14:paraId="57E4DEA9" w14:textId="77777777" w:rsidR="002F115E" w:rsidRDefault="002F115E">
      <w:pPr>
        <w:pStyle w:val="TOC4"/>
        <w:rPr>
          <w:rFonts w:asciiTheme="minorHAnsi" w:eastAsiaTheme="minorEastAsia" w:hAnsiTheme="minorHAnsi" w:cstheme="minorBidi"/>
          <w:sz w:val="22"/>
          <w:szCs w:val="22"/>
        </w:rPr>
      </w:pPr>
      <w:r w:rsidRPr="00635E3B">
        <w:rPr>
          <w:snapToGrid w:val="0"/>
        </w:rPr>
        <w:t>A.7.3.58.2</w:t>
      </w:r>
      <w:r>
        <w:rPr>
          <w:rFonts w:asciiTheme="minorHAnsi" w:eastAsiaTheme="minorEastAsia" w:hAnsiTheme="minorHAnsi" w:cstheme="minorBidi"/>
          <w:sz w:val="22"/>
          <w:szCs w:val="22"/>
        </w:rPr>
        <w:tab/>
      </w:r>
      <w:r w:rsidRPr="00635E3B">
        <w:rPr>
          <w:snapToGrid w:val="0"/>
        </w:rPr>
        <w:t>Test Requirements</w:t>
      </w:r>
      <w:r>
        <w:tab/>
        <w:t>1391</w:t>
      </w:r>
    </w:p>
    <w:p w14:paraId="023EDC4E" w14:textId="77777777" w:rsidR="002F115E" w:rsidRDefault="002F115E">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409646D2"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A.7.3.59.1</w:t>
      </w:r>
      <w:r>
        <w:rPr>
          <w:rFonts w:asciiTheme="minorHAnsi" w:eastAsiaTheme="minorEastAsia" w:hAnsiTheme="minorHAnsi" w:cstheme="minorBidi"/>
          <w:sz w:val="22"/>
          <w:szCs w:val="22"/>
        </w:rPr>
        <w:tab/>
      </w:r>
      <w:r w:rsidRPr="00635E3B">
        <w:rPr>
          <w:snapToGrid w:val="0"/>
          <w:lang w:eastAsia="zh-CN"/>
        </w:rPr>
        <w:t>Test Purpose and Environment</w:t>
      </w:r>
      <w:r>
        <w:tab/>
        <w:t>1391</w:t>
      </w:r>
    </w:p>
    <w:p w14:paraId="6027BFC1" w14:textId="77777777" w:rsidR="002F115E" w:rsidRDefault="002F115E">
      <w:pPr>
        <w:pStyle w:val="TOC4"/>
        <w:rPr>
          <w:rFonts w:asciiTheme="minorHAnsi" w:eastAsiaTheme="minorEastAsia" w:hAnsiTheme="minorHAnsi" w:cstheme="minorBidi"/>
          <w:sz w:val="22"/>
          <w:szCs w:val="22"/>
        </w:rPr>
      </w:pPr>
      <w:r w:rsidRPr="00635E3B">
        <w:rPr>
          <w:snapToGrid w:val="0"/>
        </w:rPr>
        <w:t>A.7.3.59.2</w:t>
      </w:r>
      <w:r>
        <w:rPr>
          <w:rFonts w:asciiTheme="minorHAnsi" w:eastAsiaTheme="minorEastAsia" w:hAnsiTheme="minorHAnsi" w:cstheme="minorBidi"/>
          <w:sz w:val="22"/>
          <w:szCs w:val="22"/>
        </w:rPr>
        <w:tab/>
      </w:r>
      <w:r w:rsidRPr="00635E3B">
        <w:rPr>
          <w:snapToGrid w:val="0"/>
        </w:rPr>
        <w:t>Test Requirements</w:t>
      </w:r>
      <w:r>
        <w:tab/>
        <w:t>1394</w:t>
      </w:r>
    </w:p>
    <w:p w14:paraId="6FF43B4F" w14:textId="77777777" w:rsidR="002F115E" w:rsidRDefault="002F115E">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07942AA2"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A.7.3.60.1</w:t>
      </w:r>
      <w:r>
        <w:rPr>
          <w:rFonts w:asciiTheme="minorHAnsi" w:eastAsiaTheme="minorEastAsia" w:hAnsiTheme="minorHAnsi" w:cstheme="minorBidi"/>
          <w:sz w:val="22"/>
          <w:szCs w:val="22"/>
        </w:rPr>
        <w:tab/>
      </w:r>
      <w:r w:rsidRPr="00635E3B">
        <w:rPr>
          <w:snapToGrid w:val="0"/>
          <w:lang w:eastAsia="zh-CN"/>
        </w:rPr>
        <w:t>Test Purpose and Environment</w:t>
      </w:r>
      <w:r>
        <w:tab/>
        <w:t>1394</w:t>
      </w:r>
    </w:p>
    <w:p w14:paraId="5A342FBD" w14:textId="77777777" w:rsidR="002F115E" w:rsidRDefault="002F115E">
      <w:pPr>
        <w:pStyle w:val="TOC4"/>
        <w:rPr>
          <w:rFonts w:asciiTheme="minorHAnsi" w:eastAsiaTheme="minorEastAsia" w:hAnsiTheme="minorHAnsi" w:cstheme="minorBidi"/>
          <w:sz w:val="22"/>
          <w:szCs w:val="22"/>
        </w:rPr>
      </w:pPr>
      <w:r w:rsidRPr="00635E3B">
        <w:rPr>
          <w:snapToGrid w:val="0"/>
        </w:rPr>
        <w:t>A.7.3.60.2</w:t>
      </w:r>
      <w:r>
        <w:rPr>
          <w:rFonts w:asciiTheme="minorHAnsi" w:eastAsiaTheme="minorEastAsia" w:hAnsiTheme="minorHAnsi" w:cstheme="minorBidi"/>
          <w:sz w:val="22"/>
          <w:szCs w:val="22"/>
        </w:rPr>
        <w:tab/>
      </w:r>
      <w:r w:rsidRPr="00635E3B">
        <w:rPr>
          <w:snapToGrid w:val="0"/>
        </w:rPr>
        <w:t>Test Requirements</w:t>
      </w:r>
      <w:r>
        <w:tab/>
        <w:t>1398</w:t>
      </w:r>
    </w:p>
    <w:p w14:paraId="1F1849EB" w14:textId="77777777" w:rsidR="002F115E" w:rsidRDefault="002F115E">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01D87133"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A.7.3.61.1</w:t>
      </w:r>
      <w:r>
        <w:rPr>
          <w:rFonts w:asciiTheme="minorHAnsi" w:eastAsiaTheme="minorEastAsia" w:hAnsiTheme="minorHAnsi" w:cstheme="minorBidi"/>
          <w:sz w:val="22"/>
          <w:szCs w:val="22"/>
        </w:rPr>
        <w:tab/>
      </w:r>
      <w:r w:rsidRPr="00635E3B">
        <w:rPr>
          <w:snapToGrid w:val="0"/>
          <w:lang w:eastAsia="zh-CN"/>
        </w:rPr>
        <w:t>Test Purpose and Environment</w:t>
      </w:r>
      <w:r>
        <w:tab/>
        <w:t>1398</w:t>
      </w:r>
    </w:p>
    <w:p w14:paraId="677B672D" w14:textId="77777777" w:rsidR="002F115E" w:rsidRDefault="002F115E">
      <w:pPr>
        <w:pStyle w:val="TOC4"/>
        <w:rPr>
          <w:rFonts w:asciiTheme="minorHAnsi" w:eastAsiaTheme="minorEastAsia" w:hAnsiTheme="minorHAnsi" w:cstheme="minorBidi"/>
          <w:sz w:val="22"/>
          <w:szCs w:val="22"/>
        </w:rPr>
      </w:pPr>
      <w:r w:rsidRPr="00635E3B">
        <w:rPr>
          <w:snapToGrid w:val="0"/>
        </w:rPr>
        <w:t>A.7.3.61.2</w:t>
      </w:r>
      <w:r>
        <w:rPr>
          <w:rFonts w:asciiTheme="minorHAnsi" w:eastAsiaTheme="minorEastAsia" w:hAnsiTheme="minorHAnsi" w:cstheme="minorBidi"/>
          <w:sz w:val="22"/>
          <w:szCs w:val="22"/>
        </w:rPr>
        <w:tab/>
      </w:r>
      <w:r w:rsidRPr="00635E3B">
        <w:rPr>
          <w:snapToGrid w:val="0"/>
        </w:rPr>
        <w:t>Test Requirements</w:t>
      </w:r>
      <w:r>
        <w:tab/>
        <w:t>1402</w:t>
      </w:r>
    </w:p>
    <w:p w14:paraId="0432054A" w14:textId="77777777" w:rsidR="002F115E" w:rsidRDefault="002F115E">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0E01AD7F"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A.7.3.62.1</w:t>
      </w:r>
      <w:r>
        <w:rPr>
          <w:rFonts w:asciiTheme="minorHAnsi" w:eastAsiaTheme="minorEastAsia" w:hAnsiTheme="minorHAnsi" w:cstheme="minorBidi"/>
          <w:sz w:val="22"/>
          <w:szCs w:val="22"/>
        </w:rPr>
        <w:tab/>
      </w:r>
      <w:r w:rsidRPr="00635E3B">
        <w:rPr>
          <w:snapToGrid w:val="0"/>
          <w:lang w:eastAsia="zh-CN"/>
        </w:rPr>
        <w:t>Test Purpose and Environment</w:t>
      </w:r>
      <w:r>
        <w:tab/>
        <w:t>1402</w:t>
      </w:r>
    </w:p>
    <w:p w14:paraId="71698ACB"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A.7.3.62</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1406</w:t>
      </w:r>
    </w:p>
    <w:p w14:paraId="78FE8DA5" w14:textId="77777777" w:rsidR="002F115E" w:rsidRDefault="002F115E">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588CF58A" w14:textId="77777777" w:rsidR="002F115E" w:rsidRDefault="002F115E">
      <w:pPr>
        <w:pStyle w:val="TOC4"/>
        <w:rPr>
          <w:rFonts w:asciiTheme="minorHAnsi" w:eastAsiaTheme="minorEastAsia" w:hAnsiTheme="minorHAnsi" w:cstheme="minorBidi"/>
          <w:sz w:val="22"/>
          <w:szCs w:val="22"/>
        </w:rPr>
      </w:pPr>
      <w:r w:rsidRPr="00635E3B">
        <w:rPr>
          <w:snapToGrid w:val="0"/>
          <w:lang w:eastAsia="sv-SE"/>
        </w:rPr>
        <w:t>A.7.3.63.1</w:t>
      </w:r>
      <w:r>
        <w:rPr>
          <w:rFonts w:asciiTheme="minorHAnsi" w:eastAsiaTheme="minorEastAsia" w:hAnsiTheme="minorHAnsi" w:cstheme="minorBidi"/>
          <w:sz w:val="22"/>
          <w:szCs w:val="22"/>
        </w:rPr>
        <w:tab/>
      </w:r>
      <w:r w:rsidRPr="00635E3B">
        <w:rPr>
          <w:snapToGrid w:val="0"/>
          <w:lang w:eastAsia="sv-SE"/>
        </w:rPr>
        <w:t>Test Purpose and Environment</w:t>
      </w:r>
      <w:r>
        <w:tab/>
        <w:t>1406</w:t>
      </w:r>
    </w:p>
    <w:p w14:paraId="32B4A00D" w14:textId="77777777" w:rsidR="002F115E" w:rsidRDefault="002F115E">
      <w:pPr>
        <w:pStyle w:val="TOC4"/>
        <w:rPr>
          <w:rFonts w:asciiTheme="minorHAnsi" w:eastAsiaTheme="minorEastAsia" w:hAnsiTheme="minorHAnsi" w:cstheme="minorBidi"/>
          <w:sz w:val="22"/>
          <w:szCs w:val="22"/>
        </w:rPr>
      </w:pPr>
      <w:r w:rsidRPr="00635E3B">
        <w:rPr>
          <w:snapToGrid w:val="0"/>
          <w:lang w:eastAsia="sv-SE"/>
        </w:rPr>
        <w:t>A.7.3.63.2</w:t>
      </w:r>
      <w:r>
        <w:rPr>
          <w:rFonts w:asciiTheme="minorHAnsi" w:eastAsiaTheme="minorEastAsia" w:hAnsiTheme="minorHAnsi" w:cstheme="minorBidi"/>
          <w:sz w:val="22"/>
          <w:szCs w:val="22"/>
        </w:rPr>
        <w:tab/>
      </w:r>
      <w:r w:rsidRPr="00635E3B">
        <w:rPr>
          <w:snapToGrid w:val="0"/>
          <w:lang w:eastAsia="sv-SE"/>
        </w:rPr>
        <w:t>Test Requirements</w:t>
      </w:r>
      <w:r>
        <w:tab/>
        <w:t>1410</w:t>
      </w:r>
    </w:p>
    <w:p w14:paraId="566CE24C" w14:textId="77777777" w:rsidR="002F115E" w:rsidRDefault="002F115E">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2A3253B4" w14:textId="77777777" w:rsidR="002F115E" w:rsidRDefault="002F115E">
      <w:pPr>
        <w:pStyle w:val="TOC4"/>
        <w:rPr>
          <w:rFonts w:asciiTheme="minorHAnsi" w:eastAsiaTheme="minorEastAsia" w:hAnsiTheme="minorHAnsi" w:cstheme="minorBidi"/>
          <w:sz w:val="22"/>
          <w:szCs w:val="22"/>
        </w:rPr>
      </w:pPr>
      <w:r w:rsidRPr="00635E3B">
        <w:rPr>
          <w:snapToGrid w:val="0"/>
        </w:rPr>
        <w:t>A.7.3.64.1</w:t>
      </w:r>
      <w:r>
        <w:rPr>
          <w:rFonts w:asciiTheme="minorHAnsi" w:eastAsiaTheme="minorEastAsia" w:hAnsiTheme="minorHAnsi" w:cstheme="minorBidi"/>
          <w:sz w:val="22"/>
          <w:szCs w:val="22"/>
        </w:rPr>
        <w:tab/>
      </w:r>
      <w:r w:rsidRPr="00635E3B">
        <w:rPr>
          <w:snapToGrid w:val="0"/>
        </w:rPr>
        <w:t>Test Purpose and Environment</w:t>
      </w:r>
      <w:r>
        <w:tab/>
        <w:t>1410</w:t>
      </w:r>
    </w:p>
    <w:p w14:paraId="67C1EEEA" w14:textId="77777777" w:rsidR="002F115E" w:rsidRDefault="002F115E">
      <w:pPr>
        <w:pStyle w:val="TOC4"/>
        <w:rPr>
          <w:rFonts w:asciiTheme="minorHAnsi" w:eastAsiaTheme="minorEastAsia" w:hAnsiTheme="minorHAnsi" w:cstheme="minorBidi"/>
          <w:sz w:val="22"/>
          <w:szCs w:val="22"/>
        </w:rPr>
      </w:pPr>
      <w:r w:rsidRPr="00635E3B">
        <w:rPr>
          <w:snapToGrid w:val="0"/>
        </w:rPr>
        <w:t>A.7.3.64.2</w:t>
      </w:r>
      <w:r>
        <w:rPr>
          <w:rFonts w:asciiTheme="minorHAnsi" w:eastAsiaTheme="minorEastAsia" w:hAnsiTheme="minorHAnsi" w:cstheme="minorBidi"/>
          <w:sz w:val="22"/>
          <w:szCs w:val="22"/>
        </w:rPr>
        <w:tab/>
      </w:r>
      <w:r w:rsidRPr="00635E3B">
        <w:rPr>
          <w:snapToGrid w:val="0"/>
        </w:rPr>
        <w:t>Test Requirements</w:t>
      </w:r>
      <w:r>
        <w:tab/>
        <w:t>1413</w:t>
      </w:r>
    </w:p>
    <w:p w14:paraId="15F76EA3" w14:textId="77777777" w:rsidR="002F115E" w:rsidRDefault="002F115E">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505C1EB5"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A.7.3.65.1</w:t>
      </w:r>
      <w:r>
        <w:rPr>
          <w:rFonts w:asciiTheme="minorHAnsi" w:eastAsiaTheme="minorEastAsia" w:hAnsiTheme="minorHAnsi" w:cstheme="minorBidi"/>
          <w:sz w:val="22"/>
          <w:szCs w:val="22"/>
        </w:rPr>
        <w:tab/>
      </w:r>
      <w:r w:rsidRPr="00635E3B">
        <w:rPr>
          <w:snapToGrid w:val="0"/>
          <w:lang w:eastAsia="zh-CN"/>
        </w:rPr>
        <w:t>Test Purpose and Environment</w:t>
      </w:r>
      <w:r>
        <w:tab/>
        <w:t>1414</w:t>
      </w:r>
    </w:p>
    <w:p w14:paraId="7912E822"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1417</w:t>
      </w:r>
    </w:p>
    <w:p w14:paraId="65604D25"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A.7.3.66</w:t>
      </w:r>
      <w:r>
        <w:rPr>
          <w:rFonts w:asciiTheme="minorHAnsi" w:eastAsiaTheme="minorEastAsia" w:hAnsiTheme="minorHAnsi" w:cstheme="minorBidi"/>
          <w:sz w:val="22"/>
          <w:szCs w:val="22"/>
        </w:rPr>
        <w:tab/>
      </w:r>
      <w:r>
        <w:rPr>
          <w:lang w:eastAsia="zh-CN"/>
        </w:rPr>
        <w:t>HD-FDD</w:t>
      </w:r>
      <w:r w:rsidRPr="00635E3B">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3A7C7AC1"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A.7.3.66.1</w:t>
      </w:r>
      <w:r>
        <w:rPr>
          <w:rFonts w:asciiTheme="minorHAnsi" w:eastAsiaTheme="minorEastAsia" w:hAnsiTheme="minorHAnsi" w:cstheme="minorBidi"/>
          <w:sz w:val="22"/>
          <w:szCs w:val="22"/>
        </w:rPr>
        <w:tab/>
      </w:r>
      <w:r w:rsidRPr="00635E3B">
        <w:rPr>
          <w:snapToGrid w:val="0"/>
          <w:lang w:eastAsia="zh-CN"/>
        </w:rPr>
        <w:t>Test Purpose and Environment</w:t>
      </w:r>
      <w:r>
        <w:tab/>
        <w:t>1418</w:t>
      </w:r>
    </w:p>
    <w:p w14:paraId="547E10AF" w14:textId="77777777" w:rsidR="002F115E" w:rsidRDefault="002F115E">
      <w:pPr>
        <w:pStyle w:val="TOC4"/>
        <w:rPr>
          <w:rFonts w:asciiTheme="minorHAnsi" w:eastAsiaTheme="minorEastAsia" w:hAnsiTheme="minorHAnsi" w:cstheme="minorBidi"/>
          <w:sz w:val="22"/>
          <w:szCs w:val="22"/>
        </w:rPr>
      </w:pPr>
      <w:r w:rsidRPr="00635E3B">
        <w:rPr>
          <w:snapToGrid w:val="0"/>
        </w:rPr>
        <w:t>A.7.3.66.2</w:t>
      </w:r>
      <w:r>
        <w:rPr>
          <w:rFonts w:asciiTheme="minorHAnsi" w:eastAsiaTheme="minorEastAsia" w:hAnsiTheme="minorHAnsi" w:cstheme="minorBidi"/>
          <w:sz w:val="22"/>
          <w:szCs w:val="22"/>
        </w:rPr>
        <w:tab/>
      </w:r>
      <w:r w:rsidRPr="00635E3B">
        <w:rPr>
          <w:snapToGrid w:val="0"/>
        </w:rPr>
        <w:t>Test Requirements</w:t>
      </w:r>
      <w:r>
        <w:tab/>
        <w:t>1420</w:t>
      </w:r>
    </w:p>
    <w:p w14:paraId="0352E9DC"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A.7.3.67</w:t>
      </w:r>
      <w:r>
        <w:rPr>
          <w:rFonts w:asciiTheme="minorHAnsi" w:eastAsiaTheme="minorEastAsia" w:hAnsiTheme="minorHAnsi" w:cstheme="minorBidi"/>
          <w:sz w:val="22"/>
          <w:szCs w:val="22"/>
        </w:rPr>
        <w:tab/>
      </w:r>
      <w:r>
        <w:rPr>
          <w:lang w:eastAsia="zh-CN"/>
        </w:rPr>
        <w:t>HD-FDD</w:t>
      </w:r>
      <w:r w:rsidRPr="00635E3B">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1EE2600F"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A.7.3.67.1</w:t>
      </w:r>
      <w:r>
        <w:rPr>
          <w:rFonts w:asciiTheme="minorHAnsi" w:eastAsiaTheme="minorEastAsia" w:hAnsiTheme="minorHAnsi" w:cstheme="minorBidi"/>
          <w:sz w:val="22"/>
          <w:szCs w:val="22"/>
        </w:rPr>
        <w:tab/>
      </w:r>
      <w:r w:rsidRPr="00635E3B">
        <w:rPr>
          <w:snapToGrid w:val="0"/>
          <w:lang w:eastAsia="zh-CN"/>
        </w:rPr>
        <w:t>Test Purpose and Environment</w:t>
      </w:r>
      <w:r>
        <w:tab/>
        <w:t>1421</w:t>
      </w:r>
    </w:p>
    <w:p w14:paraId="6D8BEFB3" w14:textId="77777777" w:rsidR="002F115E" w:rsidRDefault="002F115E">
      <w:pPr>
        <w:pStyle w:val="TOC4"/>
        <w:rPr>
          <w:rFonts w:asciiTheme="minorHAnsi" w:eastAsiaTheme="minorEastAsia" w:hAnsiTheme="minorHAnsi" w:cstheme="minorBidi"/>
          <w:sz w:val="22"/>
          <w:szCs w:val="22"/>
        </w:rPr>
      </w:pPr>
      <w:r w:rsidRPr="00635E3B">
        <w:rPr>
          <w:snapToGrid w:val="0"/>
        </w:rPr>
        <w:t>A.7.3.67.2</w:t>
      </w:r>
      <w:r>
        <w:rPr>
          <w:rFonts w:asciiTheme="minorHAnsi" w:eastAsiaTheme="minorEastAsia" w:hAnsiTheme="minorHAnsi" w:cstheme="minorBidi"/>
          <w:sz w:val="22"/>
          <w:szCs w:val="22"/>
        </w:rPr>
        <w:tab/>
      </w:r>
      <w:r w:rsidRPr="00635E3B">
        <w:rPr>
          <w:snapToGrid w:val="0"/>
        </w:rPr>
        <w:t>Test Requirements</w:t>
      </w:r>
      <w:r>
        <w:tab/>
        <w:t>1424</w:t>
      </w:r>
    </w:p>
    <w:p w14:paraId="2C77851D"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A.7.3.68</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 xml:space="preserve">FDD Early Out-of-sync reporting Test </w:t>
      </w:r>
      <w:r>
        <w:rPr>
          <w:lang w:eastAsia="zh-CN"/>
        </w:rPr>
        <w:t>for Cat-M1 UE in CEMode A</w:t>
      </w:r>
      <w:r>
        <w:tab/>
        <w:t>1425</w:t>
      </w:r>
    </w:p>
    <w:p w14:paraId="003A7059"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A.7.3.68.1</w:t>
      </w:r>
      <w:r>
        <w:rPr>
          <w:rFonts w:asciiTheme="minorHAnsi" w:eastAsiaTheme="minorEastAsia" w:hAnsiTheme="minorHAnsi" w:cstheme="minorBidi"/>
          <w:sz w:val="22"/>
          <w:szCs w:val="22"/>
        </w:rPr>
        <w:tab/>
      </w:r>
      <w:r w:rsidRPr="00635E3B">
        <w:rPr>
          <w:snapToGrid w:val="0"/>
          <w:lang w:eastAsia="zh-CN"/>
        </w:rPr>
        <w:t>Test Purpose and Environment</w:t>
      </w:r>
      <w:r>
        <w:tab/>
        <w:t>1425</w:t>
      </w:r>
    </w:p>
    <w:p w14:paraId="5CF4AC65" w14:textId="77777777" w:rsidR="002F115E" w:rsidRDefault="002F115E">
      <w:pPr>
        <w:pStyle w:val="TOC4"/>
        <w:rPr>
          <w:rFonts w:asciiTheme="minorHAnsi" w:eastAsiaTheme="minorEastAsia" w:hAnsiTheme="minorHAnsi" w:cstheme="minorBidi"/>
          <w:sz w:val="22"/>
          <w:szCs w:val="22"/>
        </w:rPr>
      </w:pPr>
      <w:r w:rsidRPr="00635E3B">
        <w:rPr>
          <w:snapToGrid w:val="0"/>
        </w:rPr>
        <w:t>A.7.3.68.2</w:t>
      </w:r>
      <w:r>
        <w:rPr>
          <w:rFonts w:asciiTheme="minorHAnsi" w:eastAsiaTheme="minorEastAsia" w:hAnsiTheme="minorHAnsi" w:cstheme="minorBidi"/>
          <w:sz w:val="22"/>
          <w:szCs w:val="22"/>
        </w:rPr>
        <w:tab/>
      </w:r>
      <w:r w:rsidRPr="00635E3B">
        <w:rPr>
          <w:snapToGrid w:val="0"/>
        </w:rPr>
        <w:t>Test Requirements</w:t>
      </w:r>
      <w:r>
        <w:tab/>
        <w:t>1427</w:t>
      </w:r>
    </w:p>
    <w:p w14:paraId="31868306"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A.7.3.69</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w:t>
      </w:r>
      <w:r w:rsidRPr="00635E3B">
        <w:rPr>
          <w:rFonts w:eastAsia="MS Mincho"/>
          <w:lang w:eastAsia="zh-CN"/>
        </w:rPr>
        <w:t xml:space="preserve">FDD Early Out-of-sync reporting Test </w:t>
      </w:r>
      <w:r>
        <w:rPr>
          <w:lang w:eastAsia="zh-CN"/>
        </w:rPr>
        <w:t>for Cat-M1 UE in CEMode A</w:t>
      </w:r>
      <w:r>
        <w:tab/>
        <w:t>1427</w:t>
      </w:r>
    </w:p>
    <w:p w14:paraId="105D475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A.7.3.69.1</w:t>
      </w:r>
      <w:r>
        <w:rPr>
          <w:rFonts w:asciiTheme="minorHAnsi" w:eastAsiaTheme="minorEastAsia" w:hAnsiTheme="minorHAnsi" w:cstheme="minorBidi"/>
          <w:sz w:val="22"/>
          <w:szCs w:val="22"/>
        </w:rPr>
        <w:tab/>
      </w:r>
      <w:r w:rsidRPr="00635E3B">
        <w:rPr>
          <w:snapToGrid w:val="0"/>
          <w:lang w:eastAsia="zh-CN"/>
        </w:rPr>
        <w:t>Test Purpose and Environment</w:t>
      </w:r>
      <w:r>
        <w:tab/>
        <w:t>1427</w:t>
      </w:r>
    </w:p>
    <w:p w14:paraId="65876784" w14:textId="77777777" w:rsidR="002F115E" w:rsidRDefault="002F115E">
      <w:pPr>
        <w:pStyle w:val="TOC4"/>
        <w:rPr>
          <w:rFonts w:asciiTheme="minorHAnsi" w:eastAsiaTheme="minorEastAsia" w:hAnsiTheme="minorHAnsi" w:cstheme="minorBidi"/>
          <w:sz w:val="22"/>
          <w:szCs w:val="22"/>
        </w:rPr>
      </w:pPr>
      <w:r w:rsidRPr="00635E3B">
        <w:rPr>
          <w:snapToGrid w:val="0"/>
        </w:rPr>
        <w:t>A.7.3.69.2</w:t>
      </w:r>
      <w:r>
        <w:rPr>
          <w:rFonts w:asciiTheme="minorHAnsi" w:eastAsiaTheme="minorEastAsia" w:hAnsiTheme="minorHAnsi" w:cstheme="minorBidi"/>
          <w:sz w:val="22"/>
          <w:szCs w:val="22"/>
        </w:rPr>
        <w:tab/>
      </w:r>
      <w:r w:rsidRPr="00635E3B">
        <w:rPr>
          <w:snapToGrid w:val="0"/>
        </w:rPr>
        <w:t>Test Requirements</w:t>
      </w:r>
      <w:r>
        <w:tab/>
        <w:t>1429</w:t>
      </w:r>
    </w:p>
    <w:p w14:paraId="169B1DA7"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A.7.3.70</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Early Out-of-sync reporting Test </w:t>
      </w:r>
      <w:r>
        <w:rPr>
          <w:lang w:eastAsia="zh-CN"/>
        </w:rPr>
        <w:t>for Cat-M1 UE in CEMode A</w:t>
      </w:r>
      <w:r>
        <w:tab/>
        <w:t>1429</w:t>
      </w:r>
    </w:p>
    <w:p w14:paraId="57CD5C52"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A.7.3.70.1</w:t>
      </w:r>
      <w:r>
        <w:rPr>
          <w:rFonts w:asciiTheme="minorHAnsi" w:eastAsiaTheme="minorEastAsia" w:hAnsiTheme="minorHAnsi" w:cstheme="minorBidi"/>
          <w:sz w:val="22"/>
          <w:szCs w:val="22"/>
        </w:rPr>
        <w:tab/>
      </w:r>
      <w:r w:rsidRPr="00635E3B">
        <w:rPr>
          <w:snapToGrid w:val="0"/>
          <w:lang w:eastAsia="zh-CN"/>
        </w:rPr>
        <w:t>Test Purpose and Environment</w:t>
      </w:r>
      <w:r>
        <w:tab/>
        <w:t>1429</w:t>
      </w:r>
    </w:p>
    <w:p w14:paraId="7C5B88A8" w14:textId="77777777" w:rsidR="002F115E" w:rsidRDefault="002F115E">
      <w:pPr>
        <w:pStyle w:val="TOC4"/>
        <w:rPr>
          <w:rFonts w:asciiTheme="minorHAnsi" w:eastAsiaTheme="minorEastAsia" w:hAnsiTheme="minorHAnsi" w:cstheme="minorBidi"/>
          <w:sz w:val="22"/>
          <w:szCs w:val="22"/>
        </w:rPr>
      </w:pPr>
      <w:r w:rsidRPr="00635E3B">
        <w:rPr>
          <w:snapToGrid w:val="0"/>
        </w:rPr>
        <w:t>A.7.3.70.2</w:t>
      </w:r>
      <w:r>
        <w:rPr>
          <w:rFonts w:asciiTheme="minorHAnsi" w:eastAsiaTheme="minorEastAsia" w:hAnsiTheme="minorHAnsi" w:cstheme="minorBidi"/>
          <w:sz w:val="22"/>
          <w:szCs w:val="22"/>
        </w:rPr>
        <w:tab/>
      </w:r>
      <w:r w:rsidRPr="00635E3B">
        <w:rPr>
          <w:snapToGrid w:val="0"/>
        </w:rPr>
        <w:t>Test Requirements</w:t>
      </w:r>
      <w:r>
        <w:tab/>
        <w:t>1431</w:t>
      </w:r>
    </w:p>
    <w:p w14:paraId="5E969130"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A.7.3.71</w:t>
      </w:r>
      <w:r>
        <w:rPr>
          <w:rFonts w:asciiTheme="minorHAnsi" w:eastAsiaTheme="minorEastAsia" w:hAnsiTheme="minorHAnsi" w:cstheme="minorBidi"/>
          <w:sz w:val="22"/>
          <w:szCs w:val="22"/>
        </w:rPr>
        <w:tab/>
      </w:r>
      <w:r w:rsidRPr="00635E3B">
        <w:rPr>
          <w:rFonts w:eastAsia="MS Mincho"/>
          <w:lang w:eastAsia="zh-CN"/>
        </w:rPr>
        <w:t>E-UTRAN FD-FDD Early In-Sync reporting Test for Cat-M1 UE in CEModeA</w:t>
      </w:r>
      <w:r>
        <w:tab/>
        <w:t>1431</w:t>
      </w:r>
    </w:p>
    <w:p w14:paraId="514CB787"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A.7.3.71.1</w:t>
      </w:r>
      <w:r>
        <w:rPr>
          <w:rFonts w:asciiTheme="minorHAnsi" w:eastAsiaTheme="minorEastAsia" w:hAnsiTheme="minorHAnsi" w:cstheme="minorBidi"/>
          <w:sz w:val="22"/>
          <w:szCs w:val="22"/>
        </w:rPr>
        <w:tab/>
      </w:r>
      <w:r w:rsidRPr="00635E3B">
        <w:rPr>
          <w:snapToGrid w:val="0"/>
          <w:lang w:eastAsia="zh-CN"/>
        </w:rPr>
        <w:t>Test Purpose and Environment</w:t>
      </w:r>
      <w:r>
        <w:tab/>
        <w:t>1431</w:t>
      </w:r>
    </w:p>
    <w:p w14:paraId="07298EC3" w14:textId="77777777" w:rsidR="002F115E" w:rsidRDefault="002F115E">
      <w:pPr>
        <w:pStyle w:val="TOC4"/>
        <w:rPr>
          <w:rFonts w:asciiTheme="minorHAnsi" w:eastAsiaTheme="minorEastAsia" w:hAnsiTheme="minorHAnsi" w:cstheme="minorBidi"/>
          <w:sz w:val="22"/>
          <w:szCs w:val="22"/>
        </w:rPr>
      </w:pPr>
      <w:r w:rsidRPr="00635E3B">
        <w:rPr>
          <w:snapToGrid w:val="0"/>
        </w:rPr>
        <w:t>A.7.3.71.2</w:t>
      </w:r>
      <w:r>
        <w:rPr>
          <w:rFonts w:asciiTheme="minorHAnsi" w:eastAsiaTheme="minorEastAsia" w:hAnsiTheme="minorHAnsi" w:cstheme="minorBidi"/>
          <w:sz w:val="22"/>
          <w:szCs w:val="22"/>
        </w:rPr>
        <w:tab/>
      </w:r>
      <w:r w:rsidRPr="00635E3B">
        <w:rPr>
          <w:snapToGrid w:val="0"/>
        </w:rPr>
        <w:t>Test Requirements</w:t>
      </w:r>
      <w:r>
        <w:tab/>
        <w:t>1434</w:t>
      </w:r>
    </w:p>
    <w:p w14:paraId="605684B6"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A.7.3.72</w:t>
      </w:r>
      <w:r>
        <w:rPr>
          <w:rFonts w:asciiTheme="minorHAnsi" w:eastAsiaTheme="minorEastAsia" w:hAnsiTheme="minorHAnsi" w:cstheme="minorBidi"/>
          <w:sz w:val="22"/>
          <w:szCs w:val="22"/>
        </w:rPr>
        <w:tab/>
      </w:r>
      <w:r w:rsidRPr="00635E3B">
        <w:rPr>
          <w:rFonts w:eastAsia="MS Mincho"/>
          <w:lang w:eastAsia="zh-CN"/>
        </w:rPr>
        <w:t>E-UTRAN HD-FDD Early In-Sync reporting Test for Cat-M1 UE in CEModeA</w:t>
      </w:r>
      <w:r>
        <w:tab/>
        <w:t>1434</w:t>
      </w:r>
    </w:p>
    <w:p w14:paraId="722E2AF5"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A.7.3.72.1</w:t>
      </w:r>
      <w:r>
        <w:rPr>
          <w:rFonts w:asciiTheme="minorHAnsi" w:eastAsiaTheme="minorEastAsia" w:hAnsiTheme="minorHAnsi" w:cstheme="minorBidi"/>
          <w:sz w:val="22"/>
          <w:szCs w:val="22"/>
        </w:rPr>
        <w:tab/>
      </w:r>
      <w:r w:rsidRPr="00635E3B">
        <w:rPr>
          <w:snapToGrid w:val="0"/>
          <w:lang w:eastAsia="zh-CN"/>
        </w:rPr>
        <w:t>Test Purpose and Environment</w:t>
      </w:r>
      <w:r>
        <w:tab/>
        <w:t>1434</w:t>
      </w:r>
    </w:p>
    <w:p w14:paraId="7032E7F8" w14:textId="77777777" w:rsidR="002F115E" w:rsidRDefault="002F115E">
      <w:pPr>
        <w:pStyle w:val="TOC4"/>
        <w:rPr>
          <w:rFonts w:asciiTheme="minorHAnsi" w:eastAsiaTheme="minorEastAsia" w:hAnsiTheme="minorHAnsi" w:cstheme="minorBidi"/>
          <w:sz w:val="22"/>
          <w:szCs w:val="22"/>
        </w:rPr>
      </w:pPr>
      <w:r w:rsidRPr="00635E3B">
        <w:rPr>
          <w:snapToGrid w:val="0"/>
        </w:rPr>
        <w:t>A.7.3.72.2</w:t>
      </w:r>
      <w:r>
        <w:rPr>
          <w:rFonts w:asciiTheme="minorHAnsi" w:eastAsiaTheme="minorEastAsia" w:hAnsiTheme="minorHAnsi" w:cstheme="minorBidi"/>
          <w:sz w:val="22"/>
          <w:szCs w:val="22"/>
        </w:rPr>
        <w:tab/>
      </w:r>
      <w:r w:rsidRPr="00635E3B">
        <w:rPr>
          <w:snapToGrid w:val="0"/>
        </w:rPr>
        <w:t>Test Requirements</w:t>
      </w:r>
      <w:r>
        <w:tab/>
        <w:t>1436</w:t>
      </w:r>
    </w:p>
    <w:p w14:paraId="6BFA15BE"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A.7.3.73</w:t>
      </w:r>
      <w:r>
        <w:rPr>
          <w:rFonts w:asciiTheme="minorHAnsi" w:eastAsiaTheme="minorEastAsia" w:hAnsiTheme="minorHAnsi" w:cstheme="minorBidi"/>
          <w:sz w:val="22"/>
          <w:szCs w:val="22"/>
        </w:rPr>
        <w:tab/>
      </w:r>
      <w:r w:rsidRPr="00635E3B">
        <w:rPr>
          <w:rFonts w:eastAsia="MS Mincho"/>
          <w:lang w:eastAsia="zh-CN"/>
        </w:rPr>
        <w:t>E-UTRAN TDD Early In-Sync reporting Test for Cat-M1 UE in CEModeA</w:t>
      </w:r>
      <w:r>
        <w:tab/>
        <w:t>1436</w:t>
      </w:r>
    </w:p>
    <w:p w14:paraId="74211594"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A.7.3.73.1</w:t>
      </w:r>
      <w:r>
        <w:rPr>
          <w:rFonts w:asciiTheme="minorHAnsi" w:eastAsiaTheme="minorEastAsia" w:hAnsiTheme="minorHAnsi" w:cstheme="minorBidi"/>
          <w:sz w:val="22"/>
          <w:szCs w:val="22"/>
        </w:rPr>
        <w:tab/>
      </w:r>
      <w:r w:rsidRPr="00635E3B">
        <w:rPr>
          <w:snapToGrid w:val="0"/>
          <w:lang w:eastAsia="zh-CN"/>
        </w:rPr>
        <w:t>Test Purpose and Environment</w:t>
      </w:r>
      <w:r>
        <w:tab/>
        <w:t>1436</w:t>
      </w:r>
    </w:p>
    <w:p w14:paraId="3445BCD6" w14:textId="77777777" w:rsidR="002F115E" w:rsidRDefault="002F115E">
      <w:pPr>
        <w:pStyle w:val="TOC4"/>
        <w:rPr>
          <w:rFonts w:asciiTheme="minorHAnsi" w:eastAsiaTheme="minorEastAsia" w:hAnsiTheme="minorHAnsi" w:cstheme="minorBidi"/>
          <w:sz w:val="22"/>
          <w:szCs w:val="22"/>
        </w:rPr>
      </w:pPr>
      <w:r w:rsidRPr="00635E3B">
        <w:rPr>
          <w:snapToGrid w:val="0"/>
        </w:rPr>
        <w:t>A.7.3.73.2</w:t>
      </w:r>
      <w:r>
        <w:rPr>
          <w:rFonts w:asciiTheme="minorHAnsi" w:eastAsiaTheme="minorEastAsia" w:hAnsiTheme="minorHAnsi" w:cstheme="minorBidi"/>
          <w:sz w:val="22"/>
          <w:szCs w:val="22"/>
        </w:rPr>
        <w:tab/>
      </w:r>
      <w:r w:rsidRPr="00635E3B">
        <w:rPr>
          <w:snapToGrid w:val="0"/>
        </w:rPr>
        <w:t>Test Requirements</w:t>
      </w:r>
      <w:r>
        <w:tab/>
        <w:t>1438</w:t>
      </w:r>
    </w:p>
    <w:p w14:paraId="726A3122"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A.7.3.74</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Out-of-sync</w:t>
      </w:r>
      <w:r>
        <w:rPr>
          <w:lang w:eastAsia="zh-CN"/>
        </w:rPr>
        <w:t xml:space="preserve"> for non-BL CE UE in CEMode A</w:t>
      </w:r>
      <w:r>
        <w:tab/>
        <w:t>1438</w:t>
      </w:r>
    </w:p>
    <w:p w14:paraId="6EEBEBEC"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A.7.3.74.1</w:t>
      </w:r>
      <w:r>
        <w:rPr>
          <w:rFonts w:asciiTheme="minorHAnsi" w:eastAsiaTheme="minorEastAsia" w:hAnsiTheme="minorHAnsi" w:cstheme="minorBidi"/>
          <w:sz w:val="22"/>
          <w:szCs w:val="22"/>
        </w:rPr>
        <w:tab/>
      </w:r>
      <w:r w:rsidRPr="00635E3B">
        <w:rPr>
          <w:snapToGrid w:val="0"/>
          <w:lang w:eastAsia="zh-CN"/>
        </w:rPr>
        <w:t>Test Purpose and Environment</w:t>
      </w:r>
      <w:r>
        <w:tab/>
        <w:t>1438</w:t>
      </w:r>
    </w:p>
    <w:p w14:paraId="6BC69F43" w14:textId="77777777" w:rsidR="002F115E" w:rsidRDefault="002F115E">
      <w:pPr>
        <w:pStyle w:val="TOC4"/>
        <w:rPr>
          <w:rFonts w:asciiTheme="minorHAnsi" w:eastAsiaTheme="minorEastAsia" w:hAnsiTheme="minorHAnsi" w:cstheme="minorBidi"/>
          <w:sz w:val="22"/>
          <w:szCs w:val="22"/>
        </w:rPr>
      </w:pPr>
      <w:r w:rsidRPr="00635E3B">
        <w:rPr>
          <w:snapToGrid w:val="0"/>
        </w:rPr>
        <w:t>A.7.3.74.2</w:t>
      </w:r>
      <w:r>
        <w:rPr>
          <w:rFonts w:asciiTheme="minorHAnsi" w:eastAsiaTheme="minorEastAsia" w:hAnsiTheme="minorHAnsi" w:cstheme="minorBidi"/>
          <w:sz w:val="22"/>
          <w:szCs w:val="22"/>
        </w:rPr>
        <w:tab/>
      </w:r>
      <w:r w:rsidRPr="00635E3B">
        <w:rPr>
          <w:snapToGrid w:val="0"/>
        </w:rPr>
        <w:t>Test Requirements</w:t>
      </w:r>
      <w:r>
        <w:tab/>
        <w:t>1441</w:t>
      </w:r>
    </w:p>
    <w:p w14:paraId="3DD8C826"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A.7.3.75</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In-Sync</w:t>
      </w:r>
      <w:r>
        <w:rPr>
          <w:lang w:eastAsia="zh-CN"/>
        </w:rPr>
        <w:t xml:space="preserve"> for non-BL CE UE in CEMode A</w:t>
      </w:r>
      <w:r>
        <w:tab/>
        <w:t>1441</w:t>
      </w:r>
    </w:p>
    <w:p w14:paraId="4083288E"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lastRenderedPageBreak/>
        <w:t>A.7.3.75.1</w:t>
      </w:r>
      <w:r>
        <w:rPr>
          <w:rFonts w:asciiTheme="minorHAnsi" w:eastAsiaTheme="minorEastAsia" w:hAnsiTheme="minorHAnsi" w:cstheme="minorBidi"/>
          <w:sz w:val="22"/>
          <w:szCs w:val="22"/>
        </w:rPr>
        <w:tab/>
      </w:r>
      <w:r w:rsidRPr="00635E3B">
        <w:rPr>
          <w:snapToGrid w:val="0"/>
          <w:lang w:eastAsia="zh-CN"/>
        </w:rPr>
        <w:t>Test Purpose and Environment</w:t>
      </w:r>
      <w:r>
        <w:tab/>
        <w:t>1441</w:t>
      </w:r>
    </w:p>
    <w:p w14:paraId="02B7A5C2" w14:textId="77777777" w:rsidR="002F115E" w:rsidRDefault="002F115E">
      <w:pPr>
        <w:pStyle w:val="TOC4"/>
        <w:rPr>
          <w:rFonts w:asciiTheme="minorHAnsi" w:eastAsiaTheme="minorEastAsia" w:hAnsiTheme="minorHAnsi" w:cstheme="minorBidi"/>
          <w:sz w:val="22"/>
          <w:szCs w:val="22"/>
        </w:rPr>
      </w:pPr>
      <w:r w:rsidRPr="00635E3B">
        <w:rPr>
          <w:snapToGrid w:val="0"/>
        </w:rPr>
        <w:t>A.7.3.75.2</w:t>
      </w:r>
      <w:r>
        <w:rPr>
          <w:rFonts w:asciiTheme="minorHAnsi" w:eastAsiaTheme="minorEastAsia" w:hAnsiTheme="minorHAnsi" w:cstheme="minorBidi"/>
          <w:sz w:val="22"/>
          <w:szCs w:val="22"/>
        </w:rPr>
        <w:tab/>
      </w:r>
      <w:r w:rsidRPr="00635E3B">
        <w:rPr>
          <w:snapToGrid w:val="0"/>
        </w:rPr>
        <w:t>Test Requirements</w:t>
      </w:r>
      <w:r>
        <w:tab/>
        <w:t>1443</w:t>
      </w:r>
    </w:p>
    <w:p w14:paraId="5A5EB29B" w14:textId="77777777" w:rsidR="002F115E" w:rsidRDefault="002F115E">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7DF6C7D0"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A.7.3.76.1</w:t>
      </w:r>
      <w:r>
        <w:rPr>
          <w:rFonts w:asciiTheme="minorHAnsi" w:eastAsiaTheme="minorEastAsia" w:hAnsiTheme="minorHAnsi" w:cstheme="minorBidi"/>
          <w:sz w:val="22"/>
          <w:szCs w:val="22"/>
        </w:rPr>
        <w:tab/>
      </w:r>
      <w:r w:rsidRPr="00635E3B">
        <w:rPr>
          <w:snapToGrid w:val="0"/>
          <w:lang w:eastAsia="zh-CN"/>
        </w:rPr>
        <w:t>Test Purpose and Environment</w:t>
      </w:r>
      <w:r>
        <w:tab/>
        <w:t>1444</w:t>
      </w:r>
    </w:p>
    <w:p w14:paraId="7F5C6FCB" w14:textId="77777777" w:rsidR="002F115E" w:rsidRDefault="002F115E">
      <w:pPr>
        <w:pStyle w:val="TOC4"/>
        <w:rPr>
          <w:rFonts w:asciiTheme="minorHAnsi" w:eastAsiaTheme="minorEastAsia" w:hAnsiTheme="minorHAnsi" w:cstheme="minorBidi"/>
          <w:sz w:val="22"/>
          <w:szCs w:val="22"/>
        </w:rPr>
      </w:pPr>
      <w:r w:rsidRPr="00635E3B">
        <w:rPr>
          <w:snapToGrid w:val="0"/>
        </w:rPr>
        <w:t>A.7.3.76.2</w:t>
      </w:r>
      <w:r>
        <w:rPr>
          <w:rFonts w:asciiTheme="minorHAnsi" w:eastAsiaTheme="minorEastAsia" w:hAnsiTheme="minorHAnsi" w:cstheme="minorBidi"/>
          <w:sz w:val="22"/>
          <w:szCs w:val="22"/>
        </w:rPr>
        <w:tab/>
      </w:r>
      <w:r w:rsidRPr="00635E3B">
        <w:rPr>
          <w:snapToGrid w:val="0"/>
        </w:rPr>
        <w:t>Test Requirements</w:t>
      </w:r>
      <w:r>
        <w:tab/>
        <w:t>1447</w:t>
      </w:r>
    </w:p>
    <w:p w14:paraId="1839BB0E" w14:textId="77777777" w:rsidR="002F115E" w:rsidRDefault="002F115E">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79C9C8BF"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A.7.3.77.1</w:t>
      </w:r>
      <w:r>
        <w:rPr>
          <w:rFonts w:asciiTheme="minorHAnsi" w:eastAsiaTheme="minorEastAsia" w:hAnsiTheme="minorHAnsi" w:cstheme="minorBidi"/>
          <w:sz w:val="22"/>
          <w:szCs w:val="22"/>
        </w:rPr>
        <w:tab/>
      </w:r>
      <w:r w:rsidRPr="00635E3B">
        <w:rPr>
          <w:snapToGrid w:val="0"/>
          <w:lang w:eastAsia="zh-CN"/>
        </w:rPr>
        <w:t>Test Purpose and Environment</w:t>
      </w:r>
      <w:r>
        <w:tab/>
        <w:t>1447</w:t>
      </w:r>
    </w:p>
    <w:p w14:paraId="4D273E39"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1450</w:t>
      </w:r>
    </w:p>
    <w:p w14:paraId="758AEDD7"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A.7.3.78</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Out-of-sync</w:t>
      </w:r>
      <w:r>
        <w:rPr>
          <w:lang w:eastAsia="zh-CN"/>
        </w:rPr>
        <w:t xml:space="preserve"> for non-BL CE UE in CEMode A</w:t>
      </w:r>
      <w:r>
        <w:tab/>
        <w:t>1450</w:t>
      </w:r>
    </w:p>
    <w:p w14:paraId="6DD348D7"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A.7.3.78.1</w:t>
      </w:r>
      <w:r>
        <w:rPr>
          <w:rFonts w:asciiTheme="minorHAnsi" w:eastAsiaTheme="minorEastAsia" w:hAnsiTheme="minorHAnsi" w:cstheme="minorBidi"/>
          <w:sz w:val="22"/>
          <w:szCs w:val="22"/>
        </w:rPr>
        <w:tab/>
      </w:r>
      <w:r w:rsidRPr="00635E3B">
        <w:rPr>
          <w:snapToGrid w:val="0"/>
          <w:lang w:eastAsia="zh-CN"/>
        </w:rPr>
        <w:t>Test Purpose and Environment</w:t>
      </w:r>
      <w:r>
        <w:tab/>
        <w:t>1450</w:t>
      </w:r>
    </w:p>
    <w:p w14:paraId="5D9E4422" w14:textId="77777777" w:rsidR="002F115E" w:rsidRDefault="002F115E">
      <w:pPr>
        <w:pStyle w:val="TOC4"/>
        <w:rPr>
          <w:rFonts w:asciiTheme="minorHAnsi" w:eastAsiaTheme="minorEastAsia" w:hAnsiTheme="minorHAnsi" w:cstheme="minorBidi"/>
          <w:sz w:val="22"/>
          <w:szCs w:val="22"/>
        </w:rPr>
      </w:pPr>
      <w:r w:rsidRPr="00635E3B">
        <w:rPr>
          <w:snapToGrid w:val="0"/>
        </w:rPr>
        <w:t>A.7.3.78.2</w:t>
      </w:r>
      <w:r>
        <w:rPr>
          <w:rFonts w:asciiTheme="minorHAnsi" w:eastAsiaTheme="minorEastAsia" w:hAnsiTheme="minorHAnsi" w:cstheme="minorBidi"/>
          <w:sz w:val="22"/>
          <w:szCs w:val="22"/>
        </w:rPr>
        <w:tab/>
      </w:r>
      <w:r w:rsidRPr="00635E3B">
        <w:rPr>
          <w:snapToGrid w:val="0"/>
        </w:rPr>
        <w:t>Test Requirements</w:t>
      </w:r>
      <w:r>
        <w:tab/>
        <w:t>1453</w:t>
      </w:r>
    </w:p>
    <w:p w14:paraId="1BA8B913"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A.7.3.79</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w:t>
      </w:r>
      <w:r w:rsidRPr="00635E3B">
        <w:rPr>
          <w:rFonts w:eastAsia="MS Mincho"/>
          <w:lang w:eastAsia="zh-CN"/>
        </w:rPr>
        <w:t>DD Radio Link Monitoring Test for In-Sync</w:t>
      </w:r>
      <w:r>
        <w:rPr>
          <w:lang w:eastAsia="zh-CN"/>
        </w:rPr>
        <w:t xml:space="preserve"> for non-BL CE UE in CEMode A</w:t>
      </w:r>
      <w:r>
        <w:tab/>
        <w:t>1453</w:t>
      </w:r>
    </w:p>
    <w:p w14:paraId="32D0D6E2"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A.7.3.79.1</w:t>
      </w:r>
      <w:r>
        <w:rPr>
          <w:rFonts w:asciiTheme="minorHAnsi" w:eastAsiaTheme="minorEastAsia" w:hAnsiTheme="minorHAnsi" w:cstheme="minorBidi"/>
          <w:sz w:val="22"/>
          <w:szCs w:val="22"/>
        </w:rPr>
        <w:tab/>
      </w:r>
      <w:r w:rsidRPr="00635E3B">
        <w:rPr>
          <w:snapToGrid w:val="0"/>
          <w:lang w:eastAsia="zh-CN"/>
        </w:rPr>
        <w:t>Test Purpose and Environment</w:t>
      </w:r>
      <w:r>
        <w:tab/>
        <w:t>1453</w:t>
      </w:r>
    </w:p>
    <w:p w14:paraId="10D072CC" w14:textId="77777777" w:rsidR="002F115E" w:rsidRDefault="002F115E">
      <w:pPr>
        <w:pStyle w:val="TOC4"/>
        <w:rPr>
          <w:rFonts w:asciiTheme="minorHAnsi" w:eastAsiaTheme="minorEastAsia" w:hAnsiTheme="minorHAnsi" w:cstheme="minorBidi"/>
          <w:sz w:val="22"/>
          <w:szCs w:val="22"/>
        </w:rPr>
      </w:pPr>
      <w:r w:rsidRPr="00635E3B">
        <w:rPr>
          <w:snapToGrid w:val="0"/>
        </w:rPr>
        <w:t>A.7.3.79.2</w:t>
      </w:r>
      <w:r>
        <w:rPr>
          <w:rFonts w:asciiTheme="minorHAnsi" w:eastAsiaTheme="minorEastAsia" w:hAnsiTheme="minorHAnsi" w:cstheme="minorBidi"/>
          <w:sz w:val="22"/>
          <w:szCs w:val="22"/>
        </w:rPr>
        <w:tab/>
      </w:r>
      <w:r w:rsidRPr="00635E3B">
        <w:rPr>
          <w:snapToGrid w:val="0"/>
        </w:rPr>
        <w:t>Test Requirements</w:t>
      </w:r>
      <w:r>
        <w:tab/>
        <w:t>1456</w:t>
      </w:r>
    </w:p>
    <w:p w14:paraId="27D0B5A8" w14:textId="77777777" w:rsidR="002F115E" w:rsidRDefault="002F115E">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0CD5B4B1"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A.7.3.80.1</w:t>
      </w:r>
      <w:r>
        <w:rPr>
          <w:rFonts w:asciiTheme="minorHAnsi" w:eastAsiaTheme="minorEastAsia" w:hAnsiTheme="minorHAnsi" w:cstheme="minorBidi"/>
          <w:sz w:val="22"/>
          <w:szCs w:val="22"/>
        </w:rPr>
        <w:tab/>
      </w:r>
      <w:r w:rsidRPr="00635E3B">
        <w:rPr>
          <w:snapToGrid w:val="0"/>
          <w:lang w:eastAsia="zh-CN"/>
        </w:rPr>
        <w:t>Test Purpose and Environment</w:t>
      </w:r>
      <w:r>
        <w:tab/>
        <w:t>1456</w:t>
      </w:r>
    </w:p>
    <w:p w14:paraId="7D81A8CA" w14:textId="77777777" w:rsidR="002F115E" w:rsidRDefault="002F115E">
      <w:pPr>
        <w:pStyle w:val="TOC4"/>
        <w:rPr>
          <w:rFonts w:asciiTheme="minorHAnsi" w:eastAsiaTheme="minorEastAsia" w:hAnsiTheme="minorHAnsi" w:cstheme="minorBidi"/>
          <w:sz w:val="22"/>
          <w:szCs w:val="22"/>
        </w:rPr>
      </w:pPr>
      <w:r w:rsidRPr="00635E3B">
        <w:rPr>
          <w:snapToGrid w:val="0"/>
        </w:rPr>
        <w:t>A.7.3.80.2</w:t>
      </w:r>
      <w:r>
        <w:rPr>
          <w:rFonts w:asciiTheme="minorHAnsi" w:eastAsiaTheme="minorEastAsia" w:hAnsiTheme="minorHAnsi" w:cstheme="minorBidi"/>
          <w:sz w:val="22"/>
          <w:szCs w:val="22"/>
        </w:rPr>
        <w:tab/>
      </w:r>
      <w:r w:rsidRPr="00635E3B">
        <w:rPr>
          <w:snapToGrid w:val="0"/>
        </w:rPr>
        <w:t>Test Requirements</w:t>
      </w:r>
      <w:r>
        <w:tab/>
        <w:t>1459</w:t>
      </w:r>
    </w:p>
    <w:p w14:paraId="723539F4" w14:textId="77777777" w:rsidR="002F115E" w:rsidRDefault="002F115E">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7EFD271E"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A.7.3.81.1</w:t>
      </w:r>
      <w:r>
        <w:rPr>
          <w:rFonts w:asciiTheme="minorHAnsi" w:eastAsiaTheme="minorEastAsia" w:hAnsiTheme="minorHAnsi" w:cstheme="minorBidi"/>
          <w:sz w:val="22"/>
          <w:szCs w:val="22"/>
        </w:rPr>
        <w:tab/>
      </w:r>
      <w:r w:rsidRPr="00635E3B">
        <w:rPr>
          <w:snapToGrid w:val="0"/>
          <w:lang w:eastAsia="zh-CN"/>
        </w:rPr>
        <w:t>Test Purpose and Environment</w:t>
      </w:r>
      <w:r>
        <w:tab/>
        <w:t>1459</w:t>
      </w:r>
    </w:p>
    <w:p w14:paraId="50D2B63D" w14:textId="77777777" w:rsidR="002F115E" w:rsidRDefault="002F115E">
      <w:pPr>
        <w:pStyle w:val="TOC4"/>
        <w:rPr>
          <w:rFonts w:asciiTheme="minorHAnsi" w:eastAsiaTheme="minorEastAsia" w:hAnsiTheme="minorHAnsi" w:cstheme="minorBidi"/>
          <w:sz w:val="22"/>
          <w:szCs w:val="22"/>
        </w:rPr>
      </w:pPr>
      <w:r w:rsidRPr="00635E3B">
        <w:rPr>
          <w:snapToGrid w:val="0"/>
        </w:rPr>
        <w:t>A.7.3.81.2</w:t>
      </w:r>
      <w:r>
        <w:rPr>
          <w:rFonts w:asciiTheme="minorHAnsi" w:eastAsiaTheme="minorEastAsia" w:hAnsiTheme="minorHAnsi" w:cstheme="minorBidi"/>
          <w:sz w:val="22"/>
          <w:szCs w:val="22"/>
        </w:rPr>
        <w:tab/>
      </w:r>
      <w:r w:rsidRPr="00635E3B">
        <w:rPr>
          <w:snapToGrid w:val="0"/>
        </w:rPr>
        <w:t>Test Requirements</w:t>
      </w:r>
      <w:r>
        <w:tab/>
        <w:t>1462</w:t>
      </w:r>
    </w:p>
    <w:p w14:paraId="3EA6243E"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A.7.3.82</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 xml:space="preserve">FDD Early Out-of-sync reporting Test </w:t>
      </w:r>
      <w:r>
        <w:rPr>
          <w:lang w:eastAsia="zh-CN"/>
        </w:rPr>
        <w:t>for Cat-M1 UE in CEModeB</w:t>
      </w:r>
      <w:r>
        <w:tab/>
        <w:t>1462</w:t>
      </w:r>
    </w:p>
    <w:p w14:paraId="06C92F73"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A.7.3.82.1</w:t>
      </w:r>
      <w:r>
        <w:rPr>
          <w:rFonts w:asciiTheme="minorHAnsi" w:eastAsiaTheme="minorEastAsia" w:hAnsiTheme="minorHAnsi" w:cstheme="minorBidi"/>
          <w:sz w:val="22"/>
          <w:szCs w:val="22"/>
        </w:rPr>
        <w:tab/>
      </w:r>
      <w:r w:rsidRPr="00635E3B">
        <w:rPr>
          <w:snapToGrid w:val="0"/>
          <w:lang w:eastAsia="zh-CN"/>
        </w:rPr>
        <w:t>Test Purpose and Environment</w:t>
      </w:r>
      <w:r>
        <w:tab/>
        <w:t>1462</w:t>
      </w:r>
    </w:p>
    <w:p w14:paraId="6F2E08D8" w14:textId="77777777" w:rsidR="002F115E" w:rsidRDefault="002F115E">
      <w:pPr>
        <w:pStyle w:val="TOC4"/>
        <w:rPr>
          <w:rFonts w:asciiTheme="minorHAnsi" w:eastAsiaTheme="minorEastAsia" w:hAnsiTheme="minorHAnsi" w:cstheme="minorBidi"/>
          <w:sz w:val="22"/>
          <w:szCs w:val="22"/>
        </w:rPr>
      </w:pPr>
      <w:r w:rsidRPr="00635E3B">
        <w:rPr>
          <w:snapToGrid w:val="0"/>
        </w:rPr>
        <w:t>A.7.3.82.2</w:t>
      </w:r>
      <w:r>
        <w:rPr>
          <w:rFonts w:asciiTheme="minorHAnsi" w:eastAsiaTheme="minorEastAsia" w:hAnsiTheme="minorHAnsi" w:cstheme="minorBidi"/>
          <w:sz w:val="22"/>
          <w:szCs w:val="22"/>
        </w:rPr>
        <w:tab/>
      </w:r>
      <w:r w:rsidRPr="00635E3B">
        <w:rPr>
          <w:snapToGrid w:val="0"/>
        </w:rPr>
        <w:t>Test Requirements</w:t>
      </w:r>
      <w:r>
        <w:tab/>
        <w:t>1465</w:t>
      </w:r>
    </w:p>
    <w:p w14:paraId="54163DE7"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A.7.3.83</w:t>
      </w:r>
      <w:r>
        <w:rPr>
          <w:rFonts w:asciiTheme="minorHAnsi" w:eastAsiaTheme="minorEastAsia" w:hAnsiTheme="minorHAnsi" w:cstheme="minorBidi"/>
          <w:sz w:val="22"/>
          <w:szCs w:val="22"/>
        </w:rPr>
        <w:tab/>
      </w:r>
      <w:r w:rsidRPr="00635E3B">
        <w:rPr>
          <w:rFonts w:eastAsia="MS Mincho"/>
          <w:lang w:eastAsia="zh-CN"/>
        </w:rPr>
        <w:t>E-UTRAN FD-FDD Early In-Sync reporting Test for Cat-M1 UE in CEModeB</w:t>
      </w:r>
      <w:r>
        <w:tab/>
        <w:t>1465</w:t>
      </w:r>
    </w:p>
    <w:p w14:paraId="7451B56F"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A.7.3.83.1</w:t>
      </w:r>
      <w:r>
        <w:rPr>
          <w:rFonts w:asciiTheme="minorHAnsi" w:eastAsiaTheme="minorEastAsia" w:hAnsiTheme="minorHAnsi" w:cstheme="minorBidi"/>
          <w:sz w:val="22"/>
          <w:szCs w:val="22"/>
        </w:rPr>
        <w:tab/>
      </w:r>
      <w:r w:rsidRPr="00635E3B">
        <w:rPr>
          <w:snapToGrid w:val="0"/>
          <w:lang w:eastAsia="zh-CN"/>
        </w:rPr>
        <w:t>Test Purpose and Environment</w:t>
      </w:r>
      <w:r>
        <w:tab/>
        <w:t>1465</w:t>
      </w:r>
    </w:p>
    <w:p w14:paraId="7DAA6073" w14:textId="77777777" w:rsidR="002F115E" w:rsidRDefault="002F115E">
      <w:pPr>
        <w:pStyle w:val="TOC4"/>
        <w:rPr>
          <w:rFonts w:asciiTheme="minorHAnsi" w:eastAsiaTheme="minorEastAsia" w:hAnsiTheme="minorHAnsi" w:cstheme="minorBidi"/>
          <w:sz w:val="22"/>
          <w:szCs w:val="22"/>
        </w:rPr>
      </w:pPr>
      <w:r w:rsidRPr="00635E3B">
        <w:rPr>
          <w:snapToGrid w:val="0"/>
        </w:rPr>
        <w:t>A.7.3.83.2</w:t>
      </w:r>
      <w:r>
        <w:rPr>
          <w:rFonts w:asciiTheme="minorHAnsi" w:eastAsiaTheme="minorEastAsia" w:hAnsiTheme="minorHAnsi" w:cstheme="minorBidi"/>
          <w:sz w:val="22"/>
          <w:szCs w:val="22"/>
        </w:rPr>
        <w:tab/>
      </w:r>
      <w:r w:rsidRPr="00635E3B">
        <w:rPr>
          <w:snapToGrid w:val="0"/>
        </w:rPr>
        <w:t>Test Requirements</w:t>
      </w:r>
      <w:r>
        <w:tab/>
        <w:t>1466</w:t>
      </w:r>
    </w:p>
    <w:p w14:paraId="0C43292C"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A.7.3.84</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HD-FDD</w:t>
      </w:r>
      <w:r w:rsidRPr="00635E3B">
        <w:rPr>
          <w:rFonts w:eastAsia="MS Mincho"/>
          <w:lang w:eastAsia="zh-CN"/>
        </w:rPr>
        <w:t xml:space="preserve"> Early Out-of-sync reporting Test </w:t>
      </w:r>
      <w:r>
        <w:rPr>
          <w:lang w:eastAsia="zh-CN"/>
        </w:rPr>
        <w:t>for Cat-M1 UE in CEModeB</w:t>
      </w:r>
      <w:r>
        <w:tab/>
        <w:t>1467</w:t>
      </w:r>
    </w:p>
    <w:p w14:paraId="078F272C"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A.7.3.84.1</w:t>
      </w:r>
      <w:r>
        <w:rPr>
          <w:rFonts w:asciiTheme="minorHAnsi" w:eastAsiaTheme="minorEastAsia" w:hAnsiTheme="minorHAnsi" w:cstheme="minorBidi"/>
          <w:sz w:val="22"/>
          <w:szCs w:val="22"/>
        </w:rPr>
        <w:tab/>
      </w:r>
      <w:r w:rsidRPr="00635E3B">
        <w:rPr>
          <w:snapToGrid w:val="0"/>
          <w:lang w:eastAsia="zh-CN"/>
        </w:rPr>
        <w:t>Test Purpose and Environment</w:t>
      </w:r>
      <w:r>
        <w:tab/>
        <w:t>1467</w:t>
      </w:r>
    </w:p>
    <w:p w14:paraId="19DE8094" w14:textId="77777777" w:rsidR="002F115E" w:rsidRDefault="002F115E">
      <w:pPr>
        <w:pStyle w:val="TOC4"/>
        <w:rPr>
          <w:rFonts w:asciiTheme="minorHAnsi" w:eastAsiaTheme="minorEastAsia" w:hAnsiTheme="minorHAnsi" w:cstheme="minorBidi"/>
          <w:sz w:val="22"/>
          <w:szCs w:val="22"/>
        </w:rPr>
      </w:pPr>
      <w:r w:rsidRPr="00635E3B">
        <w:rPr>
          <w:snapToGrid w:val="0"/>
        </w:rPr>
        <w:t>A.7.3.84.2</w:t>
      </w:r>
      <w:r>
        <w:rPr>
          <w:rFonts w:asciiTheme="minorHAnsi" w:eastAsiaTheme="minorEastAsia" w:hAnsiTheme="minorHAnsi" w:cstheme="minorBidi"/>
          <w:sz w:val="22"/>
          <w:szCs w:val="22"/>
        </w:rPr>
        <w:tab/>
      </w:r>
      <w:r w:rsidRPr="00635E3B">
        <w:rPr>
          <w:snapToGrid w:val="0"/>
        </w:rPr>
        <w:t>Test Requirements</w:t>
      </w:r>
      <w:r>
        <w:tab/>
        <w:t>1469</w:t>
      </w:r>
    </w:p>
    <w:p w14:paraId="07F76D15"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A.7.3.85</w:t>
      </w:r>
      <w:r>
        <w:rPr>
          <w:rFonts w:asciiTheme="minorHAnsi" w:eastAsiaTheme="minorEastAsia" w:hAnsiTheme="minorHAnsi" w:cstheme="minorBidi"/>
          <w:sz w:val="22"/>
          <w:szCs w:val="22"/>
        </w:rPr>
        <w:tab/>
      </w:r>
      <w:r w:rsidRPr="00635E3B">
        <w:rPr>
          <w:rFonts w:eastAsia="MS Mincho"/>
          <w:lang w:eastAsia="zh-CN"/>
        </w:rPr>
        <w:t>E-UTRAN HD-FDD Early In-Sync reporting Test for Cat-M1 UE in CEModeB</w:t>
      </w:r>
      <w:r>
        <w:tab/>
        <w:t>1469</w:t>
      </w:r>
    </w:p>
    <w:p w14:paraId="3A2084C3"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A.7.3.85.1</w:t>
      </w:r>
      <w:r>
        <w:rPr>
          <w:rFonts w:asciiTheme="minorHAnsi" w:eastAsiaTheme="minorEastAsia" w:hAnsiTheme="minorHAnsi" w:cstheme="minorBidi"/>
          <w:sz w:val="22"/>
          <w:szCs w:val="22"/>
        </w:rPr>
        <w:tab/>
      </w:r>
      <w:r w:rsidRPr="00635E3B">
        <w:rPr>
          <w:snapToGrid w:val="0"/>
          <w:lang w:eastAsia="zh-CN"/>
        </w:rPr>
        <w:t>Test Purpose and Environment</w:t>
      </w:r>
      <w:r>
        <w:tab/>
        <w:t>1469</w:t>
      </w:r>
    </w:p>
    <w:p w14:paraId="0C920748" w14:textId="77777777" w:rsidR="002F115E" w:rsidRDefault="002F115E">
      <w:pPr>
        <w:pStyle w:val="TOC4"/>
        <w:rPr>
          <w:rFonts w:asciiTheme="minorHAnsi" w:eastAsiaTheme="minorEastAsia" w:hAnsiTheme="minorHAnsi" w:cstheme="minorBidi"/>
          <w:sz w:val="22"/>
          <w:szCs w:val="22"/>
        </w:rPr>
      </w:pPr>
      <w:r w:rsidRPr="00635E3B">
        <w:rPr>
          <w:snapToGrid w:val="0"/>
        </w:rPr>
        <w:t>A.7.3.85.2</w:t>
      </w:r>
      <w:r>
        <w:rPr>
          <w:rFonts w:asciiTheme="minorHAnsi" w:eastAsiaTheme="minorEastAsia" w:hAnsiTheme="minorHAnsi" w:cstheme="minorBidi"/>
          <w:sz w:val="22"/>
          <w:szCs w:val="22"/>
        </w:rPr>
        <w:tab/>
      </w:r>
      <w:r w:rsidRPr="00635E3B">
        <w:rPr>
          <w:snapToGrid w:val="0"/>
        </w:rPr>
        <w:t>Test Requirements</w:t>
      </w:r>
      <w:r>
        <w:tab/>
        <w:t>1470</w:t>
      </w:r>
    </w:p>
    <w:p w14:paraId="592E11D9"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A.7.3.86</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Early Out-of-sync reporting Test </w:t>
      </w:r>
      <w:r>
        <w:rPr>
          <w:lang w:eastAsia="zh-CN"/>
        </w:rPr>
        <w:t>for Cat-M1 UE in CEModeB</w:t>
      </w:r>
      <w:r>
        <w:tab/>
        <w:t>1471</w:t>
      </w:r>
    </w:p>
    <w:p w14:paraId="576F909D"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A.7.3.86.1</w:t>
      </w:r>
      <w:r>
        <w:rPr>
          <w:rFonts w:asciiTheme="minorHAnsi" w:eastAsiaTheme="minorEastAsia" w:hAnsiTheme="minorHAnsi" w:cstheme="minorBidi"/>
          <w:sz w:val="22"/>
          <w:szCs w:val="22"/>
        </w:rPr>
        <w:tab/>
      </w:r>
      <w:r w:rsidRPr="00635E3B">
        <w:rPr>
          <w:snapToGrid w:val="0"/>
          <w:lang w:eastAsia="zh-CN"/>
        </w:rPr>
        <w:t>Test Purpose and Environment</w:t>
      </w:r>
      <w:r>
        <w:tab/>
        <w:t>1471</w:t>
      </w:r>
    </w:p>
    <w:p w14:paraId="6E0BCE9E" w14:textId="77777777" w:rsidR="002F115E" w:rsidRDefault="002F115E">
      <w:pPr>
        <w:pStyle w:val="TOC4"/>
        <w:rPr>
          <w:rFonts w:asciiTheme="minorHAnsi" w:eastAsiaTheme="minorEastAsia" w:hAnsiTheme="minorHAnsi" w:cstheme="minorBidi"/>
          <w:sz w:val="22"/>
          <w:szCs w:val="22"/>
        </w:rPr>
      </w:pPr>
      <w:r w:rsidRPr="00635E3B">
        <w:rPr>
          <w:snapToGrid w:val="0"/>
        </w:rPr>
        <w:t>A.7.3.86.2</w:t>
      </w:r>
      <w:r>
        <w:rPr>
          <w:rFonts w:asciiTheme="minorHAnsi" w:eastAsiaTheme="minorEastAsia" w:hAnsiTheme="minorHAnsi" w:cstheme="minorBidi"/>
          <w:sz w:val="22"/>
          <w:szCs w:val="22"/>
        </w:rPr>
        <w:tab/>
      </w:r>
      <w:r w:rsidRPr="00635E3B">
        <w:rPr>
          <w:snapToGrid w:val="0"/>
        </w:rPr>
        <w:t>Test Requirements</w:t>
      </w:r>
      <w:r>
        <w:tab/>
        <w:t>1473</w:t>
      </w:r>
    </w:p>
    <w:p w14:paraId="56027FB4"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A.7.3.87</w:t>
      </w:r>
      <w:r>
        <w:rPr>
          <w:rFonts w:asciiTheme="minorHAnsi" w:eastAsiaTheme="minorEastAsia" w:hAnsiTheme="minorHAnsi" w:cstheme="minorBidi"/>
          <w:sz w:val="22"/>
          <w:szCs w:val="22"/>
        </w:rPr>
        <w:tab/>
      </w:r>
      <w:r w:rsidRPr="00635E3B">
        <w:rPr>
          <w:rFonts w:eastAsia="MS Mincho"/>
          <w:lang w:eastAsia="zh-CN"/>
        </w:rPr>
        <w:t>E-UTRAN TDD Early In-Sync reporting Test for Cat-M1 UE in CEModeB</w:t>
      </w:r>
      <w:r>
        <w:tab/>
        <w:t>1473</w:t>
      </w:r>
    </w:p>
    <w:p w14:paraId="38EA036B" w14:textId="77777777" w:rsidR="002F115E" w:rsidRDefault="002F115E">
      <w:pPr>
        <w:pStyle w:val="TOC4"/>
        <w:rPr>
          <w:rFonts w:asciiTheme="minorHAnsi" w:eastAsiaTheme="minorEastAsia" w:hAnsiTheme="minorHAnsi" w:cstheme="minorBidi"/>
          <w:sz w:val="22"/>
          <w:szCs w:val="22"/>
        </w:rPr>
      </w:pPr>
      <w:r w:rsidRPr="00635E3B">
        <w:rPr>
          <w:snapToGrid w:val="0"/>
          <w:lang w:eastAsia="zh-CN"/>
        </w:rPr>
        <w:t>A.7.3.87.1</w:t>
      </w:r>
      <w:r>
        <w:rPr>
          <w:rFonts w:asciiTheme="minorHAnsi" w:eastAsiaTheme="minorEastAsia" w:hAnsiTheme="minorHAnsi" w:cstheme="minorBidi"/>
          <w:sz w:val="22"/>
          <w:szCs w:val="22"/>
        </w:rPr>
        <w:tab/>
      </w:r>
      <w:r w:rsidRPr="00635E3B">
        <w:rPr>
          <w:snapToGrid w:val="0"/>
          <w:lang w:eastAsia="zh-CN"/>
        </w:rPr>
        <w:t>Test Purpose and Environment</w:t>
      </w:r>
      <w:r>
        <w:tab/>
        <w:t>1473</w:t>
      </w:r>
    </w:p>
    <w:p w14:paraId="0491F059" w14:textId="77777777" w:rsidR="002F115E" w:rsidRDefault="002F115E">
      <w:pPr>
        <w:pStyle w:val="TOC4"/>
        <w:rPr>
          <w:rFonts w:asciiTheme="minorHAnsi" w:eastAsiaTheme="minorEastAsia" w:hAnsiTheme="minorHAnsi" w:cstheme="minorBidi"/>
          <w:sz w:val="22"/>
          <w:szCs w:val="22"/>
        </w:rPr>
      </w:pPr>
      <w:r w:rsidRPr="00635E3B">
        <w:rPr>
          <w:snapToGrid w:val="0"/>
        </w:rPr>
        <w:t>A.7.3.87.2</w:t>
      </w:r>
      <w:r>
        <w:rPr>
          <w:rFonts w:asciiTheme="minorHAnsi" w:eastAsiaTheme="minorEastAsia" w:hAnsiTheme="minorHAnsi" w:cstheme="minorBidi"/>
          <w:sz w:val="22"/>
          <w:szCs w:val="22"/>
        </w:rPr>
        <w:tab/>
      </w:r>
      <w:r w:rsidRPr="00635E3B">
        <w:rPr>
          <w:snapToGrid w:val="0"/>
        </w:rPr>
        <w:t>Test Requirements</w:t>
      </w:r>
      <w:r>
        <w:tab/>
        <w:t>1476</w:t>
      </w:r>
    </w:p>
    <w:p w14:paraId="6DBE3CF4" w14:textId="77777777" w:rsidR="002F115E" w:rsidRDefault="002F115E">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36354671" w14:textId="77777777" w:rsidR="002F115E" w:rsidRDefault="002F115E">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34DC22CF" w14:textId="77777777" w:rsidR="002F115E" w:rsidRDefault="002F115E">
      <w:pPr>
        <w:pStyle w:val="TOC4"/>
        <w:rPr>
          <w:rFonts w:asciiTheme="minorHAnsi" w:eastAsiaTheme="minorEastAsia" w:hAnsiTheme="minorHAnsi" w:cstheme="minorBidi"/>
          <w:sz w:val="22"/>
          <w:szCs w:val="22"/>
        </w:rPr>
      </w:pPr>
      <w:r w:rsidRPr="00635E3B">
        <w:rPr>
          <w:snapToGrid w:val="0"/>
        </w:rPr>
        <w:t>A.7.4.1.1</w:t>
      </w:r>
      <w:r>
        <w:rPr>
          <w:rFonts w:asciiTheme="minorHAnsi" w:eastAsiaTheme="minorEastAsia" w:hAnsiTheme="minorHAnsi" w:cstheme="minorBidi"/>
          <w:sz w:val="22"/>
          <w:szCs w:val="22"/>
        </w:rPr>
        <w:tab/>
      </w:r>
      <w:r w:rsidRPr="00635E3B">
        <w:rPr>
          <w:snapToGrid w:val="0"/>
        </w:rPr>
        <w:t>Test Purpose and Environment</w:t>
      </w:r>
      <w:r>
        <w:tab/>
        <w:t>1476</w:t>
      </w:r>
    </w:p>
    <w:p w14:paraId="7C303D28" w14:textId="77777777" w:rsidR="002F115E" w:rsidRDefault="002F115E">
      <w:pPr>
        <w:pStyle w:val="TOC4"/>
        <w:rPr>
          <w:rFonts w:asciiTheme="minorHAnsi" w:eastAsiaTheme="minorEastAsia" w:hAnsiTheme="minorHAnsi" w:cstheme="minorBidi"/>
          <w:sz w:val="22"/>
          <w:szCs w:val="22"/>
        </w:rPr>
      </w:pPr>
      <w:r w:rsidRPr="00635E3B">
        <w:rPr>
          <w:snapToGrid w:val="0"/>
        </w:rPr>
        <w:t>A.7.4.1.2</w:t>
      </w:r>
      <w:r>
        <w:rPr>
          <w:rFonts w:asciiTheme="minorHAnsi" w:eastAsiaTheme="minorEastAsia" w:hAnsiTheme="minorHAnsi" w:cstheme="minorBidi"/>
          <w:sz w:val="22"/>
          <w:szCs w:val="22"/>
        </w:rPr>
        <w:tab/>
      </w:r>
      <w:r w:rsidRPr="00635E3B">
        <w:rPr>
          <w:snapToGrid w:val="0"/>
        </w:rPr>
        <w:t>Test Requirements</w:t>
      </w:r>
      <w:r>
        <w:tab/>
        <w:t>1478</w:t>
      </w:r>
    </w:p>
    <w:p w14:paraId="61A71F31" w14:textId="77777777" w:rsidR="002F115E" w:rsidRDefault="002F115E">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636477C9" w14:textId="77777777" w:rsidR="002F115E" w:rsidRDefault="002F115E">
      <w:pPr>
        <w:pStyle w:val="TOC4"/>
        <w:rPr>
          <w:rFonts w:asciiTheme="minorHAnsi" w:eastAsiaTheme="minorEastAsia" w:hAnsiTheme="minorHAnsi" w:cstheme="minorBidi"/>
          <w:sz w:val="22"/>
          <w:szCs w:val="22"/>
        </w:rPr>
      </w:pPr>
      <w:r w:rsidRPr="00635E3B">
        <w:rPr>
          <w:snapToGrid w:val="0"/>
        </w:rPr>
        <w:t>A.7.4.2.1</w:t>
      </w:r>
      <w:r>
        <w:rPr>
          <w:rFonts w:asciiTheme="minorHAnsi" w:eastAsiaTheme="minorEastAsia" w:hAnsiTheme="minorHAnsi" w:cstheme="minorBidi"/>
          <w:sz w:val="22"/>
          <w:szCs w:val="22"/>
        </w:rPr>
        <w:tab/>
      </w:r>
      <w:r w:rsidRPr="00635E3B">
        <w:rPr>
          <w:snapToGrid w:val="0"/>
        </w:rPr>
        <w:t>Test Purpose and Environment</w:t>
      </w:r>
      <w:r>
        <w:tab/>
        <w:t>1478</w:t>
      </w:r>
    </w:p>
    <w:p w14:paraId="205443D2" w14:textId="77777777" w:rsidR="002F115E" w:rsidRDefault="002F115E">
      <w:pPr>
        <w:pStyle w:val="TOC4"/>
        <w:rPr>
          <w:rFonts w:asciiTheme="minorHAnsi" w:eastAsiaTheme="minorEastAsia" w:hAnsiTheme="minorHAnsi" w:cstheme="minorBidi"/>
          <w:sz w:val="22"/>
          <w:szCs w:val="22"/>
        </w:rPr>
      </w:pPr>
      <w:r w:rsidRPr="00635E3B">
        <w:rPr>
          <w:snapToGrid w:val="0"/>
        </w:rPr>
        <w:t>A.7.4.2.2</w:t>
      </w:r>
      <w:r>
        <w:rPr>
          <w:rFonts w:asciiTheme="minorHAnsi" w:eastAsiaTheme="minorEastAsia" w:hAnsiTheme="minorHAnsi" w:cstheme="minorBidi"/>
          <w:sz w:val="22"/>
          <w:szCs w:val="22"/>
        </w:rPr>
        <w:tab/>
      </w:r>
      <w:r w:rsidRPr="00635E3B">
        <w:rPr>
          <w:snapToGrid w:val="0"/>
        </w:rPr>
        <w:t>Test Requirements</w:t>
      </w:r>
      <w:r>
        <w:tab/>
        <w:t>1480</w:t>
      </w:r>
    </w:p>
    <w:p w14:paraId="5BBA950C" w14:textId="77777777" w:rsidR="002F115E" w:rsidRDefault="002F115E">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1FF4CB52" w14:textId="77777777" w:rsidR="002F115E" w:rsidRDefault="002F115E">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0D28DA17" w14:textId="77777777" w:rsidR="002F115E" w:rsidRDefault="002F115E">
      <w:pPr>
        <w:pStyle w:val="TOC4"/>
        <w:rPr>
          <w:rFonts w:asciiTheme="minorHAnsi" w:eastAsiaTheme="minorEastAsia" w:hAnsiTheme="minorHAnsi" w:cstheme="minorBidi"/>
          <w:sz w:val="22"/>
          <w:szCs w:val="22"/>
        </w:rPr>
      </w:pPr>
      <w:r w:rsidRPr="00635E3B">
        <w:rPr>
          <w:snapToGrid w:val="0"/>
        </w:rPr>
        <w:t>A.7.4.3.2</w:t>
      </w:r>
      <w:r>
        <w:rPr>
          <w:rFonts w:asciiTheme="minorHAnsi" w:eastAsiaTheme="minorEastAsia" w:hAnsiTheme="minorHAnsi" w:cstheme="minorBidi"/>
          <w:sz w:val="22"/>
          <w:szCs w:val="22"/>
        </w:rPr>
        <w:tab/>
      </w:r>
      <w:r w:rsidRPr="00635E3B">
        <w:rPr>
          <w:snapToGrid w:val="0"/>
        </w:rPr>
        <w:t>Test Requirements</w:t>
      </w:r>
      <w:r>
        <w:tab/>
        <w:t>1482</w:t>
      </w:r>
    </w:p>
    <w:p w14:paraId="73435AE7" w14:textId="77777777" w:rsidR="002F115E" w:rsidRDefault="002F115E">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7A0332BF" w14:textId="77777777" w:rsidR="002F115E" w:rsidRDefault="002F115E">
      <w:pPr>
        <w:pStyle w:val="TOC4"/>
        <w:rPr>
          <w:rFonts w:asciiTheme="minorHAnsi" w:eastAsiaTheme="minorEastAsia" w:hAnsiTheme="minorHAnsi" w:cstheme="minorBidi"/>
          <w:sz w:val="22"/>
          <w:szCs w:val="22"/>
        </w:rPr>
      </w:pPr>
      <w:r w:rsidRPr="00635E3B">
        <w:rPr>
          <w:snapToGrid w:val="0"/>
        </w:rPr>
        <w:t>A.7.4.4.1</w:t>
      </w:r>
      <w:r>
        <w:rPr>
          <w:rFonts w:asciiTheme="minorHAnsi" w:eastAsiaTheme="minorEastAsia" w:hAnsiTheme="minorHAnsi" w:cstheme="minorBidi"/>
          <w:sz w:val="22"/>
          <w:szCs w:val="22"/>
        </w:rPr>
        <w:tab/>
      </w:r>
      <w:r w:rsidRPr="00635E3B">
        <w:rPr>
          <w:snapToGrid w:val="0"/>
        </w:rPr>
        <w:t>Test Purpose and Environment</w:t>
      </w:r>
      <w:r>
        <w:tab/>
        <w:t>1482</w:t>
      </w:r>
    </w:p>
    <w:p w14:paraId="67BEB9B4" w14:textId="77777777" w:rsidR="002F115E" w:rsidRDefault="002F115E">
      <w:pPr>
        <w:pStyle w:val="TOC4"/>
        <w:rPr>
          <w:rFonts w:asciiTheme="minorHAnsi" w:eastAsiaTheme="minorEastAsia" w:hAnsiTheme="minorHAnsi" w:cstheme="minorBidi"/>
          <w:sz w:val="22"/>
          <w:szCs w:val="22"/>
        </w:rPr>
      </w:pPr>
      <w:r w:rsidRPr="00635E3B">
        <w:rPr>
          <w:snapToGrid w:val="0"/>
        </w:rPr>
        <w:t>A.7.4.</w:t>
      </w:r>
      <w:r w:rsidRPr="00635E3B">
        <w:rPr>
          <w:snapToGrid w:val="0"/>
          <w:lang w:eastAsia="zh-CN"/>
        </w:rPr>
        <w:t>4</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1485</w:t>
      </w:r>
    </w:p>
    <w:p w14:paraId="1AE71306" w14:textId="77777777" w:rsidR="002F115E" w:rsidRDefault="002F115E">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2DD17E7C" w14:textId="77777777" w:rsidR="002F115E" w:rsidRDefault="002F115E">
      <w:pPr>
        <w:pStyle w:val="TOC4"/>
        <w:rPr>
          <w:rFonts w:asciiTheme="minorHAnsi" w:eastAsiaTheme="minorEastAsia" w:hAnsiTheme="minorHAnsi" w:cstheme="minorBidi"/>
          <w:sz w:val="22"/>
          <w:szCs w:val="22"/>
        </w:rPr>
      </w:pPr>
      <w:r w:rsidRPr="00635E3B">
        <w:rPr>
          <w:snapToGrid w:val="0"/>
        </w:rPr>
        <w:t>A.7.4.5.1</w:t>
      </w:r>
      <w:r>
        <w:rPr>
          <w:rFonts w:asciiTheme="minorHAnsi" w:eastAsiaTheme="minorEastAsia" w:hAnsiTheme="minorHAnsi" w:cstheme="minorBidi"/>
          <w:sz w:val="22"/>
          <w:szCs w:val="22"/>
        </w:rPr>
        <w:tab/>
      </w:r>
      <w:r w:rsidRPr="00635E3B">
        <w:rPr>
          <w:snapToGrid w:val="0"/>
        </w:rPr>
        <w:t>Test Purpose and Environment</w:t>
      </w:r>
      <w:r>
        <w:tab/>
        <w:t>1485</w:t>
      </w:r>
    </w:p>
    <w:p w14:paraId="58EE2274"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A.7.4.</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1487</w:t>
      </w:r>
    </w:p>
    <w:p w14:paraId="42AC99F3" w14:textId="77777777" w:rsidR="002F115E" w:rsidRDefault="002F115E">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729AE900" w14:textId="77777777" w:rsidR="002F115E" w:rsidRDefault="002F115E">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3BE98A27" w14:textId="77777777" w:rsidR="002F115E" w:rsidRDefault="002F115E">
      <w:pPr>
        <w:pStyle w:val="TOC4"/>
        <w:rPr>
          <w:rFonts w:asciiTheme="minorHAnsi" w:eastAsiaTheme="minorEastAsia" w:hAnsiTheme="minorHAnsi" w:cstheme="minorBidi"/>
          <w:sz w:val="22"/>
          <w:szCs w:val="22"/>
        </w:rPr>
      </w:pPr>
      <w:r w:rsidRPr="00635E3B">
        <w:rPr>
          <w:snapToGrid w:val="0"/>
        </w:rPr>
        <w:t>A.7.</w:t>
      </w:r>
      <w:r w:rsidRPr="00635E3B">
        <w:rPr>
          <w:snapToGrid w:val="0"/>
          <w:lang w:eastAsia="zh-CN"/>
        </w:rPr>
        <w:t>4</w:t>
      </w:r>
      <w:r w:rsidRPr="00635E3B">
        <w:rPr>
          <w:snapToGrid w:val="0"/>
        </w:rPr>
        <w:t>.</w:t>
      </w:r>
      <w:r w:rsidRPr="00635E3B">
        <w:rPr>
          <w:snapToGrid w:val="0"/>
          <w:lang w:eastAsia="zh-CN"/>
        </w:rPr>
        <w:t>6.2</w:t>
      </w:r>
      <w:r>
        <w:rPr>
          <w:rFonts w:asciiTheme="minorHAnsi" w:eastAsiaTheme="minorEastAsia" w:hAnsiTheme="minorHAnsi" w:cstheme="minorBidi"/>
          <w:sz w:val="22"/>
          <w:szCs w:val="22"/>
        </w:rPr>
        <w:tab/>
      </w:r>
      <w:r w:rsidRPr="00635E3B">
        <w:rPr>
          <w:snapToGrid w:val="0"/>
        </w:rPr>
        <w:t>Test Requirements</w:t>
      </w:r>
      <w:r>
        <w:tab/>
        <w:t>1489</w:t>
      </w:r>
    </w:p>
    <w:p w14:paraId="0965DC67" w14:textId="77777777" w:rsidR="002F115E" w:rsidRDefault="002F115E">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23C513EA" w14:textId="77777777" w:rsidR="002F115E" w:rsidRDefault="002F115E">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5A99D032" w14:textId="77777777" w:rsidR="002F115E" w:rsidRDefault="002F115E">
      <w:pPr>
        <w:pStyle w:val="TOC4"/>
        <w:rPr>
          <w:rFonts w:asciiTheme="minorHAnsi" w:eastAsiaTheme="minorEastAsia" w:hAnsiTheme="minorHAnsi" w:cstheme="minorBidi"/>
          <w:sz w:val="22"/>
          <w:szCs w:val="22"/>
        </w:rPr>
      </w:pPr>
      <w:r w:rsidRPr="00635E3B">
        <w:rPr>
          <w:snapToGrid w:val="0"/>
        </w:rPr>
        <w:t>A.7.4.7</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1493</w:t>
      </w:r>
    </w:p>
    <w:p w14:paraId="59D50659" w14:textId="77777777" w:rsidR="002F115E" w:rsidRDefault="002F115E">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5C616BA8" w14:textId="77777777" w:rsidR="002F115E" w:rsidRDefault="002F115E">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06BF861" w14:textId="77777777" w:rsidR="002F115E" w:rsidRDefault="002F115E">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69246DBD" w14:textId="77777777" w:rsidR="002F115E" w:rsidRDefault="002F115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3592D6F5" w14:textId="77777777" w:rsidR="002F115E" w:rsidRDefault="002F115E">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5D4D530A" w14:textId="77777777" w:rsidR="002F115E" w:rsidRDefault="002F115E">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7A777EE5" w14:textId="77777777" w:rsidR="002F115E" w:rsidRDefault="002F115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554C1658" w14:textId="77777777" w:rsidR="002F115E" w:rsidRDefault="002F115E">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6302113F" w14:textId="77777777" w:rsidR="002F115E" w:rsidRDefault="002F115E">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615C9193" w14:textId="77777777" w:rsidR="002F115E" w:rsidRDefault="002F115E">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37499FA0" w14:textId="77777777" w:rsidR="002F115E" w:rsidRDefault="002F115E">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1E7D9432" w14:textId="77777777" w:rsidR="002F115E" w:rsidRDefault="002F115E">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52AAF830" w14:textId="77777777" w:rsidR="002F115E" w:rsidRDefault="002F115E">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040021DB" w14:textId="77777777" w:rsidR="002F115E" w:rsidRDefault="002F115E">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141F8EED" w14:textId="77777777" w:rsidR="002F115E" w:rsidRDefault="002F115E">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19BACEB3" w14:textId="77777777" w:rsidR="002F115E" w:rsidRDefault="002F115E">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2E987023" w14:textId="77777777" w:rsidR="002F115E" w:rsidRDefault="002F115E">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2912B0A7" w14:textId="77777777" w:rsidR="002F115E" w:rsidRDefault="002F115E">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4D0FCA83" w14:textId="77777777" w:rsidR="002F115E" w:rsidRDefault="002F115E">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71D8E73E" w14:textId="77777777" w:rsidR="002F115E" w:rsidRDefault="002F115E">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292C25B1" w14:textId="77777777" w:rsidR="002F115E" w:rsidRDefault="002F115E">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1DAECDFF" w14:textId="77777777" w:rsidR="002F115E" w:rsidRDefault="002F115E">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5621692E" w14:textId="77777777" w:rsidR="002F115E" w:rsidRDefault="002F115E">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5ACCF6BB" w14:textId="77777777" w:rsidR="002F115E" w:rsidRDefault="002F115E">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042248CB" w14:textId="77777777" w:rsidR="002F115E" w:rsidRDefault="002F115E">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324F3397" w14:textId="77777777" w:rsidR="002F115E" w:rsidRDefault="002F115E">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635E3B">
        <w:rPr>
          <w:lang w:val="en-US"/>
        </w:rPr>
        <w:t xml:space="preserve">Interruptions due to ProSe Direct Discovery reception on non-serving </w:t>
      </w:r>
      <w:r>
        <w:t>frequency</w:t>
      </w:r>
      <w:r>
        <w:tab/>
        <w:t>1510</w:t>
      </w:r>
    </w:p>
    <w:p w14:paraId="237B0944" w14:textId="77777777" w:rsidR="002F115E" w:rsidRDefault="002F115E">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421F2E46" w14:textId="77777777" w:rsidR="002F115E" w:rsidRDefault="002F115E">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413F1297" w14:textId="77777777" w:rsidR="002F115E" w:rsidRDefault="002F115E">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635E3B">
        <w:rPr>
          <w:lang w:val="en-US"/>
        </w:rPr>
        <w:t xml:space="preserve">Interruptions due to ProSe Direct Discovery transmission on non-serving </w:t>
      </w:r>
      <w:r>
        <w:t>frequency</w:t>
      </w:r>
      <w:r>
        <w:tab/>
        <w:t>1513</w:t>
      </w:r>
    </w:p>
    <w:p w14:paraId="2BB8F88F" w14:textId="77777777" w:rsidR="002F115E" w:rsidRDefault="002F115E">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72244749" w14:textId="77777777" w:rsidR="002F115E" w:rsidRDefault="002F115E">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74CFA457" w14:textId="77777777" w:rsidR="002F115E" w:rsidRDefault="002F115E">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635E3B">
        <w:rPr>
          <w:lang w:val="en-US"/>
        </w:rPr>
        <w:t xml:space="preserve">Interruptions due to ProSe Direct Communication on non-serving </w:t>
      </w:r>
      <w:r>
        <w:t>frequency</w:t>
      </w:r>
      <w:r>
        <w:tab/>
        <w:t>1516</w:t>
      </w:r>
    </w:p>
    <w:p w14:paraId="5CE0A24D" w14:textId="77777777" w:rsidR="002F115E" w:rsidRDefault="002F115E">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30BF5830" w14:textId="77777777" w:rsidR="002F115E" w:rsidRDefault="002F115E">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37A6F8B6" w14:textId="77777777" w:rsidR="002F115E" w:rsidRDefault="002F115E">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1BA03EB4" w14:textId="77777777" w:rsidR="002F115E" w:rsidRDefault="002F115E">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6D923809" w14:textId="77777777" w:rsidR="002F115E" w:rsidRDefault="002F115E">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1D7C9766" w14:textId="77777777" w:rsidR="002F115E" w:rsidRDefault="002F115E">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4FC8EDB5" w14:textId="77777777" w:rsidR="002F115E" w:rsidRDefault="002F115E">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6A5427CC" w14:textId="77777777" w:rsidR="002F115E" w:rsidRDefault="002F115E">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9879E4B" w14:textId="77777777" w:rsidR="002F115E" w:rsidRDefault="002F115E">
      <w:pPr>
        <w:pStyle w:val="TOC4"/>
        <w:rPr>
          <w:rFonts w:asciiTheme="minorHAnsi" w:eastAsiaTheme="minorEastAsia" w:hAnsiTheme="minorHAnsi" w:cstheme="minorBidi"/>
          <w:sz w:val="22"/>
          <w:szCs w:val="22"/>
        </w:rPr>
      </w:pPr>
      <w:r w:rsidRPr="00635E3B">
        <w:rPr>
          <w:snapToGrid w:val="0"/>
        </w:rPr>
        <w:t>A.7.6.1.2</w:t>
      </w:r>
      <w:r>
        <w:rPr>
          <w:rFonts w:asciiTheme="minorHAnsi" w:eastAsiaTheme="minorEastAsia" w:hAnsiTheme="minorHAnsi" w:cstheme="minorBidi"/>
          <w:sz w:val="22"/>
          <w:szCs w:val="22"/>
        </w:rPr>
        <w:tab/>
      </w:r>
      <w:r w:rsidRPr="00635E3B">
        <w:rPr>
          <w:snapToGrid w:val="0"/>
        </w:rPr>
        <w:t>Test Requirements</w:t>
      </w:r>
      <w:r>
        <w:tab/>
        <w:t>1526</w:t>
      </w:r>
    </w:p>
    <w:p w14:paraId="22D06D47" w14:textId="77777777" w:rsidR="002F115E" w:rsidRDefault="002F115E">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30FD01F4" w14:textId="77777777" w:rsidR="002F115E" w:rsidRDefault="002F115E">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7540BA37" w14:textId="77777777" w:rsidR="002F115E" w:rsidRDefault="002F115E">
      <w:pPr>
        <w:pStyle w:val="TOC4"/>
        <w:rPr>
          <w:rFonts w:asciiTheme="minorHAnsi" w:eastAsiaTheme="minorEastAsia" w:hAnsiTheme="minorHAnsi" w:cstheme="minorBidi"/>
          <w:sz w:val="22"/>
          <w:szCs w:val="22"/>
        </w:rPr>
      </w:pPr>
      <w:r w:rsidRPr="00635E3B">
        <w:rPr>
          <w:snapToGrid w:val="0"/>
        </w:rPr>
        <w:t>A.7.6.2</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1529</w:t>
      </w:r>
    </w:p>
    <w:p w14:paraId="4F34C23F" w14:textId="77777777" w:rsidR="002F115E" w:rsidRDefault="002F115E">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60CC4E0" w14:textId="77777777" w:rsidR="002F115E" w:rsidRDefault="002F115E">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22E9A4FC" w14:textId="77777777" w:rsidR="002F115E" w:rsidRDefault="002F115E">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786B28B1"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A.8.1.1.1</w:t>
      </w:r>
      <w:r>
        <w:rPr>
          <w:rFonts w:asciiTheme="minorHAnsi" w:eastAsiaTheme="minorEastAsia" w:hAnsiTheme="minorHAnsi" w:cstheme="minorBidi"/>
          <w:sz w:val="22"/>
          <w:szCs w:val="22"/>
        </w:rPr>
        <w:tab/>
      </w:r>
      <w:r w:rsidRPr="00635E3B">
        <w:rPr>
          <w:rFonts w:cs="v4.2.0"/>
          <w:snapToGrid w:val="0"/>
        </w:rPr>
        <w:t>Test Purpose and Environment</w:t>
      </w:r>
      <w:r>
        <w:tab/>
        <w:t>1529</w:t>
      </w:r>
    </w:p>
    <w:p w14:paraId="420503A4"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A.8.1.1.2</w:t>
      </w:r>
      <w:r>
        <w:rPr>
          <w:rFonts w:asciiTheme="minorHAnsi" w:eastAsiaTheme="minorEastAsia" w:hAnsiTheme="minorHAnsi" w:cstheme="minorBidi"/>
          <w:sz w:val="22"/>
          <w:szCs w:val="22"/>
        </w:rPr>
        <w:tab/>
      </w:r>
      <w:r w:rsidRPr="00635E3B">
        <w:rPr>
          <w:rFonts w:cs="v4.2.0"/>
          <w:snapToGrid w:val="0"/>
        </w:rPr>
        <w:t>Test Requirements</w:t>
      </w:r>
      <w:r>
        <w:tab/>
        <w:t>1531</w:t>
      </w:r>
    </w:p>
    <w:p w14:paraId="55696F70" w14:textId="77777777" w:rsidR="002F115E" w:rsidRDefault="002F115E">
      <w:pPr>
        <w:pStyle w:val="TOC3"/>
        <w:rPr>
          <w:rFonts w:asciiTheme="minorHAnsi" w:eastAsiaTheme="minorEastAsia" w:hAnsiTheme="minorHAnsi" w:cstheme="minorBidi"/>
          <w:sz w:val="22"/>
          <w:szCs w:val="22"/>
        </w:rPr>
      </w:pPr>
      <w:r w:rsidRPr="00635E3B">
        <w:rPr>
          <w:rFonts w:cs="v4.2.0"/>
        </w:rPr>
        <w:lastRenderedPageBreak/>
        <w:t>A.8.1.2</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w:t>
      </w:r>
      <w:r>
        <w:tab/>
        <w:t>1532</w:t>
      </w:r>
    </w:p>
    <w:p w14:paraId="48E4F2C1"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A.8.1.2.1</w:t>
      </w:r>
      <w:r>
        <w:rPr>
          <w:rFonts w:asciiTheme="minorHAnsi" w:eastAsiaTheme="minorEastAsia" w:hAnsiTheme="minorHAnsi" w:cstheme="minorBidi"/>
          <w:sz w:val="22"/>
          <w:szCs w:val="22"/>
        </w:rPr>
        <w:tab/>
      </w:r>
      <w:r w:rsidRPr="00635E3B">
        <w:rPr>
          <w:rFonts w:cs="v4.2.0"/>
          <w:snapToGrid w:val="0"/>
        </w:rPr>
        <w:t>Test Purpose and Environment</w:t>
      </w:r>
      <w:r>
        <w:tab/>
        <w:t>1532</w:t>
      </w:r>
    </w:p>
    <w:p w14:paraId="1241B281"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A.8.1.2.2</w:t>
      </w:r>
      <w:r>
        <w:rPr>
          <w:rFonts w:asciiTheme="minorHAnsi" w:eastAsiaTheme="minorEastAsia" w:hAnsiTheme="minorHAnsi" w:cstheme="minorBidi"/>
          <w:sz w:val="22"/>
          <w:szCs w:val="22"/>
        </w:rPr>
        <w:tab/>
      </w:r>
      <w:r w:rsidRPr="00635E3B">
        <w:rPr>
          <w:rFonts w:cs="v4.2.0"/>
          <w:snapToGrid w:val="0"/>
        </w:rPr>
        <w:t>Test Requirements</w:t>
      </w:r>
      <w:r>
        <w:tab/>
        <w:t>1533</w:t>
      </w:r>
    </w:p>
    <w:p w14:paraId="7D69B0E9" w14:textId="77777777" w:rsidR="002F115E" w:rsidRDefault="002F115E">
      <w:pPr>
        <w:pStyle w:val="TOC3"/>
        <w:rPr>
          <w:rFonts w:asciiTheme="minorHAnsi" w:eastAsiaTheme="minorEastAsia" w:hAnsiTheme="minorHAnsi" w:cstheme="minorBidi"/>
          <w:sz w:val="22"/>
          <w:szCs w:val="22"/>
        </w:rPr>
      </w:pPr>
      <w:r w:rsidRPr="00635E3B">
        <w:rPr>
          <w:rFonts w:cs="v4.2.0"/>
        </w:rPr>
        <w:t>A.8.1.3</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 with DRX</w:t>
      </w:r>
      <w:r>
        <w:tab/>
        <w:t>1534</w:t>
      </w:r>
    </w:p>
    <w:p w14:paraId="5AB4E7BC" w14:textId="77777777" w:rsidR="002F115E" w:rsidRDefault="002F115E">
      <w:pPr>
        <w:pStyle w:val="TOC4"/>
        <w:rPr>
          <w:rFonts w:asciiTheme="minorHAnsi" w:eastAsiaTheme="minorEastAsia" w:hAnsiTheme="minorHAnsi" w:cstheme="minorBidi"/>
          <w:sz w:val="22"/>
          <w:szCs w:val="22"/>
        </w:rPr>
      </w:pPr>
      <w:r w:rsidRPr="00635E3B">
        <w:rPr>
          <w:snapToGrid w:val="0"/>
        </w:rPr>
        <w:t>A.8.1.3.</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1534</w:t>
      </w:r>
    </w:p>
    <w:p w14:paraId="692AF255"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A.8.1.3.2</w:t>
      </w:r>
      <w:r>
        <w:rPr>
          <w:rFonts w:asciiTheme="minorHAnsi" w:eastAsiaTheme="minorEastAsia" w:hAnsiTheme="minorHAnsi" w:cstheme="minorBidi"/>
          <w:sz w:val="22"/>
          <w:szCs w:val="22"/>
        </w:rPr>
        <w:tab/>
      </w:r>
      <w:r w:rsidRPr="00635E3B">
        <w:rPr>
          <w:rFonts w:cs="v4.2.0"/>
          <w:snapToGrid w:val="0"/>
        </w:rPr>
        <w:t>Test Requirements</w:t>
      </w:r>
      <w:r>
        <w:tab/>
        <w:t>1536</w:t>
      </w:r>
    </w:p>
    <w:p w14:paraId="2F9F9B52" w14:textId="77777777" w:rsidR="002F115E" w:rsidRDefault="002F115E">
      <w:pPr>
        <w:pStyle w:val="TOC3"/>
        <w:rPr>
          <w:rFonts w:asciiTheme="minorHAnsi" w:eastAsiaTheme="minorEastAsia" w:hAnsiTheme="minorHAnsi" w:cstheme="minorBidi"/>
          <w:sz w:val="22"/>
          <w:szCs w:val="22"/>
        </w:rPr>
      </w:pPr>
      <w:r w:rsidRPr="00635E3B">
        <w:rPr>
          <w:rFonts w:cs="v4.2.0"/>
        </w:rPr>
        <w:t>A.8.1.4</w:t>
      </w:r>
      <w:r>
        <w:rPr>
          <w:rFonts w:asciiTheme="minorHAnsi" w:eastAsiaTheme="minorEastAsia" w:hAnsiTheme="minorHAnsi" w:cstheme="minorBidi"/>
          <w:sz w:val="22"/>
          <w:szCs w:val="22"/>
        </w:rPr>
        <w:tab/>
      </w:r>
      <w:r w:rsidRPr="00635E3B">
        <w:rPr>
          <w:rFonts w:cs="v4.2.0"/>
        </w:rPr>
        <w:t>Void</w:t>
      </w:r>
      <w:r>
        <w:tab/>
        <w:t>1536</w:t>
      </w:r>
    </w:p>
    <w:p w14:paraId="1916569C" w14:textId="77777777" w:rsidR="002F115E" w:rsidRDefault="002F115E">
      <w:pPr>
        <w:pStyle w:val="TOC3"/>
        <w:rPr>
          <w:rFonts w:asciiTheme="minorHAnsi" w:eastAsiaTheme="minorEastAsia" w:hAnsiTheme="minorHAnsi" w:cstheme="minorBidi"/>
          <w:sz w:val="22"/>
          <w:szCs w:val="22"/>
        </w:rPr>
      </w:pPr>
      <w:r w:rsidRPr="00635E3B">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09054C88" w14:textId="77777777" w:rsidR="002F115E" w:rsidRDefault="002F115E">
      <w:pPr>
        <w:pStyle w:val="TOC4"/>
        <w:rPr>
          <w:rFonts w:asciiTheme="minorHAnsi" w:eastAsiaTheme="minorEastAsia" w:hAnsiTheme="minorHAnsi" w:cstheme="minorBidi"/>
          <w:sz w:val="22"/>
          <w:szCs w:val="22"/>
        </w:rPr>
      </w:pPr>
      <w:r w:rsidRPr="00635E3B">
        <w:rPr>
          <w:snapToGrid w:val="0"/>
        </w:rPr>
        <w:t>A.8.1.5.1</w:t>
      </w:r>
      <w:r>
        <w:rPr>
          <w:rFonts w:asciiTheme="minorHAnsi" w:eastAsiaTheme="minorEastAsia" w:hAnsiTheme="minorHAnsi" w:cstheme="minorBidi"/>
          <w:sz w:val="22"/>
          <w:szCs w:val="22"/>
        </w:rPr>
        <w:tab/>
      </w:r>
      <w:r w:rsidRPr="00635E3B">
        <w:rPr>
          <w:snapToGrid w:val="0"/>
        </w:rPr>
        <w:t>Test Purpose and Environment</w:t>
      </w:r>
      <w:r>
        <w:tab/>
        <w:t>1536</w:t>
      </w:r>
    </w:p>
    <w:p w14:paraId="2B55B72D" w14:textId="77777777" w:rsidR="002F115E" w:rsidRDefault="002F115E">
      <w:pPr>
        <w:pStyle w:val="TOC4"/>
        <w:rPr>
          <w:rFonts w:asciiTheme="minorHAnsi" w:eastAsiaTheme="minorEastAsia" w:hAnsiTheme="minorHAnsi" w:cstheme="minorBidi"/>
          <w:sz w:val="22"/>
          <w:szCs w:val="22"/>
        </w:rPr>
      </w:pPr>
      <w:r w:rsidRPr="00635E3B">
        <w:rPr>
          <w:snapToGrid w:val="0"/>
        </w:rPr>
        <w:t>A.8.1.5.2</w:t>
      </w:r>
      <w:r>
        <w:rPr>
          <w:rFonts w:asciiTheme="minorHAnsi" w:eastAsiaTheme="minorEastAsia" w:hAnsiTheme="minorHAnsi" w:cstheme="minorBidi"/>
          <w:sz w:val="22"/>
          <w:szCs w:val="22"/>
        </w:rPr>
        <w:tab/>
      </w:r>
      <w:r w:rsidRPr="00635E3B">
        <w:rPr>
          <w:snapToGrid w:val="0"/>
        </w:rPr>
        <w:t>Test Requirements</w:t>
      </w:r>
      <w:r>
        <w:tab/>
        <w:t>1538</w:t>
      </w:r>
    </w:p>
    <w:p w14:paraId="126114EA" w14:textId="77777777" w:rsidR="002F115E" w:rsidRDefault="002F115E">
      <w:pPr>
        <w:pStyle w:val="TOC3"/>
        <w:rPr>
          <w:rFonts w:asciiTheme="minorHAnsi" w:eastAsiaTheme="minorEastAsia" w:hAnsiTheme="minorHAnsi" w:cstheme="minorBidi"/>
          <w:sz w:val="22"/>
          <w:szCs w:val="22"/>
        </w:rPr>
      </w:pPr>
      <w:r w:rsidRPr="00635E3B">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35E3B">
        <w:rPr>
          <w:rFonts w:cs="v4.2.0"/>
        </w:rPr>
        <w:t xml:space="preserve"> </w:t>
      </w:r>
      <w:r w:rsidRPr="00635E3B">
        <w:rPr>
          <w:rFonts w:cs="v4.2.0"/>
          <w:lang w:eastAsia="zh-CN"/>
        </w:rPr>
        <w:t>with DRX</w:t>
      </w:r>
      <w:r>
        <w:tab/>
        <w:t>1538</w:t>
      </w:r>
    </w:p>
    <w:p w14:paraId="316C0723" w14:textId="77777777" w:rsidR="002F115E" w:rsidRDefault="002F115E">
      <w:pPr>
        <w:pStyle w:val="TOC4"/>
        <w:rPr>
          <w:rFonts w:asciiTheme="minorHAnsi" w:eastAsiaTheme="minorEastAsia" w:hAnsiTheme="minorHAnsi" w:cstheme="minorBidi"/>
          <w:sz w:val="22"/>
          <w:szCs w:val="22"/>
        </w:rPr>
      </w:pPr>
      <w:r w:rsidRPr="00635E3B">
        <w:rPr>
          <w:snapToGrid w:val="0"/>
        </w:rPr>
        <w:t>A.8.1.6.1</w:t>
      </w:r>
      <w:r>
        <w:rPr>
          <w:rFonts w:asciiTheme="minorHAnsi" w:eastAsiaTheme="minorEastAsia" w:hAnsiTheme="minorHAnsi" w:cstheme="minorBidi"/>
          <w:sz w:val="22"/>
          <w:szCs w:val="22"/>
        </w:rPr>
        <w:tab/>
      </w:r>
      <w:r w:rsidRPr="00635E3B">
        <w:rPr>
          <w:snapToGrid w:val="0"/>
        </w:rPr>
        <w:t>Test Purpose and Environment</w:t>
      </w:r>
      <w:r>
        <w:tab/>
        <w:t>1538</w:t>
      </w:r>
    </w:p>
    <w:p w14:paraId="185A910D" w14:textId="77777777" w:rsidR="002F115E" w:rsidRDefault="002F115E">
      <w:pPr>
        <w:pStyle w:val="TOC4"/>
        <w:rPr>
          <w:rFonts w:asciiTheme="minorHAnsi" w:eastAsiaTheme="minorEastAsia" w:hAnsiTheme="minorHAnsi" w:cstheme="minorBidi"/>
          <w:sz w:val="22"/>
          <w:szCs w:val="22"/>
        </w:rPr>
      </w:pPr>
      <w:r w:rsidRPr="00635E3B">
        <w:rPr>
          <w:snapToGrid w:val="0"/>
        </w:rPr>
        <w:t>A.8.1.6.2</w:t>
      </w:r>
      <w:r>
        <w:rPr>
          <w:rFonts w:asciiTheme="minorHAnsi" w:eastAsiaTheme="minorEastAsia" w:hAnsiTheme="minorHAnsi" w:cstheme="minorBidi"/>
          <w:sz w:val="22"/>
          <w:szCs w:val="22"/>
        </w:rPr>
        <w:tab/>
      </w:r>
      <w:r w:rsidRPr="00635E3B">
        <w:rPr>
          <w:snapToGrid w:val="0"/>
        </w:rPr>
        <w:t>Test Requirements</w:t>
      </w:r>
      <w:r>
        <w:tab/>
        <w:t>1540</w:t>
      </w:r>
    </w:p>
    <w:p w14:paraId="657B5033" w14:textId="77777777" w:rsidR="002F115E" w:rsidRDefault="002F115E">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46C0A25F" w14:textId="77777777" w:rsidR="002F115E" w:rsidRDefault="002F115E">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6721FB4A" w14:textId="77777777" w:rsidR="002F115E" w:rsidRDefault="002F115E">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1DB22B7D" w14:textId="77777777" w:rsidR="002F115E" w:rsidRDefault="002F115E">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573B1993" w14:textId="77777777" w:rsidR="002F115E" w:rsidRDefault="002F115E">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1150FAF7" w14:textId="77777777" w:rsidR="002F115E" w:rsidRDefault="002F115E">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6AB8920C" w14:textId="77777777" w:rsidR="002F115E" w:rsidRDefault="002F115E">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45C7B8AA" w14:textId="77777777" w:rsidR="002F115E" w:rsidRDefault="002F115E">
      <w:pPr>
        <w:pStyle w:val="TOC4"/>
        <w:rPr>
          <w:rFonts w:asciiTheme="minorHAnsi" w:eastAsiaTheme="minorEastAsia" w:hAnsiTheme="minorHAnsi" w:cstheme="minorBidi"/>
          <w:sz w:val="22"/>
          <w:szCs w:val="22"/>
        </w:rPr>
      </w:pPr>
      <w:r w:rsidRPr="00635E3B">
        <w:rPr>
          <w:snapToGrid w:val="0"/>
        </w:rPr>
        <w:t>A.8.1.</w:t>
      </w:r>
      <w:r w:rsidRPr="00635E3B">
        <w:rPr>
          <w:snapToGrid w:val="0"/>
          <w:lang w:eastAsia="zh-CN"/>
        </w:rPr>
        <w:t>9</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1546</w:t>
      </w:r>
    </w:p>
    <w:p w14:paraId="1A043797" w14:textId="77777777" w:rsidR="002F115E" w:rsidRDefault="002F115E">
      <w:pPr>
        <w:pStyle w:val="TOC4"/>
        <w:rPr>
          <w:rFonts w:asciiTheme="minorHAnsi" w:eastAsiaTheme="minorEastAsia" w:hAnsiTheme="minorHAnsi" w:cstheme="minorBidi"/>
          <w:sz w:val="22"/>
          <w:szCs w:val="22"/>
        </w:rPr>
      </w:pPr>
      <w:r w:rsidRPr="00635E3B">
        <w:rPr>
          <w:snapToGrid w:val="0"/>
        </w:rPr>
        <w:t>A.8.1.</w:t>
      </w:r>
      <w:r w:rsidRPr="00635E3B">
        <w:rPr>
          <w:snapToGrid w:val="0"/>
          <w:lang w:eastAsia="zh-CN"/>
        </w:rPr>
        <w:t>9</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1546</w:t>
      </w:r>
    </w:p>
    <w:p w14:paraId="2ED54990" w14:textId="77777777" w:rsidR="002F115E" w:rsidRDefault="002F115E">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4773EB82" w14:textId="77777777" w:rsidR="002F115E" w:rsidRDefault="002F115E">
      <w:pPr>
        <w:pStyle w:val="TOC4"/>
        <w:rPr>
          <w:rFonts w:asciiTheme="minorHAnsi" w:eastAsiaTheme="minorEastAsia" w:hAnsiTheme="minorHAnsi" w:cstheme="minorBidi"/>
          <w:sz w:val="22"/>
          <w:szCs w:val="22"/>
        </w:rPr>
      </w:pPr>
      <w:r w:rsidRPr="00635E3B">
        <w:rPr>
          <w:snapToGrid w:val="0"/>
        </w:rPr>
        <w:t>A.8.1.10.</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1546</w:t>
      </w:r>
    </w:p>
    <w:p w14:paraId="451EBE08" w14:textId="77777777" w:rsidR="002F115E" w:rsidRDefault="002F115E">
      <w:pPr>
        <w:pStyle w:val="TOC4"/>
        <w:rPr>
          <w:rFonts w:asciiTheme="minorHAnsi" w:eastAsiaTheme="minorEastAsia" w:hAnsiTheme="minorHAnsi" w:cstheme="minorBidi"/>
          <w:sz w:val="22"/>
          <w:szCs w:val="22"/>
        </w:rPr>
      </w:pPr>
      <w:r w:rsidRPr="00635E3B">
        <w:rPr>
          <w:snapToGrid w:val="0"/>
        </w:rPr>
        <w:t>A.8.1.10.2</w:t>
      </w:r>
      <w:r>
        <w:rPr>
          <w:rFonts w:asciiTheme="minorHAnsi" w:eastAsiaTheme="minorEastAsia" w:hAnsiTheme="minorHAnsi" w:cstheme="minorBidi"/>
          <w:sz w:val="22"/>
          <w:szCs w:val="22"/>
        </w:rPr>
        <w:tab/>
      </w:r>
      <w:r w:rsidRPr="00635E3B">
        <w:rPr>
          <w:snapToGrid w:val="0"/>
        </w:rPr>
        <w:t>Test Requirements</w:t>
      </w:r>
      <w:r>
        <w:tab/>
        <w:t>1547</w:t>
      </w:r>
    </w:p>
    <w:p w14:paraId="476D10A6" w14:textId="77777777" w:rsidR="002F115E" w:rsidRDefault="002F115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3E247EAE"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A.8.1.11.1</w:t>
      </w:r>
      <w:r>
        <w:rPr>
          <w:rFonts w:asciiTheme="minorHAnsi" w:eastAsiaTheme="minorEastAsia" w:hAnsiTheme="minorHAnsi" w:cstheme="minorBidi"/>
          <w:sz w:val="22"/>
          <w:szCs w:val="22"/>
        </w:rPr>
        <w:tab/>
      </w:r>
      <w:r w:rsidRPr="00635E3B">
        <w:rPr>
          <w:rFonts w:cs="v4.2.0"/>
          <w:snapToGrid w:val="0"/>
        </w:rPr>
        <w:t>Test Purpose and Environment</w:t>
      </w:r>
      <w:r>
        <w:tab/>
        <w:t>1547</w:t>
      </w:r>
    </w:p>
    <w:p w14:paraId="191CB2E7"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A.8.1.11.2</w:t>
      </w:r>
      <w:r>
        <w:rPr>
          <w:rFonts w:asciiTheme="minorHAnsi" w:eastAsiaTheme="minorEastAsia" w:hAnsiTheme="minorHAnsi" w:cstheme="minorBidi"/>
          <w:sz w:val="22"/>
          <w:szCs w:val="22"/>
        </w:rPr>
        <w:tab/>
      </w:r>
      <w:r w:rsidRPr="00635E3B">
        <w:rPr>
          <w:rFonts w:cs="v4.2.0"/>
          <w:snapToGrid w:val="0"/>
        </w:rPr>
        <w:t>Test Requirements</w:t>
      </w:r>
      <w:r>
        <w:tab/>
        <w:t>1549</w:t>
      </w:r>
    </w:p>
    <w:p w14:paraId="7D080BA6" w14:textId="77777777" w:rsidR="002F115E" w:rsidRDefault="002F115E">
      <w:pPr>
        <w:pStyle w:val="TOC3"/>
        <w:rPr>
          <w:rFonts w:asciiTheme="minorHAnsi" w:eastAsiaTheme="minorEastAsia" w:hAnsiTheme="minorHAnsi" w:cstheme="minorBidi"/>
          <w:sz w:val="22"/>
          <w:szCs w:val="22"/>
        </w:rPr>
      </w:pPr>
      <w:r w:rsidRPr="00635E3B">
        <w:rPr>
          <w:rFonts w:cs="v4.2.0"/>
        </w:rPr>
        <w:t>A.8.1.12</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 for UE category 0</w:t>
      </w:r>
      <w:r>
        <w:tab/>
        <w:t>1550</w:t>
      </w:r>
    </w:p>
    <w:p w14:paraId="38B3E74D"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A.8.1.12.1</w:t>
      </w:r>
      <w:r>
        <w:rPr>
          <w:rFonts w:asciiTheme="minorHAnsi" w:eastAsiaTheme="minorEastAsia" w:hAnsiTheme="minorHAnsi" w:cstheme="minorBidi"/>
          <w:sz w:val="22"/>
          <w:szCs w:val="22"/>
        </w:rPr>
        <w:tab/>
      </w:r>
      <w:r w:rsidRPr="00635E3B">
        <w:rPr>
          <w:rFonts w:cs="v4.2.0"/>
          <w:snapToGrid w:val="0"/>
        </w:rPr>
        <w:t>Test Purpose and Environment</w:t>
      </w:r>
      <w:r>
        <w:tab/>
        <w:t>1550</w:t>
      </w:r>
    </w:p>
    <w:p w14:paraId="68BD4285"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A.8.1.12.2</w:t>
      </w:r>
      <w:r>
        <w:rPr>
          <w:rFonts w:asciiTheme="minorHAnsi" w:eastAsiaTheme="minorEastAsia" w:hAnsiTheme="minorHAnsi" w:cstheme="minorBidi"/>
          <w:sz w:val="22"/>
          <w:szCs w:val="22"/>
        </w:rPr>
        <w:tab/>
      </w:r>
      <w:r w:rsidRPr="00635E3B">
        <w:rPr>
          <w:rFonts w:cs="v4.2.0"/>
          <w:snapToGrid w:val="0"/>
        </w:rPr>
        <w:t>Test Requirements</w:t>
      </w:r>
      <w:r>
        <w:tab/>
        <w:t>1551</w:t>
      </w:r>
    </w:p>
    <w:p w14:paraId="3FADE872" w14:textId="77777777" w:rsidR="002F115E" w:rsidRDefault="002F115E">
      <w:pPr>
        <w:pStyle w:val="TOC3"/>
        <w:rPr>
          <w:rFonts w:asciiTheme="minorHAnsi" w:eastAsiaTheme="minorEastAsia" w:hAnsiTheme="minorHAnsi" w:cstheme="minorBidi"/>
          <w:sz w:val="22"/>
          <w:szCs w:val="22"/>
        </w:rPr>
      </w:pPr>
      <w:r w:rsidRPr="00635E3B">
        <w:rPr>
          <w:rFonts w:cs="v4.2.0"/>
        </w:rPr>
        <w:t>A.8.1.13</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 with DRX for UE category 0</w:t>
      </w:r>
      <w:r>
        <w:tab/>
        <w:t>1552</w:t>
      </w:r>
    </w:p>
    <w:p w14:paraId="0DBB281F" w14:textId="77777777" w:rsidR="002F115E" w:rsidRDefault="002F115E">
      <w:pPr>
        <w:pStyle w:val="TOC4"/>
        <w:rPr>
          <w:rFonts w:asciiTheme="minorHAnsi" w:eastAsiaTheme="minorEastAsia" w:hAnsiTheme="minorHAnsi" w:cstheme="minorBidi"/>
          <w:sz w:val="22"/>
          <w:szCs w:val="22"/>
        </w:rPr>
      </w:pPr>
      <w:r w:rsidRPr="00635E3B">
        <w:rPr>
          <w:snapToGrid w:val="0"/>
        </w:rPr>
        <w:t>A.8.1.13.</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1552</w:t>
      </w:r>
    </w:p>
    <w:p w14:paraId="5FFEE46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A.8.1.13.2</w:t>
      </w:r>
      <w:r>
        <w:rPr>
          <w:rFonts w:asciiTheme="minorHAnsi" w:eastAsiaTheme="minorEastAsia" w:hAnsiTheme="minorHAnsi" w:cstheme="minorBidi"/>
          <w:sz w:val="22"/>
          <w:szCs w:val="22"/>
        </w:rPr>
        <w:tab/>
      </w:r>
      <w:r w:rsidRPr="00635E3B">
        <w:rPr>
          <w:rFonts w:cs="v4.2.0"/>
          <w:snapToGrid w:val="0"/>
        </w:rPr>
        <w:t>Test Requirements</w:t>
      </w:r>
      <w:r>
        <w:tab/>
        <w:t>1554</w:t>
      </w:r>
    </w:p>
    <w:p w14:paraId="508D5DFF" w14:textId="77777777" w:rsidR="002F115E" w:rsidRDefault="002F115E">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5A5BCEE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A.8.1.14.1</w:t>
      </w:r>
      <w:r>
        <w:rPr>
          <w:rFonts w:asciiTheme="minorHAnsi" w:eastAsiaTheme="minorEastAsia" w:hAnsiTheme="minorHAnsi" w:cstheme="minorBidi"/>
          <w:sz w:val="22"/>
          <w:szCs w:val="22"/>
        </w:rPr>
        <w:tab/>
      </w:r>
      <w:r w:rsidRPr="00635E3B">
        <w:rPr>
          <w:rFonts w:cs="v4.2.0"/>
          <w:snapToGrid w:val="0"/>
        </w:rPr>
        <w:t>Test Purpose and Environment</w:t>
      </w:r>
      <w:r>
        <w:tab/>
        <w:t>1554</w:t>
      </w:r>
    </w:p>
    <w:p w14:paraId="0F1DA13B"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A.8.1.14.2</w:t>
      </w:r>
      <w:r>
        <w:rPr>
          <w:rFonts w:asciiTheme="minorHAnsi" w:eastAsiaTheme="minorEastAsia" w:hAnsiTheme="minorHAnsi" w:cstheme="minorBidi"/>
          <w:sz w:val="22"/>
          <w:szCs w:val="22"/>
        </w:rPr>
        <w:tab/>
      </w:r>
      <w:r w:rsidRPr="00635E3B">
        <w:rPr>
          <w:rFonts w:cs="v4.2.0"/>
          <w:snapToGrid w:val="0"/>
        </w:rPr>
        <w:t>Test Requirements</w:t>
      </w:r>
      <w:r>
        <w:tab/>
        <w:t>1556</w:t>
      </w:r>
    </w:p>
    <w:p w14:paraId="7EBF0D13" w14:textId="77777777" w:rsidR="002F115E" w:rsidRDefault="002F115E">
      <w:pPr>
        <w:pStyle w:val="TOC3"/>
        <w:rPr>
          <w:rFonts w:asciiTheme="minorHAnsi" w:eastAsiaTheme="minorEastAsia" w:hAnsiTheme="minorHAnsi" w:cstheme="minorBidi"/>
          <w:sz w:val="22"/>
          <w:szCs w:val="22"/>
        </w:rPr>
      </w:pPr>
      <w:r w:rsidRPr="00635E3B">
        <w:rPr>
          <w:rFonts w:cs="v4.2.0"/>
        </w:rPr>
        <w:t>A.8.1.15</w:t>
      </w:r>
      <w:r>
        <w:rPr>
          <w:rFonts w:asciiTheme="minorHAnsi" w:eastAsiaTheme="minorEastAsia" w:hAnsiTheme="minorHAnsi" w:cstheme="minorBidi"/>
          <w:sz w:val="22"/>
          <w:szCs w:val="22"/>
        </w:rPr>
        <w:tab/>
      </w:r>
      <w:r w:rsidRPr="00635E3B">
        <w:rPr>
          <w:rFonts w:cs="v4.2.0"/>
        </w:rPr>
        <w:t>E-UTRAN HD-FDD intra-frequency event triggered reporting under fading propagation conditions in synchronous cells for UE category 0</w:t>
      </w:r>
      <w:r>
        <w:tab/>
        <w:t>1557</w:t>
      </w:r>
    </w:p>
    <w:p w14:paraId="02659E66"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A.8.1.15.1</w:t>
      </w:r>
      <w:r>
        <w:rPr>
          <w:rFonts w:asciiTheme="minorHAnsi" w:eastAsiaTheme="minorEastAsia" w:hAnsiTheme="minorHAnsi" w:cstheme="minorBidi"/>
          <w:sz w:val="22"/>
          <w:szCs w:val="22"/>
        </w:rPr>
        <w:tab/>
      </w:r>
      <w:r w:rsidRPr="00635E3B">
        <w:rPr>
          <w:rFonts w:cs="v4.2.0"/>
          <w:snapToGrid w:val="0"/>
        </w:rPr>
        <w:t>Test Purpose and Environment</w:t>
      </w:r>
      <w:r>
        <w:tab/>
        <w:t>1557</w:t>
      </w:r>
    </w:p>
    <w:p w14:paraId="0F7A525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A.8.1.15.2</w:t>
      </w:r>
      <w:r>
        <w:rPr>
          <w:rFonts w:asciiTheme="minorHAnsi" w:eastAsiaTheme="minorEastAsia" w:hAnsiTheme="minorHAnsi" w:cstheme="minorBidi"/>
          <w:sz w:val="22"/>
          <w:szCs w:val="22"/>
        </w:rPr>
        <w:tab/>
      </w:r>
      <w:r w:rsidRPr="00635E3B">
        <w:rPr>
          <w:rFonts w:cs="v4.2.0"/>
          <w:snapToGrid w:val="0"/>
        </w:rPr>
        <w:t>Test Requirements</w:t>
      </w:r>
      <w:r>
        <w:tab/>
        <w:t>1558</w:t>
      </w:r>
    </w:p>
    <w:p w14:paraId="62B5E903" w14:textId="77777777" w:rsidR="002F115E" w:rsidRDefault="002F115E">
      <w:pPr>
        <w:pStyle w:val="TOC3"/>
        <w:rPr>
          <w:rFonts w:asciiTheme="minorHAnsi" w:eastAsiaTheme="minorEastAsia" w:hAnsiTheme="minorHAnsi" w:cstheme="minorBidi"/>
          <w:sz w:val="22"/>
          <w:szCs w:val="22"/>
        </w:rPr>
      </w:pPr>
      <w:r w:rsidRPr="00635E3B">
        <w:rPr>
          <w:rFonts w:cs="v4.2.0"/>
        </w:rPr>
        <w:t>A.8.1.16</w:t>
      </w:r>
      <w:r>
        <w:rPr>
          <w:rFonts w:asciiTheme="minorHAnsi" w:eastAsiaTheme="minorEastAsia" w:hAnsiTheme="minorHAnsi" w:cstheme="minorBidi"/>
          <w:sz w:val="22"/>
          <w:szCs w:val="22"/>
        </w:rPr>
        <w:tab/>
      </w:r>
      <w:r w:rsidRPr="00635E3B">
        <w:rPr>
          <w:rFonts w:cs="v4.2.0"/>
        </w:rPr>
        <w:t>E-UTRAN HD-FDD intra-frequency event triggered reporting under fading propagation conditions in synchronous cells with DRX for UE category 0</w:t>
      </w:r>
      <w:r>
        <w:tab/>
        <w:t>1559</w:t>
      </w:r>
    </w:p>
    <w:p w14:paraId="77B91046" w14:textId="77777777" w:rsidR="002F115E" w:rsidRDefault="002F115E">
      <w:pPr>
        <w:pStyle w:val="TOC4"/>
        <w:rPr>
          <w:rFonts w:asciiTheme="minorHAnsi" w:eastAsiaTheme="minorEastAsia" w:hAnsiTheme="minorHAnsi" w:cstheme="minorBidi"/>
          <w:sz w:val="22"/>
          <w:szCs w:val="22"/>
        </w:rPr>
      </w:pPr>
      <w:r w:rsidRPr="00635E3B">
        <w:rPr>
          <w:snapToGrid w:val="0"/>
        </w:rPr>
        <w:t>A.8.1.16.</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1559</w:t>
      </w:r>
    </w:p>
    <w:p w14:paraId="11B234C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A.8.1.16.2</w:t>
      </w:r>
      <w:r>
        <w:rPr>
          <w:rFonts w:asciiTheme="minorHAnsi" w:eastAsiaTheme="minorEastAsia" w:hAnsiTheme="minorHAnsi" w:cstheme="minorBidi"/>
          <w:sz w:val="22"/>
          <w:szCs w:val="22"/>
        </w:rPr>
        <w:tab/>
      </w:r>
      <w:r w:rsidRPr="00635E3B">
        <w:rPr>
          <w:rFonts w:cs="v4.2.0"/>
          <w:snapToGrid w:val="0"/>
        </w:rPr>
        <w:t>Test Requirements</w:t>
      </w:r>
      <w:r>
        <w:tab/>
        <w:t>1561</w:t>
      </w:r>
    </w:p>
    <w:p w14:paraId="7C9EBC88" w14:textId="77777777" w:rsidR="002F115E" w:rsidRDefault="002F115E">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70B3A73D" w14:textId="77777777" w:rsidR="002F115E" w:rsidRDefault="002F115E">
      <w:pPr>
        <w:pStyle w:val="TOC3"/>
        <w:rPr>
          <w:rFonts w:asciiTheme="minorHAnsi" w:eastAsiaTheme="minorEastAsia" w:hAnsiTheme="minorHAnsi" w:cstheme="minorBidi"/>
          <w:sz w:val="22"/>
          <w:szCs w:val="22"/>
        </w:rPr>
      </w:pPr>
      <w:r w:rsidRPr="00635E3B">
        <w:rPr>
          <w:rFonts w:cs="v4.2.0"/>
        </w:rPr>
        <w:t>A.8.1.18</w:t>
      </w:r>
      <w:r>
        <w:rPr>
          <w:rFonts w:asciiTheme="minorHAnsi" w:eastAsiaTheme="minorEastAsia" w:hAnsiTheme="minorHAnsi" w:cstheme="minorBidi"/>
          <w:sz w:val="22"/>
          <w:szCs w:val="22"/>
        </w:rPr>
        <w:tab/>
      </w:r>
      <w:r w:rsidRPr="00635E3B">
        <w:rPr>
          <w:rFonts w:cs="v4.2.0"/>
        </w:rPr>
        <w:t>Void</w:t>
      </w:r>
      <w:r>
        <w:tab/>
        <w:t>1561</w:t>
      </w:r>
    </w:p>
    <w:p w14:paraId="3723B67D" w14:textId="77777777" w:rsidR="002F115E" w:rsidRDefault="002F115E">
      <w:pPr>
        <w:pStyle w:val="TOC3"/>
        <w:rPr>
          <w:rFonts w:asciiTheme="minorHAnsi" w:eastAsiaTheme="minorEastAsia" w:hAnsiTheme="minorHAnsi" w:cstheme="minorBidi"/>
          <w:sz w:val="22"/>
          <w:szCs w:val="22"/>
        </w:rPr>
      </w:pPr>
      <w:r w:rsidRPr="00635E3B">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701C9F77" w14:textId="77777777" w:rsidR="002F115E" w:rsidRDefault="002F115E">
      <w:pPr>
        <w:pStyle w:val="TOC4"/>
        <w:rPr>
          <w:rFonts w:asciiTheme="minorHAnsi" w:eastAsiaTheme="minorEastAsia" w:hAnsiTheme="minorHAnsi" w:cstheme="minorBidi"/>
          <w:sz w:val="22"/>
          <w:szCs w:val="22"/>
        </w:rPr>
      </w:pPr>
      <w:r w:rsidRPr="00635E3B">
        <w:rPr>
          <w:snapToGrid w:val="0"/>
        </w:rPr>
        <w:t>A.8.1.19.1</w:t>
      </w:r>
      <w:r>
        <w:rPr>
          <w:rFonts w:asciiTheme="minorHAnsi" w:eastAsiaTheme="minorEastAsia" w:hAnsiTheme="minorHAnsi" w:cstheme="minorBidi"/>
          <w:sz w:val="22"/>
          <w:szCs w:val="22"/>
        </w:rPr>
        <w:tab/>
      </w:r>
      <w:r w:rsidRPr="00635E3B">
        <w:rPr>
          <w:snapToGrid w:val="0"/>
        </w:rPr>
        <w:t>Test Purpose and Environment</w:t>
      </w:r>
      <w:r>
        <w:tab/>
        <w:t>1561</w:t>
      </w:r>
    </w:p>
    <w:p w14:paraId="151E9211"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A.8.1.19.2</w:t>
      </w:r>
      <w:r>
        <w:rPr>
          <w:rFonts w:asciiTheme="minorHAnsi" w:eastAsiaTheme="minorEastAsia" w:hAnsiTheme="minorHAnsi" w:cstheme="minorBidi"/>
          <w:sz w:val="22"/>
          <w:szCs w:val="22"/>
        </w:rPr>
        <w:tab/>
      </w:r>
      <w:r w:rsidRPr="00635E3B">
        <w:rPr>
          <w:snapToGrid w:val="0"/>
        </w:rPr>
        <w:t>Test Requirements</w:t>
      </w:r>
      <w:r>
        <w:tab/>
        <w:t>1563</w:t>
      </w:r>
    </w:p>
    <w:p w14:paraId="50D65723" w14:textId="77777777" w:rsidR="002F115E" w:rsidRDefault="002F115E">
      <w:pPr>
        <w:pStyle w:val="TOC3"/>
        <w:rPr>
          <w:rFonts w:asciiTheme="minorHAnsi" w:eastAsiaTheme="minorEastAsia" w:hAnsiTheme="minorHAnsi" w:cstheme="minorBidi"/>
          <w:sz w:val="22"/>
          <w:szCs w:val="22"/>
        </w:rPr>
      </w:pPr>
      <w:r w:rsidRPr="00635E3B">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35E3B">
        <w:rPr>
          <w:rFonts w:cs="v4.2.0"/>
        </w:rPr>
        <w:t xml:space="preserve"> </w:t>
      </w:r>
      <w:r w:rsidRPr="00635E3B">
        <w:rPr>
          <w:rFonts w:cs="v4.2.0"/>
          <w:lang w:eastAsia="zh-CN"/>
        </w:rPr>
        <w:t>with DRX for UE category 0</w:t>
      </w:r>
      <w:r>
        <w:tab/>
        <w:t>1564</w:t>
      </w:r>
    </w:p>
    <w:p w14:paraId="49D9C610" w14:textId="77777777" w:rsidR="002F115E" w:rsidRDefault="002F115E">
      <w:pPr>
        <w:pStyle w:val="TOC4"/>
        <w:rPr>
          <w:rFonts w:asciiTheme="minorHAnsi" w:eastAsiaTheme="minorEastAsia" w:hAnsiTheme="minorHAnsi" w:cstheme="minorBidi"/>
          <w:sz w:val="22"/>
          <w:szCs w:val="22"/>
        </w:rPr>
      </w:pPr>
      <w:r w:rsidRPr="00635E3B">
        <w:rPr>
          <w:snapToGrid w:val="0"/>
        </w:rPr>
        <w:t>A.8.1.20.1</w:t>
      </w:r>
      <w:r>
        <w:rPr>
          <w:rFonts w:asciiTheme="minorHAnsi" w:eastAsiaTheme="minorEastAsia" w:hAnsiTheme="minorHAnsi" w:cstheme="minorBidi"/>
          <w:sz w:val="22"/>
          <w:szCs w:val="22"/>
        </w:rPr>
        <w:tab/>
      </w:r>
      <w:r w:rsidRPr="00635E3B">
        <w:rPr>
          <w:snapToGrid w:val="0"/>
        </w:rPr>
        <w:t>Test Purpose and Environment</w:t>
      </w:r>
      <w:r>
        <w:tab/>
        <w:t>1564</w:t>
      </w:r>
    </w:p>
    <w:p w14:paraId="42902051" w14:textId="77777777" w:rsidR="002F115E" w:rsidRDefault="002F115E">
      <w:pPr>
        <w:pStyle w:val="TOC4"/>
        <w:rPr>
          <w:rFonts w:asciiTheme="minorHAnsi" w:eastAsiaTheme="minorEastAsia" w:hAnsiTheme="minorHAnsi" w:cstheme="minorBidi"/>
          <w:sz w:val="22"/>
          <w:szCs w:val="22"/>
        </w:rPr>
      </w:pPr>
      <w:r w:rsidRPr="00635E3B">
        <w:rPr>
          <w:snapToGrid w:val="0"/>
        </w:rPr>
        <w:t>A.8.1.20.2</w:t>
      </w:r>
      <w:r>
        <w:rPr>
          <w:rFonts w:asciiTheme="minorHAnsi" w:eastAsiaTheme="minorEastAsia" w:hAnsiTheme="minorHAnsi" w:cstheme="minorBidi"/>
          <w:sz w:val="22"/>
          <w:szCs w:val="22"/>
        </w:rPr>
        <w:tab/>
      </w:r>
      <w:r w:rsidRPr="00635E3B">
        <w:rPr>
          <w:snapToGrid w:val="0"/>
        </w:rPr>
        <w:t>Test Requirements</w:t>
      </w:r>
      <w:r>
        <w:tab/>
        <w:t>1566</w:t>
      </w:r>
    </w:p>
    <w:p w14:paraId="2E34885C" w14:textId="77777777" w:rsidR="002F115E" w:rsidRDefault="002F115E">
      <w:pPr>
        <w:pStyle w:val="TOC3"/>
        <w:rPr>
          <w:rFonts w:asciiTheme="minorHAnsi" w:eastAsiaTheme="minorEastAsia" w:hAnsiTheme="minorHAnsi" w:cstheme="minorBidi"/>
          <w:sz w:val="22"/>
          <w:szCs w:val="22"/>
        </w:rPr>
      </w:pPr>
      <w:r w:rsidRPr="00635E3B">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30600F75" w14:textId="77777777" w:rsidR="002F115E" w:rsidRDefault="002F115E">
      <w:pPr>
        <w:pStyle w:val="TOC4"/>
        <w:rPr>
          <w:rFonts w:asciiTheme="minorHAnsi" w:eastAsiaTheme="minorEastAsia" w:hAnsiTheme="minorHAnsi" w:cstheme="minorBidi"/>
          <w:sz w:val="22"/>
          <w:szCs w:val="22"/>
        </w:rPr>
      </w:pPr>
      <w:r w:rsidRPr="00635E3B">
        <w:rPr>
          <w:snapToGrid w:val="0"/>
        </w:rPr>
        <w:t>A.8.1.21.1</w:t>
      </w:r>
      <w:r>
        <w:rPr>
          <w:rFonts w:asciiTheme="minorHAnsi" w:eastAsiaTheme="minorEastAsia" w:hAnsiTheme="minorHAnsi" w:cstheme="minorBidi"/>
          <w:sz w:val="22"/>
          <w:szCs w:val="22"/>
        </w:rPr>
        <w:tab/>
      </w:r>
      <w:r w:rsidRPr="00635E3B">
        <w:rPr>
          <w:snapToGrid w:val="0"/>
        </w:rPr>
        <w:t>Test Purpose and Environment</w:t>
      </w:r>
      <w:r>
        <w:tab/>
        <w:t>1566</w:t>
      </w:r>
    </w:p>
    <w:p w14:paraId="703DD3C4" w14:textId="77777777" w:rsidR="002F115E" w:rsidRDefault="002F115E">
      <w:pPr>
        <w:pStyle w:val="TOC4"/>
        <w:rPr>
          <w:rFonts w:asciiTheme="minorHAnsi" w:eastAsiaTheme="minorEastAsia" w:hAnsiTheme="minorHAnsi" w:cstheme="minorBidi"/>
          <w:sz w:val="22"/>
          <w:szCs w:val="22"/>
        </w:rPr>
      </w:pPr>
      <w:r w:rsidRPr="00635E3B">
        <w:rPr>
          <w:snapToGrid w:val="0"/>
        </w:rPr>
        <w:t>A.8.1.21.2</w:t>
      </w:r>
      <w:r>
        <w:rPr>
          <w:rFonts w:asciiTheme="minorHAnsi" w:eastAsiaTheme="minorEastAsia" w:hAnsiTheme="minorHAnsi" w:cstheme="minorBidi"/>
          <w:sz w:val="22"/>
          <w:szCs w:val="22"/>
        </w:rPr>
        <w:tab/>
      </w:r>
      <w:r w:rsidRPr="00635E3B">
        <w:rPr>
          <w:snapToGrid w:val="0"/>
        </w:rPr>
        <w:t>Test Requirements</w:t>
      </w:r>
      <w:r>
        <w:tab/>
        <w:t>1568</w:t>
      </w:r>
    </w:p>
    <w:p w14:paraId="0EF2055C" w14:textId="77777777" w:rsidR="002F115E" w:rsidRDefault="002F115E">
      <w:pPr>
        <w:pStyle w:val="TOC3"/>
        <w:rPr>
          <w:rFonts w:asciiTheme="minorHAnsi" w:eastAsiaTheme="minorEastAsia" w:hAnsiTheme="minorHAnsi" w:cstheme="minorBidi"/>
          <w:sz w:val="22"/>
          <w:szCs w:val="22"/>
        </w:rPr>
      </w:pPr>
      <w:r w:rsidRPr="00635E3B">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635E3B">
        <w:rPr>
          <w:rFonts w:cs="v4.2.0"/>
        </w:rPr>
        <w:t xml:space="preserve"> </w:t>
      </w:r>
      <w:r w:rsidRPr="00635E3B">
        <w:rPr>
          <w:rFonts w:cs="v4.2.0"/>
          <w:lang w:eastAsia="zh-CN"/>
        </w:rPr>
        <w:t>with DRX for UE category 0</w:t>
      </w:r>
      <w:r>
        <w:tab/>
        <w:t>1569</w:t>
      </w:r>
    </w:p>
    <w:p w14:paraId="75C45756" w14:textId="77777777" w:rsidR="002F115E" w:rsidRDefault="002F115E">
      <w:pPr>
        <w:pStyle w:val="TOC4"/>
        <w:rPr>
          <w:rFonts w:asciiTheme="minorHAnsi" w:eastAsiaTheme="minorEastAsia" w:hAnsiTheme="minorHAnsi" w:cstheme="minorBidi"/>
          <w:sz w:val="22"/>
          <w:szCs w:val="22"/>
        </w:rPr>
      </w:pPr>
      <w:r w:rsidRPr="00635E3B">
        <w:rPr>
          <w:snapToGrid w:val="0"/>
        </w:rPr>
        <w:t>A.8.1.22.1</w:t>
      </w:r>
      <w:r>
        <w:rPr>
          <w:rFonts w:asciiTheme="minorHAnsi" w:eastAsiaTheme="minorEastAsia" w:hAnsiTheme="minorHAnsi" w:cstheme="minorBidi"/>
          <w:sz w:val="22"/>
          <w:szCs w:val="22"/>
        </w:rPr>
        <w:tab/>
      </w:r>
      <w:r w:rsidRPr="00635E3B">
        <w:rPr>
          <w:snapToGrid w:val="0"/>
        </w:rPr>
        <w:t>Test Purpose and Environment</w:t>
      </w:r>
      <w:r>
        <w:tab/>
        <w:t>1569</w:t>
      </w:r>
    </w:p>
    <w:p w14:paraId="085771EF" w14:textId="77777777" w:rsidR="002F115E" w:rsidRDefault="002F115E">
      <w:pPr>
        <w:pStyle w:val="TOC4"/>
        <w:rPr>
          <w:rFonts w:asciiTheme="minorHAnsi" w:eastAsiaTheme="minorEastAsia" w:hAnsiTheme="minorHAnsi" w:cstheme="minorBidi"/>
          <w:sz w:val="22"/>
          <w:szCs w:val="22"/>
        </w:rPr>
      </w:pPr>
      <w:r w:rsidRPr="00635E3B">
        <w:rPr>
          <w:snapToGrid w:val="0"/>
        </w:rPr>
        <w:t>A.8.1.22.2</w:t>
      </w:r>
      <w:r>
        <w:rPr>
          <w:rFonts w:asciiTheme="minorHAnsi" w:eastAsiaTheme="minorEastAsia" w:hAnsiTheme="minorHAnsi" w:cstheme="minorBidi"/>
          <w:sz w:val="22"/>
          <w:szCs w:val="22"/>
        </w:rPr>
        <w:tab/>
      </w:r>
      <w:r w:rsidRPr="00635E3B">
        <w:rPr>
          <w:snapToGrid w:val="0"/>
        </w:rPr>
        <w:t>Test Requirements</w:t>
      </w:r>
      <w:r>
        <w:tab/>
        <w:t>1571</w:t>
      </w:r>
    </w:p>
    <w:p w14:paraId="1DBAA2B0" w14:textId="77777777" w:rsidR="002F115E" w:rsidRDefault="002F115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1BFFEAA5" w14:textId="77777777" w:rsidR="002F115E" w:rsidRDefault="002F115E">
      <w:pPr>
        <w:pStyle w:val="TOC4"/>
        <w:rPr>
          <w:rFonts w:asciiTheme="minorHAnsi" w:eastAsiaTheme="minorEastAsia" w:hAnsiTheme="minorHAnsi" w:cstheme="minorBidi"/>
          <w:sz w:val="22"/>
          <w:szCs w:val="22"/>
        </w:rPr>
      </w:pPr>
      <w:r w:rsidRPr="00635E3B">
        <w:rPr>
          <w:snapToGrid w:val="0"/>
        </w:rPr>
        <w:t>A.8.1.23.1</w:t>
      </w:r>
      <w:r>
        <w:rPr>
          <w:rFonts w:asciiTheme="minorHAnsi" w:eastAsiaTheme="minorEastAsia" w:hAnsiTheme="minorHAnsi" w:cstheme="minorBidi"/>
          <w:sz w:val="22"/>
          <w:szCs w:val="22"/>
        </w:rPr>
        <w:tab/>
      </w:r>
      <w:r w:rsidRPr="00635E3B">
        <w:rPr>
          <w:snapToGrid w:val="0"/>
        </w:rPr>
        <w:t>Test Purpose and Environment</w:t>
      </w:r>
      <w:r>
        <w:tab/>
        <w:t>1571</w:t>
      </w:r>
    </w:p>
    <w:p w14:paraId="43D971F7" w14:textId="77777777" w:rsidR="002F115E" w:rsidRDefault="002F115E">
      <w:pPr>
        <w:pStyle w:val="TOC4"/>
        <w:rPr>
          <w:rFonts w:asciiTheme="minorHAnsi" w:eastAsiaTheme="minorEastAsia" w:hAnsiTheme="minorHAnsi" w:cstheme="minorBidi"/>
          <w:sz w:val="22"/>
          <w:szCs w:val="22"/>
        </w:rPr>
      </w:pPr>
      <w:r w:rsidRPr="00635E3B">
        <w:rPr>
          <w:snapToGrid w:val="0"/>
        </w:rPr>
        <w:t>A.8.1.23.2</w:t>
      </w:r>
      <w:r>
        <w:rPr>
          <w:rFonts w:asciiTheme="minorHAnsi" w:eastAsiaTheme="minorEastAsia" w:hAnsiTheme="minorHAnsi" w:cstheme="minorBidi"/>
          <w:sz w:val="22"/>
          <w:szCs w:val="22"/>
        </w:rPr>
        <w:tab/>
      </w:r>
      <w:r w:rsidRPr="00635E3B">
        <w:rPr>
          <w:snapToGrid w:val="0"/>
        </w:rPr>
        <w:t>Test Requirements</w:t>
      </w:r>
      <w:r>
        <w:tab/>
        <w:t>1572</w:t>
      </w:r>
    </w:p>
    <w:p w14:paraId="07F5E926" w14:textId="77777777" w:rsidR="002F115E" w:rsidRDefault="002F115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7FFE172A" w14:textId="77777777" w:rsidR="002F115E" w:rsidRDefault="002F115E">
      <w:pPr>
        <w:pStyle w:val="TOC4"/>
        <w:rPr>
          <w:rFonts w:asciiTheme="minorHAnsi" w:eastAsiaTheme="minorEastAsia" w:hAnsiTheme="minorHAnsi" w:cstheme="minorBidi"/>
          <w:sz w:val="22"/>
          <w:szCs w:val="22"/>
        </w:rPr>
      </w:pPr>
      <w:r w:rsidRPr="00635E3B">
        <w:rPr>
          <w:snapToGrid w:val="0"/>
        </w:rPr>
        <w:t>A.8.1.24.1</w:t>
      </w:r>
      <w:r>
        <w:rPr>
          <w:rFonts w:asciiTheme="minorHAnsi" w:eastAsiaTheme="minorEastAsia" w:hAnsiTheme="minorHAnsi" w:cstheme="minorBidi"/>
          <w:sz w:val="22"/>
          <w:szCs w:val="22"/>
        </w:rPr>
        <w:tab/>
      </w:r>
      <w:r w:rsidRPr="00635E3B">
        <w:rPr>
          <w:snapToGrid w:val="0"/>
        </w:rPr>
        <w:t>Test Purpose and Environment</w:t>
      </w:r>
      <w:r>
        <w:tab/>
        <w:t>1573</w:t>
      </w:r>
    </w:p>
    <w:p w14:paraId="51CBA795" w14:textId="77777777" w:rsidR="002F115E" w:rsidRDefault="002F115E">
      <w:pPr>
        <w:pStyle w:val="TOC4"/>
        <w:rPr>
          <w:rFonts w:asciiTheme="minorHAnsi" w:eastAsiaTheme="minorEastAsia" w:hAnsiTheme="minorHAnsi" w:cstheme="minorBidi"/>
          <w:sz w:val="22"/>
          <w:szCs w:val="22"/>
        </w:rPr>
      </w:pPr>
      <w:r w:rsidRPr="00635E3B">
        <w:rPr>
          <w:snapToGrid w:val="0"/>
        </w:rPr>
        <w:t>A.8.1.24.2</w:t>
      </w:r>
      <w:r>
        <w:rPr>
          <w:rFonts w:asciiTheme="minorHAnsi" w:eastAsiaTheme="minorEastAsia" w:hAnsiTheme="minorHAnsi" w:cstheme="minorBidi"/>
          <w:sz w:val="22"/>
          <w:szCs w:val="22"/>
        </w:rPr>
        <w:tab/>
      </w:r>
      <w:r w:rsidRPr="00635E3B">
        <w:rPr>
          <w:snapToGrid w:val="0"/>
        </w:rPr>
        <w:t>Test Requirements</w:t>
      </w:r>
      <w:r>
        <w:tab/>
        <w:t>1575</w:t>
      </w:r>
    </w:p>
    <w:p w14:paraId="0CE8ECC1" w14:textId="77777777" w:rsidR="002F115E" w:rsidRDefault="002F115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5ECF519F" w14:textId="77777777" w:rsidR="002F115E" w:rsidRDefault="002F115E">
      <w:pPr>
        <w:pStyle w:val="TOC4"/>
        <w:rPr>
          <w:rFonts w:asciiTheme="minorHAnsi" w:eastAsiaTheme="minorEastAsia" w:hAnsiTheme="minorHAnsi" w:cstheme="minorBidi"/>
          <w:sz w:val="22"/>
          <w:szCs w:val="22"/>
        </w:rPr>
      </w:pPr>
      <w:r w:rsidRPr="00635E3B">
        <w:rPr>
          <w:snapToGrid w:val="0"/>
        </w:rPr>
        <w:t>A.8.1.25.</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1575</w:t>
      </w:r>
    </w:p>
    <w:p w14:paraId="527B32BA" w14:textId="77777777" w:rsidR="002F115E" w:rsidRDefault="002F115E">
      <w:pPr>
        <w:pStyle w:val="TOC4"/>
        <w:rPr>
          <w:rFonts w:asciiTheme="minorHAnsi" w:eastAsiaTheme="minorEastAsia" w:hAnsiTheme="minorHAnsi" w:cstheme="minorBidi"/>
          <w:sz w:val="22"/>
          <w:szCs w:val="22"/>
        </w:rPr>
      </w:pPr>
      <w:r w:rsidRPr="00635E3B">
        <w:rPr>
          <w:snapToGrid w:val="0"/>
        </w:rPr>
        <w:t>A.8.1.25.2</w:t>
      </w:r>
      <w:r>
        <w:rPr>
          <w:rFonts w:asciiTheme="minorHAnsi" w:eastAsiaTheme="minorEastAsia" w:hAnsiTheme="minorHAnsi" w:cstheme="minorBidi"/>
          <w:sz w:val="22"/>
          <w:szCs w:val="22"/>
        </w:rPr>
        <w:tab/>
      </w:r>
      <w:r w:rsidRPr="00635E3B">
        <w:rPr>
          <w:snapToGrid w:val="0"/>
        </w:rPr>
        <w:t>Test Requirements</w:t>
      </w:r>
      <w:r>
        <w:tab/>
        <w:t>1577</w:t>
      </w:r>
    </w:p>
    <w:p w14:paraId="5B55EDF9" w14:textId="77777777" w:rsidR="002F115E" w:rsidRDefault="002F115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0A975296" w14:textId="77777777" w:rsidR="002F115E" w:rsidRDefault="002F115E">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6A47F1E5" w14:textId="77777777" w:rsidR="002F115E" w:rsidRDefault="002F115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6517E13D" w14:textId="77777777" w:rsidR="002F115E" w:rsidRDefault="002F115E">
      <w:pPr>
        <w:pStyle w:val="TOC4"/>
        <w:rPr>
          <w:rFonts w:asciiTheme="minorHAnsi" w:eastAsiaTheme="minorEastAsia" w:hAnsiTheme="minorHAnsi" w:cstheme="minorBidi"/>
          <w:sz w:val="22"/>
          <w:szCs w:val="22"/>
        </w:rPr>
      </w:pPr>
      <w:r w:rsidRPr="00635E3B">
        <w:rPr>
          <w:snapToGrid w:val="0"/>
        </w:rPr>
        <w:t>A.8.1.27.1</w:t>
      </w:r>
      <w:r>
        <w:rPr>
          <w:rFonts w:asciiTheme="minorHAnsi" w:eastAsiaTheme="minorEastAsia" w:hAnsiTheme="minorHAnsi" w:cstheme="minorBidi"/>
          <w:sz w:val="22"/>
          <w:szCs w:val="22"/>
        </w:rPr>
        <w:tab/>
      </w:r>
      <w:r w:rsidRPr="00635E3B">
        <w:rPr>
          <w:snapToGrid w:val="0"/>
        </w:rPr>
        <w:t>Test Purpose and Environment</w:t>
      </w:r>
      <w:r>
        <w:tab/>
        <w:t>1580</w:t>
      </w:r>
    </w:p>
    <w:p w14:paraId="6028D572" w14:textId="77777777" w:rsidR="002F115E" w:rsidRDefault="002F115E">
      <w:pPr>
        <w:pStyle w:val="TOC4"/>
        <w:rPr>
          <w:rFonts w:asciiTheme="minorHAnsi" w:eastAsiaTheme="minorEastAsia" w:hAnsiTheme="minorHAnsi" w:cstheme="minorBidi"/>
          <w:sz w:val="22"/>
          <w:szCs w:val="22"/>
        </w:rPr>
      </w:pPr>
      <w:r w:rsidRPr="00635E3B">
        <w:rPr>
          <w:snapToGrid w:val="0"/>
        </w:rPr>
        <w:t>A.8.1.27.2</w:t>
      </w:r>
      <w:r>
        <w:rPr>
          <w:rFonts w:asciiTheme="minorHAnsi" w:eastAsiaTheme="minorEastAsia" w:hAnsiTheme="minorHAnsi" w:cstheme="minorBidi"/>
          <w:sz w:val="22"/>
          <w:szCs w:val="22"/>
        </w:rPr>
        <w:tab/>
      </w:r>
      <w:r w:rsidRPr="00635E3B">
        <w:rPr>
          <w:snapToGrid w:val="0"/>
        </w:rPr>
        <w:t>Test Requirements</w:t>
      </w:r>
      <w:r>
        <w:tab/>
        <w:t>1582</w:t>
      </w:r>
    </w:p>
    <w:p w14:paraId="19917306" w14:textId="77777777" w:rsidR="002F115E" w:rsidRDefault="002F115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7BF66346" w14:textId="77777777" w:rsidR="002F115E" w:rsidRDefault="002F115E">
      <w:pPr>
        <w:pStyle w:val="TOC4"/>
        <w:rPr>
          <w:rFonts w:asciiTheme="minorHAnsi" w:eastAsiaTheme="minorEastAsia" w:hAnsiTheme="minorHAnsi" w:cstheme="minorBidi"/>
          <w:sz w:val="22"/>
          <w:szCs w:val="22"/>
        </w:rPr>
      </w:pPr>
      <w:r w:rsidRPr="00635E3B">
        <w:rPr>
          <w:snapToGrid w:val="0"/>
        </w:rPr>
        <w:t>A.8.1.28.</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1582</w:t>
      </w:r>
    </w:p>
    <w:p w14:paraId="364B7A2D" w14:textId="77777777" w:rsidR="002F115E" w:rsidRDefault="002F115E">
      <w:pPr>
        <w:pStyle w:val="TOC4"/>
        <w:rPr>
          <w:rFonts w:asciiTheme="minorHAnsi" w:eastAsiaTheme="minorEastAsia" w:hAnsiTheme="minorHAnsi" w:cstheme="minorBidi"/>
          <w:sz w:val="22"/>
          <w:szCs w:val="22"/>
        </w:rPr>
      </w:pPr>
      <w:r w:rsidRPr="00635E3B">
        <w:rPr>
          <w:snapToGrid w:val="0"/>
        </w:rPr>
        <w:t>A.8.1.28.2</w:t>
      </w:r>
      <w:r>
        <w:rPr>
          <w:rFonts w:asciiTheme="minorHAnsi" w:eastAsiaTheme="minorEastAsia" w:hAnsiTheme="minorHAnsi" w:cstheme="minorBidi"/>
          <w:sz w:val="22"/>
          <w:szCs w:val="22"/>
        </w:rPr>
        <w:tab/>
      </w:r>
      <w:r w:rsidRPr="00635E3B">
        <w:rPr>
          <w:snapToGrid w:val="0"/>
        </w:rPr>
        <w:t>Test Requirements</w:t>
      </w:r>
      <w:r>
        <w:tab/>
        <w:t>1584</w:t>
      </w:r>
    </w:p>
    <w:p w14:paraId="089AF308" w14:textId="77777777" w:rsidR="002F115E" w:rsidRDefault="002F115E">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3B6A35D9" w14:textId="77777777" w:rsidR="002F115E" w:rsidRDefault="002F115E">
      <w:pPr>
        <w:pStyle w:val="TOC4"/>
        <w:rPr>
          <w:rFonts w:asciiTheme="minorHAnsi" w:eastAsiaTheme="minorEastAsia" w:hAnsiTheme="minorHAnsi" w:cstheme="minorBidi"/>
          <w:sz w:val="22"/>
          <w:szCs w:val="22"/>
        </w:rPr>
      </w:pPr>
      <w:r w:rsidRPr="00635E3B">
        <w:rPr>
          <w:snapToGrid w:val="0"/>
        </w:rPr>
        <w:t>A.8.1.29.1</w:t>
      </w:r>
      <w:r>
        <w:rPr>
          <w:rFonts w:asciiTheme="minorHAnsi" w:eastAsiaTheme="minorEastAsia" w:hAnsiTheme="minorHAnsi" w:cstheme="minorBidi"/>
          <w:sz w:val="22"/>
          <w:szCs w:val="22"/>
        </w:rPr>
        <w:tab/>
      </w:r>
      <w:r w:rsidRPr="00635E3B">
        <w:rPr>
          <w:snapToGrid w:val="0"/>
        </w:rPr>
        <w:t>Test Purpose and Environment</w:t>
      </w:r>
      <w:r>
        <w:tab/>
        <w:t>1584</w:t>
      </w:r>
    </w:p>
    <w:p w14:paraId="74A0ABA8" w14:textId="77777777" w:rsidR="002F115E" w:rsidRDefault="002F115E">
      <w:pPr>
        <w:pStyle w:val="TOC4"/>
        <w:rPr>
          <w:rFonts w:asciiTheme="minorHAnsi" w:eastAsiaTheme="minorEastAsia" w:hAnsiTheme="minorHAnsi" w:cstheme="minorBidi"/>
          <w:sz w:val="22"/>
          <w:szCs w:val="22"/>
        </w:rPr>
      </w:pPr>
      <w:r w:rsidRPr="00635E3B">
        <w:rPr>
          <w:snapToGrid w:val="0"/>
        </w:rPr>
        <w:t>A.8.1.29.2</w:t>
      </w:r>
      <w:r>
        <w:rPr>
          <w:rFonts w:asciiTheme="minorHAnsi" w:eastAsiaTheme="minorEastAsia" w:hAnsiTheme="minorHAnsi" w:cstheme="minorBidi"/>
          <w:sz w:val="22"/>
          <w:szCs w:val="22"/>
        </w:rPr>
        <w:tab/>
      </w:r>
      <w:r w:rsidRPr="00635E3B">
        <w:rPr>
          <w:snapToGrid w:val="0"/>
        </w:rPr>
        <w:t>Test Requirements</w:t>
      </w:r>
      <w:r>
        <w:tab/>
        <w:t>1586</w:t>
      </w:r>
    </w:p>
    <w:p w14:paraId="52E64677" w14:textId="77777777" w:rsidR="002F115E" w:rsidRDefault="002F115E">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672A1593" w14:textId="77777777" w:rsidR="002F115E" w:rsidRDefault="002F115E">
      <w:pPr>
        <w:pStyle w:val="TOC4"/>
        <w:rPr>
          <w:rFonts w:asciiTheme="minorHAnsi" w:eastAsiaTheme="minorEastAsia" w:hAnsiTheme="minorHAnsi" w:cstheme="minorBidi"/>
          <w:sz w:val="22"/>
          <w:szCs w:val="22"/>
        </w:rPr>
      </w:pPr>
      <w:r w:rsidRPr="00635E3B">
        <w:rPr>
          <w:snapToGrid w:val="0"/>
        </w:rPr>
        <w:t>A.8.1.30.</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1587</w:t>
      </w:r>
    </w:p>
    <w:p w14:paraId="548A9A24" w14:textId="77777777" w:rsidR="002F115E" w:rsidRDefault="002F115E">
      <w:pPr>
        <w:pStyle w:val="TOC4"/>
        <w:rPr>
          <w:rFonts w:asciiTheme="minorHAnsi" w:eastAsiaTheme="minorEastAsia" w:hAnsiTheme="minorHAnsi" w:cstheme="minorBidi"/>
          <w:sz w:val="22"/>
          <w:szCs w:val="22"/>
        </w:rPr>
      </w:pPr>
      <w:r w:rsidRPr="00635E3B">
        <w:rPr>
          <w:snapToGrid w:val="0"/>
        </w:rPr>
        <w:t>A.8.1.30.2</w:t>
      </w:r>
      <w:r>
        <w:rPr>
          <w:rFonts w:asciiTheme="minorHAnsi" w:eastAsiaTheme="minorEastAsia" w:hAnsiTheme="minorHAnsi" w:cstheme="minorBidi"/>
          <w:sz w:val="22"/>
          <w:szCs w:val="22"/>
        </w:rPr>
        <w:tab/>
      </w:r>
      <w:r w:rsidRPr="00635E3B">
        <w:rPr>
          <w:snapToGrid w:val="0"/>
        </w:rPr>
        <w:t>Test Requirements</w:t>
      </w:r>
      <w:r>
        <w:tab/>
        <w:t>1589</w:t>
      </w:r>
    </w:p>
    <w:p w14:paraId="64484CF0" w14:textId="77777777" w:rsidR="002F115E" w:rsidRDefault="002F115E">
      <w:pPr>
        <w:pStyle w:val="TOC3"/>
        <w:rPr>
          <w:rFonts w:asciiTheme="minorHAnsi" w:eastAsiaTheme="minorEastAsia" w:hAnsiTheme="minorHAnsi" w:cstheme="minorBidi"/>
          <w:sz w:val="22"/>
          <w:szCs w:val="22"/>
        </w:rPr>
      </w:pPr>
      <w:r w:rsidRPr="00635E3B">
        <w:rPr>
          <w:rFonts w:cs="v4.2.0"/>
        </w:rPr>
        <w:t>A.8.1.31 E-UTRAN FDD-FDD intra-frequency event triggered reporting under fading propagation conditions in asynchronous cells for Cat-M1 UE in CEModeB</w:t>
      </w:r>
      <w:r>
        <w:tab/>
        <w:t>1589</w:t>
      </w:r>
    </w:p>
    <w:p w14:paraId="44BC88AD"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A.8.1.31.1</w:t>
      </w:r>
      <w:r>
        <w:rPr>
          <w:rFonts w:asciiTheme="minorHAnsi" w:eastAsiaTheme="minorEastAsia" w:hAnsiTheme="minorHAnsi" w:cstheme="minorBidi"/>
          <w:sz w:val="22"/>
          <w:szCs w:val="22"/>
        </w:rPr>
        <w:tab/>
      </w:r>
      <w:r w:rsidRPr="00635E3B">
        <w:rPr>
          <w:rFonts w:cs="v4.2.0"/>
          <w:snapToGrid w:val="0"/>
        </w:rPr>
        <w:t>Test Purpose and Environment</w:t>
      </w:r>
      <w:r>
        <w:tab/>
        <w:t>1589</w:t>
      </w:r>
    </w:p>
    <w:p w14:paraId="0FD4277F"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A.8.1.31.2</w:t>
      </w:r>
      <w:r>
        <w:rPr>
          <w:rFonts w:asciiTheme="minorHAnsi" w:eastAsiaTheme="minorEastAsia" w:hAnsiTheme="minorHAnsi" w:cstheme="minorBidi"/>
          <w:sz w:val="22"/>
          <w:szCs w:val="22"/>
        </w:rPr>
        <w:tab/>
      </w:r>
      <w:r w:rsidRPr="00635E3B">
        <w:rPr>
          <w:rFonts w:cs="v4.2.0"/>
          <w:snapToGrid w:val="0"/>
        </w:rPr>
        <w:t>Test Requirements</w:t>
      </w:r>
      <w:r>
        <w:tab/>
        <w:t>1591</w:t>
      </w:r>
    </w:p>
    <w:p w14:paraId="58FBF406" w14:textId="77777777" w:rsidR="002F115E" w:rsidRDefault="002F115E">
      <w:pPr>
        <w:pStyle w:val="TOC3"/>
        <w:rPr>
          <w:rFonts w:asciiTheme="minorHAnsi" w:eastAsiaTheme="minorEastAsia" w:hAnsiTheme="minorHAnsi" w:cstheme="minorBidi"/>
          <w:sz w:val="22"/>
          <w:szCs w:val="22"/>
        </w:rPr>
      </w:pPr>
      <w:r w:rsidRPr="00635E3B">
        <w:rPr>
          <w:rFonts w:cs="v4.2.0"/>
        </w:rPr>
        <w:t xml:space="preserve">A.8.1.32 E-UTRAN FDD-FDD intra-frequency event triggered reporting under fading propagation conditions in synchronous cells for Cat-M1 UE in </w:t>
      </w:r>
      <w:r w:rsidRPr="00635E3B">
        <w:rPr>
          <w:rFonts w:cs="v4.2.0"/>
          <w:lang w:eastAsia="zh-CN"/>
        </w:rPr>
        <w:t>CEModeB</w:t>
      </w:r>
      <w:r>
        <w:tab/>
        <w:t>1592</w:t>
      </w:r>
    </w:p>
    <w:p w14:paraId="54CD6F8F"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A.8.1.32.1</w:t>
      </w:r>
      <w:r>
        <w:rPr>
          <w:rFonts w:asciiTheme="minorHAnsi" w:eastAsiaTheme="minorEastAsia" w:hAnsiTheme="minorHAnsi" w:cstheme="minorBidi"/>
          <w:sz w:val="22"/>
          <w:szCs w:val="22"/>
        </w:rPr>
        <w:tab/>
      </w:r>
      <w:r w:rsidRPr="00635E3B">
        <w:rPr>
          <w:rFonts w:cs="v4.2.0"/>
          <w:snapToGrid w:val="0"/>
        </w:rPr>
        <w:t>Test Purpose and Environment</w:t>
      </w:r>
      <w:r>
        <w:tab/>
        <w:t>1592</w:t>
      </w:r>
    </w:p>
    <w:p w14:paraId="683D919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A.8.1.32.2</w:t>
      </w:r>
      <w:r>
        <w:rPr>
          <w:rFonts w:asciiTheme="minorHAnsi" w:eastAsiaTheme="minorEastAsia" w:hAnsiTheme="minorHAnsi" w:cstheme="minorBidi"/>
          <w:sz w:val="22"/>
          <w:szCs w:val="22"/>
        </w:rPr>
        <w:tab/>
      </w:r>
      <w:r w:rsidRPr="00635E3B">
        <w:rPr>
          <w:rFonts w:cs="v4.2.0"/>
          <w:snapToGrid w:val="0"/>
        </w:rPr>
        <w:t>Test Requirements</w:t>
      </w:r>
      <w:r>
        <w:tab/>
        <w:t>1593</w:t>
      </w:r>
    </w:p>
    <w:p w14:paraId="1D0678F7" w14:textId="77777777" w:rsidR="002F115E" w:rsidRDefault="002F115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1C5B56ED" w14:textId="77777777" w:rsidR="002F115E" w:rsidRDefault="002F115E">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7722889A" w14:textId="77777777" w:rsidR="002F115E" w:rsidRDefault="002F115E">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02DF793B" w14:textId="77777777" w:rsidR="002F115E" w:rsidRDefault="002F115E">
      <w:pPr>
        <w:pStyle w:val="TOC3"/>
        <w:rPr>
          <w:rFonts w:asciiTheme="minorHAnsi" w:eastAsiaTheme="minorEastAsia" w:hAnsiTheme="minorHAnsi" w:cstheme="minorBidi"/>
          <w:sz w:val="22"/>
          <w:szCs w:val="22"/>
        </w:rPr>
      </w:pPr>
      <w:r w:rsidRPr="00635E3B">
        <w:rPr>
          <w:rFonts w:cs="v4.2.0"/>
        </w:rPr>
        <w:t>A.8.1.34</w:t>
      </w:r>
      <w:r>
        <w:rPr>
          <w:rFonts w:asciiTheme="minorHAnsi" w:eastAsiaTheme="minorEastAsia" w:hAnsiTheme="minorHAnsi" w:cstheme="minorBidi"/>
          <w:sz w:val="22"/>
          <w:szCs w:val="22"/>
        </w:rPr>
        <w:tab/>
      </w:r>
      <w:r w:rsidRPr="00635E3B">
        <w:rPr>
          <w:rFonts w:cs="v4.2.0"/>
        </w:rPr>
        <w:t xml:space="preserve">E-UTRAN HD-FDD intra-frequency event triggered reporting under fading propagation conditions in synchronous cells for Cat-M1 UE in </w:t>
      </w:r>
      <w:r w:rsidRPr="00635E3B">
        <w:rPr>
          <w:rFonts w:cs="v4.2.0"/>
          <w:lang w:eastAsia="zh-CN"/>
        </w:rPr>
        <w:t>CEModeB</w:t>
      </w:r>
      <w:r>
        <w:tab/>
        <w:t>1596</w:t>
      </w:r>
    </w:p>
    <w:p w14:paraId="523A7485"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A.8.1.34.1</w:t>
      </w:r>
      <w:r>
        <w:rPr>
          <w:rFonts w:asciiTheme="minorHAnsi" w:eastAsiaTheme="minorEastAsia" w:hAnsiTheme="minorHAnsi" w:cstheme="minorBidi"/>
          <w:sz w:val="22"/>
          <w:szCs w:val="22"/>
        </w:rPr>
        <w:tab/>
      </w:r>
      <w:r w:rsidRPr="00635E3B">
        <w:rPr>
          <w:rFonts w:cs="v4.2.0"/>
          <w:snapToGrid w:val="0"/>
        </w:rPr>
        <w:t>Test Purpose and Environment</w:t>
      </w:r>
      <w:r>
        <w:tab/>
        <w:t>1596</w:t>
      </w:r>
    </w:p>
    <w:p w14:paraId="2794F2FA"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A.8.1.34.2</w:t>
      </w:r>
      <w:r>
        <w:rPr>
          <w:rFonts w:asciiTheme="minorHAnsi" w:eastAsiaTheme="minorEastAsia" w:hAnsiTheme="minorHAnsi" w:cstheme="minorBidi"/>
          <w:sz w:val="22"/>
          <w:szCs w:val="22"/>
        </w:rPr>
        <w:tab/>
      </w:r>
      <w:r w:rsidRPr="00635E3B">
        <w:rPr>
          <w:rFonts w:cs="v4.2.0"/>
          <w:snapToGrid w:val="0"/>
        </w:rPr>
        <w:t>Test Requirements</w:t>
      </w:r>
      <w:r>
        <w:tab/>
        <w:t>1597</w:t>
      </w:r>
    </w:p>
    <w:p w14:paraId="183A3771" w14:textId="77777777" w:rsidR="002F115E" w:rsidRDefault="002F115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0C6D9CA1"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A.8.1.35.1</w:t>
      </w:r>
      <w:r>
        <w:rPr>
          <w:rFonts w:asciiTheme="minorHAnsi" w:eastAsiaTheme="minorEastAsia" w:hAnsiTheme="minorHAnsi" w:cstheme="minorBidi"/>
          <w:sz w:val="22"/>
          <w:szCs w:val="22"/>
        </w:rPr>
        <w:tab/>
      </w:r>
      <w:r w:rsidRPr="00635E3B">
        <w:rPr>
          <w:snapToGrid w:val="0"/>
        </w:rPr>
        <w:t>Test Purpose and Environment</w:t>
      </w:r>
      <w:r>
        <w:tab/>
        <w:t>1598</w:t>
      </w:r>
    </w:p>
    <w:p w14:paraId="641E9744" w14:textId="77777777" w:rsidR="002F115E" w:rsidRDefault="002F115E">
      <w:pPr>
        <w:pStyle w:val="TOC4"/>
        <w:rPr>
          <w:rFonts w:asciiTheme="minorHAnsi" w:eastAsiaTheme="minorEastAsia" w:hAnsiTheme="minorHAnsi" w:cstheme="minorBidi"/>
          <w:sz w:val="22"/>
          <w:szCs w:val="22"/>
        </w:rPr>
      </w:pPr>
      <w:r w:rsidRPr="00635E3B">
        <w:rPr>
          <w:snapToGrid w:val="0"/>
        </w:rPr>
        <w:t>A.8.1.35.2</w:t>
      </w:r>
      <w:r>
        <w:rPr>
          <w:rFonts w:asciiTheme="minorHAnsi" w:eastAsiaTheme="minorEastAsia" w:hAnsiTheme="minorHAnsi" w:cstheme="minorBidi"/>
          <w:sz w:val="22"/>
          <w:szCs w:val="22"/>
        </w:rPr>
        <w:tab/>
      </w:r>
      <w:r w:rsidRPr="00635E3B">
        <w:rPr>
          <w:snapToGrid w:val="0"/>
        </w:rPr>
        <w:t>Test Requirements</w:t>
      </w:r>
      <w:r>
        <w:tab/>
        <w:t>1599</w:t>
      </w:r>
    </w:p>
    <w:p w14:paraId="049DF030" w14:textId="77777777" w:rsidR="002F115E" w:rsidRDefault="002F115E">
      <w:pPr>
        <w:pStyle w:val="TOC3"/>
        <w:rPr>
          <w:rFonts w:asciiTheme="minorHAnsi" w:eastAsiaTheme="minorEastAsia" w:hAnsiTheme="minorHAnsi" w:cstheme="minorBidi"/>
          <w:sz w:val="22"/>
          <w:szCs w:val="22"/>
        </w:rPr>
      </w:pPr>
      <w:r w:rsidRPr="00635E3B">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3A1404CE" w14:textId="77777777" w:rsidR="002F115E" w:rsidRDefault="002F115E">
      <w:pPr>
        <w:pStyle w:val="TOC4"/>
        <w:rPr>
          <w:rFonts w:asciiTheme="minorHAnsi" w:eastAsiaTheme="minorEastAsia" w:hAnsiTheme="minorHAnsi" w:cstheme="minorBidi"/>
          <w:sz w:val="22"/>
          <w:szCs w:val="22"/>
        </w:rPr>
      </w:pPr>
      <w:r w:rsidRPr="00635E3B">
        <w:rPr>
          <w:snapToGrid w:val="0"/>
        </w:rPr>
        <w:t>A.8.1.36.1</w:t>
      </w:r>
      <w:r>
        <w:rPr>
          <w:rFonts w:asciiTheme="minorHAnsi" w:eastAsiaTheme="minorEastAsia" w:hAnsiTheme="minorHAnsi" w:cstheme="minorBidi"/>
          <w:sz w:val="22"/>
          <w:szCs w:val="22"/>
        </w:rPr>
        <w:tab/>
      </w:r>
      <w:r w:rsidRPr="00635E3B">
        <w:rPr>
          <w:snapToGrid w:val="0"/>
        </w:rPr>
        <w:t>Test Purpose and Environment</w:t>
      </w:r>
      <w:r>
        <w:tab/>
        <w:t>1600</w:t>
      </w:r>
    </w:p>
    <w:p w14:paraId="2D09227C" w14:textId="77777777" w:rsidR="002F115E" w:rsidRDefault="002F115E">
      <w:pPr>
        <w:pStyle w:val="TOC4"/>
        <w:rPr>
          <w:rFonts w:asciiTheme="minorHAnsi" w:eastAsiaTheme="minorEastAsia" w:hAnsiTheme="minorHAnsi" w:cstheme="minorBidi"/>
          <w:sz w:val="22"/>
          <w:szCs w:val="22"/>
        </w:rPr>
      </w:pPr>
      <w:r w:rsidRPr="00635E3B">
        <w:rPr>
          <w:snapToGrid w:val="0"/>
        </w:rPr>
        <w:t>A.8.1.36.2</w:t>
      </w:r>
      <w:r>
        <w:rPr>
          <w:rFonts w:asciiTheme="minorHAnsi" w:eastAsiaTheme="minorEastAsia" w:hAnsiTheme="minorHAnsi" w:cstheme="minorBidi"/>
          <w:sz w:val="22"/>
          <w:szCs w:val="22"/>
        </w:rPr>
        <w:tab/>
      </w:r>
      <w:r w:rsidRPr="00635E3B">
        <w:rPr>
          <w:snapToGrid w:val="0"/>
        </w:rPr>
        <w:t>Test Requirements</w:t>
      </w:r>
      <w:r>
        <w:tab/>
        <w:t>1601</w:t>
      </w:r>
    </w:p>
    <w:p w14:paraId="527CCC1B" w14:textId="77777777" w:rsidR="002F115E" w:rsidRDefault="002F115E">
      <w:pPr>
        <w:pStyle w:val="TOC3"/>
        <w:rPr>
          <w:rFonts w:asciiTheme="minorHAnsi" w:eastAsiaTheme="minorEastAsia" w:hAnsiTheme="minorHAnsi" w:cstheme="minorBidi"/>
          <w:sz w:val="22"/>
          <w:szCs w:val="22"/>
        </w:rPr>
      </w:pPr>
      <w:r w:rsidRPr="00635E3B">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18AF1894" w14:textId="77777777" w:rsidR="002F115E" w:rsidRDefault="002F115E">
      <w:pPr>
        <w:pStyle w:val="TOC4"/>
        <w:rPr>
          <w:rFonts w:asciiTheme="minorHAnsi" w:eastAsiaTheme="minorEastAsia" w:hAnsiTheme="minorHAnsi" w:cstheme="minorBidi"/>
          <w:sz w:val="22"/>
          <w:szCs w:val="22"/>
        </w:rPr>
      </w:pPr>
      <w:r w:rsidRPr="00635E3B">
        <w:rPr>
          <w:snapToGrid w:val="0"/>
        </w:rPr>
        <w:t>A.8.1.37.1</w:t>
      </w:r>
      <w:r>
        <w:rPr>
          <w:rFonts w:asciiTheme="minorHAnsi" w:eastAsiaTheme="minorEastAsia" w:hAnsiTheme="minorHAnsi" w:cstheme="minorBidi"/>
          <w:sz w:val="22"/>
          <w:szCs w:val="22"/>
        </w:rPr>
        <w:tab/>
      </w:r>
      <w:r w:rsidRPr="00635E3B">
        <w:rPr>
          <w:snapToGrid w:val="0"/>
        </w:rPr>
        <w:t>Test Purpose and Environment</w:t>
      </w:r>
      <w:r>
        <w:tab/>
        <w:t>1602</w:t>
      </w:r>
    </w:p>
    <w:p w14:paraId="104EA768" w14:textId="77777777" w:rsidR="002F115E" w:rsidRDefault="002F115E">
      <w:pPr>
        <w:pStyle w:val="TOC4"/>
        <w:rPr>
          <w:rFonts w:asciiTheme="minorHAnsi" w:eastAsiaTheme="minorEastAsia" w:hAnsiTheme="minorHAnsi" w:cstheme="minorBidi"/>
          <w:sz w:val="22"/>
          <w:szCs w:val="22"/>
        </w:rPr>
      </w:pPr>
      <w:r w:rsidRPr="00635E3B">
        <w:rPr>
          <w:snapToGrid w:val="0"/>
        </w:rPr>
        <w:t>A.8.1.37.2</w:t>
      </w:r>
      <w:r>
        <w:rPr>
          <w:rFonts w:asciiTheme="minorHAnsi" w:eastAsiaTheme="minorEastAsia" w:hAnsiTheme="minorHAnsi" w:cstheme="minorBidi"/>
          <w:sz w:val="22"/>
          <w:szCs w:val="22"/>
        </w:rPr>
        <w:tab/>
      </w:r>
      <w:r w:rsidRPr="00635E3B">
        <w:rPr>
          <w:snapToGrid w:val="0"/>
        </w:rPr>
        <w:t>Test Requirements</w:t>
      </w:r>
      <w:r>
        <w:tab/>
        <w:t>1604</w:t>
      </w:r>
    </w:p>
    <w:p w14:paraId="3478F8C1" w14:textId="77777777" w:rsidR="002F115E" w:rsidRDefault="002F115E">
      <w:pPr>
        <w:pStyle w:val="TOC3"/>
        <w:rPr>
          <w:rFonts w:asciiTheme="minorHAnsi" w:eastAsiaTheme="minorEastAsia" w:hAnsiTheme="minorHAnsi" w:cstheme="minorBidi"/>
          <w:sz w:val="22"/>
          <w:szCs w:val="22"/>
        </w:rPr>
      </w:pPr>
      <w:r w:rsidRPr="00635E3B">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1FEBD1E4" w14:textId="77777777" w:rsidR="002F115E" w:rsidRDefault="002F115E">
      <w:pPr>
        <w:pStyle w:val="TOC4"/>
        <w:rPr>
          <w:rFonts w:asciiTheme="minorHAnsi" w:eastAsiaTheme="minorEastAsia" w:hAnsiTheme="minorHAnsi" w:cstheme="minorBidi"/>
          <w:sz w:val="22"/>
          <w:szCs w:val="22"/>
        </w:rPr>
      </w:pPr>
      <w:r w:rsidRPr="00635E3B">
        <w:rPr>
          <w:snapToGrid w:val="0"/>
        </w:rPr>
        <w:t>A.8.1.38.1</w:t>
      </w:r>
      <w:r>
        <w:rPr>
          <w:rFonts w:asciiTheme="minorHAnsi" w:eastAsiaTheme="minorEastAsia" w:hAnsiTheme="minorHAnsi" w:cstheme="minorBidi"/>
          <w:sz w:val="22"/>
          <w:szCs w:val="22"/>
        </w:rPr>
        <w:tab/>
      </w:r>
      <w:r w:rsidRPr="00635E3B">
        <w:rPr>
          <w:snapToGrid w:val="0"/>
        </w:rPr>
        <w:t>Test Purpose and Environment</w:t>
      </w:r>
      <w:r>
        <w:tab/>
        <w:t>1604</w:t>
      </w:r>
    </w:p>
    <w:p w14:paraId="34DFE023" w14:textId="77777777" w:rsidR="002F115E" w:rsidRDefault="002F115E">
      <w:pPr>
        <w:pStyle w:val="TOC4"/>
        <w:rPr>
          <w:rFonts w:asciiTheme="minorHAnsi" w:eastAsiaTheme="minorEastAsia" w:hAnsiTheme="minorHAnsi" w:cstheme="minorBidi"/>
          <w:sz w:val="22"/>
          <w:szCs w:val="22"/>
        </w:rPr>
      </w:pPr>
      <w:r w:rsidRPr="00635E3B">
        <w:rPr>
          <w:snapToGrid w:val="0"/>
        </w:rPr>
        <w:t>A.8.1.38.2</w:t>
      </w:r>
      <w:r>
        <w:rPr>
          <w:rFonts w:asciiTheme="minorHAnsi" w:eastAsiaTheme="minorEastAsia" w:hAnsiTheme="minorHAnsi" w:cstheme="minorBidi"/>
          <w:sz w:val="22"/>
          <w:szCs w:val="22"/>
        </w:rPr>
        <w:tab/>
      </w:r>
      <w:r w:rsidRPr="00635E3B">
        <w:rPr>
          <w:snapToGrid w:val="0"/>
        </w:rPr>
        <w:t>Test Requirements</w:t>
      </w:r>
      <w:r>
        <w:tab/>
        <w:t>1605</w:t>
      </w:r>
    </w:p>
    <w:p w14:paraId="0BA65D0F" w14:textId="77777777" w:rsidR="002F115E" w:rsidRDefault="002F115E">
      <w:pPr>
        <w:pStyle w:val="TOC3"/>
        <w:rPr>
          <w:rFonts w:asciiTheme="minorHAnsi" w:eastAsiaTheme="minorEastAsia" w:hAnsiTheme="minorHAnsi" w:cstheme="minorBidi"/>
          <w:sz w:val="22"/>
          <w:szCs w:val="22"/>
        </w:rPr>
      </w:pPr>
      <w:r w:rsidRPr="00635E3B">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084CC0B9" w14:textId="77777777" w:rsidR="002F115E" w:rsidRDefault="002F115E">
      <w:pPr>
        <w:pStyle w:val="TOC4"/>
        <w:rPr>
          <w:rFonts w:asciiTheme="minorHAnsi" w:eastAsiaTheme="minorEastAsia" w:hAnsiTheme="minorHAnsi" w:cstheme="minorBidi"/>
          <w:sz w:val="22"/>
          <w:szCs w:val="22"/>
        </w:rPr>
      </w:pPr>
      <w:r w:rsidRPr="00635E3B">
        <w:rPr>
          <w:snapToGrid w:val="0"/>
        </w:rPr>
        <w:t>A.8.1.39.1</w:t>
      </w:r>
      <w:r>
        <w:rPr>
          <w:rFonts w:asciiTheme="minorHAnsi" w:eastAsiaTheme="minorEastAsia" w:hAnsiTheme="minorHAnsi" w:cstheme="minorBidi"/>
          <w:sz w:val="22"/>
          <w:szCs w:val="22"/>
        </w:rPr>
        <w:tab/>
      </w:r>
      <w:r w:rsidRPr="00635E3B">
        <w:rPr>
          <w:snapToGrid w:val="0"/>
        </w:rPr>
        <w:t>Test Purpose and Environment</w:t>
      </w:r>
      <w:r>
        <w:tab/>
        <w:t>1606</w:t>
      </w:r>
    </w:p>
    <w:p w14:paraId="038A3C7F" w14:textId="77777777" w:rsidR="002F115E" w:rsidRDefault="002F115E">
      <w:pPr>
        <w:pStyle w:val="TOC4"/>
        <w:rPr>
          <w:rFonts w:asciiTheme="minorHAnsi" w:eastAsiaTheme="minorEastAsia" w:hAnsiTheme="minorHAnsi" w:cstheme="minorBidi"/>
          <w:sz w:val="22"/>
          <w:szCs w:val="22"/>
        </w:rPr>
      </w:pPr>
      <w:r w:rsidRPr="00635E3B">
        <w:rPr>
          <w:snapToGrid w:val="0"/>
        </w:rPr>
        <w:t>A.8.1.39.2</w:t>
      </w:r>
      <w:r>
        <w:rPr>
          <w:rFonts w:asciiTheme="minorHAnsi" w:eastAsiaTheme="minorEastAsia" w:hAnsiTheme="minorHAnsi" w:cstheme="minorBidi"/>
          <w:sz w:val="22"/>
          <w:szCs w:val="22"/>
        </w:rPr>
        <w:tab/>
      </w:r>
      <w:r w:rsidRPr="00635E3B">
        <w:rPr>
          <w:snapToGrid w:val="0"/>
        </w:rPr>
        <w:t>Test Requirements</w:t>
      </w:r>
      <w:r>
        <w:tab/>
        <w:t>1608</w:t>
      </w:r>
    </w:p>
    <w:p w14:paraId="693F8BF5" w14:textId="77777777" w:rsidR="002F115E" w:rsidRDefault="002F115E">
      <w:pPr>
        <w:pStyle w:val="TOC3"/>
        <w:rPr>
          <w:rFonts w:asciiTheme="minorHAnsi" w:eastAsiaTheme="minorEastAsia" w:hAnsiTheme="minorHAnsi" w:cstheme="minorBidi"/>
          <w:sz w:val="22"/>
          <w:szCs w:val="22"/>
        </w:rPr>
      </w:pPr>
      <w:r w:rsidRPr="00635E3B">
        <w:rPr>
          <w:rFonts w:cs="Arial"/>
        </w:rPr>
        <w:t>A.8.1.40</w:t>
      </w:r>
      <w:r>
        <w:rPr>
          <w:rFonts w:asciiTheme="minorHAnsi" w:eastAsiaTheme="minorEastAsia" w:hAnsiTheme="minorHAnsi" w:cstheme="minorBidi"/>
          <w:sz w:val="22"/>
          <w:szCs w:val="22"/>
        </w:rPr>
        <w:tab/>
      </w:r>
      <w:r w:rsidRPr="00635E3B">
        <w:rPr>
          <w:rFonts w:cs="Arial"/>
        </w:rPr>
        <w:t xml:space="preserve">E-UTRAN FDD-FDD intra-frequency event triggered reporting with DRX for UE configured with </w:t>
      </w:r>
      <w:r w:rsidRPr="00635E3B">
        <w:rPr>
          <w:rFonts w:cs="Arial"/>
          <w:i/>
        </w:rPr>
        <w:t>highSpeedEnhancedMeasFlag</w:t>
      </w:r>
      <w:r>
        <w:tab/>
        <w:t>1608</w:t>
      </w:r>
    </w:p>
    <w:p w14:paraId="45E91C35" w14:textId="77777777" w:rsidR="002F115E" w:rsidRDefault="002F115E">
      <w:pPr>
        <w:pStyle w:val="TOC4"/>
        <w:rPr>
          <w:rFonts w:asciiTheme="minorHAnsi" w:eastAsiaTheme="minorEastAsia" w:hAnsiTheme="minorHAnsi" w:cstheme="minorBidi"/>
          <w:sz w:val="22"/>
          <w:szCs w:val="22"/>
        </w:rPr>
      </w:pPr>
      <w:r w:rsidRPr="00635E3B">
        <w:rPr>
          <w:rFonts w:cs="Arial"/>
          <w:snapToGrid w:val="0"/>
        </w:rPr>
        <w:t>A.8.1.40.</w:t>
      </w:r>
      <w:r w:rsidRPr="00635E3B">
        <w:rPr>
          <w:rFonts w:cs="Arial"/>
          <w:snapToGrid w:val="0"/>
          <w:lang w:eastAsia="zh-CN"/>
        </w:rPr>
        <w:t>1</w:t>
      </w:r>
      <w:r>
        <w:rPr>
          <w:rFonts w:asciiTheme="minorHAnsi" w:eastAsiaTheme="minorEastAsia" w:hAnsiTheme="minorHAnsi" w:cstheme="minorBidi"/>
          <w:sz w:val="22"/>
          <w:szCs w:val="22"/>
        </w:rPr>
        <w:tab/>
      </w:r>
      <w:r w:rsidRPr="00635E3B">
        <w:rPr>
          <w:rFonts w:cs="Arial"/>
          <w:snapToGrid w:val="0"/>
        </w:rPr>
        <w:t>Test Purpose and Environment</w:t>
      </w:r>
      <w:r>
        <w:tab/>
        <w:t>1608</w:t>
      </w:r>
    </w:p>
    <w:p w14:paraId="1AEBEDCE" w14:textId="77777777" w:rsidR="002F115E" w:rsidRDefault="002F115E">
      <w:pPr>
        <w:pStyle w:val="TOC4"/>
        <w:rPr>
          <w:rFonts w:asciiTheme="minorHAnsi" w:eastAsiaTheme="minorEastAsia" w:hAnsiTheme="minorHAnsi" w:cstheme="minorBidi"/>
          <w:sz w:val="22"/>
          <w:szCs w:val="22"/>
        </w:rPr>
      </w:pPr>
      <w:r w:rsidRPr="00635E3B">
        <w:rPr>
          <w:rFonts w:cs="Arial"/>
          <w:snapToGrid w:val="0"/>
        </w:rPr>
        <w:t>A.8.1.40.2</w:t>
      </w:r>
      <w:r>
        <w:rPr>
          <w:rFonts w:asciiTheme="minorHAnsi" w:eastAsiaTheme="minorEastAsia" w:hAnsiTheme="minorHAnsi" w:cstheme="minorBidi"/>
          <w:sz w:val="22"/>
          <w:szCs w:val="22"/>
        </w:rPr>
        <w:tab/>
      </w:r>
      <w:r w:rsidRPr="00635E3B">
        <w:rPr>
          <w:rFonts w:cs="Arial"/>
          <w:snapToGrid w:val="0"/>
        </w:rPr>
        <w:t>Test Requirements</w:t>
      </w:r>
      <w:r>
        <w:tab/>
        <w:t>1610</w:t>
      </w:r>
    </w:p>
    <w:p w14:paraId="680EB56D" w14:textId="77777777" w:rsidR="002F115E" w:rsidRDefault="002F115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635E3B">
        <w:rPr>
          <w:rFonts w:cs="v4.2.0"/>
        </w:rPr>
        <w:t>E-UTRAN FDD intra-frequency event triggered reporting for serving cell under fading propagation conditions for UE category M1 in CEModeA</w:t>
      </w:r>
      <w:r w:rsidRPr="00635E3B">
        <w:rPr>
          <w:rFonts w:cs="v4.2.0"/>
          <w:lang w:eastAsia="zh-CN"/>
        </w:rPr>
        <w:t xml:space="preserve"> without gap</w:t>
      </w:r>
      <w:r>
        <w:tab/>
        <w:t>1610</w:t>
      </w:r>
    </w:p>
    <w:p w14:paraId="1752FC47" w14:textId="77777777" w:rsidR="002F115E" w:rsidRDefault="002F115E">
      <w:pPr>
        <w:pStyle w:val="TOC4"/>
        <w:rPr>
          <w:rFonts w:asciiTheme="minorHAnsi" w:eastAsiaTheme="minorEastAsia" w:hAnsiTheme="minorHAnsi" w:cstheme="minorBidi"/>
          <w:sz w:val="22"/>
          <w:szCs w:val="22"/>
        </w:rPr>
      </w:pPr>
      <w:r w:rsidRPr="00635E3B">
        <w:rPr>
          <w:snapToGrid w:val="0"/>
        </w:rPr>
        <w:t>A.8.1.41.1</w:t>
      </w:r>
      <w:r>
        <w:rPr>
          <w:rFonts w:asciiTheme="minorHAnsi" w:eastAsiaTheme="minorEastAsia" w:hAnsiTheme="minorHAnsi" w:cstheme="minorBidi"/>
          <w:sz w:val="22"/>
          <w:szCs w:val="22"/>
        </w:rPr>
        <w:tab/>
      </w:r>
      <w:r w:rsidRPr="00635E3B">
        <w:rPr>
          <w:snapToGrid w:val="0"/>
        </w:rPr>
        <w:t>Test Purpose and Environment</w:t>
      </w:r>
      <w:r>
        <w:tab/>
        <w:t>1610</w:t>
      </w:r>
    </w:p>
    <w:p w14:paraId="65A4F5ED" w14:textId="77777777" w:rsidR="002F115E" w:rsidRDefault="002F115E">
      <w:pPr>
        <w:pStyle w:val="TOC4"/>
        <w:rPr>
          <w:rFonts w:asciiTheme="minorHAnsi" w:eastAsiaTheme="minorEastAsia" w:hAnsiTheme="minorHAnsi" w:cstheme="minorBidi"/>
          <w:sz w:val="22"/>
          <w:szCs w:val="22"/>
        </w:rPr>
      </w:pPr>
      <w:r w:rsidRPr="00635E3B">
        <w:rPr>
          <w:snapToGrid w:val="0"/>
        </w:rPr>
        <w:t>A.8.1.41.2</w:t>
      </w:r>
      <w:r>
        <w:rPr>
          <w:rFonts w:asciiTheme="minorHAnsi" w:eastAsiaTheme="minorEastAsia" w:hAnsiTheme="minorHAnsi" w:cstheme="minorBidi"/>
          <w:sz w:val="22"/>
          <w:szCs w:val="22"/>
        </w:rPr>
        <w:tab/>
      </w:r>
      <w:r w:rsidRPr="00635E3B">
        <w:rPr>
          <w:snapToGrid w:val="0"/>
        </w:rPr>
        <w:t>Test Requirement</w:t>
      </w:r>
      <w:r>
        <w:tab/>
        <w:t>1612</w:t>
      </w:r>
    </w:p>
    <w:p w14:paraId="047B5F8A" w14:textId="77777777" w:rsidR="002F115E" w:rsidRDefault="002F115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635E3B">
        <w:rPr>
          <w:rFonts w:cs="v4.2.0"/>
        </w:rPr>
        <w:t>E-UTRAN HD-FDD intra-frequency event triggered reporting for serving cell under fading propagation conditions for UE category M1 in CEModeA</w:t>
      </w:r>
      <w:r w:rsidRPr="00635E3B">
        <w:rPr>
          <w:rFonts w:cs="v4.2.0"/>
          <w:lang w:eastAsia="zh-CN"/>
        </w:rPr>
        <w:t xml:space="preserve"> without gap</w:t>
      </w:r>
      <w:r>
        <w:tab/>
        <w:t>1612</w:t>
      </w:r>
    </w:p>
    <w:p w14:paraId="0C0CEDD4" w14:textId="77777777" w:rsidR="002F115E" w:rsidRDefault="002F115E">
      <w:pPr>
        <w:pStyle w:val="TOC4"/>
        <w:rPr>
          <w:rFonts w:asciiTheme="minorHAnsi" w:eastAsiaTheme="minorEastAsia" w:hAnsiTheme="minorHAnsi" w:cstheme="minorBidi"/>
          <w:sz w:val="22"/>
          <w:szCs w:val="22"/>
        </w:rPr>
      </w:pPr>
      <w:r w:rsidRPr="00635E3B">
        <w:rPr>
          <w:snapToGrid w:val="0"/>
        </w:rPr>
        <w:t>A.8.1.42.1</w:t>
      </w:r>
      <w:r>
        <w:rPr>
          <w:rFonts w:asciiTheme="minorHAnsi" w:eastAsiaTheme="minorEastAsia" w:hAnsiTheme="minorHAnsi" w:cstheme="minorBidi"/>
          <w:sz w:val="22"/>
          <w:szCs w:val="22"/>
        </w:rPr>
        <w:tab/>
      </w:r>
      <w:r w:rsidRPr="00635E3B">
        <w:rPr>
          <w:snapToGrid w:val="0"/>
        </w:rPr>
        <w:t>Test Purpose and Environment</w:t>
      </w:r>
      <w:r>
        <w:tab/>
        <w:t>1612</w:t>
      </w:r>
    </w:p>
    <w:p w14:paraId="670C966F" w14:textId="77777777" w:rsidR="002F115E" w:rsidRDefault="002F115E">
      <w:pPr>
        <w:pStyle w:val="TOC4"/>
        <w:rPr>
          <w:rFonts w:asciiTheme="minorHAnsi" w:eastAsiaTheme="minorEastAsia" w:hAnsiTheme="minorHAnsi" w:cstheme="minorBidi"/>
          <w:sz w:val="22"/>
          <w:szCs w:val="22"/>
        </w:rPr>
      </w:pPr>
      <w:r w:rsidRPr="00635E3B">
        <w:rPr>
          <w:snapToGrid w:val="0"/>
        </w:rPr>
        <w:t>A.8.1.42.2</w:t>
      </w:r>
      <w:r>
        <w:rPr>
          <w:rFonts w:asciiTheme="minorHAnsi" w:eastAsiaTheme="minorEastAsia" w:hAnsiTheme="minorHAnsi" w:cstheme="minorBidi"/>
          <w:sz w:val="22"/>
          <w:szCs w:val="22"/>
        </w:rPr>
        <w:tab/>
      </w:r>
      <w:r w:rsidRPr="00635E3B">
        <w:rPr>
          <w:snapToGrid w:val="0"/>
        </w:rPr>
        <w:t>Test Requirement</w:t>
      </w:r>
      <w:r>
        <w:tab/>
        <w:t>1613</w:t>
      </w:r>
    </w:p>
    <w:p w14:paraId="68F417E8" w14:textId="77777777" w:rsidR="002F115E" w:rsidRDefault="002F115E">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77461B96" w14:textId="77777777" w:rsidR="002F115E" w:rsidRDefault="002F115E">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579D3071"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A.8.2.1.1</w:t>
      </w:r>
      <w:r>
        <w:rPr>
          <w:rFonts w:asciiTheme="minorHAnsi" w:eastAsiaTheme="minorEastAsia" w:hAnsiTheme="minorHAnsi" w:cstheme="minorBidi"/>
          <w:sz w:val="22"/>
          <w:szCs w:val="22"/>
        </w:rPr>
        <w:tab/>
      </w:r>
      <w:r w:rsidRPr="00635E3B">
        <w:rPr>
          <w:rFonts w:cs="v4.2.0"/>
          <w:snapToGrid w:val="0"/>
        </w:rPr>
        <w:t>Test Purpose and Environment</w:t>
      </w:r>
      <w:r>
        <w:tab/>
        <w:t>1614</w:t>
      </w:r>
    </w:p>
    <w:p w14:paraId="44584F1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A.8.2.1.2</w:t>
      </w:r>
      <w:r>
        <w:rPr>
          <w:rFonts w:asciiTheme="minorHAnsi" w:eastAsiaTheme="minorEastAsia" w:hAnsiTheme="minorHAnsi" w:cstheme="minorBidi"/>
          <w:sz w:val="22"/>
          <w:szCs w:val="22"/>
        </w:rPr>
        <w:tab/>
      </w:r>
      <w:r w:rsidRPr="00635E3B">
        <w:rPr>
          <w:rFonts w:cs="v4.2.0"/>
          <w:snapToGrid w:val="0"/>
        </w:rPr>
        <w:t>Test Requirements</w:t>
      </w:r>
      <w:r>
        <w:tab/>
        <w:t>1615</w:t>
      </w:r>
    </w:p>
    <w:p w14:paraId="0ADE2E39" w14:textId="77777777" w:rsidR="002F115E" w:rsidRDefault="002F115E">
      <w:pPr>
        <w:pStyle w:val="TOC3"/>
        <w:rPr>
          <w:rFonts w:asciiTheme="minorHAnsi" w:eastAsiaTheme="minorEastAsia" w:hAnsiTheme="minorHAnsi" w:cstheme="minorBidi"/>
          <w:sz w:val="22"/>
          <w:szCs w:val="22"/>
        </w:rPr>
      </w:pPr>
      <w:r w:rsidRPr="00635E3B">
        <w:rPr>
          <w:rFonts w:cs="v4.2.0"/>
        </w:rPr>
        <w:t>A.8.2.2</w:t>
      </w:r>
      <w:r>
        <w:rPr>
          <w:rFonts w:asciiTheme="minorHAnsi" w:eastAsiaTheme="minorEastAsia" w:hAnsiTheme="minorHAnsi" w:cstheme="minorBidi"/>
          <w:sz w:val="22"/>
          <w:szCs w:val="22"/>
        </w:rPr>
        <w:tab/>
      </w:r>
      <w:r w:rsidRPr="00635E3B">
        <w:rPr>
          <w:rFonts w:cs="v4.2.0"/>
        </w:rPr>
        <w:t>E-UTRAN TDD-TDD intra-frequency event triggered reporting under fading propagation conditions in synchronous cells with DRX</w:t>
      </w:r>
      <w:r>
        <w:tab/>
        <w:t>1616</w:t>
      </w:r>
    </w:p>
    <w:p w14:paraId="089FFB88" w14:textId="77777777" w:rsidR="002F115E" w:rsidRDefault="002F115E">
      <w:pPr>
        <w:pStyle w:val="TOC4"/>
        <w:rPr>
          <w:rFonts w:asciiTheme="minorHAnsi" w:eastAsiaTheme="minorEastAsia" w:hAnsiTheme="minorHAnsi" w:cstheme="minorBidi"/>
          <w:sz w:val="22"/>
          <w:szCs w:val="22"/>
        </w:rPr>
      </w:pPr>
      <w:r w:rsidRPr="00635E3B">
        <w:rPr>
          <w:snapToGrid w:val="0"/>
        </w:rPr>
        <w:t>A.8.2.2.</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1616</w:t>
      </w:r>
    </w:p>
    <w:p w14:paraId="7C81341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A.8.2.2.2</w:t>
      </w:r>
      <w:r>
        <w:rPr>
          <w:rFonts w:asciiTheme="minorHAnsi" w:eastAsiaTheme="minorEastAsia" w:hAnsiTheme="minorHAnsi" w:cstheme="minorBidi"/>
          <w:sz w:val="22"/>
          <w:szCs w:val="22"/>
        </w:rPr>
        <w:tab/>
      </w:r>
      <w:r w:rsidRPr="00635E3B">
        <w:rPr>
          <w:rFonts w:cs="v4.2.0"/>
          <w:snapToGrid w:val="0"/>
        </w:rPr>
        <w:t>Test Requirements</w:t>
      </w:r>
      <w:r>
        <w:tab/>
        <w:t>1618</w:t>
      </w:r>
    </w:p>
    <w:p w14:paraId="03B78211" w14:textId="77777777" w:rsidR="002F115E" w:rsidRDefault="002F115E">
      <w:pPr>
        <w:pStyle w:val="TOC3"/>
        <w:rPr>
          <w:rFonts w:asciiTheme="minorHAnsi" w:eastAsiaTheme="minorEastAsia" w:hAnsiTheme="minorHAnsi" w:cstheme="minorBidi"/>
          <w:sz w:val="22"/>
          <w:szCs w:val="22"/>
        </w:rPr>
      </w:pPr>
      <w:r w:rsidRPr="00635E3B">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35E3B">
        <w:rPr>
          <w:lang w:val="en-US"/>
        </w:rPr>
        <w:t>using autonomous gaps</w:t>
      </w:r>
      <w:r>
        <w:tab/>
        <w:t>1618</w:t>
      </w:r>
    </w:p>
    <w:p w14:paraId="32056C77" w14:textId="77777777" w:rsidR="002F115E" w:rsidRDefault="002F115E">
      <w:pPr>
        <w:pStyle w:val="TOC4"/>
        <w:rPr>
          <w:rFonts w:asciiTheme="minorHAnsi" w:eastAsiaTheme="minorEastAsia" w:hAnsiTheme="minorHAnsi" w:cstheme="minorBidi"/>
          <w:sz w:val="22"/>
          <w:szCs w:val="22"/>
        </w:rPr>
      </w:pPr>
      <w:r w:rsidRPr="00635E3B">
        <w:rPr>
          <w:snapToGrid w:val="0"/>
        </w:rPr>
        <w:t>A.8.2.3.1</w:t>
      </w:r>
      <w:r>
        <w:rPr>
          <w:rFonts w:asciiTheme="minorHAnsi" w:eastAsiaTheme="minorEastAsia" w:hAnsiTheme="minorHAnsi" w:cstheme="minorBidi"/>
          <w:sz w:val="22"/>
          <w:szCs w:val="22"/>
        </w:rPr>
        <w:tab/>
      </w:r>
      <w:r w:rsidRPr="00635E3B">
        <w:rPr>
          <w:snapToGrid w:val="0"/>
        </w:rPr>
        <w:t>Test Purpose and Environment</w:t>
      </w:r>
      <w:r>
        <w:tab/>
        <w:t>1618</w:t>
      </w:r>
    </w:p>
    <w:p w14:paraId="151EE41B" w14:textId="77777777" w:rsidR="002F115E" w:rsidRDefault="002F115E">
      <w:pPr>
        <w:pStyle w:val="TOC4"/>
        <w:rPr>
          <w:rFonts w:asciiTheme="minorHAnsi" w:eastAsiaTheme="minorEastAsia" w:hAnsiTheme="minorHAnsi" w:cstheme="minorBidi"/>
          <w:sz w:val="22"/>
          <w:szCs w:val="22"/>
        </w:rPr>
      </w:pPr>
      <w:r w:rsidRPr="00635E3B">
        <w:rPr>
          <w:snapToGrid w:val="0"/>
        </w:rPr>
        <w:t>A.8.2.3.2</w:t>
      </w:r>
      <w:r>
        <w:rPr>
          <w:rFonts w:asciiTheme="minorHAnsi" w:eastAsiaTheme="minorEastAsia" w:hAnsiTheme="minorHAnsi" w:cstheme="minorBidi"/>
          <w:sz w:val="22"/>
          <w:szCs w:val="22"/>
        </w:rPr>
        <w:tab/>
      </w:r>
      <w:r w:rsidRPr="00635E3B">
        <w:rPr>
          <w:snapToGrid w:val="0"/>
        </w:rPr>
        <w:t>Test Requirements</w:t>
      </w:r>
      <w:r>
        <w:tab/>
        <w:t>1620</w:t>
      </w:r>
    </w:p>
    <w:p w14:paraId="5D218F3D" w14:textId="77777777" w:rsidR="002F115E" w:rsidRDefault="002F115E">
      <w:pPr>
        <w:pStyle w:val="TOC3"/>
        <w:rPr>
          <w:rFonts w:asciiTheme="minorHAnsi" w:eastAsiaTheme="minorEastAsia" w:hAnsiTheme="minorHAnsi" w:cstheme="minorBidi"/>
          <w:sz w:val="22"/>
          <w:szCs w:val="22"/>
        </w:rPr>
      </w:pPr>
      <w:r w:rsidRPr="00635E3B">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35E3B">
        <w:rPr>
          <w:lang w:val="en-US"/>
        </w:rPr>
        <w:t>using autonomous gaps</w:t>
      </w:r>
      <w:r w:rsidRPr="00635E3B">
        <w:rPr>
          <w:lang w:val="en-US" w:eastAsia="zh-CN"/>
        </w:rPr>
        <w:t xml:space="preserve"> with DRX</w:t>
      </w:r>
      <w:r>
        <w:tab/>
        <w:t>1621</w:t>
      </w:r>
    </w:p>
    <w:p w14:paraId="6B80F02C" w14:textId="77777777" w:rsidR="002F115E" w:rsidRDefault="002F115E">
      <w:pPr>
        <w:pStyle w:val="TOC4"/>
        <w:rPr>
          <w:rFonts w:asciiTheme="minorHAnsi" w:eastAsiaTheme="minorEastAsia" w:hAnsiTheme="minorHAnsi" w:cstheme="minorBidi"/>
          <w:sz w:val="22"/>
          <w:szCs w:val="22"/>
        </w:rPr>
      </w:pPr>
      <w:r w:rsidRPr="00635E3B">
        <w:rPr>
          <w:snapToGrid w:val="0"/>
        </w:rPr>
        <w:t>A.8.2.4.1</w:t>
      </w:r>
      <w:r>
        <w:rPr>
          <w:rFonts w:asciiTheme="minorHAnsi" w:eastAsiaTheme="minorEastAsia" w:hAnsiTheme="minorHAnsi" w:cstheme="minorBidi"/>
          <w:sz w:val="22"/>
          <w:szCs w:val="22"/>
        </w:rPr>
        <w:tab/>
      </w:r>
      <w:r w:rsidRPr="00635E3B">
        <w:rPr>
          <w:snapToGrid w:val="0"/>
        </w:rPr>
        <w:t>Test Purpose and Environment</w:t>
      </w:r>
      <w:r>
        <w:tab/>
        <w:t>1621</w:t>
      </w:r>
    </w:p>
    <w:p w14:paraId="4C8AC018" w14:textId="77777777" w:rsidR="002F115E" w:rsidRDefault="002F115E">
      <w:pPr>
        <w:pStyle w:val="TOC4"/>
        <w:rPr>
          <w:rFonts w:asciiTheme="minorHAnsi" w:eastAsiaTheme="minorEastAsia" w:hAnsiTheme="minorHAnsi" w:cstheme="minorBidi"/>
          <w:sz w:val="22"/>
          <w:szCs w:val="22"/>
        </w:rPr>
      </w:pPr>
      <w:r w:rsidRPr="00635E3B">
        <w:rPr>
          <w:snapToGrid w:val="0"/>
        </w:rPr>
        <w:t>A.8.2.4.2</w:t>
      </w:r>
      <w:r>
        <w:rPr>
          <w:rFonts w:asciiTheme="minorHAnsi" w:eastAsiaTheme="minorEastAsia" w:hAnsiTheme="minorHAnsi" w:cstheme="minorBidi"/>
          <w:sz w:val="22"/>
          <w:szCs w:val="22"/>
        </w:rPr>
        <w:tab/>
      </w:r>
      <w:r w:rsidRPr="00635E3B">
        <w:rPr>
          <w:snapToGrid w:val="0"/>
        </w:rPr>
        <w:t>Test Requirements</w:t>
      </w:r>
      <w:r>
        <w:tab/>
        <w:t>1623</w:t>
      </w:r>
    </w:p>
    <w:p w14:paraId="01F83928" w14:textId="77777777" w:rsidR="002F115E" w:rsidRDefault="002F115E">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2AB55E3E" w14:textId="77777777" w:rsidR="002F115E" w:rsidRDefault="002F115E">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0AED3889" w14:textId="77777777" w:rsidR="002F115E" w:rsidRDefault="002F115E">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499E993D" w14:textId="77777777" w:rsidR="002F115E" w:rsidRDefault="002F115E">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64699F36" w14:textId="77777777" w:rsidR="002F115E" w:rsidRDefault="002F115E">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430DC398" w14:textId="77777777" w:rsidR="002F115E" w:rsidRDefault="002F115E">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0215640E" w14:textId="77777777" w:rsidR="002F115E" w:rsidRDefault="002F115E">
      <w:pPr>
        <w:pStyle w:val="TOC3"/>
        <w:rPr>
          <w:rFonts w:asciiTheme="minorHAnsi" w:eastAsiaTheme="minorEastAsia" w:hAnsiTheme="minorHAnsi" w:cstheme="minorBidi"/>
          <w:sz w:val="22"/>
          <w:szCs w:val="22"/>
        </w:rPr>
      </w:pPr>
      <w:r w:rsidRPr="00635E3B">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w:t>
      </w:r>
      <w:r>
        <w:tab/>
        <w:t>1630</w:t>
      </w:r>
    </w:p>
    <w:p w14:paraId="09AC2BA8" w14:textId="77777777" w:rsidR="002F115E" w:rsidRDefault="002F115E">
      <w:pPr>
        <w:pStyle w:val="TOC4"/>
        <w:rPr>
          <w:rFonts w:asciiTheme="minorHAnsi" w:eastAsiaTheme="minorEastAsia" w:hAnsiTheme="minorHAnsi" w:cstheme="minorBidi"/>
          <w:sz w:val="22"/>
          <w:szCs w:val="22"/>
        </w:rPr>
      </w:pPr>
      <w:r w:rsidRPr="00635E3B">
        <w:rPr>
          <w:snapToGrid w:val="0"/>
        </w:rPr>
        <w:t>A.8.2.7.1</w:t>
      </w:r>
      <w:r>
        <w:rPr>
          <w:rFonts w:asciiTheme="minorHAnsi" w:eastAsiaTheme="minorEastAsia" w:hAnsiTheme="minorHAnsi" w:cstheme="minorBidi"/>
          <w:sz w:val="22"/>
          <w:szCs w:val="22"/>
        </w:rPr>
        <w:tab/>
      </w:r>
      <w:r w:rsidRPr="00635E3B">
        <w:rPr>
          <w:snapToGrid w:val="0"/>
        </w:rPr>
        <w:t>Test Purpose and Environment</w:t>
      </w:r>
      <w:r>
        <w:tab/>
        <w:t>1630</w:t>
      </w:r>
    </w:p>
    <w:p w14:paraId="2D1372D9" w14:textId="77777777" w:rsidR="002F115E" w:rsidRDefault="002F115E">
      <w:pPr>
        <w:pStyle w:val="TOC4"/>
        <w:rPr>
          <w:rFonts w:asciiTheme="minorHAnsi" w:eastAsiaTheme="minorEastAsia" w:hAnsiTheme="minorHAnsi" w:cstheme="minorBidi"/>
          <w:sz w:val="22"/>
          <w:szCs w:val="22"/>
        </w:rPr>
      </w:pPr>
      <w:r w:rsidRPr="00635E3B">
        <w:rPr>
          <w:snapToGrid w:val="0"/>
        </w:rPr>
        <w:t>A.8.2.7.2</w:t>
      </w:r>
      <w:r>
        <w:rPr>
          <w:rFonts w:asciiTheme="minorHAnsi" w:eastAsiaTheme="minorEastAsia" w:hAnsiTheme="minorHAnsi" w:cstheme="minorBidi"/>
          <w:sz w:val="22"/>
          <w:szCs w:val="22"/>
        </w:rPr>
        <w:tab/>
      </w:r>
      <w:r w:rsidRPr="00635E3B">
        <w:rPr>
          <w:snapToGrid w:val="0"/>
        </w:rPr>
        <w:t>Test Requirements</w:t>
      </w:r>
      <w:r>
        <w:tab/>
        <w:t>1631</w:t>
      </w:r>
    </w:p>
    <w:p w14:paraId="5E29BCBF" w14:textId="77777777" w:rsidR="002F115E" w:rsidRDefault="002F115E">
      <w:pPr>
        <w:pStyle w:val="TOC3"/>
        <w:rPr>
          <w:rFonts w:asciiTheme="minorHAnsi" w:eastAsiaTheme="minorEastAsia" w:hAnsiTheme="minorHAnsi" w:cstheme="minorBidi"/>
          <w:sz w:val="22"/>
          <w:szCs w:val="22"/>
        </w:rPr>
      </w:pPr>
      <w:r w:rsidRPr="00635E3B">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w:t>
      </w:r>
      <w:r w:rsidRPr="00635E3B">
        <w:rPr>
          <w:lang w:val="en-US" w:eastAsia="zh-CN"/>
        </w:rPr>
        <w:t xml:space="preserve"> with DRX</w:t>
      </w:r>
      <w:r>
        <w:tab/>
        <w:t>1632</w:t>
      </w:r>
    </w:p>
    <w:p w14:paraId="023AD8C0" w14:textId="77777777" w:rsidR="002F115E" w:rsidRDefault="002F115E">
      <w:pPr>
        <w:pStyle w:val="TOC4"/>
        <w:rPr>
          <w:rFonts w:asciiTheme="minorHAnsi" w:eastAsiaTheme="minorEastAsia" w:hAnsiTheme="minorHAnsi" w:cstheme="minorBidi"/>
          <w:sz w:val="22"/>
          <w:szCs w:val="22"/>
        </w:rPr>
      </w:pPr>
      <w:r w:rsidRPr="00635E3B">
        <w:rPr>
          <w:snapToGrid w:val="0"/>
        </w:rPr>
        <w:t>A.8.2.8.1</w:t>
      </w:r>
      <w:r>
        <w:rPr>
          <w:rFonts w:asciiTheme="minorHAnsi" w:eastAsiaTheme="minorEastAsia" w:hAnsiTheme="minorHAnsi" w:cstheme="minorBidi"/>
          <w:sz w:val="22"/>
          <w:szCs w:val="22"/>
        </w:rPr>
        <w:tab/>
      </w:r>
      <w:r w:rsidRPr="00635E3B">
        <w:rPr>
          <w:snapToGrid w:val="0"/>
        </w:rPr>
        <w:t>Test Purpose and Environment</w:t>
      </w:r>
      <w:r>
        <w:tab/>
        <w:t>1632</w:t>
      </w:r>
    </w:p>
    <w:p w14:paraId="2699E204"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A.8.2.8.2</w:t>
      </w:r>
      <w:r>
        <w:rPr>
          <w:rFonts w:asciiTheme="minorHAnsi" w:eastAsiaTheme="minorEastAsia" w:hAnsiTheme="minorHAnsi" w:cstheme="minorBidi"/>
          <w:sz w:val="22"/>
          <w:szCs w:val="22"/>
        </w:rPr>
        <w:tab/>
      </w:r>
      <w:r w:rsidRPr="00635E3B">
        <w:rPr>
          <w:snapToGrid w:val="0"/>
        </w:rPr>
        <w:t>Test Requirements</w:t>
      </w:r>
      <w:r>
        <w:tab/>
        <w:t>1634</w:t>
      </w:r>
    </w:p>
    <w:p w14:paraId="788089FF" w14:textId="77777777" w:rsidR="002F115E" w:rsidRDefault="002F115E">
      <w:pPr>
        <w:pStyle w:val="TOC3"/>
        <w:rPr>
          <w:rFonts w:asciiTheme="minorHAnsi" w:eastAsiaTheme="minorEastAsia" w:hAnsiTheme="minorHAnsi" w:cstheme="minorBidi"/>
          <w:sz w:val="22"/>
          <w:szCs w:val="22"/>
        </w:rPr>
      </w:pPr>
      <w:r w:rsidRPr="00635E3B">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 for Cat-M1 UE in CEModeB</w:t>
      </w:r>
      <w:r>
        <w:tab/>
        <w:t>1634</w:t>
      </w:r>
    </w:p>
    <w:p w14:paraId="763AE49C" w14:textId="77777777" w:rsidR="002F115E" w:rsidRDefault="002F115E">
      <w:pPr>
        <w:pStyle w:val="TOC4"/>
        <w:rPr>
          <w:rFonts w:asciiTheme="minorHAnsi" w:eastAsiaTheme="minorEastAsia" w:hAnsiTheme="minorHAnsi" w:cstheme="minorBidi"/>
          <w:sz w:val="22"/>
          <w:szCs w:val="22"/>
        </w:rPr>
      </w:pPr>
      <w:r w:rsidRPr="00635E3B">
        <w:rPr>
          <w:snapToGrid w:val="0"/>
        </w:rPr>
        <w:t>A.8.2.9.1</w:t>
      </w:r>
      <w:r>
        <w:rPr>
          <w:rFonts w:asciiTheme="minorHAnsi" w:eastAsiaTheme="minorEastAsia" w:hAnsiTheme="minorHAnsi" w:cstheme="minorBidi"/>
          <w:sz w:val="22"/>
          <w:szCs w:val="22"/>
        </w:rPr>
        <w:tab/>
      </w:r>
      <w:r w:rsidRPr="00635E3B">
        <w:rPr>
          <w:snapToGrid w:val="0"/>
        </w:rPr>
        <w:t>Test Purpose and Environment</w:t>
      </w:r>
      <w:r>
        <w:tab/>
        <w:t>1634</w:t>
      </w:r>
    </w:p>
    <w:p w14:paraId="4C6120F1" w14:textId="77777777" w:rsidR="002F115E" w:rsidRDefault="002F115E">
      <w:pPr>
        <w:pStyle w:val="TOC4"/>
        <w:rPr>
          <w:rFonts w:asciiTheme="minorHAnsi" w:eastAsiaTheme="minorEastAsia" w:hAnsiTheme="minorHAnsi" w:cstheme="minorBidi"/>
          <w:sz w:val="22"/>
          <w:szCs w:val="22"/>
        </w:rPr>
      </w:pPr>
      <w:r w:rsidRPr="00635E3B">
        <w:rPr>
          <w:snapToGrid w:val="0"/>
        </w:rPr>
        <w:t>A.8.2.9.2</w:t>
      </w:r>
      <w:r>
        <w:rPr>
          <w:rFonts w:asciiTheme="minorHAnsi" w:eastAsiaTheme="minorEastAsia" w:hAnsiTheme="minorHAnsi" w:cstheme="minorBidi"/>
          <w:sz w:val="22"/>
          <w:szCs w:val="22"/>
        </w:rPr>
        <w:tab/>
      </w:r>
      <w:r w:rsidRPr="00635E3B">
        <w:rPr>
          <w:snapToGrid w:val="0"/>
        </w:rPr>
        <w:t>Test Requirements</w:t>
      </w:r>
      <w:r>
        <w:tab/>
        <w:t>1636</w:t>
      </w:r>
    </w:p>
    <w:p w14:paraId="4539A986" w14:textId="77777777" w:rsidR="002F115E" w:rsidRDefault="002F115E">
      <w:pPr>
        <w:pStyle w:val="TOC3"/>
        <w:rPr>
          <w:rFonts w:asciiTheme="minorHAnsi" w:eastAsiaTheme="minorEastAsia" w:hAnsiTheme="minorHAnsi" w:cstheme="minorBidi"/>
          <w:sz w:val="22"/>
          <w:szCs w:val="22"/>
        </w:rPr>
      </w:pPr>
      <w:r w:rsidRPr="00635E3B">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 with DRX for Cat-M1 UE in CEModeB</w:t>
      </w:r>
      <w:r>
        <w:tab/>
        <w:t>1637</w:t>
      </w:r>
    </w:p>
    <w:p w14:paraId="502949B4" w14:textId="77777777" w:rsidR="002F115E" w:rsidRDefault="002F115E">
      <w:pPr>
        <w:pStyle w:val="TOC4"/>
        <w:rPr>
          <w:rFonts w:asciiTheme="minorHAnsi" w:eastAsiaTheme="minorEastAsia" w:hAnsiTheme="minorHAnsi" w:cstheme="minorBidi"/>
          <w:sz w:val="22"/>
          <w:szCs w:val="22"/>
        </w:rPr>
      </w:pPr>
      <w:r w:rsidRPr="00635E3B">
        <w:rPr>
          <w:snapToGrid w:val="0"/>
        </w:rPr>
        <w:t>A.8.2.10.1</w:t>
      </w:r>
      <w:r>
        <w:rPr>
          <w:rFonts w:asciiTheme="minorHAnsi" w:eastAsiaTheme="minorEastAsia" w:hAnsiTheme="minorHAnsi" w:cstheme="minorBidi"/>
          <w:sz w:val="22"/>
          <w:szCs w:val="22"/>
        </w:rPr>
        <w:tab/>
      </w:r>
      <w:r w:rsidRPr="00635E3B">
        <w:rPr>
          <w:snapToGrid w:val="0"/>
        </w:rPr>
        <w:t>Test Purpose and Environment</w:t>
      </w:r>
      <w:r>
        <w:tab/>
        <w:t>1637</w:t>
      </w:r>
    </w:p>
    <w:p w14:paraId="5AFD57EE" w14:textId="77777777" w:rsidR="002F115E" w:rsidRDefault="002F115E">
      <w:pPr>
        <w:pStyle w:val="TOC4"/>
        <w:rPr>
          <w:rFonts w:asciiTheme="minorHAnsi" w:eastAsiaTheme="minorEastAsia" w:hAnsiTheme="minorHAnsi" w:cstheme="minorBidi"/>
          <w:sz w:val="22"/>
          <w:szCs w:val="22"/>
        </w:rPr>
      </w:pPr>
      <w:r w:rsidRPr="00635E3B">
        <w:rPr>
          <w:snapToGrid w:val="0"/>
        </w:rPr>
        <w:t>A.8.2.10.2</w:t>
      </w:r>
      <w:r>
        <w:rPr>
          <w:rFonts w:asciiTheme="minorHAnsi" w:eastAsiaTheme="minorEastAsia" w:hAnsiTheme="minorHAnsi" w:cstheme="minorBidi"/>
          <w:sz w:val="22"/>
          <w:szCs w:val="22"/>
        </w:rPr>
        <w:tab/>
      </w:r>
      <w:r w:rsidRPr="00635E3B">
        <w:rPr>
          <w:snapToGrid w:val="0"/>
        </w:rPr>
        <w:t>Test Requirements</w:t>
      </w:r>
      <w:r>
        <w:tab/>
        <w:t>1639</w:t>
      </w:r>
    </w:p>
    <w:p w14:paraId="4423219F" w14:textId="77777777" w:rsidR="002F115E" w:rsidRDefault="002F115E">
      <w:pPr>
        <w:pStyle w:val="TOC3"/>
        <w:rPr>
          <w:rFonts w:asciiTheme="minorHAnsi" w:eastAsiaTheme="minorEastAsia" w:hAnsiTheme="minorHAnsi" w:cstheme="minorBidi"/>
          <w:sz w:val="22"/>
          <w:szCs w:val="22"/>
        </w:rPr>
      </w:pPr>
      <w:r w:rsidRPr="00635E3B">
        <w:rPr>
          <w:rFonts w:cs="Arial"/>
        </w:rPr>
        <w:t>A.8.2.11</w:t>
      </w:r>
      <w:r>
        <w:rPr>
          <w:rFonts w:asciiTheme="minorHAnsi" w:eastAsiaTheme="minorEastAsia" w:hAnsiTheme="minorHAnsi" w:cstheme="minorBidi"/>
          <w:sz w:val="22"/>
          <w:szCs w:val="22"/>
        </w:rPr>
        <w:tab/>
      </w:r>
      <w:r w:rsidRPr="00635E3B">
        <w:rPr>
          <w:rFonts w:cs="Arial"/>
        </w:rPr>
        <w:t xml:space="preserve">E-UTRAN TDD-TDD intra-frequency event triggered reporting with DRX for UE configured with </w:t>
      </w:r>
      <w:r w:rsidRPr="00635E3B">
        <w:rPr>
          <w:rFonts w:cs="Arial"/>
          <w:i/>
        </w:rPr>
        <w:t>highSpeedEnhancedMeasFlag</w:t>
      </w:r>
      <w:r>
        <w:tab/>
        <w:t>1639</w:t>
      </w:r>
    </w:p>
    <w:p w14:paraId="12CDBAA3" w14:textId="77777777" w:rsidR="002F115E" w:rsidRDefault="002F115E">
      <w:pPr>
        <w:pStyle w:val="TOC4"/>
        <w:rPr>
          <w:rFonts w:asciiTheme="minorHAnsi" w:eastAsiaTheme="minorEastAsia" w:hAnsiTheme="minorHAnsi" w:cstheme="minorBidi"/>
          <w:sz w:val="22"/>
          <w:szCs w:val="22"/>
        </w:rPr>
      </w:pPr>
      <w:r w:rsidRPr="00635E3B">
        <w:rPr>
          <w:snapToGrid w:val="0"/>
        </w:rPr>
        <w:t>A.8.2.11.</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1639</w:t>
      </w:r>
    </w:p>
    <w:p w14:paraId="797DCBF0" w14:textId="77777777" w:rsidR="002F115E" w:rsidRDefault="002F115E">
      <w:pPr>
        <w:pStyle w:val="TOC4"/>
        <w:rPr>
          <w:rFonts w:asciiTheme="minorHAnsi" w:eastAsiaTheme="minorEastAsia" w:hAnsiTheme="minorHAnsi" w:cstheme="minorBidi"/>
          <w:sz w:val="22"/>
          <w:szCs w:val="22"/>
        </w:rPr>
      </w:pPr>
      <w:r w:rsidRPr="00635E3B">
        <w:rPr>
          <w:rFonts w:cs="Arial"/>
          <w:snapToGrid w:val="0"/>
        </w:rPr>
        <w:t>A.8.2.11.2</w:t>
      </w:r>
      <w:r>
        <w:rPr>
          <w:rFonts w:asciiTheme="minorHAnsi" w:eastAsiaTheme="minorEastAsia" w:hAnsiTheme="minorHAnsi" w:cstheme="minorBidi"/>
          <w:sz w:val="22"/>
          <w:szCs w:val="22"/>
        </w:rPr>
        <w:tab/>
      </w:r>
      <w:r w:rsidRPr="00635E3B">
        <w:rPr>
          <w:rFonts w:cs="Arial"/>
          <w:snapToGrid w:val="0"/>
        </w:rPr>
        <w:t>Test Requirements</w:t>
      </w:r>
      <w:r>
        <w:tab/>
        <w:t>1641</w:t>
      </w:r>
    </w:p>
    <w:p w14:paraId="6A05B663" w14:textId="77777777" w:rsidR="002F115E" w:rsidRDefault="002F115E">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7832EC1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A.8.2.12.1</w:t>
      </w:r>
      <w:r>
        <w:rPr>
          <w:rFonts w:asciiTheme="minorHAnsi" w:eastAsiaTheme="minorEastAsia" w:hAnsiTheme="minorHAnsi" w:cstheme="minorBidi"/>
          <w:sz w:val="22"/>
          <w:szCs w:val="22"/>
        </w:rPr>
        <w:tab/>
      </w:r>
      <w:r w:rsidRPr="00635E3B">
        <w:rPr>
          <w:rFonts w:cs="v4.2.0"/>
          <w:snapToGrid w:val="0"/>
        </w:rPr>
        <w:t>Test Purpose and Environment</w:t>
      </w:r>
      <w:r>
        <w:tab/>
        <w:t>1641</w:t>
      </w:r>
    </w:p>
    <w:p w14:paraId="5497754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A.8.2.12.2</w:t>
      </w:r>
      <w:r>
        <w:rPr>
          <w:rFonts w:asciiTheme="minorHAnsi" w:eastAsiaTheme="minorEastAsia" w:hAnsiTheme="minorHAnsi" w:cstheme="minorBidi"/>
          <w:sz w:val="22"/>
          <w:szCs w:val="22"/>
        </w:rPr>
        <w:tab/>
      </w:r>
      <w:r w:rsidRPr="00635E3B">
        <w:rPr>
          <w:rFonts w:cs="v4.2.0"/>
          <w:snapToGrid w:val="0"/>
        </w:rPr>
        <w:t>Test Requirements</w:t>
      </w:r>
      <w:r>
        <w:tab/>
        <w:t>1643</w:t>
      </w:r>
    </w:p>
    <w:p w14:paraId="517A5598" w14:textId="77777777" w:rsidR="002F115E" w:rsidRDefault="002F115E">
      <w:pPr>
        <w:pStyle w:val="TOC3"/>
        <w:rPr>
          <w:rFonts w:asciiTheme="minorHAnsi" w:eastAsiaTheme="minorEastAsia" w:hAnsiTheme="minorHAnsi" w:cstheme="minorBidi"/>
          <w:sz w:val="22"/>
          <w:szCs w:val="22"/>
        </w:rPr>
      </w:pPr>
      <w:r w:rsidRPr="00635E3B">
        <w:rPr>
          <w:rFonts w:cs="v4.2.0"/>
        </w:rPr>
        <w:t>A.8.2.13</w:t>
      </w:r>
      <w:r>
        <w:rPr>
          <w:rFonts w:asciiTheme="minorHAnsi" w:eastAsiaTheme="minorEastAsia" w:hAnsiTheme="minorHAnsi" w:cstheme="minorBidi"/>
          <w:sz w:val="22"/>
          <w:szCs w:val="22"/>
        </w:rPr>
        <w:tab/>
      </w:r>
      <w:r w:rsidRPr="00635E3B">
        <w:rPr>
          <w:rFonts w:cs="v4.2.0"/>
        </w:rPr>
        <w:t>E-UTRAN TDD-TDD intra-frequency event triggered reporting under fading propagation conditions in synchronous cells with DRX for UE category 0</w:t>
      </w:r>
      <w:r>
        <w:tab/>
        <w:t>1644</w:t>
      </w:r>
    </w:p>
    <w:p w14:paraId="5D328248" w14:textId="77777777" w:rsidR="002F115E" w:rsidRDefault="002F115E">
      <w:pPr>
        <w:pStyle w:val="TOC4"/>
        <w:rPr>
          <w:rFonts w:asciiTheme="minorHAnsi" w:eastAsiaTheme="minorEastAsia" w:hAnsiTheme="minorHAnsi" w:cstheme="minorBidi"/>
          <w:sz w:val="22"/>
          <w:szCs w:val="22"/>
        </w:rPr>
      </w:pPr>
      <w:r w:rsidRPr="00635E3B">
        <w:rPr>
          <w:snapToGrid w:val="0"/>
        </w:rPr>
        <w:t>A.8.2.13.</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1644</w:t>
      </w:r>
    </w:p>
    <w:p w14:paraId="75BCEABB"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A.8.2.13.2</w:t>
      </w:r>
      <w:r>
        <w:rPr>
          <w:rFonts w:asciiTheme="minorHAnsi" w:eastAsiaTheme="minorEastAsia" w:hAnsiTheme="minorHAnsi" w:cstheme="minorBidi"/>
          <w:sz w:val="22"/>
          <w:szCs w:val="22"/>
        </w:rPr>
        <w:tab/>
      </w:r>
      <w:r w:rsidRPr="00635E3B">
        <w:rPr>
          <w:rFonts w:cs="v4.2.0"/>
          <w:snapToGrid w:val="0"/>
        </w:rPr>
        <w:t>Test Requirements</w:t>
      </w:r>
      <w:r>
        <w:tab/>
        <w:t>1646</w:t>
      </w:r>
    </w:p>
    <w:p w14:paraId="6B85FB52" w14:textId="77777777" w:rsidR="002F115E" w:rsidRDefault="002F115E">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635E3B">
        <w:rPr>
          <w:rFonts w:cs="v4.2.0"/>
        </w:rPr>
        <w:t>E-UTRAN TDD intra-frequency event triggered reporting for serving cell under fading propagation conditions for UE category M1 in CEModeA</w:t>
      </w:r>
      <w:r w:rsidRPr="00635E3B">
        <w:rPr>
          <w:rFonts w:cs="v4.2.0"/>
          <w:lang w:eastAsia="zh-CN"/>
        </w:rPr>
        <w:t xml:space="preserve"> without gap</w:t>
      </w:r>
      <w:r>
        <w:tab/>
        <w:t>1646</w:t>
      </w:r>
    </w:p>
    <w:p w14:paraId="0E076E81" w14:textId="77777777" w:rsidR="002F115E" w:rsidRDefault="002F115E">
      <w:pPr>
        <w:pStyle w:val="TOC4"/>
        <w:rPr>
          <w:rFonts w:asciiTheme="minorHAnsi" w:eastAsiaTheme="minorEastAsia" w:hAnsiTheme="minorHAnsi" w:cstheme="minorBidi"/>
          <w:sz w:val="22"/>
          <w:szCs w:val="22"/>
        </w:rPr>
      </w:pPr>
      <w:r w:rsidRPr="00635E3B">
        <w:rPr>
          <w:snapToGrid w:val="0"/>
        </w:rPr>
        <w:t>A.8.2.14.1</w:t>
      </w:r>
      <w:r>
        <w:rPr>
          <w:rFonts w:asciiTheme="minorHAnsi" w:eastAsiaTheme="minorEastAsia" w:hAnsiTheme="minorHAnsi" w:cstheme="minorBidi"/>
          <w:sz w:val="22"/>
          <w:szCs w:val="22"/>
        </w:rPr>
        <w:tab/>
      </w:r>
      <w:r w:rsidRPr="00635E3B">
        <w:rPr>
          <w:snapToGrid w:val="0"/>
        </w:rPr>
        <w:t>Test Purpose and Environment</w:t>
      </w:r>
      <w:r>
        <w:tab/>
        <w:t>1646</w:t>
      </w:r>
    </w:p>
    <w:p w14:paraId="4E270C20" w14:textId="77777777" w:rsidR="002F115E" w:rsidRDefault="002F115E">
      <w:pPr>
        <w:pStyle w:val="TOC4"/>
        <w:rPr>
          <w:rFonts w:asciiTheme="minorHAnsi" w:eastAsiaTheme="minorEastAsia" w:hAnsiTheme="minorHAnsi" w:cstheme="minorBidi"/>
          <w:sz w:val="22"/>
          <w:szCs w:val="22"/>
        </w:rPr>
      </w:pPr>
      <w:r w:rsidRPr="00635E3B">
        <w:rPr>
          <w:snapToGrid w:val="0"/>
        </w:rPr>
        <w:t>A.8.2.14.2</w:t>
      </w:r>
      <w:r>
        <w:rPr>
          <w:rFonts w:asciiTheme="minorHAnsi" w:eastAsiaTheme="minorEastAsia" w:hAnsiTheme="minorHAnsi" w:cstheme="minorBidi"/>
          <w:sz w:val="22"/>
          <w:szCs w:val="22"/>
        </w:rPr>
        <w:tab/>
      </w:r>
      <w:r w:rsidRPr="00635E3B">
        <w:rPr>
          <w:snapToGrid w:val="0"/>
        </w:rPr>
        <w:t>Test Requirement</w:t>
      </w:r>
      <w:r>
        <w:tab/>
        <w:t>1648</w:t>
      </w:r>
    </w:p>
    <w:p w14:paraId="4B09097B" w14:textId="77777777" w:rsidR="002F115E" w:rsidRDefault="002F115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34BD9611" w14:textId="77777777" w:rsidR="002F115E" w:rsidRDefault="002F115E">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6832D09B"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A.8.3.1.1</w:t>
      </w:r>
      <w:r>
        <w:rPr>
          <w:rFonts w:asciiTheme="minorHAnsi" w:eastAsiaTheme="minorEastAsia" w:hAnsiTheme="minorHAnsi" w:cstheme="minorBidi"/>
          <w:sz w:val="22"/>
          <w:szCs w:val="22"/>
        </w:rPr>
        <w:tab/>
      </w:r>
      <w:r w:rsidRPr="00635E3B">
        <w:rPr>
          <w:rFonts w:cs="v4.2.0"/>
          <w:snapToGrid w:val="0"/>
        </w:rPr>
        <w:t>Test Purpose and Environment</w:t>
      </w:r>
      <w:r>
        <w:tab/>
        <w:t>1649</w:t>
      </w:r>
    </w:p>
    <w:p w14:paraId="0079C0A0"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A.8.3.1.2</w:t>
      </w:r>
      <w:r>
        <w:rPr>
          <w:rFonts w:asciiTheme="minorHAnsi" w:eastAsiaTheme="minorEastAsia" w:hAnsiTheme="minorHAnsi" w:cstheme="minorBidi"/>
          <w:sz w:val="22"/>
          <w:szCs w:val="22"/>
        </w:rPr>
        <w:tab/>
      </w:r>
      <w:r w:rsidRPr="00635E3B">
        <w:rPr>
          <w:rFonts w:cs="v4.2.0"/>
          <w:snapToGrid w:val="0"/>
        </w:rPr>
        <w:t>Test Requirements</w:t>
      </w:r>
      <w:r>
        <w:tab/>
        <w:t>1650</w:t>
      </w:r>
    </w:p>
    <w:p w14:paraId="59DF6655" w14:textId="77777777" w:rsidR="002F115E" w:rsidRDefault="002F115E">
      <w:pPr>
        <w:pStyle w:val="TOC3"/>
        <w:rPr>
          <w:rFonts w:asciiTheme="minorHAnsi" w:eastAsiaTheme="minorEastAsia" w:hAnsiTheme="minorHAnsi" w:cstheme="minorBidi"/>
          <w:sz w:val="22"/>
          <w:szCs w:val="22"/>
        </w:rPr>
      </w:pPr>
      <w:r w:rsidRPr="00635E3B">
        <w:rPr>
          <w:rFonts w:cs="v4.2.0"/>
        </w:rPr>
        <w:t>A.8.3.2</w:t>
      </w:r>
      <w:r>
        <w:rPr>
          <w:rFonts w:asciiTheme="minorHAnsi" w:eastAsiaTheme="minorEastAsia" w:hAnsiTheme="minorHAnsi" w:cstheme="minorBidi"/>
          <w:sz w:val="22"/>
          <w:szCs w:val="22"/>
        </w:rPr>
        <w:tab/>
      </w:r>
      <w:r w:rsidRPr="00635E3B">
        <w:rPr>
          <w:rFonts w:cs="v4.2.0"/>
        </w:rPr>
        <w:t>E-UTRAN FDD-FDD Inter-frequency event triggered reporting when DRX is used under fading propagation conditions in asynchronous cells</w:t>
      </w:r>
      <w:r>
        <w:tab/>
        <w:t>1651</w:t>
      </w:r>
    </w:p>
    <w:p w14:paraId="6A65AB2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A.8.3.2.1</w:t>
      </w:r>
      <w:r>
        <w:rPr>
          <w:rFonts w:asciiTheme="minorHAnsi" w:eastAsiaTheme="minorEastAsia" w:hAnsiTheme="minorHAnsi" w:cstheme="minorBidi"/>
          <w:sz w:val="22"/>
          <w:szCs w:val="22"/>
        </w:rPr>
        <w:tab/>
      </w:r>
      <w:r w:rsidRPr="00635E3B">
        <w:rPr>
          <w:rFonts w:cs="v4.2.0"/>
          <w:snapToGrid w:val="0"/>
        </w:rPr>
        <w:t>Test Purpose and Environment</w:t>
      </w:r>
      <w:r>
        <w:tab/>
        <w:t>1651</w:t>
      </w:r>
    </w:p>
    <w:p w14:paraId="596438DB"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A.8.3.2.2</w:t>
      </w:r>
      <w:r>
        <w:rPr>
          <w:rFonts w:asciiTheme="minorHAnsi" w:eastAsiaTheme="minorEastAsia" w:hAnsiTheme="minorHAnsi" w:cstheme="minorBidi"/>
          <w:sz w:val="22"/>
          <w:szCs w:val="22"/>
        </w:rPr>
        <w:tab/>
      </w:r>
      <w:r w:rsidRPr="00635E3B">
        <w:rPr>
          <w:rFonts w:cs="v4.2.0"/>
          <w:snapToGrid w:val="0"/>
        </w:rPr>
        <w:t>Test Requirements</w:t>
      </w:r>
      <w:r>
        <w:tab/>
        <w:t>1653</w:t>
      </w:r>
    </w:p>
    <w:p w14:paraId="74E61826" w14:textId="77777777" w:rsidR="002F115E" w:rsidRDefault="002F115E">
      <w:pPr>
        <w:pStyle w:val="TOC3"/>
        <w:rPr>
          <w:rFonts w:asciiTheme="minorHAnsi" w:eastAsiaTheme="minorEastAsia" w:hAnsiTheme="minorHAnsi" w:cstheme="minorBidi"/>
          <w:sz w:val="22"/>
          <w:szCs w:val="22"/>
        </w:rPr>
      </w:pPr>
      <w:r w:rsidRPr="00635E3B">
        <w:rPr>
          <w:rFonts w:cs="v4.2.0"/>
        </w:rPr>
        <w:t>A.8.3.3</w:t>
      </w:r>
      <w:r>
        <w:rPr>
          <w:rFonts w:asciiTheme="minorHAnsi" w:eastAsiaTheme="minorEastAsia" w:hAnsiTheme="minorHAnsi" w:cstheme="minorBidi"/>
          <w:sz w:val="22"/>
          <w:szCs w:val="22"/>
        </w:rPr>
        <w:tab/>
      </w:r>
      <w:r w:rsidRPr="00635E3B">
        <w:rPr>
          <w:rFonts w:cs="v4.2.0"/>
        </w:rPr>
        <w:t>E-UTRAN FDD-FDD inter-frequency event triggered reporting under AWGN propagation conditions in asynchronous cells with DRX when L3 filtering is used</w:t>
      </w:r>
      <w:r>
        <w:tab/>
        <w:t>1653</w:t>
      </w:r>
    </w:p>
    <w:p w14:paraId="3A396DE7" w14:textId="77777777" w:rsidR="002F115E" w:rsidRDefault="002F115E">
      <w:pPr>
        <w:pStyle w:val="TOC4"/>
        <w:rPr>
          <w:rFonts w:asciiTheme="minorHAnsi" w:eastAsiaTheme="minorEastAsia" w:hAnsiTheme="minorHAnsi" w:cstheme="minorBidi"/>
          <w:sz w:val="22"/>
          <w:szCs w:val="22"/>
        </w:rPr>
      </w:pPr>
      <w:r w:rsidRPr="00635E3B">
        <w:rPr>
          <w:snapToGrid w:val="0"/>
        </w:rPr>
        <w:t>A.8.3.3.1</w:t>
      </w:r>
      <w:r>
        <w:rPr>
          <w:rFonts w:asciiTheme="minorHAnsi" w:eastAsiaTheme="minorEastAsia" w:hAnsiTheme="minorHAnsi" w:cstheme="minorBidi"/>
          <w:sz w:val="22"/>
          <w:szCs w:val="22"/>
        </w:rPr>
        <w:tab/>
      </w:r>
      <w:r w:rsidRPr="00635E3B">
        <w:rPr>
          <w:snapToGrid w:val="0"/>
        </w:rPr>
        <w:t>Test Purpose and Environment</w:t>
      </w:r>
      <w:r>
        <w:tab/>
        <w:t>1653</w:t>
      </w:r>
    </w:p>
    <w:p w14:paraId="483A19C0"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A.8.3.3.2</w:t>
      </w:r>
      <w:r>
        <w:rPr>
          <w:rFonts w:asciiTheme="minorHAnsi" w:eastAsiaTheme="minorEastAsia" w:hAnsiTheme="minorHAnsi" w:cstheme="minorBidi"/>
          <w:sz w:val="22"/>
          <w:szCs w:val="22"/>
        </w:rPr>
        <w:tab/>
      </w:r>
      <w:r w:rsidRPr="00635E3B">
        <w:rPr>
          <w:rFonts w:cs="v4.2.0"/>
          <w:snapToGrid w:val="0"/>
        </w:rPr>
        <w:t>Test Requirements</w:t>
      </w:r>
      <w:r>
        <w:tab/>
        <w:t>1656</w:t>
      </w:r>
    </w:p>
    <w:p w14:paraId="77FAA4A0" w14:textId="77777777" w:rsidR="002F115E" w:rsidRDefault="002F115E">
      <w:pPr>
        <w:pStyle w:val="TOC3"/>
        <w:rPr>
          <w:rFonts w:asciiTheme="minorHAnsi" w:eastAsiaTheme="minorEastAsia" w:hAnsiTheme="minorHAnsi" w:cstheme="minorBidi"/>
          <w:sz w:val="22"/>
          <w:szCs w:val="22"/>
        </w:rPr>
      </w:pPr>
      <w:r w:rsidRPr="00635E3B">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658A9212" w14:textId="77777777" w:rsidR="002F115E" w:rsidRDefault="002F115E">
      <w:pPr>
        <w:pStyle w:val="TOC4"/>
        <w:rPr>
          <w:rFonts w:asciiTheme="minorHAnsi" w:eastAsiaTheme="minorEastAsia" w:hAnsiTheme="minorHAnsi" w:cstheme="minorBidi"/>
          <w:sz w:val="22"/>
          <w:szCs w:val="22"/>
        </w:rPr>
      </w:pPr>
      <w:r w:rsidRPr="00635E3B">
        <w:rPr>
          <w:snapToGrid w:val="0"/>
        </w:rPr>
        <w:t>A.8.3.4.1</w:t>
      </w:r>
      <w:r>
        <w:rPr>
          <w:rFonts w:asciiTheme="minorHAnsi" w:eastAsiaTheme="minorEastAsia" w:hAnsiTheme="minorHAnsi" w:cstheme="minorBidi"/>
          <w:sz w:val="22"/>
          <w:szCs w:val="22"/>
        </w:rPr>
        <w:tab/>
      </w:r>
      <w:r w:rsidRPr="00635E3B">
        <w:rPr>
          <w:snapToGrid w:val="0"/>
        </w:rPr>
        <w:t>Test Purpose and Environment</w:t>
      </w:r>
      <w:r>
        <w:tab/>
        <w:t>1656</w:t>
      </w:r>
    </w:p>
    <w:p w14:paraId="1012B7CD" w14:textId="77777777" w:rsidR="002F115E" w:rsidRDefault="002F115E">
      <w:pPr>
        <w:pStyle w:val="TOC4"/>
        <w:rPr>
          <w:rFonts w:asciiTheme="minorHAnsi" w:eastAsiaTheme="minorEastAsia" w:hAnsiTheme="minorHAnsi" w:cstheme="minorBidi"/>
          <w:sz w:val="22"/>
          <w:szCs w:val="22"/>
        </w:rPr>
      </w:pPr>
      <w:r w:rsidRPr="00635E3B">
        <w:rPr>
          <w:snapToGrid w:val="0"/>
        </w:rPr>
        <w:t>A.8.3.4.2</w:t>
      </w:r>
      <w:r>
        <w:rPr>
          <w:rFonts w:asciiTheme="minorHAnsi" w:eastAsiaTheme="minorEastAsia" w:hAnsiTheme="minorHAnsi" w:cstheme="minorBidi"/>
          <w:sz w:val="22"/>
          <w:szCs w:val="22"/>
        </w:rPr>
        <w:tab/>
      </w:r>
      <w:r w:rsidRPr="00635E3B">
        <w:rPr>
          <w:snapToGrid w:val="0"/>
        </w:rPr>
        <w:t>Test Requirements</w:t>
      </w:r>
      <w:r>
        <w:tab/>
        <w:t>1658</w:t>
      </w:r>
    </w:p>
    <w:p w14:paraId="3921DF3B" w14:textId="77777777" w:rsidR="002F115E" w:rsidRDefault="002F115E">
      <w:pPr>
        <w:pStyle w:val="TOC3"/>
        <w:rPr>
          <w:rFonts w:asciiTheme="minorHAnsi" w:eastAsiaTheme="minorEastAsia" w:hAnsiTheme="minorHAnsi" w:cstheme="minorBidi"/>
          <w:sz w:val="22"/>
          <w:szCs w:val="22"/>
        </w:rPr>
      </w:pPr>
      <w:r w:rsidRPr="00635E3B">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637DB745" w14:textId="77777777" w:rsidR="002F115E" w:rsidRDefault="002F115E">
      <w:pPr>
        <w:pStyle w:val="TOC4"/>
        <w:rPr>
          <w:rFonts w:asciiTheme="minorHAnsi" w:eastAsiaTheme="minorEastAsia" w:hAnsiTheme="minorHAnsi" w:cstheme="minorBidi"/>
          <w:sz w:val="22"/>
          <w:szCs w:val="22"/>
        </w:rPr>
      </w:pPr>
      <w:r w:rsidRPr="00635E3B">
        <w:rPr>
          <w:snapToGrid w:val="0"/>
        </w:rPr>
        <w:t>A.8.3.5.2</w:t>
      </w:r>
      <w:r>
        <w:rPr>
          <w:rFonts w:asciiTheme="minorHAnsi" w:eastAsiaTheme="minorEastAsia" w:hAnsiTheme="minorHAnsi" w:cstheme="minorBidi"/>
          <w:sz w:val="22"/>
          <w:szCs w:val="22"/>
        </w:rPr>
        <w:tab/>
      </w:r>
      <w:r w:rsidRPr="00635E3B">
        <w:rPr>
          <w:snapToGrid w:val="0"/>
        </w:rPr>
        <w:t>Test Requirements</w:t>
      </w:r>
      <w:r>
        <w:tab/>
        <w:t>1660</w:t>
      </w:r>
    </w:p>
    <w:p w14:paraId="68ECADED" w14:textId="77777777" w:rsidR="002F115E" w:rsidRDefault="002F115E">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5AD95176" w14:textId="77777777" w:rsidR="002F115E" w:rsidRDefault="002F115E">
      <w:pPr>
        <w:pStyle w:val="TOC4"/>
        <w:rPr>
          <w:rFonts w:asciiTheme="minorHAnsi" w:eastAsiaTheme="minorEastAsia" w:hAnsiTheme="minorHAnsi" w:cstheme="minorBidi"/>
          <w:sz w:val="22"/>
          <w:szCs w:val="22"/>
        </w:rPr>
      </w:pPr>
      <w:r w:rsidRPr="00635E3B">
        <w:rPr>
          <w:snapToGrid w:val="0"/>
        </w:rPr>
        <w:t>A.8.3.6.1</w:t>
      </w:r>
      <w:r>
        <w:rPr>
          <w:rFonts w:asciiTheme="minorHAnsi" w:eastAsiaTheme="minorEastAsia" w:hAnsiTheme="minorHAnsi" w:cstheme="minorBidi"/>
          <w:sz w:val="22"/>
          <w:szCs w:val="22"/>
        </w:rPr>
        <w:tab/>
      </w:r>
      <w:r w:rsidRPr="00635E3B">
        <w:rPr>
          <w:snapToGrid w:val="0"/>
        </w:rPr>
        <w:t>Test Purpose and Environment</w:t>
      </w:r>
      <w:r>
        <w:tab/>
        <w:t>1660</w:t>
      </w:r>
    </w:p>
    <w:p w14:paraId="5E16F914" w14:textId="77777777" w:rsidR="002F115E" w:rsidRDefault="002F115E">
      <w:pPr>
        <w:pStyle w:val="TOC4"/>
        <w:rPr>
          <w:rFonts w:asciiTheme="minorHAnsi" w:eastAsiaTheme="minorEastAsia" w:hAnsiTheme="minorHAnsi" w:cstheme="minorBidi"/>
          <w:sz w:val="22"/>
          <w:szCs w:val="22"/>
        </w:rPr>
      </w:pPr>
      <w:r w:rsidRPr="00635E3B">
        <w:rPr>
          <w:snapToGrid w:val="0"/>
        </w:rPr>
        <w:t>A.8.3.6.2</w:t>
      </w:r>
      <w:r>
        <w:rPr>
          <w:rFonts w:asciiTheme="minorHAnsi" w:eastAsiaTheme="minorEastAsia" w:hAnsiTheme="minorHAnsi" w:cstheme="minorBidi"/>
          <w:sz w:val="22"/>
          <w:szCs w:val="22"/>
        </w:rPr>
        <w:tab/>
      </w:r>
      <w:r w:rsidRPr="00635E3B">
        <w:rPr>
          <w:snapToGrid w:val="0"/>
        </w:rPr>
        <w:t>Test Requirements</w:t>
      </w:r>
      <w:r>
        <w:tab/>
        <w:t>1662</w:t>
      </w:r>
    </w:p>
    <w:p w14:paraId="325E4C9B" w14:textId="77777777" w:rsidR="002F115E" w:rsidRDefault="002F115E">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66ADB611" w14:textId="77777777" w:rsidR="002F115E" w:rsidRDefault="002F115E">
      <w:pPr>
        <w:pStyle w:val="TOC4"/>
        <w:rPr>
          <w:rFonts w:asciiTheme="minorHAnsi" w:eastAsiaTheme="minorEastAsia" w:hAnsiTheme="minorHAnsi" w:cstheme="minorBidi"/>
          <w:sz w:val="22"/>
          <w:szCs w:val="22"/>
        </w:rPr>
      </w:pPr>
      <w:r w:rsidRPr="00635E3B">
        <w:rPr>
          <w:snapToGrid w:val="0"/>
        </w:rPr>
        <w:t>A.8.3.7.1</w:t>
      </w:r>
      <w:r>
        <w:rPr>
          <w:rFonts w:asciiTheme="minorHAnsi" w:eastAsiaTheme="minorEastAsia" w:hAnsiTheme="minorHAnsi" w:cstheme="minorBidi"/>
          <w:sz w:val="22"/>
          <w:szCs w:val="22"/>
        </w:rPr>
        <w:tab/>
      </w:r>
      <w:r w:rsidRPr="00635E3B">
        <w:rPr>
          <w:snapToGrid w:val="0"/>
        </w:rPr>
        <w:t>Test Purpose and Environment</w:t>
      </w:r>
      <w:r>
        <w:tab/>
        <w:t>1663</w:t>
      </w:r>
    </w:p>
    <w:p w14:paraId="312E8943"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A.8.3.7.2</w:t>
      </w:r>
      <w:r>
        <w:rPr>
          <w:rFonts w:asciiTheme="minorHAnsi" w:eastAsiaTheme="minorEastAsia" w:hAnsiTheme="minorHAnsi" w:cstheme="minorBidi"/>
          <w:sz w:val="22"/>
          <w:szCs w:val="22"/>
        </w:rPr>
        <w:tab/>
      </w:r>
      <w:r w:rsidRPr="00635E3B">
        <w:rPr>
          <w:rFonts w:cs="v4.2.0"/>
          <w:snapToGrid w:val="0"/>
        </w:rPr>
        <w:t>Test Requirements</w:t>
      </w:r>
      <w:r>
        <w:tab/>
        <w:t>1665</w:t>
      </w:r>
    </w:p>
    <w:p w14:paraId="61549612" w14:textId="77777777" w:rsidR="002F115E" w:rsidRDefault="002F115E">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050E1C5D" w14:textId="77777777" w:rsidR="002F115E" w:rsidRDefault="002F115E">
      <w:pPr>
        <w:pStyle w:val="TOC4"/>
        <w:rPr>
          <w:rFonts w:asciiTheme="minorHAnsi" w:eastAsiaTheme="minorEastAsia" w:hAnsiTheme="minorHAnsi" w:cstheme="minorBidi"/>
          <w:sz w:val="22"/>
          <w:szCs w:val="22"/>
        </w:rPr>
      </w:pPr>
      <w:r w:rsidRPr="00635E3B">
        <w:rPr>
          <w:snapToGrid w:val="0"/>
        </w:rPr>
        <w:t>A.8.3.</w:t>
      </w:r>
      <w:r w:rsidRPr="00635E3B">
        <w:rPr>
          <w:snapToGrid w:val="0"/>
          <w:lang w:eastAsia="zh-CN"/>
        </w:rPr>
        <w:t>8</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1666</w:t>
      </w:r>
    </w:p>
    <w:p w14:paraId="0962DDE0" w14:textId="77777777" w:rsidR="002F115E" w:rsidRDefault="002F115E">
      <w:pPr>
        <w:pStyle w:val="TOC4"/>
        <w:rPr>
          <w:rFonts w:asciiTheme="minorHAnsi" w:eastAsiaTheme="minorEastAsia" w:hAnsiTheme="minorHAnsi" w:cstheme="minorBidi"/>
          <w:sz w:val="22"/>
          <w:szCs w:val="22"/>
        </w:rPr>
      </w:pPr>
      <w:r w:rsidRPr="00635E3B">
        <w:rPr>
          <w:snapToGrid w:val="0"/>
        </w:rPr>
        <w:t>A.8.3.</w:t>
      </w:r>
      <w:r w:rsidRPr="00635E3B">
        <w:rPr>
          <w:snapToGrid w:val="0"/>
          <w:lang w:eastAsia="zh-CN"/>
        </w:rPr>
        <w:t>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1669</w:t>
      </w:r>
    </w:p>
    <w:p w14:paraId="30E695CB" w14:textId="77777777" w:rsidR="002F115E" w:rsidRDefault="002F115E">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190D6829" w14:textId="77777777" w:rsidR="002F115E" w:rsidRDefault="002F115E">
      <w:pPr>
        <w:pStyle w:val="TOC4"/>
        <w:rPr>
          <w:rFonts w:asciiTheme="minorHAnsi" w:eastAsiaTheme="minorEastAsia" w:hAnsiTheme="minorHAnsi" w:cstheme="minorBidi"/>
          <w:sz w:val="22"/>
          <w:szCs w:val="22"/>
        </w:rPr>
      </w:pPr>
      <w:r w:rsidRPr="00635E3B">
        <w:rPr>
          <w:snapToGrid w:val="0"/>
        </w:rPr>
        <w:t>A.8.3.9.1</w:t>
      </w:r>
      <w:r>
        <w:rPr>
          <w:rFonts w:asciiTheme="minorHAnsi" w:eastAsiaTheme="minorEastAsia" w:hAnsiTheme="minorHAnsi" w:cstheme="minorBidi"/>
          <w:sz w:val="22"/>
          <w:szCs w:val="22"/>
        </w:rPr>
        <w:tab/>
      </w:r>
      <w:r w:rsidRPr="00635E3B">
        <w:rPr>
          <w:snapToGrid w:val="0"/>
        </w:rPr>
        <w:t>Test Purpose and Environment</w:t>
      </w:r>
      <w:r>
        <w:tab/>
        <w:t>1669</w:t>
      </w:r>
    </w:p>
    <w:p w14:paraId="3261B773" w14:textId="77777777" w:rsidR="002F115E" w:rsidRDefault="002F115E">
      <w:pPr>
        <w:pStyle w:val="TOC4"/>
        <w:rPr>
          <w:rFonts w:asciiTheme="minorHAnsi" w:eastAsiaTheme="minorEastAsia" w:hAnsiTheme="minorHAnsi" w:cstheme="minorBidi"/>
          <w:sz w:val="22"/>
          <w:szCs w:val="22"/>
        </w:rPr>
      </w:pPr>
      <w:r w:rsidRPr="00635E3B">
        <w:rPr>
          <w:snapToGrid w:val="0"/>
        </w:rPr>
        <w:t>A.8.3.9.2</w:t>
      </w:r>
      <w:r>
        <w:rPr>
          <w:rFonts w:asciiTheme="minorHAnsi" w:eastAsiaTheme="minorEastAsia" w:hAnsiTheme="minorHAnsi" w:cstheme="minorBidi"/>
          <w:sz w:val="22"/>
          <w:szCs w:val="22"/>
        </w:rPr>
        <w:tab/>
      </w:r>
      <w:r w:rsidRPr="00635E3B">
        <w:rPr>
          <w:snapToGrid w:val="0"/>
        </w:rPr>
        <w:t>Test Requirements</w:t>
      </w:r>
      <w:r>
        <w:tab/>
        <w:t>1673</w:t>
      </w:r>
    </w:p>
    <w:p w14:paraId="69C78659" w14:textId="77777777" w:rsidR="002F115E" w:rsidRDefault="002F115E">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267A00CA"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A.8.3.10.1</w:t>
      </w:r>
      <w:r>
        <w:rPr>
          <w:rFonts w:asciiTheme="minorHAnsi" w:eastAsiaTheme="minorEastAsia" w:hAnsiTheme="minorHAnsi" w:cstheme="minorBidi"/>
          <w:sz w:val="22"/>
          <w:szCs w:val="22"/>
        </w:rPr>
        <w:tab/>
      </w:r>
      <w:r w:rsidRPr="00635E3B">
        <w:rPr>
          <w:rFonts w:cs="v4.2.0"/>
          <w:snapToGrid w:val="0"/>
        </w:rPr>
        <w:t>Test Purpose and Environment</w:t>
      </w:r>
      <w:r>
        <w:tab/>
        <w:t>1674</w:t>
      </w:r>
    </w:p>
    <w:p w14:paraId="317D13E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A.8.3.10.2</w:t>
      </w:r>
      <w:r>
        <w:rPr>
          <w:rFonts w:asciiTheme="minorHAnsi" w:eastAsiaTheme="minorEastAsia" w:hAnsiTheme="minorHAnsi" w:cstheme="minorBidi"/>
          <w:sz w:val="22"/>
          <w:szCs w:val="22"/>
        </w:rPr>
        <w:tab/>
      </w:r>
      <w:r w:rsidRPr="00635E3B">
        <w:rPr>
          <w:rFonts w:cs="v4.2.0"/>
          <w:snapToGrid w:val="0"/>
        </w:rPr>
        <w:t>Test Requirements</w:t>
      </w:r>
      <w:r>
        <w:tab/>
        <w:t>1675</w:t>
      </w:r>
    </w:p>
    <w:p w14:paraId="267192E9" w14:textId="77777777" w:rsidR="002F115E" w:rsidRDefault="002F115E">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6E1DB023" w14:textId="77777777" w:rsidR="002F115E" w:rsidRDefault="002F115E">
      <w:pPr>
        <w:pStyle w:val="TOC4"/>
        <w:rPr>
          <w:rFonts w:asciiTheme="minorHAnsi" w:eastAsiaTheme="minorEastAsia" w:hAnsiTheme="minorHAnsi" w:cstheme="minorBidi"/>
          <w:sz w:val="22"/>
          <w:szCs w:val="22"/>
        </w:rPr>
      </w:pPr>
      <w:r w:rsidRPr="00635E3B">
        <w:rPr>
          <w:snapToGrid w:val="0"/>
        </w:rPr>
        <w:t>A.8.3.11.1</w:t>
      </w:r>
      <w:r>
        <w:rPr>
          <w:rFonts w:asciiTheme="minorHAnsi" w:eastAsiaTheme="minorEastAsia" w:hAnsiTheme="minorHAnsi" w:cstheme="minorBidi"/>
          <w:sz w:val="22"/>
          <w:szCs w:val="22"/>
        </w:rPr>
        <w:tab/>
      </w:r>
      <w:r w:rsidRPr="00635E3B">
        <w:rPr>
          <w:snapToGrid w:val="0"/>
        </w:rPr>
        <w:t>Test Purpose and Environment</w:t>
      </w:r>
      <w:r>
        <w:tab/>
        <w:t>1676</w:t>
      </w:r>
    </w:p>
    <w:p w14:paraId="03FB111A" w14:textId="77777777" w:rsidR="002F115E" w:rsidRDefault="002F115E">
      <w:pPr>
        <w:pStyle w:val="TOC4"/>
        <w:rPr>
          <w:rFonts w:asciiTheme="minorHAnsi" w:eastAsiaTheme="minorEastAsia" w:hAnsiTheme="minorHAnsi" w:cstheme="minorBidi"/>
          <w:sz w:val="22"/>
          <w:szCs w:val="22"/>
        </w:rPr>
      </w:pPr>
      <w:r w:rsidRPr="00635E3B">
        <w:rPr>
          <w:snapToGrid w:val="0"/>
        </w:rPr>
        <w:t>A.8.3.11.2</w:t>
      </w:r>
      <w:r>
        <w:rPr>
          <w:rFonts w:asciiTheme="minorHAnsi" w:eastAsiaTheme="minorEastAsia" w:hAnsiTheme="minorHAnsi" w:cstheme="minorBidi"/>
          <w:sz w:val="22"/>
          <w:szCs w:val="22"/>
        </w:rPr>
        <w:tab/>
      </w:r>
      <w:r w:rsidRPr="00635E3B">
        <w:rPr>
          <w:snapToGrid w:val="0"/>
        </w:rPr>
        <w:t>Test Requirement</w:t>
      </w:r>
      <w:r>
        <w:tab/>
        <w:t>1677</w:t>
      </w:r>
    </w:p>
    <w:p w14:paraId="51CBB297" w14:textId="77777777" w:rsidR="002F115E" w:rsidRDefault="002F115E">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0E8F21C7" w14:textId="77777777" w:rsidR="002F115E" w:rsidRDefault="002F115E">
      <w:pPr>
        <w:pStyle w:val="TOC4"/>
        <w:rPr>
          <w:rFonts w:asciiTheme="minorHAnsi" w:eastAsiaTheme="minorEastAsia" w:hAnsiTheme="minorHAnsi" w:cstheme="minorBidi"/>
          <w:sz w:val="22"/>
          <w:szCs w:val="22"/>
        </w:rPr>
      </w:pPr>
      <w:r w:rsidRPr="00635E3B">
        <w:rPr>
          <w:snapToGrid w:val="0"/>
        </w:rPr>
        <w:t>A.8.3.12.1</w:t>
      </w:r>
      <w:r>
        <w:rPr>
          <w:rFonts w:asciiTheme="minorHAnsi" w:eastAsiaTheme="minorEastAsia" w:hAnsiTheme="minorHAnsi" w:cstheme="minorBidi"/>
          <w:sz w:val="22"/>
          <w:szCs w:val="22"/>
        </w:rPr>
        <w:tab/>
      </w:r>
      <w:r w:rsidRPr="00635E3B">
        <w:rPr>
          <w:snapToGrid w:val="0"/>
        </w:rPr>
        <w:t>Test Purpose and Environment</w:t>
      </w:r>
      <w:r>
        <w:tab/>
        <w:t>1678</w:t>
      </w:r>
    </w:p>
    <w:p w14:paraId="240F7762" w14:textId="77777777" w:rsidR="002F115E" w:rsidRDefault="002F115E">
      <w:pPr>
        <w:pStyle w:val="TOC4"/>
        <w:rPr>
          <w:rFonts w:asciiTheme="minorHAnsi" w:eastAsiaTheme="minorEastAsia" w:hAnsiTheme="minorHAnsi" w:cstheme="minorBidi"/>
          <w:sz w:val="22"/>
          <w:szCs w:val="22"/>
        </w:rPr>
      </w:pPr>
      <w:r w:rsidRPr="00635E3B">
        <w:rPr>
          <w:snapToGrid w:val="0"/>
        </w:rPr>
        <w:t>A.8.3.12.2</w:t>
      </w:r>
      <w:r>
        <w:rPr>
          <w:rFonts w:asciiTheme="minorHAnsi" w:eastAsiaTheme="minorEastAsia" w:hAnsiTheme="minorHAnsi" w:cstheme="minorBidi"/>
          <w:sz w:val="22"/>
          <w:szCs w:val="22"/>
        </w:rPr>
        <w:tab/>
      </w:r>
      <w:r w:rsidRPr="00635E3B">
        <w:rPr>
          <w:snapToGrid w:val="0"/>
        </w:rPr>
        <w:t>Test Requirement</w:t>
      </w:r>
      <w:r>
        <w:tab/>
        <w:t>1679</w:t>
      </w:r>
    </w:p>
    <w:p w14:paraId="0063A4E6" w14:textId="77777777" w:rsidR="002F115E" w:rsidRDefault="002F115E">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09B9CB2C" w14:textId="77777777" w:rsidR="002F115E" w:rsidRDefault="002F115E">
      <w:pPr>
        <w:pStyle w:val="TOC4"/>
        <w:rPr>
          <w:rFonts w:asciiTheme="minorHAnsi" w:eastAsiaTheme="minorEastAsia" w:hAnsiTheme="minorHAnsi" w:cstheme="minorBidi"/>
          <w:sz w:val="22"/>
          <w:szCs w:val="22"/>
        </w:rPr>
      </w:pPr>
      <w:r w:rsidRPr="00635E3B">
        <w:rPr>
          <w:snapToGrid w:val="0"/>
        </w:rPr>
        <w:t>A.8.3.13.1</w:t>
      </w:r>
      <w:r>
        <w:rPr>
          <w:rFonts w:asciiTheme="minorHAnsi" w:eastAsiaTheme="minorEastAsia" w:hAnsiTheme="minorHAnsi" w:cstheme="minorBidi"/>
          <w:sz w:val="22"/>
          <w:szCs w:val="22"/>
        </w:rPr>
        <w:tab/>
      </w:r>
      <w:r w:rsidRPr="00635E3B">
        <w:rPr>
          <w:snapToGrid w:val="0"/>
        </w:rPr>
        <w:t>Test Purpose and Environment</w:t>
      </w:r>
      <w:r>
        <w:tab/>
        <w:t>1680</w:t>
      </w:r>
    </w:p>
    <w:p w14:paraId="37B412A1" w14:textId="77777777" w:rsidR="002F115E" w:rsidRDefault="002F115E">
      <w:pPr>
        <w:pStyle w:val="TOC4"/>
        <w:rPr>
          <w:rFonts w:asciiTheme="minorHAnsi" w:eastAsiaTheme="minorEastAsia" w:hAnsiTheme="minorHAnsi" w:cstheme="minorBidi"/>
          <w:sz w:val="22"/>
          <w:szCs w:val="22"/>
        </w:rPr>
      </w:pPr>
      <w:r w:rsidRPr="00635E3B">
        <w:rPr>
          <w:snapToGrid w:val="0"/>
        </w:rPr>
        <w:t>A.8.3.13.2</w:t>
      </w:r>
      <w:r>
        <w:rPr>
          <w:rFonts w:asciiTheme="minorHAnsi" w:eastAsiaTheme="minorEastAsia" w:hAnsiTheme="minorHAnsi" w:cstheme="minorBidi"/>
          <w:sz w:val="22"/>
          <w:szCs w:val="22"/>
        </w:rPr>
        <w:tab/>
      </w:r>
      <w:r w:rsidRPr="00635E3B">
        <w:rPr>
          <w:snapToGrid w:val="0"/>
        </w:rPr>
        <w:t>Test Requirement</w:t>
      </w:r>
      <w:r>
        <w:tab/>
        <w:t>1681</w:t>
      </w:r>
    </w:p>
    <w:p w14:paraId="123B82D3" w14:textId="77777777" w:rsidR="002F115E" w:rsidRDefault="002F115E">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101682C4" w14:textId="77777777" w:rsidR="002F115E" w:rsidRDefault="002F115E">
      <w:pPr>
        <w:pStyle w:val="TOC4"/>
        <w:rPr>
          <w:rFonts w:asciiTheme="minorHAnsi" w:eastAsiaTheme="minorEastAsia" w:hAnsiTheme="minorHAnsi" w:cstheme="minorBidi"/>
          <w:sz w:val="22"/>
          <w:szCs w:val="22"/>
        </w:rPr>
      </w:pPr>
      <w:r w:rsidRPr="00635E3B">
        <w:rPr>
          <w:snapToGrid w:val="0"/>
        </w:rPr>
        <w:t>A.8.3.14.1</w:t>
      </w:r>
      <w:r>
        <w:rPr>
          <w:rFonts w:asciiTheme="minorHAnsi" w:eastAsiaTheme="minorEastAsia" w:hAnsiTheme="minorHAnsi" w:cstheme="minorBidi"/>
          <w:sz w:val="22"/>
          <w:szCs w:val="22"/>
        </w:rPr>
        <w:tab/>
      </w:r>
      <w:r w:rsidRPr="00635E3B">
        <w:rPr>
          <w:snapToGrid w:val="0"/>
        </w:rPr>
        <w:t>Test Purpose and Environment</w:t>
      </w:r>
      <w:r>
        <w:tab/>
        <w:t>1682</w:t>
      </w:r>
    </w:p>
    <w:p w14:paraId="4AA34FD3" w14:textId="77777777" w:rsidR="002F115E" w:rsidRDefault="002F115E">
      <w:pPr>
        <w:pStyle w:val="TOC4"/>
        <w:rPr>
          <w:rFonts w:asciiTheme="minorHAnsi" w:eastAsiaTheme="minorEastAsia" w:hAnsiTheme="minorHAnsi" w:cstheme="minorBidi"/>
          <w:sz w:val="22"/>
          <w:szCs w:val="22"/>
        </w:rPr>
      </w:pPr>
      <w:r w:rsidRPr="00635E3B">
        <w:rPr>
          <w:snapToGrid w:val="0"/>
        </w:rPr>
        <w:t>A.8.3.14.2</w:t>
      </w:r>
      <w:r>
        <w:rPr>
          <w:rFonts w:asciiTheme="minorHAnsi" w:eastAsiaTheme="minorEastAsia" w:hAnsiTheme="minorHAnsi" w:cstheme="minorBidi"/>
          <w:sz w:val="22"/>
          <w:szCs w:val="22"/>
        </w:rPr>
        <w:tab/>
      </w:r>
      <w:r w:rsidRPr="00635E3B">
        <w:rPr>
          <w:snapToGrid w:val="0"/>
        </w:rPr>
        <w:t>Test Requirement</w:t>
      </w:r>
      <w:r>
        <w:tab/>
        <w:t>1683</w:t>
      </w:r>
    </w:p>
    <w:p w14:paraId="763A3B73" w14:textId="77777777" w:rsidR="002F115E" w:rsidRDefault="002F115E">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330796E6" w14:textId="77777777" w:rsidR="002F115E" w:rsidRDefault="002F115E">
      <w:pPr>
        <w:pStyle w:val="TOC4"/>
        <w:rPr>
          <w:rFonts w:asciiTheme="minorHAnsi" w:eastAsiaTheme="minorEastAsia" w:hAnsiTheme="minorHAnsi" w:cstheme="minorBidi"/>
          <w:sz w:val="22"/>
          <w:szCs w:val="22"/>
        </w:rPr>
      </w:pPr>
      <w:r w:rsidRPr="00635E3B">
        <w:rPr>
          <w:snapToGrid w:val="0"/>
        </w:rPr>
        <w:t>A.8.3.15.1</w:t>
      </w:r>
      <w:r>
        <w:rPr>
          <w:rFonts w:asciiTheme="minorHAnsi" w:eastAsiaTheme="minorEastAsia" w:hAnsiTheme="minorHAnsi" w:cstheme="minorBidi"/>
          <w:sz w:val="22"/>
          <w:szCs w:val="22"/>
        </w:rPr>
        <w:tab/>
      </w:r>
      <w:r w:rsidRPr="00635E3B">
        <w:rPr>
          <w:snapToGrid w:val="0"/>
        </w:rPr>
        <w:t>Test Purpose and Environment</w:t>
      </w:r>
      <w:r>
        <w:tab/>
        <w:t>1684</w:t>
      </w:r>
    </w:p>
    <w:p w14:paraId="4534D397" w14:textId="77777777" w:rsidR="002F115E" w:rsidRDefault="002F115E">
      <w:pPr>
        <w:pStyle w:val="TOC4"/>
        <w:rPr>
          <w:rFonts w:asciiTheme="minorHAnsi" w:eastAsiaTheme="minorEastAsia" w:hAnsiTheme="minorHAnsi" w:cstheme="minorBidi"/>
          <w:sz w:val="22"/>
          <w:szCs w:val="22"/>
        </w:rPr>
      </w:pPr>
      <w:r w:rsidRPr="00635E3B">
        <w:rPr>
          <w:snapToGrid w:val="0"/>
        </w:rPr>
        <w:t>A.8.3.15.2</w:t>
      </w:r>
      <w:r>
        <w:rPr>
          <w:rFonts w:asciiTheme="minorHAnsi" w:eastAsiaTheme="minorEastAsia" w:hAnsiTheme="minorHAnsi" w:cstheme="minorBidi"/>
          <w:sz w:val="22"/>
          <w:szCs w:val="22"/>
        </w:rPr>
        <w:tab/>
      </w:r>
      <w:r w:rsidRPr="00635E3B">
        <w:rPr>
          <w:snapToGrid w:val="0"/>
        </w:rPr>
        <w:t>Test Requirement</w:t>
      </w:r>
      <w:r>
        <w:tab/>
        <w:t>1685</w:t>
      </w:r>
    </w:p>
    <w:p w14:paraId="16A62020" w14:textId="77777777" w:rsidR="002F115E" w:rsidRDefault="002F115E">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7E2B1E0C" w14:textId="77777777" w:rsidR="002F115E" w:rsidRDefault="002F115E">
      <w:pPr>
        <w:pStyle w:val="TOC4"/>
        <w:rPr>
          <w:rFonts w:asciiTheme="minorHAnsi" w:eastAsiaTheme="minorEastAsia" w:hAnsiTheme="minorHAnsi" w:cstheme="minorBidi"/>
          <w:sz w:val="22"/>
          <w:szCs w:val="22"/>
        </w:rPr>
      </w:pPr>
      <w:r w:rsidRPr="00635E3B">
        <w:rPr>
          <w:snapToGrid w:val="0"/>
        </w:rPr>
        <w:t>A.8.3.16.1</w:t>
      </w:r>
      <w:r>
        <w:rPr>
          <w:rFonts w:asciiTheme="minorHAnsi" w:eastAsiaTheme="minorEastAsia" w:hAnsiTheme="minorHAnsi" w:cstheme="minorBidi"/>
          <w:sz w:val="22"/>
          <w:szCs w:val="22"/>
        </w:rPr>
        <w:tab/>
      </w:r>
      <w:r w:rsidRPr="00635E3B">
        <w:rPr>
          <w:snapToGrid w:val="0"/>
        </w:rPr>
        <w:t>Test Purpose and Environment</w:t>
      </w:r>
      <w:r>
        <w:tab/>
        <w:t>1686</w:t>
      </w:r>
    </w:p>
    <w:p w14:paraId="572CBBED" w14:textId="77777777" w:rsidR="002F115E" w:rsidRDefault="002F115E">
      <w:pPr>
        <w:pStyle w:val="TOC4"/>
        <w:rPr>
          <w:rFonts w:asciiTheme="minorHAnsi" w:eastAsiaTheme="minorEastAsia" w:hAnsiTheme="minorHAnsi" w:cstheme="minorBidi"/>
          <w:sz w:val="22"/>
          <w:szCs w:val="22"/>
        </w:rPr>
      </w:pPr>
      <w:r w:rsidRPr="00635E3B">
        <w:rPr>
          <w:snapToGrid w:val="0"/>
        </w:rPr>
        <w:t>A.8.3.16.2</w:t>
      </w:r>
      <w:r>
        <w:rPr>
          <w:rFonts w:asciiTheme="minorHAnsi" w:eastAsiaTheme="minorEastAsia" w:hAnsiTheme="minorHAnsi" w:cstheme="minorBidi"/>
          <w:sz w:val="22"/>
          <w:szCs w:val="22"/>
        </w:rPr>
        <w:tab/>
      </w:r>
      <w:r w:rsidRPr="00635E3B">
        <w:rPr>
          <w:snapToGrid w:val="0"/>
        </w:rPr>
        <w:t>Test Requirement</w:t>
      </w:r>
      <w:r>
        <w:tab/>
        <w:t>1688</w:t>
      </w:r>
    </w:p>
    <w:p w14:paraId="6A325FD1" w14:textId="77777777" w:rsidR="002F115E" w:rsidRDefault="002F115E">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2992C445" w14:textId="77777777" w:rsidR="002F115E" w:rsidRDefault="002F115E">
      <w:pPr>
        <w:pStyle w:val="TOC4"/>
        <w:rPr>
          <w:rFonts w:asciiTheme="minorHAnsi" w:eastAsiaTheme="minorEastAsia" w:hAnsiTheme="minorHAnsi" w:cstheme="minorBidi"/>
          <w:sz w:val="22"/>
          <w:szCs w:val="22"/>
        </w:rPr>
      </w:pPr>
      <w:r w:rsidRPr="00635E3B">
        <w:rPr>
          <w:snapToGrid w:val="0"/>
        </w:rPr>
        <w:t>A.8.3.17.1</w:t>
      </w:r>
      <w:r>
        <w:rPr>
          <w:rFonts w:asciiTheme="minorHAnsi" w:eastAsiaTheme="minorEastAsia" w:hAnsiTheme="minorHAnsi" w:cstheme="minorBidi"/>
          <w:sz w:val="22"/>
          <w:szCs w:val="22"/>
        </w:rPr>
        <w:tab/>
      </w:r>
      <w:r w:rsidRPr="00635E3B">
        <w:rPr>
          <w:snapToGrid w:val="0"/>
        </w:rPr>
        <w:t>Test Purpose and Environment</w:t>
      </w:r>
      <w:r>
        <w:tab/>
        <w:t>1688</w:t>
      </w:r>
    </w:p>
    <w:p w14:paraId="7E8061C1" w14:textId="77777777" w:rsidR="002F115E" w:rsidRDefault="002F115E">
      <w:pPr>
        <w:pStyle w:val="TOC4"/>
        <w:rPr>
          <w:rFonts w:asciiTheme="minorHAnsi" w:eastAsiaTheme="minorEastAsia" w:hAnsiTheme="minorHAnsi" w:cstheme="minorBidi"/>
          <w:sz w:val="22"/>
          <w:szCs w:val="22"/>
        </w:rPr>
      </w:pPr>
      <w:r w:rsidRPr="00635E3B">
        <w:rPr>
          <w:snapToGrid w:val="0"/>
        </w:rPr>
        <w:t>A.8.3.17.2</w:t>
      </w:r>
      <w:r>
        <w:rPr>
          <w:rFonts w:asciiTheme="minorHAnsi" w:eastAsiaTheme="minorEastAsia" w:hAnsiTheme="minorHAnsi" w:cstheme="minorBidi"/>
          <w:sz w:val="22"/>
          <w:szCs w:val="22"/>
        </w:rPr>
        <w:tab/>
      </w:r>
      <w:r w:rsidRPr="00635E3B">
        <w:rPr>
          <w:snapToGrid w:val="0"/>
        </w:rPr>
        <w:t>Test Requirement</w:t>
      </w:r>
      <w:r>
        <w:tab/>
        <w:t>1691</w:t>
      </w:r>
    </w:p>
    <w:p w14:paraId="1E332F63" w14:textId="77777777" w:rsidR="002F115E" w:rsidRDefault="002F115E">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2CADAFA0" w14:textId="77777777" w:rsidR="002F115E" w:rsidRDefault="002F115E">
      <w:pPr>
        <w:pStyle w:val="TOC4"/>
        <w:rPr>
          <w:rFonts w:asciiTheme="minorHAnsi" w:eastAsiaTheme="minorEastAsia" w:hAnsiTheme="minorHAnsi" w:cstheme="minorBidi"/>
          <w:sz w:val="22"/>
          <w:szCs w:val="22"/>
        </w:rPr>
      </w:pPr>
      <w:r w:rsidRPr="00635E3B">
        <w:rPr>
          <w:snapToGrid w:val="0"/>
        </w:rPr>
        <w:t>A.8.3.18.1</w:t>
      </w:r>
      <w:r>
        <w:rPr>
          <w:rFonts w:asciiTheme="minorHAnsi" w:eastAsiaTheme="minorEastAsia" w:hAnsiTheme="minorHAnsi" w:cstheme="minorBidi"/>
          <w:sz w:val="22"/>
          <w:szCs w:val="22"/>
        </w:rPr>
        <w:tab/>
      </w:r>
      <w:r w:rsidRPr="00635E3B">
        <w:rPr>
          <w:snapToGrid w:val="0"/>
        </w:rPr>
        <w:t>Test Purpose and Environment</w:t>
      </w:r>
      <w:r>
        <w:tab/>
        <w:t>1691</w:t>
      </w:r>
    </w:p>
    <w:p w14:paraId="1E374B9E" w14:textId="77777777" w:rsidR="002F115E" w:rsidRDefault="002F115E">
      <w:pPr>
        <w:pStyle w:val="TOC4"/>
        <w:rPr>
          <w:rFonts w:asciiTheme="minorHAnsi" w:eastAsiaTheme="minorEastAsia" w:hAnsiTheme="minorHAnsi" w:cstheme="minorBidi"/>
          <w:sz w:val="22"/>
          <w:szCs w:val="22"/>
        </w:rPr>
      </w:pPr>
      <w:r w:rsidRPr="00635E3B">
        <w:rPr>
          <w:snapToGrid w:val="0"/>
        </w:rPr>
        <w:t>A.8.3.18.2</w:t>
      </w:r>
      <w:r>
        <w:rPr>
          <w:rFonts w:asciiTheme="minorHAnsi" w:eastAsiaTheme="minorEastAsia" w:hAnsiTheme="minorHAnsi" w:cstheme="minorBidi"/>
          <w:sz w:val="22"/>
          <w:szCs w:val="22"/>
        </w:rPr>
        <w:tab/>
      </w:r>
      <w:r w:rsidRPr="00635E3B">
        <w:rPr>
          <w:snapToGrid w:val="0"/>
        </w:rPr>
        <w:t>Test Requirement</w:t>
      </w:r>
      <w:r>
        <w:tab/>
        <w:t>1694</w:t>
      </w:r>
    </w:p>
    <w:p w14:paraId="4A5CB29B" w14:textId="77777777" w:rsidR="002F115E" w:rsidRDefault="002F115E">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613CC5B7" w14:textId="77777777" w:rsidR="002F115E" w:rsidRDefault="002F115E">
      <w:pPr>
        <w:pStyle w:val="TOC4"/>
        <w:rPr>
          <w:rFonts w:asciiTheme="minorHAnsi" w:eastAsiaTheme="minorEastAsia" w:hAnsiTheme="minorHAnsi" w:cstheme="minorBidi"/>
          <w:sz w:val="22"/>
          <w:szCs w:val="22"/>
        </w:rPr>
      </w:pPr>
      <w:r w:rsidRPr="00635E3B">
        <w:rPr>
          <w:snapToGrid w:val="0"/>
        </w:rPr>
        <w:t>A.8.3.19.1</w:t>
      </w:r>
      <w:r>
        <w:rPr>
          <w:rFonts w:asciiTheme="minorHAnsi" w:eastAsiaTheme="minorEastAsia" w:hAnsiTheme="minorHAnsi" w:cstheme="minorBidi"/>
          <w:sz w:val="22"/>
          <w:szCs w:val="22"/>
        </w:rPr>
        <w:tab/>
      </w:r>
      <w:r w:rsidRPr="00635E3B">
        <w:rPr>
          <w:snapToGrid w:val="0"/>
        </w:rPr>
        <w:t>Test Purpose and Environment</w:t>
      </w:r>
      <w:r>
        <w:tab/>
        <w:t>1694</w:t>
      </w:r>
    </w:p>
    <w:p w14:paraId="7379DC69" w14:textId="77777777" w:rsidR="002F115E" w:rsidRDefault="002F115E">
      <w:pPr>
        <w:pStyle w:val="TOC4"/>
        <w:rPr>
          <w:rFonts w:asciiTheme="minorHAnsi" w:eastAsiaTheme="minorEastAsia" w:hAnsiTheme="minorHAnsi" w:cstheme="minorBidi"/>
          <w:sz w:val="22"/>
          <w:szCs w:val="22"/>
        </w:rPr>
      </w:pPr>
      <w:r w:rsidRPr="00635E3B">
        <w:rPr>
          <w:snapToGrid w:val="0"/>
        </w:rPr>
        <w:t>A.8.3.19.2</w:t>
      </w:r>
      <w:r>
        <w:rPr>
          <w:rFonts w:asciiTheme="minorHAnsi" w:eastAsiaTheme="minorEastAsia" w:hAnsiTheme="minorHAnsi" w:cstheme="minorBidi"/>
          <w:sz w:val="22"/>
          <w:szCs w:val="22"/>
        </w:rPr>
        <w:tab/>
      </w:r>
      <w:r w:rsidRPr="00635E3B">
        <w:rPr>
          <w:snapToGrid w:val="0"/>
        </w:rPr>
        <w:t>Test Requirement</w:t>
      </w:r>
      <w:r>
        <w:tab/>
        <w:t>1697</w:t>
      </w:r>
    </w:p>
    <w:p w14:paraId="2509ADAB" w14:textId="77777777" w:rsidR="002F115E" w:rsidRDefault="002F115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7F5846F8" w14:textId="77777777" w:rsidR="002F115E" w:rsidRDefault="002F115E">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78A78DBA"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A.8.4.1.1</w:t>
      </w:r>
      <w:r>
        <w:rPr>
          <w:rFonts w:asciiTheme="minorHAnsi" w:eastAsiaTheme="minorEastAsia" w:hAnsiTheme="minorHAnsi" w:cstheme="minorBidi"/>
          <w:sz w:val="22"/>
          <w:szCs w:val="22"/>
        </w:rPr>
        <w:tab/>
      </w:r>
      <w:r w:rsidRPr="00635E3B">
        <w:rPr>
          <w:rFonts w:cs="v4.2.0"/>
          <w:snapToGrid w:val="0"/>
        </w:rPr>
        <w:t>Test Purpose and Environment</w:t>
      </w:r>
      <w:r>
        <w:tab/>
        <w:t>1697</w:t>
      </w:r>
    </w:p>
    <w:p w14:paraId="4EF51FAA"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A.8.4.1.2</w:t>
      </w:r>
      <w:r>
        <w:rPr>
          <w:rFonts w:asciiTheme="minorHAnsi" w:eastAsiaTheme="minorEastAsia" w:hAnsiTheme="minorHAnsi" w:cstheme="minorBidi"/>
          <w:sz w:val="22"/>
          <w:szCs w:val="22"/>
        </w:rPr>
        <w:tab/>
      </w:r>
      <w:r w:rsidRPr="00635E3B">
        <w:rPr>
          <w:rFonts w:cs="v4.2.0"/>
          <w:snapToGrid w:val="0"/>
        </w:rPr>
        <w:t>Test Requirements</w:t>
      </w:r>
      <w:r>
        <w:tab/>
        <w:t>1699</w:t>
      </w:r>
    </w:p>
    <w:p w14:paraId="2CCCA9C8" w14:textId="77777777" w:rsidR="002F115E" w:rsidRDefault="002F115E">
      <w:pPr>
        <w:pStyle w:val="TOC3"/>
        <w:rPr>
          <w:rFonts w:asciiTheme="minorHAnsi" w:eastAsiaTheme="minorEastAsia" w:hAnsiTheme="minorHAnsi" w:cstheme="minorBidi"/>
          <w:sz w:val="22"/>
          <w:szCs w:val="22"/>
        </w:rPr>
      </w:pPr>
      <w:r w:rsidRPr="00635E3B">
        <w:rPr>
          <w:rFonts w:cs="v4.2.0"/>
        </w:rPr>
        <w:t>A.8.4.2</w:t>
      </w:r>
      <w:r>
        <w:rPr>
          <w:rFonts w:asciiTheme="minorHAnsi" w:eastAsiaTheme="minorEastAsia" w:hAnsiTheme="minorHAnsi" w:cstheme="minorBidi"/>
          <w:sz w:val="22"/>
          <w:szCs w:val="22"/>
        </w:rPr>
        <w:tab/>
      </w:r>
      <w:r w:rsidRPr="00635E3B">
        <w:rPr>
          <w:rFonts w:cs="v4.2.0"/>
        </w:rPr>
        <w:t>E-UTRAN TDD-TDD Inter-frequency event triggered reporting when DRX is used under fading propagation conditions in synchronous cells</w:t>
      </w:r>
      <w:r>
        <w:tab/>
        <w:t>1700</w:t>
      </w:r>
    </w:p>
    <w:p w14:paraId="429A1C26"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A.8.4.2.1</w:t>
      </w:r>
      <w:r>
        <w:rPr>
          <w:rFonts w:asciiTheme="minorHAnsi" w:eastAsiaTheme="minorEastAsia" w:hAnsiTheme="minorHAnsi" w:cstheme="minorBidi"/>
          <w:sz w:val="22"/>
          <w:szCs w:val="22"/>
        </w:rPr>
        <w:tab/>
      </w:r>
      <w:r w:rsidRPr="00635E3B">
        <w:rPr>
          <w:rFonts w:cs="v4.2.0"/>
          <w:snapToGrid w:val="0"/>
        </w:rPr>
        <w:t>Test Purpose and Environment</w:t>
      </w:r>
      <w:r>
        <w:tab/>
        <w:t>1700</w:t>
      </w:r>
    </w:p>
    <w:p w14:paraId="2D36A404"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A.8.4.2.2</w:t>
      </w:r>
      <w:r>
        <w:rPr>
          <w:rFonts w:asciiTheme="minorHAnsi" w:eastAsiaTheme="minorEastAsia" w:hAnsiTheme="minorHAnsi" w:cstheme="minorBidi"/>
          <w:sz w:val="22"/>
          <w:szCs w:val="22"/>
        </w:rPr>
        <w:tab/>
      </w:r>
      <w:r w:rsidRPr="00635E3B">
        <w:rPr>
          <w:rFonts w:cs="v4.2.0"/>
          <w:snapToGrid w:val="0"/>
        </w:rPr>
        <w:t>Test Requirements</w:t>
      </w:r>
      <w:r>
        <w:tab/>
        <w:t>1702</w:t>
      </w:r>
    </w:p>
    <w:p w14:paraId="243EE880" w14:textId="77777777" w:rsidR="002F115E" w:rsidRDefault="002F115E">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1C6A2F13" w14:textId="77777777" w:rsidR="002F115E" w:rsidRDefault="002F115E">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309CA4B3" w14:textId="77777777" w:rsidR="002F115E" w:rsidRDefault="002F115E">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046734BB" w14:textId="77777777" w:rsidR="002F115E" w:rsidRDefault="002F115E">
      <w:pPr>
        <w:pStyle w:val="TOC3"/>
        <w:rPr>
          <w:rFonts w:asciiTheme="minorHAnsi" w:eastAsiaTheme="minorEastAsia" w:hAnsiTheme="minorHAnsi" w:cstheme="minorBidi"/>
          <w:sz w:val="22"/>
          <w:szCs w:val="22"/>
        </w:rPr>
      </w:pPr>
      <w:r w:rsidRPr="00635E3B">
        <w:rPr>
          <w:snapToGrid w:val="0"/>
        </w:rPr>
        <w:t>A.8.4.</w:t>
      </w:r>
      <w:r w:rsidRPr="00635E3B">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635E3B">
        <w:rPr>
          <w:lang w:val="en-US"/>
        </w:rPr>
        <w:t>using autonomous gaps</w:t>
      </w:r>
      <w:r>
        <w:tab/>
        <w:t>1705</w:t>
      </w:r>
    </w:p>
    <w:p w14:paraId="065EAB46" w14:textId="77777777" w:rsidR="002F115E" w:rsidRDefault="002F115E">
      <w:pPr>
        <w:pStyle w:val="TOC4"/>
        <w:rPr>
          <w:rFonts w:asciiTheme="minorHAnsi" w:eastAsiaTheme="minorEastAsia" w:hAnsiTheme="minorHAnsi" w:cstheme="minorBidi"/>
          <w:sz w:val="22"/>
          <w:szCs w:val="22"/>
        </w:rPr>
      </w:pPr>
      <w:r w:rsidRPr="00635E3B">
        <w:rPr>
          <w:snapToGrid w:val="0"/>
        </w:rPr>
        <w:t>A.8.4.</w:t>
      </w:r>
      <w:r w:rsidRPr="00635E3B">
        <w:rPr>
          <w:snapToGrid w:val="0"/>
          <w:lang w:eastAsia="zh-CN"/>
        </w:rPr>
        <w:t>4</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1705</w:t>
      </w:r>
    </w:p>
    <w:p w14:paraId="78DD5EE3" w14:textId="77777777" w:rsidR="002F115E" w:rsidRDefault="002F115E">
      <w:pPr>
        <w:pStyle w:val="TOC4"/>
        <w:rPr>
          <w:rFonts w:asciiTheme="minorHAnsi" w:eastAsiaTheme="minorEastAsia" w:hAnsiTheme="minorHAnsi" w:cstheme="minorBidi"/>
          <w:sz w:val="22"/>
          <w:szCs w:val="22"/>
        </w:rPr>
      </w:pPr>
      <w:r w:rsidRPr="00635E3B">
        <w:rPr>
          <w:snapToGrid w:val="0"/>
        </w:rPr>
        <w:t>A.8.4.</w:t>
      </w:r>
      <w:r w:rsidRPr="00635E3B">
        <w:rPr>
          <w:snapToGrid w:val="0"/>
          <w:lang w:eastAsia="zh-CN"/>
        </w:rPr>
        <w:t>4</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1707</w:t>
      </w:r>
    </w:p>
    <w:p w14:paraId="5F8E2F16" w14:textId="77777777" w:rsidR="002F115E" w:rsidRDefault="002F115E">
      <w:pPr>
        <w:pStyle w:val="TOC3"/>
        <w:rPr>
          <w:rFonts w:asciiTheme="minorHAnsi" w:eastAsiaTheme="minorEastAsia" w:hAnsiTheme="minorHAnsi" w:cstheme="minorBidi"/>
          <w:sz w:val="22"/>
          <w:szCs w:val="22"/>
        </w:rPr>
      </w:pPr>
      <w:r w:rsidRPr="00635E3B">
        <w:rPr>
          <w:snapToGrid w:val="0"/>
        </w:rPr>
        <w:t>A.8.4.</w:t>
      </w:r>
      <w:r w:rsidRPr="00635E3B">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635E3B">
        <w:rPr>
          <w:lang w:val="en-US"/>
        </w:rPr>
        <w:t>using autonomous gaps</w:t>
      </w:r>
      <w:r w:rsidRPr="00635E3B">
        <w:rPr>
          <w:lang w:val="en-US" w:eastAsia="zh-CN"/>
        </w:rPr>
        <w:t xml:space="preserve"> with DRX</w:t>
      </w:r>
      <w:r>
        <w:tab/>
        <w:t>1708</w:t>
      </w:r>
    </w:p>
    <w:p w14:paraId="6CB14C4F" w14:textId="77777777" w:rsidR="002F115E" w:rsidRDefault="002F115E">
      <w:pPr>
        <w:pStyle w:val="TOC4"/>
        <w:rPr>
          <w:rFonts w:asciiTheme="minorHAnsi" w:eastAsiaTheme="minorEastAsia" w:hAnsiTheme="minorHAnsi" w:cstheme="minorBidi"/>
          <w:sz w:val="22"/>
          <w:szCs w:val="22"/>
        </w:rPr>
      </w:pPr>
      <w:r w:rsidRPr="00635E3B">
        <w:rPr>
          <w:snapToGrid w:val="0"/>
        </w:rPr>
        <w:t>A.8.4.</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1708</w:t>
      </w:r>
    </w:p>
    <w:p w14:paraId="68C9736D" w14:textId="77777777" w:rsidR="002F115E" w:rsidRDefault="002F115E">
      <w:pPr>
        <w:pStyle w:val="TOC4"/>
        <w:rPr>
          <w:rFonts w:asciiTheme="minorHAnsi" w:eastAsiaTheme="minorEastAsia" w:hAnsiTheme="minorHAnsi" w:cstheme="minorBidi"/>
          <w:sz w:val="22"/>
          <w:szCs w:val="22"/>
        </w:rPr>
      </w:pPr>
      <w:r w:rsidRPr="00635E3B">
        <w:rPr>
          <w:snapToGrid w:val="0"/>
        </w:rPr>
        <w:t>A.8.4.</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1710</w:t>
      </w:r>
    </w:p>
    <w:p w14:paraId="135DF8D6" w14:textId="77777777" w:rsidR="002F115E" w:rsidRDefault="002F115E">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171FF43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lastRenderedPageBreak/>
        <w:t>A.8.4.</w:t>
      </w:r>
      <w:r w:rsidRPr="00635E3B">
        <w:rPr>
          <w:rFonts w:cs="v4.2.0"/>
          <w:snapToGrid w:val="0"/>
          <w:lang w:eastAsia="zh-CN"/>
        </w:rPr>
        <w:t>6</w:t>
      </w:r>
      <w:r w:rsidRPr="00635E3B">
        <w:rPr>
          <w:rFonts w:cs="v4.2.0"/>
          <w:snapToGrid w:val="0"/>
        </w:rPr>
        <w:t>.1</w:t>
      </w:r>
      <w:r>
        <w:rPr>
          <w:rFonts w:asciiTheme="minorHAnsi" w:eastAsiaTheme="minorEastAsia" w:hAnsiTheme="minorHAnsi" w:cstheme="minorBidi"/>
          <w:sz w:val="22"/>
          <w:szCs w:val="22"/>
        </w:rPr>
        <w:tab/>
      </w:r>
      <w:r w:rsidRPr="00635E3B">
        <w:rPr>
          <w:rFonts w:cs="v4.2.0"/>
          <w:snapToGrid w:val="0"/>
        </w:rPr>
        <w:t>Test Purpose and Environment</w:t>
      </w:r>
      <w:r>
        <w:tab/>
        <w:t>1710</w:t>
      </w:r>
    </w:p>
    <w:p w14:paraId="3FE8F750"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w:t>
      </w:r>
      <w:r w:rsidRPr="00635E3B">
        <w:rPr>
          <w:rFonts w:cs="v4.2.0"/>
          <w:snapToGrid w:val="0"/>
          <w:lang w:eastAsia="zh-CN"/>
        </w:rPr>
        <w:t>6</w:t>
      </w:r>
      <w:r w:rsidRPr="00635E3B">
        <w:rPr>
          <w:rFonts w:cs="v4.2.0"/>
          <w:snapToGrid w:val="0"/>
        </w:rPr>
        <w:t>.2</w:t>
      </w:r>
      <w:r>
        <w:rPr>
          <w:rFonts w:asciiTheme="minorHAnsi" w:eastAsiaTheme="minorEastAsia" w:hAnsiTheme="minorHAnsi" w:cstheme="minorBidi"/>
          <w:sz w:val="22"/>
          <w:szCs w:val="22"/>
        </w:rPr>
        <w:tab/>
      </w:r>
      <w:r w:rsidRPr="00635E3B">
        <w:rPr>
          <w:rFonts w:cs="v4.2.0"/>
          <w:snapToGrid w:val="0"/>
        </w:rPr>
        <w:t>Test Requirements</w:t>
      </w:r>
      <w:r>
        <w:tab/>
        <w:t>1711</w:t>
      </w:r>
    </w:p>
    <w:p w14:paraId="67649246" w14:textId="77777777" w:rsidR="002F115E" w:rsidRDefault="002F115E">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184C7BF2" w14:textId="77777777" w:rsidR="002F115E" w:rsidRDefault="002F115E">
      <w:pPr>
        <w:pStyle w:val="TOC4"/>
        <w:rPr>
          <w:rFonts w:asciiTheme="minorHAnsi" w:eastAsiaTheme="minorEastAsia" w:hAnsiTheme="minorHAnsi" w:cstheme="minorBidi"/>
          <w:sz w:val="22"/>
          <w:szCs w:val="22"/>
        </w:rPr>
      </w:pPr>
      <w:r w:rsidRPr="00635E3B">
        <w:rPr>
          <w:snapToGrid w:val="0"/>
        </w:rPr>
        <w:t>A.8.4.7.1</w:t>
      </w:r>
      <w:r>
        <w:rPr>
          <w:rFonts w:asciiTheme="minorHAnsi" w:eastAsiaTheme="minorEastAsia" w:hAnsiTheme="minorHAnsi" w:cstheme="minorBidi"/>
          <w:sz w:val="22"/>
          <w:szCs w:val="22"/>
        </w:rPr>
        <w:tab/>
      </w:r>
      <w:r w:rsidRPr="00635E3B">
        <w:rPr>
          <w:snapToGrid w:val="0"/>
        </w:rPr>
        <w:t>Test Purpose and Environment</w:t>
      </w:r>
      <w:r>
        <w:tab/>
        <w:t>1711</w:t>
      </w:r>
    </w:p>
    <w:p w14:paraId="493BB7B3"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A.8.4.7.2</w:t>
      </w:r>
      <w:r>
        <w:rPr>
          <w:rFonts w:asciiTheme="minorHAnsi" w:eastAsiaTheme="minorEastAsia" w:hAnsiTheme="minorHAnsi" w:cstheme="minorBidi"/>
          <w:sz w:val="22"/>
          <w:szCs w:val="22"/>
        </w:rPr>
        <w:tab/>
      </w:r>
      <w:r w:rsidRPr="00635E3B">
        <w:rPr>
          <w:rFonts w:cs="v4.2.0"/>
          <w:snapToGrid w:val="0"/>
        </w:rPr>
        <w:t>Test Requirements</w:t>
      </w:r>
      <w:r>
        <w:tab/>
        <w:t>1715</w:t>
      </w:r>
    </w:p>
    <w:p w14:paraId="13031E21" w14:textId="77777777" w:rsidR="002F115E" w:rsidRDefault="002F115E">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79A79221"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4</w:t>
      </w:r>
      <w:r w:rsidRPr="00635E3B">
        <w:rPr>
          <w:snapToGrid w:val="0"/>
        </w:rPr>
        <w:t>.</w:t>
      </w:r>
      <w:r w:rsidRPr="00635E3B">
        <w:rPr>
          <w:snapToGrid w:val="0"/>
          <w:lang w:eastAsia="zh-CN"/>
        </w:rPr>
        <w:t>8</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1715</w:t>
      </w:r>
    </w:p>
    <w:p w14:paraId="2C9DFA65"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4</w:t>
      </w:r>
      <w:r w:rsidRPr="00635E3B">
        <w:rPr>
          <w:snapToGrid w:val="0"/>
        </w:rPr>
        <w:t>.</w:t>
      </w:r>
      <w:r w:rsidRPr="00635E3B">
        <w:rPr>
          <w:snapToGrid w:val="0"/>
          <w:lang w:eastAsia="zh-CN"/>
        </w:rPr>
        <w:t>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1720</w:t>
      </w:r>
    </w:p>
    <w:p w14:paraId="439BB8A7" w14:textId="77777777" w:rsidR="002F115E" w:rsidRDefault="002F115E">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4807AED7" w14:textId="77777777" w:rsidR="002F115E" w:rsidRDefault="002F115E">
      <w:pPr>
        <w:pStyle w:val="TOC4"/>
        <w:rPr>
          <w:rFonts w:asciiTheme="minorHAnsi" w:eastAsiaTheme="minorEastAsia" w:hAnsiTheme="minorHAnsi" w:cstheme="minorBidi"/>
          <w:sz w:val="22"/>
          <w:szCs w:val="22"/>
        </w:rPr>
      </w:pPr>
      <w:r w:rsidRPr="00635E3B">
        <w:rPr>
          <w:snapToGrid w:val="0"/>
        </w:rPr>
        <w:t>A.8.4.9.1</w:t>
      </w:r>
      <w:r>
        <w:rPr>
          <w:rFonts w:asciiTheme="minorHAnsi" w:eastAsiaTheme="minorEastAsia" w:hAnsiTheme="minorHAnsi" w:cstheme="minorBidi"/>
          <w:sz w:val="22"/>
          <w:szCs w:val="22"/>
        </w:rPr>
        <w:tab/>
      </w:r>
      <w:r w:rsidRPr="00635E3B">
        <w:rPr>
          <w:snapToGrid w:val="0"/>
        </w:rPr>
        <w:t>Test Purpose and Environment</w:t>
      </w:r>
      <w:r>
        <w:tab/>
        <w:t>1720</w:t>
      </w:r>
    </w:p>
    <w:p w14:paraId="69CB5594" w14:textId="77777777" w:rsidR="002F115E" w:rsidRDefault="002F115E">
      <w:pPr>
        <w:pStyle w:val="TOC4"/>
        <w:rPr>
          <w:rFonts w:asciiTheme="minorHAnsi" w:eastAsiaTheme="minorEastAsia" w:hAnsiTheme="minorHAnsi" w:cstheme="minorBidi"/>
          <w:sz w:val="22"/>
          <w:szCs w:val="22"/>
        </w:rPr>
      </w:pPr>
      <w:r w:rsidRPr="00635E3B">
        <w:rPr>
          <w:snapToGrid w:val="0"/>
        </w:rPr>
        <w:t>A.8.4.9.2</w:t>
      </w:r>
      <w:r>
        <w:rPr>
          <w:rFonts w:asciiTheme="minorHAnsi" w:eastAsiaTheme="minorEastAsia" w:hAnsiTheme="minorHAnsi" w:cstheme="minorBidi"/>
          <w:sz w:val="22"/>
          <w:szCs w:val="22"/>
        </w:rPr>
        <w:tab/>
      </w:r>
      <w:r w:rsidRPr="00635E3B">
        <w:rPr>
          <w:snapToGrid w:val="0"/>
        </w:rPr>
        <w:t>Test Requirements</w:t>
      </w:r>
      <w:r>
        <w:tab/>
        <w:t>1725</w:t>
      </w:r>
    </w:p>
    <w:p w14:paraId="389F090D" w14:textId="77777777" w:rsidR="002F115E" w:rsidRDefault="002F115E">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482AFBFB"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A.8.4.10.1</w:t>
      </w:r>
      <w:r>
        <w:rPr>
          <w:rFonts w:asciiTheme="minorHAnsi" w:eastAsiaTheme="minorEastAsia" w:hAnsiTheme="minorHAnsi" w:cstheme="minorBidi"/>
          <w:sz w:val="22"/>
          <w:szCs w:val="22"/>
        </w:rPr>
        <w:tab/>
      </w:r>
      <w:r w:rsidRPr="00635E3B">
        <w:rPr>
          <w:rFonts w:cs="v4.2.0"/>
          <w:snapToGrid w:val="0"/>
        </w:rPr>
        <w:t>Test Purpose and Environment</w:t>
      </w:r>
      <w:r>
        <w:tab/>
        <w:t>1725</w:t>
      </w:r>
    </w:p>
    <w:p w14:paraId="3411B83B"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A.8.4.10.2</w:t>
      </w:r>
      <w:r>
        <w:rPr>
          <w:rFonts w:asciiTheme="minorHAnsi" w:eastAsiaTheme="minorEastAsia" w:hAnsiTheme="minorHAnsi" w:cstheme="minorBidi"/>
          <w:sz w:val="22"/>
          <w:szCs w:val="22"/>
        </w:rPr>
        <w:tab/>
      </w:r>
      <w:r w:rsidRPr="00635E3B">
        <w:rPr>
          <w:rFonts w:cs="v4.2.0"/>
          <w:snapToGrid w:val="0"/>
        </w:rPr>
        <w:t>Test Requirements</w:t>
      </w:r>
      <w:r>
        <w:tab/>
        <w:t>1727</w:t>
      </w:r>
    </w:p>
    <w:p w14:paraId="26D5866D" w14:textId="77777777" w:rsidR="002F115E" w:rsidRDefault="002F115E">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6892D904" w14:textId="77777777" w:rsidR="002F115E" w:rsidRDefault="002F115E">
      <w:pPr>
        <w:pStyle w:val="TOC4"/>
        <w:rPr>
          <w:rFonts w:asciiTheme="minorHAnsi" w:eastAsiaTheme="minorEastAsia" w:hAnsiTheme="minorHAnsi" w:cstheme="minorBidi"/>
          <w:sz w:val="22"/>
          <w:szCs w:val="22"/>
        </w:rPr>
      </w:pPr>
      <w:r w:rsidRPr="00635E3B">
        <w:rPr>
          <w:snapToGrid w:val="0"/>
        </w:rPr>
        <w:t>A.8.4.11.1</w:t>
      </w:r>
      <w:r>
        <w:rPr>
          <w:rFonts w:asciiTheme="minorHAnsi" w:eastAsiaTheme="minorEastAsia" w:hAnsiTheme="minorHAnsi" w:cstheme="minorBidi"/>
          <w:sz w:val="22"/>
          <w:szCs w:val="22"/>
        </w:rPr>
        <w:tab/>
      </w:r>
      <w:r w:rsidRPr="00635E3B">
        <w:rPr>
          <w:snapToGrid w:val="0"/>
        </w:rPr>
        <w:t>Test Purpose and Environment</w:t>
      </w:r>
      <w:r>
        <w:tab/>
        <w:t>1727</w:t>
      </w:r>
    </w:p>
    <w:p w14:paraId="649C4AFD" w14:textId="77777777" w:rsidR="002F115E" w:rsidRDefault="002F115E">
      <w:pPr>
        <w:pStyle w:val="TOC4"/>
        <w:rPr>
          <w:rFonts w:asciiTheme="minorHAnsi" w:eastAsiaTheme="minorEastAsia" w:hAnsiTheme="minorHAnsi" w:cstheme="minorBidi"/>
          <w:sz w:val="22"/>
          <w:szCs w:val="22"/>
        </w:rPr>
      </w:pPr>
      <w:r w:rsidRPr="00635E3B">
        <w:rPr>
          <w:snapToGrid w:val="0"/>
        </w:rPr>
        <w:t>A.8.4.11.2</w:t>
      </w:r>
      <w:r>
        <w:rPr>
          <w:rFonts w:asciiTheme="minorHAnsi" w:eastAsiaTheme="minorEastAsia" w:hAnsiTheme="minorHAnsi" w:cstheme="minorBidi"/>
          <w:sz w:val="22"/>
          <w:szCs w:val="22"/>
        </w:rPr>
        <w:tab/>
      </w:r>
      <w:r w:rsidRPr="00635E3B">
        <w:rPr>
          <w:snapToGrid w:val="0"/>
        </w:rPr>
        <w:t>Test Requirement</w:t>
      </w:r>
      <w:r>
        <w:tab/>
        <w:t>1729</w:t>
      </w:r>
    </w:p>
    <w:p w14:paraId="5AF5B243" w14:textId="77777777" w:rsidR="002F115E" w:rsidRDefault="002F115E">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1EC492D4" w14:textId="77777777" w:rsidR="002F115E" w:rsidRDefault="002F115E">
      <w:pPr>
        <w:pStyle w:val="TOC4"/>
        <w:rPr>
          <w:rFonts w:asciiTheme="minorHAnsi" w:eastAsiaTheme="minorEastAsia" w:hAnsiTheme="minorHAnsi" w:cstheme="minorBidi"/>
          <w:sz w:val="22"/>
          <w:szCs w:val="22"/>
        </w:rPr>
      </w:pPr>
      <w:r w:rsidRPr="00635E3B">
        <w:rPr>
          <w:snapToGrid w:val="0"/>
        </w:rPr>
        <w:t>A.8.4.12.1</w:t>
      </w:r>
      <w:r>
        <w:rPr>
          <w:rFonts w:asciiTheme="minorHAnsi" w:eastAsiaTheme="minorEastAsia" w:hAnsiTheme="minorHAnsi" w:cstheme="minorBidi"/>
          <w:sz w:val="22"/>
          <w:szCs w:val="22"/>
        </w:rPr>
        <w:tab/>
      </w:r>
      <w:r w:rsidRPr="00635E3B">
        <w:rPr>
          <w:snapToGrid w:val="0"/>
        </w:rPr>
        <w:t>Test Purpose and Environment</w:t>
      </w:r>
      <w:r>
        <w:tab/>
        <w:t>1730</w:t>
      </w:r>
    </w:p>
    <w:p w14:paraId="7641845D" w14:textId="77777777" w:rsidR="002F115E" w:rsidRDefault="002F115E">
      <w:pPr>
        <w:pStyle w:val="TOC4"/>
        <w:rPr>
          <w:rFonts w:asciiTheme="minorHAnsi" w:eastAsiaTheme="minorEastAsia" w:hAnsiTheme="minorHAnsi" w:cstheme="minorBidi"/>
          <w:sz w:val="22"/>
          <w:szCs w:val="22"/>
        </w:rPr>
      </w:pPr>
      <w:r w:rsidRPr="00635E3B">
        <w:rPr>
          <w:snapToGrid w:val="0"/>
        </w:rPr>
        <w:t>A.8.4.12.2</w:t>
      </w:r>
      <w:r>
        <w:rPr>
          <w:rFonts w:asciiTheme="minorHAnsi" w:eastAsiaTheme="minorEastAsia" w:hAnsiTheme="minorHAnsi" w:cstheme="minorBidi"/>
          <w:sz w:val="22"/>
          <w:szCs w:val="22"/>
        </w:rPr>
        <w:tab/>
      </w:r>
      <w:r w:rsidRPr="00635E3B">
        <w:rPr>
          <w:snapToGrid w:val="0"/>
        </w:rPr>
        <w:t>Test Requirement</w:t>
      </w:r>
      <w:r>
        <w:tab/>
        <w:t>1731</w:t>
      </w:r>
    </w:p>
    <w:p w14:paraId="4A7FCA36" w14:textId="77777777" w:rsidR="002F115E" w:rsidRDefault="002F115E">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237D5F26" w14:textId="77777777" w:rsidR="002F115E" w:rsidRDefault="002F115E">
      <w:pPr>
        <w:pStyle w:val="TOC4"/>
        <w:rPr>
          <w:rFonts w:asciiTheme="minorHAnsi" w:eastAsiaTheme="minorEastAsia" w:hAnsiTheme="minorHAnsi" w:cstheme="minorBidi"/>
          <w:sz w:val="22"/>
          <w:szCs w:val="22"/>
        </w:rPr>
      </w:pPr>
      <w:r w:rsidRPr="00635E3B">
        <w:rPr>
          <w:snapToGrid w:val="0"/>
        </w:rPr>
        <w:t>A.8.4.13.1</w:t>
      </w:r>
      <w:r>
        <w:rPr>
          <w:rFonts w:asciiTheme="minorHAnsi" w:eastAsiaTheme="minorEastAsia" w:hAnsiTheme="minorHAnsi" w:cstheme="minorBidi"/>
          <w:sz w:val="22"/>
          <w:szCs w:val="22"/>
        </w:rPr>
        <w:tab/>
      </w:r>
      <w:r w:rsidRPr="00635E3B">
        <w:rPr>
          <w:snapToGrid w:val="0"/>
        </w:rPr>
        <w:t>Test Purpose and Environment</w:t>
      </w:r>
      <w:r>
        <w:tab/>
        <w:t>1732</w:t>
      </w:r>
    </w:p>
    <w:p w14:paraId="1BB7ED01" w14:textId="77777777" w:rsidR="002F115E" w:rsidRDefault="002F115E">
      <w:pPr>
        <w:pStyle w:val="TOC4"/>
        <w:rPr>
          <w:rFonts w:asciiTheme="minorHAnsi" w:eastAsiaTheme="minorEastAsia" w:hAnsiTheme="minorHAnsi" w:cstheme="minorBidi"/>
          <w:sz w:val="22"/>
          <w:szCs w:val="22"/>
        </w:rPr>
      </w:pPr>
      <w:r w:rsidRPr="00635E3B">
        <w:rPr>
          <w:snapToGrid w:val="0"/>
        </w:rPr>
        <w:t>A.8.4.13.2</w:t>
      </w:r>
      <w:r>
        <w:rPr>
          <w:rFonts w:asciiTheme="minorHAnsi" w:eastAsiaTheme="minorEastAsia" w:hAnsiTheme="minorHAnsi" w:cstheme="minorBidi"/>
          <w:sz w:val="22"/>
          <w:szCs w:val="22"/>
        </w:rPr>
        <w:tab/>
      </w:r>
      <w:r w:rsidRPr="00635E3B">
        <w:rPr>
          <w:snapToGrid w:val="0"/>
        </w:rPr>
        <w:t>Test Requirement</w:t>
      </w:r>
      <w:r>
        <w:tab/>
        <w:t>1733</w:t>
      </w:r>
    </w:p>
    <w:p w14:paraId="7A0BFBAD" w14:textId="77777777" w:rsidR="002F115E" w:rsidRDefault="002F115E">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38C32485" w14:textId="77777777" w:rsidR="002F115E" w:rsidRDefault="002F115E">
      <w:pPr>
        <w:pStyle w:val="TOC4"/>
        <w:rPr>
          <w:rFonts w:asciiTheme="minorHAnsi" w:eastAsiaTheme="minorEastAsia" w:hAnsiTheme="minorHAnsi" w:cstheme="minorBidi"/>
          <w:sz w:val="22"/>
          <w:szCs w:val="22"/>
        </w:rPr>
      </w:pPr>
      <w:r w:rsidRPr="00635E3B">
        <w:rPr>
          <w:snapToGrid w:val="0"/>
        </w:rPr>
        <w:t>A.8.4.14.1</w:t>
      </w:r>
      <w:r>
        <w:rPr>
          <w:rFonts w:asciiTheme="minorHAnsi" w:eastAsiaTheme="minorEastAsia" w:hAnsiTheme="minorHAnsi" w:cstheme="minorBidi"/>
          <w:sz w:val="22"/>
          <w:szCs w:val="22"/>
        </w:rPr>
        <w:tab/>
      </w:r>
      <w:r w:rsidRPr="00635E3B">
        <w:rPr>
          <w:snapToGrid w:val="0"/>
        </w:rPr>
        <w:t>Test Purpose and Environment</w:t>
      </w:r>
      <w:r>
        <w:tab/>
        <w:t>1734</w:t>
      </w:r>
    </w:p>
    <w:p w14:paraId="315CC1C8" w14:textId="77777777" w:rsidR="002F115E" w:rsidRDefault="002F115E">
      <w:pPr>
        <w:pStyle w:val="TOC4"/>
        <w:rPr>
          <w:rFonts w:asciiTheme="minorHAnsi" w:eastAsiaTheme="minorEastAsia" w:hAnsiTheme="minorHAnsi" w:cstheme="minorBidi"/>
          <w:sz w:val="22"/>
          <w:szCs w:val="22"/>
        </w:rPr>
      </w:pPr>
      <w:r w:rsidRPr="00635E3B">
        <w:rPr>
          <w:snapToGrid w:val="0"/>
        </w:rPr>
        <w:t>A.8.4.14.2</w:t>
      </w:r>
      <w:r>
        <w:rPr>
          <w:rFonts w:asciiTheme="minorHAnsi" w:eastAsiaTheme="minorEastAsia" w:hAnsiTheme="minorHAnsi" w:cstheme="minorBidi"/>
          <w:sz w:val="22"/>
          <w:szCs w:val="22"/>
        </w:rPr>
        <w:tab/>
      </w:r>
      <w:r w:rsidRPr="00635E3B">
        <w:rPr>
          <w:snapToGrid w:val="0"/>
        </w:rPr>
        <w:t>Test Requirement</w:t>
      </w:r>
      <w:r>
        <w:tab/>
        <w:t>1736</w:t>
      </w:r>
    </w:p>
    <w:p w14:paraId="4E82E9BA" w14:textId="77777777" w:rsidR="002F115E" w:rsidRDefault="002F115E">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0F4D56C5" w14:textId="77777777" w:rsidR="002F115E" w:rsidRDefault="002F115E">
      <w:pPr>
        <w:pStyle w:val="TOC4"/>
        <w:rPr>
          <w:rFonts w:asciiTheme="minorHAnsi" w:eastAsiaTheme="minorEastAsia" w:hAnsiTheme="minorHAnsi" w:cstheme="minorBidi"/>
          <w:sz w:val="22"/>
          <w:szCs w:val="22"/>
        </w:rPr>
      </w:pPr>
      <w:r w:rsidRPr="00635E3B">
        <w:rPr>
          <w:snapToGrid w:val="0"/>
        </w:rPr>
        <w:t>A.8.4.15.1</w:t>
      </w:r>
      <w:r>
        <w:rPr>
          <w:rFonts w:asciiTheme="minorHAnsi" w:eastAsiaTheme="minorEastAsia" w:hAnsiTheme="minorHAnsi" w:cstheme="minorBidi"/>
          <w:sz w:val="22"/>
          <w:szCs w:val="22"/>
        </w:rPr>
        <w:tab/>
      </w:r>
      <w:r w:rsidRPr="00635E3B">
        <w:rPr>
          <w:snapToGrid w:val="0"/>
        </w:rPr>
        <w:t>Test Purpose and Environment</w:t>
      </w:r>
      <w:r>
        <w:tab/>
        <w:t>1736</w:t>
      </w:r>
    </w:p>
    <w:p w14:paraId="25068102" w14:textId="77777777" w:rsidR="002F115E" w:rsidRDefault="002F115E">
      <w:pPr>
        <w:pStyle w:val="TOC4"/>
        <w:rPr>
          <w:rFonts w:asciiTheme="minorHAnsi" w:eastAsiaTheme="minorEastAsia" w:hAnsiTheme="minorHAnsi" w:cstheme="minorBidi"/>
          <w:sz w:val="22"/>
          <w:szCs w:val="22"/>
        </w:rPr>
      </w:pPr>
      <w:r w:rsidRPr="00635E3B">
        <w:rPr>
          <w:snapToGrid w:val="0"/>
        </w:rPr>
        <w:t>A.8.4.15.2</w:t>
      </w:r>
      <w:r>
        <w:rPr>
          <w:rFonts w:asciiTheme="minorHAnsi" w:eastAsiaTheme="minorEastAsia" w:hAnsiTheme="minorHAnsi" w:cstheme="minorBidi"/>
          <w:sz w:val="22"/>
          <w:szCs w:val="22"/>
        </w:rPr>
        <w:tab/>
      </w:r>
      <w:r w:rsidRPr="00635E3B">
        <w:rPr>
          <w:snapToGrid w:val="0"/>
        </w:rPr>
        <w:t>Test Requirement</w:t>
      </w:r>
      <w:r>
        <w:tab/>
        <w:t>1739</w:t>
      </w:r>
    </w:p>
    <w:p w14:paraId="05900179" w14:textId="77777777" w:rsidR="002F115E" w:rsidRDefault="002F115E">
      <w:pPr>
        <w:pStyle w:val="TOC2"/>
        <w:rPr>
          <w:rFonts w:asciiTheme="minorHAnsi" w:eastAsiaTheme="minorEastAsia" w:hAnsiTheme="minorHAnsi" w:cstheme="minorBidi"/>
          <w:sz w:val="22"/>
          <w:szCs w:val="22"/>
        </w:rPr>
      </w:pPr>
      <w:r w:rsidRPr="00635E3B">
        <w:rPr>
          <w:lang w:val="sv-SE"/>
        </w:rPr>
        <w:t>A.8.5</w:t>
      </w:r>
      <w:r>
        <w:rPr>
          <w:rFonts w:asciiTheme="minorHAnsi" w:eastAsiaTheme="minorEastAsia" w:hAnsiTheme="minorHAnsi" w:cstheme="minorBidi"/>
          <w:sz w:val="22"/>
          <w:szCs w:val="22"/>
        </w:rPr>
        <w:tab/>
      </w:r>
      <w:r w:rsidRPr="00635E3B">
        <w:rPr>
          <w:lang w:val="sv-SE"/>
        </w:rPr>
        <w:t>E-UTRAN FDD - UTRAN FDD Measurements</w:t>
      </w:r>
      <w:r>
        <w:tab/>
        <w:t>1739</w:t>
      </w:r>
    </w:p>
    <w:p w14:paraId="009526F9" w14:textId="77777777" w:rsidR="002F115E" w:rsidRDefault="002F115E">
      <w:pPr>
        <w:pStyle w:val="TOC3"/>
        <w:rPr>
          <w:rFonts w:asciiTheme="minorHAnsi" w:eastAsiaTheme="minorEastAsia" w:hAnsiTheme="minorHAnsi" w:cstheme="minorBidi"/>
          <w:sz w:val="22"/>
          <w:szCs w:val="22"/>
        </w:rPr>
      </w:pPr>
      <w:r w:rsidRPr="00635E3B">
        <w:rPr>
          <w:rFonts w:cs="v4.2.0"/>
        </w:rPr>
        <w:t>A.8.5.1</w:t>
      </w:r>
      <w:r>
        <w:rPr>
          <w:rFonts w:asciiTheme="minorHAnsi" w:eastAsiaTheme="minorEastAsia" w:hAnsiTheme="minorHAnsi" w:cstheme="minorBidi"/>
          <w:sz w:val="22"/>
          <w:szCs w:val="22"/>
        </w:rPr>
        <w:tab/>
      </w:r>
      <w:r w:rsidRPr="00635E3B">
        <w:rPr>
          <w:rFonts w:cs="v4.2.0"/>
        </w:rPr>
        <w:t>E-UTRAN FDD - UTRAN FDD event triggered reporting under fading propagation conditions</w:t>
      </w:r>
      <w:r>
        <w:tab/>
        <w:t>1739</w:t>
      </w:r>
    </w:p>
    <w:p w14:paraId="7504D1C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A.8.5.1.1</w:t>
      </w:r>
      <w:r>
        <w:rPr>
          <w:rFonts w:asciiTheme="minorHAnsi" w:eastAsiaTheme="minorEastAsia" w:hAnsiTheme="minorHAnsi" w:cstheme="minorBidi"/>
          <w:sz w:val="22"/>
          <w:szCs w:val="22"/>
        </w:rPr>
        <w:tab/>
      </w:r>
      <w:r w:rsidRPr="00635E3B">
        <w:rPr>
          <w:rFonts w:cs="v4.2.0"/>
          <w:snapToGrid w:val="0"/>
        </w:rPr>
        <w:t>Test Purpose and Environment</w:t>
      </w:r>
      <w:r>
        <w:tab/>
        <w:t>1739</w:t>
      </w:r>
    </w:p>
    <w:p w14:paraId="54F0CFC1"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A.8.5.1.2</w:t>
      </w:r>
      <w:r>
        <w:rPr>
          <w:rFonts w:asciiTheme="minorHAnsi" w:eastAsiaTheme="minorEastAsia" w:hAnsiTheme="minorHAnsi" w:cstheme="minorBidi"/>
          <w:sz w:val="22"/>
          <w:szCs w:val="22"/>
        </w:rPr>
        <w:tab/>
      </w:r>
      <w:r w:rsidRPr="00635E3B">
        <w:rPr>
          <w:rFonts w:cs="v4.2.0"/>
          <w:snapToGrid w:val="0"/>
        </w:rPr>
        <w:t>Test Requirements</w:t>
      </w:r>
      <w:r>
        <w:tab/>
        <w:t>1741</w:t>
      </w:r>
    </w:p>
    <w:p w14:paraId="355F0C49" w14:textId="77777777" w:rsidR="002F115E" w:rsidRDefault="002F115E">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1A6718F3"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A.8.5.2.1</w:t>
      </w:r>
      <w:r>
        <w:rPr>
          <w:rFonts w:asciiTheme="minorHAnsi" w:eastAsiaTheme="minorEastAsia" w:hAnsiTheme="minorHAnsi" w:cstheme="minorBidi"/>
          <w:sz w:val="22"/>
          <w:szCs w:val="22"/>
        </w:rPr>
        <w:tab/>
      </w:r>
      <w:r w:rsidRPr="00635E3B">
        <w:rPr>
          <w:rFonts w:cs="v4.2.0"/>
          <w:snapToGrid w:val="0"/>
        </w:rPr>
        <w:t>Test Purpose and Environment</w:t>
      </w:r>
      <w:r>
        <w:tab/>
        <w:t>1741</w:t>
      </w:r>
    </w:p>
    <w:p w14:paraId="0034E03F"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A.8.5.2.2</w:t>
      </w:r>
      <w:r>
        <w:rPr>
          <w:rFonts w:asciiTheme="minorHAnsi" w:eastAsiaTheme="minorEastAsia" w:hAnsiTheme="minorHAnsi" w:cstheme="minorBidi"/>
          <w:sz w:val="22"/>
          <w:szCs w:val="22"/>
        </w:rPr>
        <w:tab/>
      </w:r>
      <w:r w:rsidRPr="00635E3B">
        <w:rPr>
          <w:rFonts w:cs="v4.2.0"/>
          <w:snapToGrid w:val="0"/>
        </w:rPr>
        <w:t>Test Requirements</w:t>
      </w:r>
      <w:r>
        <w:tab/>
        <w:t>1743</w:t>
      </w:r>
    </w:p>
    <w:p w14:paraId="078B8CAF" w14:textId="77777777" w:rsidR="002F115E" w:rsidRDefault="002F115E">
      <w:pPr>
        <w:pStyle w:val="TOC3"/>
        <w:rPr>
          <w:rFonts w:asciiTheme="minorHAnsi" w:eastAsiaTheme="minorEastAsia" w:hAnsiTheme="minorHAnsi" w:cstheme="minorBidi"/>
          <w:sz w:val="22"/>
          <w:szCs w:val="22"/>
        </w:rPr>
      </w:pPr>
      <w:r w:rsidRPr="00635E3B">
        <w:rPr>
          <w:rFonts w:cs="v4.2.0"/>
        </w:rPr>
        <w:t>A.8.5.3</w:t>
      </w:r>
      <w:r>
        <w:rPr>
          <w:rFonts w:asciiTheme="minorHAnsi" w:eastAsiaTheme="minorEastAsia" w:hAnsiTheme="minorHAnsi" w:cstheme="minorBidi"/>
          <w:sz w:val="22"/>
          <w:szCs w:val="22"/>
        </w:rPr>
        <w:tab/>
      </w:r>
      <w:r w:rsidRPr="00635E3B">
        <w:rPr>
          <w:rFonts w:cs="v4.2.0"/>
        </w:rPr>
        <w:t>E-UTRAN FDD-UTRAN FDD event triggered reporting when DRX is used under fading propagation conditions</w:t>
      </w:r>
      <w:r>
        <w:tab/>
        <w:t>1743</w:t>
      </w:r>
    </w:p>
    <w:p w14:paraId="0FA0C71B"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A.8.5.3.1</w:t>
      </w:r>
      <w:r>
        <w:rPr>
          <w:rFonts w:asciiTheme="minorHAnsi" w:eastAsiaTheme="minorEastAsia" w:hAnsiTheme="minorHAnsi" w:cstheme="minorBidi"/>
          <w:sz w:val="22"/>
          <w:szCs w:val="22"/>
        </w:rPr>
        <w:tab/>
      </w:r>
      <w:r w:rsidRPr="00635E3B">
        <w:rPr>
          <w:rFonts w:cs="v4.2.0"/>
          <w:snapToGrid w:val="0"/>
        </w:rPr>
        <w:t>Test Purpose and Environment</w:t>
      </w:r>
      <w:r>
        <w:tab/>
        <w:t>1743</w:t>
      </w:r>
    </w:p>
    <w:p w14:paraId="26031B23"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A.8.5.3.2</w:t>
      </w:r>
      <w:r>
        <w:rPr>
          <w:rFonts w:asciiTheme="minorHAnsi" w:eastAsiaTheme="minorEastAsia" w:hAnsiTheme="minorHAnsi" w:cstheme="minorBidi"/>
          <w:sz w:val="22"/>
          <w:szCs w:val="22"/>
        </w:rPr>
        <w:tab/>
      </w:r>
      <w:r w:rsidRPr="00635E3B">
        <w:rPr>
          <w:rFonts w:cs="v4.2.0"/>
          <w:snapToGrid w:val="0"/>
        </w:rPr>
        <w:t>Test Requirements</w:t>
      </w:r>
      <w:r>
        <w:tab/>
        <w:t>1746</w:t>
      </w:r>
    </w:p>
    <w:p w14:paraId="6034CB1E" w14:textId="77777777" w:rsidR="002F115E" w:rsidRDefault="002F115E">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64612556" w14:textId="77777777" w:rsidR="002F115E" w:rsidRDefault="002F115E">
      <w:pPr>
        <w:pStyle w:val="TOC4"/>
        <w:rPr>
          <w:rFonts w:asciiTheme="minorHAnsi" w:eastAsiaTheme="minorEastAsia" w:hAnsiTheme="minorHAnsi" w:cstheme="minorBidi"/>
          <w:sz w:val="22"/>
          <w:szCs w:val="22"/>
        </w:rPr>
      </w:pPr>
      <w:r w:rsidRPr="00635E3B">
        <w:rPr>
          <w:snapToGrid w:val="0"/>
        </w:rPr>
        <w:t>A.8.5.4.1</w:t>
      </w:r>
      <w:r>
        <w:rPr>
          <w:rFonts w:asciiTheme="minorHAnsi" w:eastAsiaTheme="minorEastAsia" w:hAnsiTheme="minorHAnsi" w:cstheme="minorBidi"/>
          <w:sz w:val="22"/>
          <w:szCs w:val="22"/>
        </w:rPr>
        <w:tab/>
      </w:r>
      <w:r w:rsidRPr="00635E3B">
        <w:rPr>
          <w:snapToGrid w:val="0"/>
        </w:rPr>
        <w:t>Test Purpose and Environment</w:t>
      </w:r>
      <w:r>
        <w:tab/>
        <w:t>1746</w:t>
      </w:r>
    </w:p>
    <w:p w14:paraId="7DE237E5" w14:textId="77777777" w:rsidR="002F115E" w:rsidRDefault="002F115E">
      <w:pPr>
        <w:pStyle w:val="TOC4"/>
        <w:rPr>
          <w:rFonts w:asciiTheme="minorHAnsi" w:eastAsiaTheme="minorEastAsia" w:hAnsiTheme="minorHAnsi" w:cstheme="minorBidi"/>
          <w:sz w:val="22"/>
          <w:szCs w:val="22"/>
        </w:rPr>
      </w:pPr>
      <w:r w:rsidRPr="00635E3B">
        <w:rPr>
          <w:snapToGrid w:val="0"/>
        </w:rPr>
        <w:t>A.8.5.4.2</w:t>
      </w:r>
      <w:r>
        <w:rPr>
          <w:rFonts w:asciiTheme="minorHAnsi" w:eastAsiaTheme="minorEastAsia" w:hAnsiTheme="minorHAnsi" w:cstheme="minorBidi"/>
          <w:sz w:val="22"/>
          <w:szCs w:val="22"/>
        </w:rPr>
        <w:tab/>
      </w:r>
      <w:r w:rsidRPr="00635E3B">
        <w:rPr>
          <w:snapToGrid w:val="0"/>
        </w:rPr>
        <w:t>Test Requirements</w:t>
      </w:r>
      <w:r>
        <w:tab/>
        <w:t>1749</w:t>
      </w:r>
    </w:p>
    <w:p w14:paraId="6A873C5B" w14:textId="77777777" w:rsidR="002F115E" w:rsidRDefault="002F115E">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61236C1D" w14:textId="77777777" w:rsidR="002F115E" w:rsidRDefault="002F115E">
      <w:pPr>
        <w:pStyle w:val="TOC4"/>
        <w:rPr>
          <w:rFonts w:asciiTheme="minorHAnsi" w:eastAsiaTheme="minorEastAsia" w:hAnsiTheme="minorHAnsi" w:cstheme="minorBidi"/>
          <w:sz w:val="22"/>
          <w:szCs w:val="22"/>
        </w:rPr>
      </w:pPr>
      <w:r w:rsidRPr="00635E3B">
        <w:rPr>
          <w:snapToGrid w:val="0"/>
        </w:rPr>
        <w:t>A.8.5.</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1749</w:t>
      </w:r>
    </w:p>
    <w:p w14:paraId="26F77472" w14:textId="77777777" w:rsidR="002F115E" w:rsidRDefault="002F115E">
      <w:pPr>
        <w:pStyle w:val="TOC4"/>
        <w:rPr>
          <w:rFonts w:asciiTheme="minorHAnsi" w:eastAsiaTheme="minorEastAsia" w:hAnsiTheme="minorHAnsi" w:cstheme="minorBidi"/>
          <w:sz w:val="22"/>
          <w:szCs w:val="22"/>
        </w:rPr>
      </w:pPr>
      <w:r w:rsidRPr="00635E3B">
        <w:rPr>
          <w:snapToGrid w:val="0"/>
        </w:rPr>
        <w:t>A.8.5.</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1751</w:t>
      </w:r>
    </w:p>
    <w:p w14:paraId="7E3B0011" w14:textId="77777777" w:rsidR="002F115E" w:rsidRDefault="002F115E">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387E9765"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A.8.5.6.1</w:t>
      </w:r>
      <w:r>
        <w:rPr>
          <w:rFonts w:asciiTheme="minorHAnsi" w:eastAsiaTheme="minorEastAsia" w:hAnsiTheme="minorHAnsi" w:cstheme="minorBidi"/>
          <w:sz w:val="22"/>
          <w:szCs w:val="22"/>
        </w:rPr>
        <w:tab/>
      </w:r>
      <w:r w:rsidRPr="00635E3B">
        <w:rPr>
          <w:snapToGrid w:val="0"/>
        </w:rPr>
        <w:t>Test Purpose and Environment</w:t>
      </w:r>
      <w:r>
        <w:tab/>
        <w:t>1751</w:t>
      </w:r>
    </w:p>
    <w:p w14:paraId="6B82C40C" w14:textId="77777777" w:rsidR="002F115E" w:rsidRDefault="002F115E">
      <w:pPr>
        <w:pStyle w:val="TOC4"/>
        <w:rPr>
          <w:rFonts w:asciiTheme="minorHAnsi" w:eastAsiaTheme="minorEastAsia" w:hAnsiTheme="minorHAnsi" w:cstheme="minorBidi"/>
          <w:sz w:val="22"/>
          <w:szCs w:val="22"/>
        </w:rPr>
      </w:pPr>
      <w:r w:rsidRPr="00635E3B">
        <w:rPr>
          <w:snapToGrid w:val="0"/>
        </w:rPr>
        <w:t>A.8.5.6.2</w:t>
      </w:r>
      <w:r>
        <w:rPr>
          <w:rFonts w:asciiTheme="minorHAnsi" w:eastAsiaTheme="minorEastAsia" w:hAnsiTheme="minorHAnsi" w:cstheme="minorBidi"/>
          <w:sz w:val="22"/>
          <w:szCs w:val="22"/>
        </w:rPr>
        <w:tab/>
      </w:r>
      <w:r w:rsidRPr="00635E3B">
        <w:rPr>
          <w:snapToGrid w:val="0"/>
        </w:rPr>
        <w:t>Test Requirements</w:t>
      </w:r>
      <w:r>
        <w:tab/>
        <w:t>1752</w:t>
      </w:r>
    </w:p>
    <w:p w14:paraId="12A7EFB5" w14:textId="77777777" w:rsidR="002F115E" w:rsidRDefault="002F115E">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4FA3A33B" w14:textId="77777777" w:rsidR="002F115E" w:rsidRDefault="002F115E">
      <w:pPr>
        <w:pStyle w:val="TOC4"/>
        <w:rPr>
          <w:rFonts w:asciiTheme="minorHAnsi" w:eastAsiaTheme="minorEastAsia" w:hAnsiTheme="minorHAnsi" w:cstheme="minorBidi"/>
          <w:sz w:val="22"/>
          <w:szCs w:val="22"/>
        </w:rPr>
      </w:pPr>
      <w:r w:rsidRPr="00635E3B">
        <w:rPr>
          <w:snapToGrid w:val="0"/>
        </w:rPr>
        <w:t>A.8.5.7.1</w:t>
      </w:r>
      <w:r>
        <w:rPr>
          <w:rFonts w:asciiTheme="minorHAnsi" w:eastAsiaTheme="minorEastAsia" w:hAnsiTheme="minorHAnsi" w:cstheme="minorBidi"/>
          <w:sz w:val="22"/>
          <w:szCs w:val="22"/>
        </w:rPr>
        <w:tab/>
      </w:r>
      <w:r w:rsidRPr="00635E3B">
        <w:rPr>
          <w:snapToGrid w:val="0"/>
        </w:rPr>
        <w:t>Test Purpose and Environment</w:t>
      </w:r>
      <w:r>
        <w:tab/>
        <w:t>1753</w:t>
      </w:r>
    </w:p>
    <w:p w14:paraId="53B9FC47" w14:textId="77777777" w:rsidR="002F115E" w:rsidRDefault="002F115E">
      <w:pPr>
        <w:pStyle w:val="TOC4"/>
        <w:rPr>
          <w:rFonts w:asciiTheme="minorHAnsi" w:eastAsiaTheme="minorEastAsia" w:hAnsiTheme="minorHAnsi" w:cstheme="minorBidi"/>
          <w:sz w:val="22"/>
          <w:szCs w:val="22"/>
        </w:rPr>
      </w:pPr>
      <w:r w:rsidRPr="00635E3B">
        <w:rPr>
          <w:snapToGrid w:val="0"/>
        </w:rPr>
        <w:t>A.8.5.7.2</w:t>
      </w:r>
      <w:r>
        <w:rPr>
          <w:rFonts w:asciiTheme="minorHAnsi" w:eastAsiaTheme="minorEastAsia" w:hAnsiTheme="minorHAnsi" w:cstheme="minorBidi"/>
          <w:sz w:val="22"/>
          <w:szCs w:val="22"/>
        </w:rPr>
        <w:tab/>
      </w:r>
      <w:r w:rsidRPr="00635E3B">
        <w:rPr>
          <w:snapToGrid w:val="0"/>
        </w:rPr>
        <w:t>Test Requirements</w:t>
      </w:r>
      <w:r>
        <w:tab/>
        <w:t>1753</w:t>
      </w:r>
    </w:p>
    <w:p w14:paraId="21101493" w14:textId="77777777" w:rsidR="002F115E" w:rsidRDefault="002F115E">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00F20AA5" w14:textId="77777777" w:rsidR="002F115E" w:rsidRDefault="002F115E">
      <w:pPr>
        <w:pStyle w:val="TOC4"/>
        <w:rPr>
          <w:rFonts w:asciiTheme="minorHAnsi" w:eastAsiaTheme="minorEastAsia" w:hAnsiTheme="minorHAnsi" w:cstheme="minorBidi"/>
          <w:sz w:val="22"/>
          <w:szCs w:val="22"/>
        </w:rPr>
      </w:pPr>
      <w:r w:rsidRPr="00635E3B">
        <w:rPr>
          <w:snapToGrid w:val="0"/>
        </w:rPr>
        <w:t>A.8.5.8.1</w:t>
      </w:r>
      <w:r>
        <w:rPr>
          <w:rFonts w:asciiTheme="minorHAnsi" w:eastAsiaTheme="minorEastAsia" w:hAnsiTheme="minorHAnsi" w:cstheme="minorBidi"/>
          <w:sz w:val="22"/>
          <w:szCs w:val="22"/>
        </w:rPr>
        <w:tab/>
      </w:r>
      <w:r w:rsidRPr="00635E3B">
        <w:rPr>
          <w:snapToGrid w:val="0"/>
        </w:rPr>
        <w:t>Test Purpose and Environment</w:t>
      </w:r>
      <w:r>
        <w:tab/>
        <w:t>1753</w:t>
      </w:r>
    </w:p>
    <w:p w14:paraId="608F1B1B" w14:textId="77777777" w:rsidR="002F115E" w:rsidRDefault="002F115E">
      <w:pPr>
        <w:pStyle w:val="TOC4"/>
        <w:rPr>
          <w:rFonts w:asciiTheme="minorHAnsi" w:eastAsiaTheme="minorEastAsia" w:hAnsiTheme="minorHAnsi" w:cstheme="minorBidi"/>
          <w:sz w:val="22"/>
          <w:szCs w:val="22"/>
        </w:rPr>
      </w:pPr>
      <w:r w:rsidRPr="00635E3B">
        <w:rPr>
          <w:snapToGrid w:val="0"/>
        </w:rPr>
        <w:t>A.8.5.8.2</w:t>
      </w:r>
      <w:r>
        <w:rPr>
          <w:rFonts w:asciiTheme="minorHAnsi" w:eastAsiaTheme="minorEastAsia" w:hAnsiTheme="minorHAnsi" w:cstheme="minorBidi"/>
          <w:sz w:val="22"/>
          <w:szCs w:val="22"/>
        </w:rPr>
        <w:tab/>
      </w:r>
      <w:r w:rsidRPr="00635E3B">
        <w:rPr>
          <w:snapToGrid w:val="0"/>
        </w:rPr>
        <w:t>Test Requirements</w:t>
      </w:r>
      <w:r>
        <w:tab/>
        <w:t>1756</w:t>
      </w:r>
    </w:p>
    <w:p w14:paraId="6D0FB95E" w14:textId="77777777" w:rsidR="002F115E" w:rsidRDefault="002F115E">
      <w:pPr>
        <w:pStyle w:val="TOC2"/>
        <w:rPr>
          <w:rFonts w:asciiTheme="minorHAnsi" w:eastAsiaTheme="minorEastAsia" w:hAnsiTheme="minorHAnsi" w:cstheme="minorBidi"/>
          <w:sz w:val="22"/>
          <w:szCs w:val="22"/>
        </w:rPr>
      </w:pPr>
      <w:r w:rsidRPr="00635E3B">
        <w:rPr>
          <w:lang w:val="sv-SE"/>
        </w:rPr>
        <w:t>A.8.6</w:t>
      </w:r>
      <w:r>
        <w:rPr>
          <w:rFonts w:asciiTheme="minorHAnsi" w:eastAsiaTheme="minorEastAsia" w:hAnsiTheme="minorHAnsi" w:cstheme="minorBidi"/>
          <w:sz w:val="22"/>
          <w:szCs w:val="22"/>
        </w:rPr>
        <w:tab/>
      </w:r>
      <w:r w:rsidRPr="00635E3B">
        <w:rPr>
          <w:lang w:val="sv-SE"/>
        </w:rPr>
        <w:t>E-UTRAN TDD - UTRAN FDD Measurements</w:t>
      </w:r>
      <w:r>
        <w:tab/>
        <w:t>1756</w:t>
      </w:r>
    </w:p>
    <w:p w14:paraId="0F47394C" w14:textId="77777777" w:rsidR="002F115E" w:rsidRDefault="002F115E">
      <w:pPr>
        <w:pStyle w:val="TOC3"/>
        <w:rPr>
          <w:rFonts w:asciiTheme="minorHAnsi" w:eastAsiaTheme="minorEastAsia" w:hAnsiTheme="minorHAnsi" w:cstheme="minorBidi"/>
          <w:sz w:val="22"/>
          <w:szCs w:val="22"/>
        </w:rPr>
      </w:pPr>
      <w:r w:rsidRPr="00635E3B">
        <w:rPr>
          <w:rFonts w:cs="v4.2.0"/>
        </w:rPr>
        <w:t>A.8.6.1</w:t>
      </w:r>
      <w:r>
        <w:rPr>
          <w:rFonts w:asciiTheme="minorHAnsi" w:eastAsiaTheme="minorEastAsia" w:hAnsiTheme="minorHAnsi" w:cstheme="minorBidi"/>
          <w:sz w:val="22"/>
          <w:szCs w:val="22"/>
        </w:rPr>
        <w:tab/>
      </w:r>
      <w:r w:rsidRPr="00635E3B">
        <w:rPr>
          <w:rFonts w:cs="v4.2.0"/>
        </w:rPr>
        <w:t>E-UTRAN TDD - UTRAN FDD event triggered reporting under fading propagation conditions</w:t>
      </w:r>
      <w:r>
        <w:tab/>
        <w:t>1756</w:t>
      </w:r>
    </w:p>
    <w:p w14:paraId="3A6DCCAF"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A.8.6.1.1</w:t>
      </w:r>
      <w:r>
        <w:rPr>
          <w:rFonts w:asciiTheme="minorHAnsi" w:eastAsiaTheme="minorEastAsia" w:hAnsiTheme="minorHAnsi" w:cstheme="minorBidi"/>
          <w:sz w:val="22"/>
          <w:szCs w:val="22"/>
        </w:rPr>
        <w:tab/>
      </w:r>
      <w:r w:rsidRPr="00635E3B">
        <w:rPr>
          <w:rFonts w:cs="v4.2.0"/>
          <w:snapToGrid w:val="0"/>
        </w:rPr>
        <w:t>Test Purpose and Environment</w:t>
      </w:r>
      <w:r>
        <w:tab/>
        <w:t>1756</w:t>
      </w:r>
    </w:p>
    <w:p w14:paraId="215238A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A.8.6.1.2</w:t>
      </w:r>
      <w:r>
        <w:rPr>
          <w:rFonts w:asciiTheme="minorHAnsi" w:eastAsiaTheme="minorEastAsia" w:hAnsiTheme="minorHAnsi" w:cstheme="minorBidi"/>
          <w:sz w:val="22"/>
          <w:szCs w:val="22"/>
        </w:rPr>
        <w:tab/>
      </w:r>
      <w:r w:rsidRPr="00635E3B">
        <w:rPr>
          <w:rFonts w:cs="v4.2.0"/>
          <w:snapToGrid w:val="0"/>
        </w:rPr>
        <w:t>Test Requirements</w:t>
      </w:r>
      <w:r>
        <w:tab/>
        <w:t>1758</w:t>
      </w:r>
    </w:p>
    <w:p w14:paraId="6A535745" w14:textId="77777777" w:rsidR="002F115E" w:rsidRDefault="002F115E">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1A47E9A8"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6</w:t>
      </w:r>
      <w:r w:rsidRPr="00635E3B">
        <w:rPr>
          <w:snapToGrid w:val="0"/>
        </w:rPr>
        <w:t>.</w:t>
      </w:r>
      <w:r w:rsidRPr="00635E3B">
        <w:rPr>
          <w:snapToGrid w:val="0"/>
          <w:lang w:eastAsia="zh-CN"/>
        </w:rPr>
        <w:t>2</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1759</w:t>
      </w:r>
    </w:p>
    <w:p w14:paraId="53DB819C"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6.2</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1761</w:t>
      </w:r>
    </w:p>
    <w:p w14:paraId="270824A0" w14:textId="77777777" w:rsidR="002F115E" w:rsidRDefault="002F115E">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7E71D7A0" w14:textId="77777777" w:rsidR="002F115E" w:rsidRDefault="002F115E">
      <w:pPr>
        <w:pStyle w:val="TOC4"/>
        <w:rPr>
          <w:rFonts w:asciiTheme="minorHAnsi" w:eastAsiaTheme="minorEastAsia" w:hAnsiTheme="minorHAnsi" w:cstheme="minorBidi"/>
          <w:sz w:val="22"/>
          <w:szCs w:val="22"/>
        </w:rPr>
      </w:pPr>
      <w:r w:rsidRPr="00635E3B">
        <w:rPr>
          <w:snapToGrid w:val="0"/>
        </w:rPr>
        <w:t>A.8.6.3.1</w:t>
      </w:r>
      <w:r>
        <w:rPr>
          <w:rFonts w:asciiTheme="minorHAnsi" w:eastAsiaTheme="minorEastAsia" w:hAnsiTheme="minorHAnsi" w:cstheme="minorBidi"/>
          <w:sz w:val="22"/>
          <w:szCs w:val="22"/>
        </w:rPr>
        <w:tab/>
      </w:r>
      <w:r w:rsidRPr="00635E3B">
        <w:rPr>
          <w:snapToGrid w:val="0"/>
        </w:rPr>
        <w:t>Test Purpose and Environment</w:t>
      </w:r>
      <w:r>
        <w:tab/>
        <w:t>1761</w:t>
      </w:r>
    </w:p>
    <w:p w14:paraId="706A1C98" w14:textId="77777777" w:rsidR="002F115E" w:rsidRDefault="002F115E">
      <w:pPr>
        <w:pStyle w:val="TOC4"/>
        <w:rPr>
          <w:rFonts w:asciiTheme="minorHAnsi" w:eastAsiaTheme="minorEastAsia" w:hAnsiTheme="minorHAnsi" w:cstheme="minorBidi"/>
          <w:sz w:val="22"/>
          <w:szCs w:val="22"/>
        </w:rPr>
      </w:pPr>
      <w:r w:rsidRPr="00635E3B">
        <w:rPr>
          <w:snapToGrid w:val="0"/>
        </w:rPr>
        <w:t>A.8.6.3.2</w:t>
      </w:r>
      <w:r>
        <w:rPr>
          <w:rFonts w:asciiTheme="minorHAnsi" w:eastAsiaTheme="minorEastAsia" w:hAnsiTheme="minorHAnsi" w:cstheme="minorBidi"/>
          <w:sz w:val="22"/>
          <w:szCs w:val="22"/>
        </w:rPr>
        <w:tab/>
      </w:r>
      <w:r w:rsidRPr="00635E3B">
        <w:rPr>
          <w:snapToGrid w:val="0"/>
        </w:rPr>
        <w:t>Test Requirements</w:t>
      </w:r>
      <w:r>
        <w:tab/>
        <w:t>1764</w:t>
      </w:r>
    </w:p>
    <w:p w14:paraId="31D7DCA5" w14:textId="77777777" w:rsidR="002F115E" w:rsidRDefault="002F115E">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41386F4C" w14:textId="77777777" w:rsidR="002F115E" w:rsidRDefault="002F115E">
      <w:pPr>
        <w:pStyle w:val="TOC3"/>
        <w:rPr>
          <w:rFonts w:asciiTheme="minorHAnsi" w:eastAsiaTheme="minorEastAsia" w:hAnsiTheme="minorHAnsi" w:cstheme="minorBidi"/>
          <w:sz w:val="22"/>
          <w:szCs w:val="22"/>
        </w:rPr>
      </w:pPr>
      <w:r w:rsidRPr="00635E3B">
        <w:rPr>
          <w:rFonts w:cs="v4.2.0"/>
        </w:rPr>
        <w:t>A.8.</w:t>
      </w:r>
      <w:r w:rsidRPr="00635E3B">
        <w:rPr>
          <w:rFonts w:cs="v4.2.0"/>
          <w:lang w:eastAsia="zh-CN"/>
        </w:rPr>
        <w:t>7</w:t>
      </w:r>
      <w:r w:rsidRPr="00635E3B">
        <w:rPr>
          <w:rFonts w:cs="v4.2.0"/>
        </w:rPr>
        <w:t>.</w:t>
      </w:r>
      <w:r w:rsidRPr="00635E3B">
        <w:rPr>
          <w:rFonts w:cs="v4.2.0"/>
          <w:lang w:eastAsia="zh-CN"/>
        </w:rPr>
        <w:t>1</w:t>
      </w:r>
      <w:r>
        <w:rPr>
          <w:rFonts w:asciiTheme="minorHAnsi" w:eastAsiaTheme="minorEastAsia" w:hAnsiTheme="minorHAnsi" w:cstheme="minorBidi"/>
          <w:sz w:val="22"/>
          <w:szCs w:val="22"/>
        </w:rPr>
        <w:tab/>
      </w:r>
      <w:r w:rsidRPr="00635E3B">
        <w:rPr>
          <w:rFonts w:cs="v4.2.0"/>
        </w:rPr>
        <w:t>E-UTRA</w:t>
      </w:r>
      <w:r w:rsidRPr="00635E3B">
        <w:rPr>
          <w:rFonts w:cs="v4.2.0"/>
          <w:lang w:eastAsia="zh-CN"/>
        </w:rPr>
        <w:t>N</w:t>
      </w:r>
      <w:r w:rsidRPr="00635E3B">
        <w:rPr>
          <w:rFonts w:cs="v4.2.0"/>
        </w:rPr>
        <w:t xml:space="preserve"> TDD to UTRA</w:t>
      </w:r>
      <w:r w:rsidRPr="00635E3B">
        <w:rPr>
          <w:rFonts w:cs="v4.2.0"/>
          <w:lang w:eastAsia="zh-CN"/>
        </w:rPr>
        <w:t>N</w:t>
      </w:r>
      <w:r w:rsidRPr="00635E3B">
        <w:rPr>
          <w:rFonts w:cs="v4.2.0"/>
        </w:rPr>
        <w:t xml:space="preserve"> TDD cell search under fading propagation conditions</w:t>
      </w:r>
      <w:r>
        <w:tab/>
        <w:t>1764</w:t>
      </w:r>
    </w:p>
    <w:p w14:paraId="2D1289C8" w14:textId="77777777" w:rsidR="002F115E" w:rsidRDefault="002F115E">
      <w:pPr>
        <w:pStyle w:val="TOC4"/>
        <w:rPr>
          <w:rFonts w:asciiTheme="minorHAnsi" w:eastAsiaTheme="minorEastAsia" w:hAnsiTheme="minorHAnsi" w:cstheme="minorBidi"/>
          <w:sz w:val="22"/>
          <w:szCs w:val="22"/>
        </w:rPr>
      </w:pPr>
      <w:r w:rsidRPr="00635E3B">
        <w:rPr>
          <w:rFonts w:cs="v4.2.0"/>
        </w:rPr>
        <w:t>A.8.</w:t>
      </w:r>
      <w:r w:rsidRPr="00635E3B">
        <w:rPr>
          <w:rFonts w:cs="v4.2.0"/>
          <w:lang w:eastAsia="zh-CN"/>
        </w:rPr>
        <w:t>7</w:t>
      </w:r>
      <w:r w:rsidRPr="00635E3B">
        <w:rPr>
          <w:rFonts w:cs="v4.2.0"/>
        </w:rPr>
        <w:t>.1.1</w:t>
      </w:r>
      <w:r>
        <w:rPr>
          <w:rFonts w:asciiTheme="minorHAnsi" w:eastAsiaTheme="minorEastAsia" w:hAnsiTheme="minorHAnsi" w:cstheme="minorBidi"/>
          <w:sz w:val="22"/>
          <w:szCs w:val="22"/>
        </w:rPr>
        <w:tab/>
      </w:r>
      <w:r w:rsidRPr="00635E3B">
        <w:rPr>
          <w:rFonts w:cs="v4.2.0"/>
        </w:rPr>
        <w:t>Test Purpose and Environment</w:t>
      </w:r>
      <w:r>
        <w:tab/>
        <w:t>1764</w:t>
      </w:r>
    </w:p>
    <w:p w14:paraId="3B3C88F6" w14:textId="77777777" w:rsidR="002F115E" w:rsidRDefault="002F115E">
      <w:pPr>
        <w:pStyle w:val="TOC5"/>
        <w:rPr>
          <w:rFonts w:asciiTheme="minorHAnsi" w:eastAsiaTheme="minorEastAsia" w:hAnsiTheme="minorHAnsi" w:cstheme="minorBidi"/>
          <w:sz w:val="22"/>
          <w:szCs w:val="22"/>
        </w:rPr>
      </w:pPr>
      <w:r w:rsidRPr="00635E3B">
        <w:rPr>
          <w:rFonts w:cs="v4.2.0"/>
        </w:rPr>
        <w:t>A.8.</w:t>
      </w:r>
      <w:r w:rsidRPr="00635E3B">
        <w:rPr>
          <w:rFonts w:cs="v4.2.0"/>
          <w:lang w:eastAsia="zh-CN"/>
        </w:rPr>
        <w:t>7</w:t>
      </w:r>
      <w:r w:rsidRPr="00635E3B">
        <w:rPr>
          <w:rFonts w:cs="v4.2.0"/>
        </w:rPr>
        <w:t>.1.1.1</w:t>
      </w:r>
      <w:r>
        <w:rPr>
          <w:rFonts w:asciiTheme="minorHAnsi" w:eastAsiaTheme="minorEastAsia" w:hAnsiTheme="minorHAnsi" w:cstheme="minorBidi"/>
          <w:sz w:val="22"/>
          <w:szCs w:val="22"/>
        </w:rPr>
        <w:tab/>
      </w:r>
      <w:r w:rsidRPr="00635E3B">
        <w:rPr>
          <w:rFonts w:cs="v4.2.0"/>
        </w:rPr>
        <w:t>Void</w:t>
      </w:r>
      <w:r>
        <w:tab/>
        <w:t>1764</w:t>
      </w:r>
    </w:p>
    <w:p w14:paraId="1C5F0DE6" w14:textId="77777777" w:rsidR="002F115E" w:rsidRDefault="002F115E">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05A503CE" w14:textId="77777777" w:rsidR="002F115E" w:rsidRDefault="002F115E">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268FA1BF" w14:textId="77777777" w:rsidR="002F115E" w:rsidRDefault="002F115E">
      <w:pPr>
        <w:pStyle w:val="TOC4"/>
        <w:rPr>
          <w:rFonts w:asciiTheme="minorHAnsi" w:eastAsiaTheme="minorEastAsia" w:hAnsiTheme="minorHAnsi" w:cstheme="minorBidi"/>
          <w:sz w:val="22"/>
          <w:szCs w:val="22"/>
        </w:rPr>
      </w:pPr>
      <w:r w:rsidRPr="00635E3B">
        <w:rPr>
          <w:rFonts w:cs="v4.2.0"/>
        </w:rPr>
        <w:t>A.8.</w:t>
      </w:r>
      <w:r w:rsidRPr="00635E3B">
        <w:rPr>
          <w:rFonts w:cs="v4.2.0"/>
          <w:lang w:eastAsia="zh-CN"/>
        </w:rPr>
        <w:t>7</w:t>
      </w:r>
      <w:r w:rsidRPr="00635E3B">
        <w:rPr>
          <w:rFonts w:cs="v4.2.0"/>
        </w:rPr>
        <w:t>.1.2</w:t>
      </w:r>
      <w:r>
        <w:rPr>
          <w:rFonts w:asciiTheme="minorHAnsi" w:eastAsiaTheme="minorEastAsia" w:hAnsiTheme="minorHAnsi" w:cstheme="minorBidi"/>
          <w:sz w:val="22"/>
          <w:szCs w:val="22"/>
        </w:rPr>
        <w:tab/>
      </w:r>
      <w:r w:rsidRPr="00635E3B">
        <w:rPr>
          <w:rFonts w:cs="v4.2.0"/>
        </w:rPr>
        <w:t>Test Requirements</w:t>
      </w:r>
      <w:r>
        <w:tab/>
        <w:t>1766</w:t>
      </w:r>
    </w:p>
    <w:p w14:paraId="6F3CE0CB" w14:textId="77777777" w:rsidR="002F115E" w:rsidRDefault="002F115E">
      <w:pPr>
        <w:pStyle w:val="TOC5"/>
        <w:rPr>
          <w:rFonts w:asciiTheme="minorHAnsi" w:eastAsiaTheme="minorEastAsia" w:hAnsiTheme="minorHAnsi" w:cstheme="minorBidi"/>
          <w:sz w:val="22"/>
          <w:szCs w:val="22"/>
        </w:rPr>
      </w:pPr>
      <w:r w:rsidRPr="00635E3B">
        <w:rPr>
          <w:rFonts w:cs="v4.2.0"/>
        </w:rPr>
        <w:t>A.8.</w:t>
      </w:r>
      <w:r w:rsidRPr="00635E3B">
        <w:rPr>
          <w:rFonts w:cs="v4.2.0"/>
          <w:lang w:eastAsia="zh-CN"/>
        </w:rPr>
        <w:t>7</w:t>
      </w:r>
      <w:r w:rsidRPr="00635E3B">
        <w:rPr>
          <w:rFonts w:cs="v4.2.0"/>
        </w:rPr>
        <w:t>.1.</w:t>
      </w:r>
      <w:r w:rsidRPr="00635E3B">
        <w:rPr>
          <w:rFonts w:cs="v4.2.0"/>
          <w:lang w:eastAsia="zh-CN"/>
        </w:rPr>
        <w:t>2</w:t>
      </w:r>
      <w:r w:rsidRPr="00635E3B">
        <w:rPr>
          <w:rFonts w:cs="v4.2.0"/>
        </w:rPr>
        <w:t>.1</w:t>
      </w:r>
      <w:r>
        <w:rPr>
          <w:rFonts w:asciiTheme="minorHAnsi" w:eastAsiaTheme="minorEastAsia" w:hAnsiTheme="minorHAnsi" w:cstheme="minorBidi"/>
          <w:sz w:val="22"/>
          <w:szCs w:val="22"/>
        </w:rPr>
        <w:tab/>
      </w:r>
      <w:r w:rsidRPr="00635E3B">
        <w:rPr>
          <w:rFonts w:cs="v4.2.0"/>
        </w:rPr>
        <w:t>Void</w:t>
      </w:r>
      <w:r>
        <w:tab/>
        <w:t>1766</w:t>
      </w:r>
    </w:p>
    <w:p w14:paraId="0D88C5BC" w14:textId="77777777" w:rsidR="002F115E" w:rsidRDefault="002F115E">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531665AF" w14:textId="77777777" w:rsidR="002F115E" w:rsidRDefault="002F115E">
      <w:pPr>
        <w:pStyle w:val="TOC5"/>
        <w:rPr>
          <w:rFonts w:asciiTheme="minorHAnsi" w:eastAsiaTheme="minorEastAsia" w:hAnsiTheme="minorHAnsi" w:cstheme="minorBidi"/>
          <w:sz w:val="22"/>
          <w:szCs w:val="22"/>
        </w:rPr>
      </w:pPr>
      <w:r w:rsidRPr="00635E3B">
        <w:rPr>
          <w:rFonts w:cs="v4.2.0"/>
        </w:rPr>
        <w:t>A.8.</w:t>
      </w:r>
      <w:r w:rsidRPr="00635E3B">
        <w:rPr>
          <w:rFonts w:cs="v4.2.0"/>
          <w:lang w:eastAsia="zh-CN"/>
        </w:rPr>
        <w:t>7</w:t>
      </w:r>
      <w:r w:rsidRPr="00635E3B">
        <w:rPr>
          <w:rFonts w:cs="v4.2.0"/>
        </w:rPr>
        <w:t>.1.</w:t>
      </w:r>
      <w:r w:rsidRPr="00635E3B">
        <w:rPr>
          <w:rFonts w:cs="v4.2.0"/>
          <w:lang w:eastAsia="zh-CN"/>
        </w:rPr>
        <w:t>2</w:t>
      </w:r>
      <w:r w:rsidRPr="00635E3B">
        <w:rPr>
          <w:rFonts w:cs="v4.2.0"/>
        </w:rPr>
        <w:t>.</w:t>
      </w:r>
      <w:r w:rsidRPr="00635E3B">
        <w:rPr>
          <w:rFonts w:cs="v4.2.0"/>
          <w:lang w:eastAsia="zh-CN"/>
        </w:rPr>
        <w:t>3</w:t>
      </w:r>
      <w:r>
        <w:rPr>
          <w:rFonts w:asciiTheme="minorHAnsi" w:eastAsiaTheme="minorEastAsia" w:hAnsiTheme="minorHAnsi" w:cstheme="minorBidi"/>
          <w:sz w:val="22"/>
          <w:szCs w:val="22"/>
        </w:rPr>
        <w:tab/>
      </w:r>
      <w:r w:rsidRPr="00635E3B">
        <w:rPr>
          <w:rFonts w:cs="v4.2.0"/>
          <w:lang w:eastAsia="zh-CN"/>
        </w:rPr>
        <w:t>Void</w:t>
      </w:r>
      <w:r>
        <w:tab/>
        <w:t>1766</w:t>
      </w:r>
    </w:p>
    <w:p w14:paraId="1D47C0BF" w14:textId="77777777" w:rsidR="002F115E" w:rsidRDefault="002F115E">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64BA0E84" w14:textId="77777777" w:rsidR="002F115E" w:rsidRDefault="002F115E">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50CBC175" w14:textId="77777777" w:rsidR="002F115E" w:rsidRDefault="002F115E">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33C987BC" w14:textId="77777777" w:rsidR="002F115E" w:rsidRDefault="002F115E">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5569162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w:t>
      </w:r>
      <w:r w:rsidRPr="00635E3B">
        <w:rPr>
          <w:rFonts w:cs="v4.2.0"/>
          <w:snapToGrid w:val="0"/>
          <w:lang w:eastAsia="zh-CN"/>
        </w:rPr>
        <w:t>7</w:t>
      </w:r>
      <w:r w:rsidRPr="00635E3B">
        <w:rPr>
          <w:rFonts w:cs="v4.2.0"/>
          <w:snapToGrid w:val="0"/>
        </w:rPr>
        <w:t>.</w:t>
      </w:r>
      <w:r w:rsidRPr="00635E3B">
        <w:rPr>
          <w:rFonts w:cs="v4.2.0"/>
          <w:snapToGrid w:val="0"/>
          <w:lang w:eastAsia="zh-CN"/>
        </w:rPr>
        <w:t>3</w:t>
      </w:r>
      <w:r w:rsidRPr="00635E3B">
        <w:rPr>
          <w:rFonts w:cs="v4.2.0"/>
          <w:snapToGrid w:val="0"/>
        </w:rPr>
        <w:t>.1</w:t>
      </w:r>
      <w:r>
        <w:rPr>
          <w:rFonts w:asciiTheme="minorHAnsi" w:eastAsiaTheme="minorEastAsia" w:hAnsiTheme="minorHAnsi" w:cstheme="minorBidi"/>
          <w:sz w:val="22"/>
          <w:szCs w:val="22"/>
        </w:rPr>
        <w:tab/>
      </w:r>
      <w:r w:rsidRPr="00635E3B">
        <w:rPr>
          <w:rFonts w:cs="v4.2.0"/>
          <w:snapToGrid w:val="0"/>
        </w:rPr>
        <w:t>Test Purpose and Environment</w:t>
      </w:r>
      <w:r>
        <w:tab/>
        <w:t>1770</w:t>
      </w:r>
    </w:p>
    <w:p w14:paraId="3B83D4B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w:t>
      </w:r>
      <w:r w:rsidRPr="00635E3B">
        <w:rPr>
          <w:rFonts w:cs="v4.2.0"/>
          <w:snapToGrid w:val="0"/>
          <w:lang w:eastAsia="zh-CN"/>
        </w:rPr>
        <w:t>7</w:t>
      </w:r>
      <w:r w:rsidRPr="00635E3B">
        <w:rPr>
          <w:rFonts w:cs="v4.2.0"/>
          <w:snapToGrid w:val="0"/>
        </w:rPr>
        <w:t>.</w:t>
      </w:r>
      <w:r w:rsidRPr="00635E3B">
        <w:rPr>
          <w:rFonts w:cs="v4.2.0"/>
          <w:snapToGrid w:val="0"/>
          <w:lang w:eastAsia="zh-CN"/>
        </w:rPr>
        <w:t>3</w:t>
      </w:r>
      <w:r w:rsidRPr="00635E3B">
        <w:rPr>
          <w:rFonts w:cs="v4.2.0"/>
          <w:snapToGrid w:val="0"/>
        </w:rPr>
        <w:t>.</w:t>
      </w:r>
      <w:r w:rsidRPr="00635E3B">
        <w:rPr>
          <w:rFonts w:cs="v4.2.0"/>
          <w:snapToGrid w:val="0"/>
          <w:lang w:eastAsia="zh-CN"/>
        </w:rPr>
        <w:t>2</w:t>
      </w:r>
      <w:r>
        <w:rPr>
          <w:rFonts w:asciiTheme="minorHAnsi" w:eastAsiaTheme="minorEastAsia" w:hAnsiTheme="minorHAnsi" w:cstheme="minorBidi"/>
          <w:sz w:val="22"/>
          <w:szCs w:val="22"/>
        </w:rPr>
        <w:tab/>
      </w:r>
      <w:r w:rsidRPr="00635E3B">
        <w:rPr>
          <w:rFonts w:cs="v4.2.0"/>
          <w:snapToGrid w:val="0"/>
        </w:rPr>
        <w:t>Test P</w:t>
      </w:r>
      <w:r w:rsidRPr="00635E3B">
        <w:rPr>
          <w:rFonts w:cs="v4.2.0"/>
          <w:snapToGrid w:val="0"/>
          <w:lang w:eastAsia="zh-CN"/>
        </w:rPr>
        <w:t>arameters</w:t>
      </w:r>
      <w:r>
        <w:tab/>
        <w:t>1770</w:t>
      </w:r>
    </w:p>
    <w:p w14:paraId="4B848F07"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w:t>
      </w:r>
      <w:r w:rsidRPr="00635E3B">
        <w:rPr>
          <w:rFonts w:cs="v4.2.0"/>
          <w:snapToGrid w:val="0"/>
          <w:lang w:eastAsia="zh-CN"/>
        </w:rPr>
        <w:t>7</w:t>
      </w:r>
      <w:r w:rsidRPr="00635E3B">
        <w:rPr>
          <w:rFonts w:cs="v4.2.0"/>
          <w:snapToGrid w:val="0"/>
        </w:rPr>
        <w:t>.</w:t>
      </w:r>
      <w:r w:rsidRPr="00635E3B">
        <w:rPr>
          <w:rFonts w:cs="v4.2.0"/>
          <w:snapToGrid w:val="0"/>
          <w:lang w:eastAsia="zh-CN"/>
        </w:rPr>
        <w:t>3</w:t>
      </w:r>
      <w:r w:rsidRPr="00635E3B">
        <w:rPr>
          <w:rFonts w:cs="v4.2.0"/>
          <w:snapToGrid w:val="0"/>
        </w:rPr>
        <w:t>.</w:t>
      </w:r>
      <w:r w:rsidRPr="00635E3B">
        <w:rPr>
          <w:rFonts w:cs="v4.2.0"/>
          <w:snapToGrid w:val="0"/>
          <w:lang w:eastAsia="zh-CN"/>
        </w:rPr>
        <w:t>3</w:t>
      </w:r>
      <w:r>
        <w:rPr>
          <w:rFonts w:asciiTheme="minorHAnsi" w:eastAsiaTheme="minorEastAsia" w:hAnsiTheme="minorHAnsi" w:cstheme="minorBidi"/>
          <w:sz w:val="22"/>
          <w:szCs w:val="22"/>
        </w:rPr>
        <w:tab/>
      </w:r>
      <w:r w:rsidRPr="00635E3B">
        <w:rPr>
          <w:rFonts w:cs="v4.2.0"/>
          <w:snapToGrid w:val="0"/>
        </w:rPr>
        <w:t>Test Requirements</w:t>
      </w:r>
      <w:r>
        <w:tab/>
        <w:t>1771</w:t>
      </w:r>
    </w:p>
    <w:p w14:paraId="376FE6DF" w14:textId="77777777" w:rsidR="002F115E" w:rsidRDefault="002F115E">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5AF8BEFE"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7</w:t>
      </w:r>
      <w:r w:rsidRPr="00635E3B">
        <w:rPr>
          <w:snapToGrid w:val="0"/>
        </w:rPr>
        <w:t>.4.1</w:t>
      </w:r>
      <w:r>
        <w:rPr>
          <w:rFonts w:asciiTheme="minorHAnsi" w:eastAsiaTheme="minorEastAsia" w:hAnsiTheme="minorHAnsi" w:cstheme="minorBidi"/>
          <w:sz w:val="22"/>
          <w:szCs w:val="22"/>
        </w:rPr>
        <w:tab/>
      </w:r>
      <w:r w:rsidRPr="00635E3B">
        <w:rPr>
          <w:snapToGrid w:val="0"/>
        </w:rPr>
        <w:t>Test Purpose and Environment</w:t>
      </w:r>
      <w:r>
        <w:tab/>
        <w:t>1772</w:t>
      </w:r>
    </w:p>
    <w:p w14:paraId="13C40924"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7</w:t>
      </w:r>
      <w:r w:rsidRPr="00635E3B">
        <w:rPr>
          <w:snapToGrid w:val="0"/>
        </w:rPr>
        <w:t>.4.</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1774</w:t>
      </w:r>
    </w:p>
    <w:p w14:paraId="629F6F03" w14:textId="77777777" w:rsidR="002F115E" w:rsidRDefault="002F115E">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1972A421"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7</w:t>
      </w:r>
      <w:r w:rsidRPr="00635E3B">
        <w:rPr>
          <w:snapToGrid w:val="0"/>
        </w:rPr>
        <w:t>.</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1774</w:t>
      </w:r>
    </w:p>
    <w:p w14:paraId="5E0F37E4" w14:textId="77777777" w:rsidR="002F115E" w:rsidRDefault="002F115E">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08DFFE9F" w14:textId="77777777" w:rsidR="002F115E" w:rsidRDefault="002F115E">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1437D69B" w14:textId="77777777" w:rsidR="002F115E" w:rsidRDefault="002F115E">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3D30BEAB" w14:textId="77777777" w:rsidR="002F115E" w:rsidRDefault="002F115E">
      <w:pPr>
        <w:pStyle w:val="TOC4"/>
        <w:rPr>
          <w:rFonts w:asciiTheme="minorHAnsi" w:eastAsiaTheme="minorEastAsia" w:hAnsiTheme="minorHAnsi" w:cstheme="minorBidi"/>
          <w:sz w:val="22"/>
          <w:szCs w:val="22"/>
        </w:rPr>
      </w:pPr>
      <w:r w:rsidRPr="00635E3B">
        <w:rPr>
          <w:snapToGrid w:val="0"/>
        </w:rPr>
        <w:t>A.8.7A.1.1</w:t>
      </w:r>
      <w:r>
        <w:rPr>
          <w:rFonts w:asciiTheme="minorHAnsi" w:eastAsiaTheme="minorEastAsia" w:hAnsiTheme="minorHAnsi" w:cstheme="minorBidi"/>
          <w:sz w:val="22"/>
          <w:szCs w:val="22"/>
        </w:rPr>
        <w:tab/>
      </w:r>
      <w:r w:rsidRPr="00635E3B">
        <w:rPr>
          <w:snapToGrid w:val="0"/>
        </w:rPr>
        <w:t>Test Purpose and Environment</w:t>
      </w:r>
      <w:r>
        <w:tab/>
        <w:t>1776</w:t>
      </w:r>
    </w:p>
    <w:p w14:paraId="120F6F1B" w14:textId="77777777" w:rsidR="002F115E" w:rsidRDefault="002F115E">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75260F22" w14:textId="77777777" w:rsidR="002F115E" w:rsidRDefault="002F115E">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501F919F" w14:textId="77777777" w:rsidR="002F115E" w:rsidRDefault="002F115E">
      <w:pPr>
        <w:pStyle w:val="TOC3"/>
        <w:rPr>
          <w:rFonts w:asciiTheme="minorHAnsi" w:eastAsiaTheme="minorEastAsia" w:hAnsiTheme="minorHAnsi" w:cstheme="minorBidi"/>
          <w:sz w:val="22"/>
          <w:szCs w:val="22"/>
        </w:rPr>
      </w:pPr>
      <w:r w:rsidRPr="00635E3B">
        <w:rPr>
          <w:rFonts w:cs="v4.2.0"/>
        </w:rPr>
        <w:t>A.8.8.1</w:t>
      </w:r>
      <w:r>
        <w:rPr>
          <w:rFonts w:asciiTheme="minorHAnsi" w:eastAsiaTheme="minorEastAsia" w:hAnsiTheme="minorHAnsi" w:cstheme="minorBidi"/>
          <w:sz w:val="22"/>
          <w:szCs w:val="22"/>
        </w:rPr>
        <w:tab/>
      </w:r>
      <w:r w:rsidRPr="00635E3B">
        <w:rPr>
          <w:rFonts w:cs="v4.2.0"/>
        </w:rPr>
        <w:t>E-UTRAN FDD – GSM event triggered reporting in AWGN</w:t>
      </w:r>
      <w:r>
        <w:tab/>
        <w:t>1779</w:t>
      </w:r>
    </w:p>
    <w:p w14:paraId="66226DC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A.8.8.1.1</w:t>
      </w:r>
      <w:r>
        <w:rPr>
          <w:rFonts w:asciiTheme="minorHAnsi" w:eastAsiaTheme="minorEastAsia" w:hAnsiTheme="minorHAnsi" w:cstheme="minorBidi"/>
          <w:sz w:val="22"/>
          <w:szCs w:val="22"/>
        </w:rPr>
        <w:tab/>
      </w:r>
      <w:r w:rsidRPr="00635E3B">
        <w:rPr>
          <w:rFonts w:cs="v4.2.0"/>
          <w:snapToGrid w:val="0"/>
        </w:rPr>
        <w:t>Test Purpose and Environment</w:t>
      </w:r>
      <w:r>
        <w:tab/>
        <w:t>1779</w:t>
      </w:r>
    </w:p>
    <w:p w14:paraId="51DA768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A.8.8.1.2</w:t>
      </w:r>
      <w:r>
        <w:rPr>
          <w:rFonts w:asciiTheme="minorHAnsi" w:eastAsiaTheme="minorEastAsia" w:hAnsiTheme="minorHAnsi" w:cstheme="minorBidi"/>
          <w:sz w:val="22"/>
          <w:szCs w:val="22"/>
        </w:rPr>
        <w:tab/>
      </w:r>
      <w:r w:rsidRPr="00635E3B">
        <w:rPr>
          <w:rFonts w:cs="v4.2.0"/>
          <w:snapToGrid w:val="0"/>
        </w:rPr>
        <w:t>Test Requirements</w:t>
      </w:r>
      <w:r>
        <w:tab/>
        <w:t>1781</w:t>
      </w:r>
    </w:p>
    <w:p w14:paraId="450145CC" w14:textId="77777777" w:rsidR="002F115E" w:rsidRDefault="002F115E">
      <w:pPr>
        <w:pStyle w:val="TOC3"/>
        <w:rPr>
          <w:rFonts w:asciiTheme="minorHAnsi" w:eastAsiaTheme="minorEastAsia" w:hAnsiTheme="minorHAnsi" w:cstheme="minorBidi"/>
          <w:sz w:val="22"/>
          <w:szCs w:val="22"/>
        </w:rPr>
      </w:pPr>
      <w:r w:rsidRPr="00635E3B">
        <w:rPr>
          <w:rFonts w:cs="v4.2.0"/>
        </w:rPr>
        <w:t>A.8.8.2</w:t>
      </w:r>
      <w:r>
        <w:rPr>
          <w:rFonts w:asciiTheme="minorHAnsi" w:eastAsiaTheme="minorEastAsia" w:hAnsiTheme="minorHAnsi" w:cstheme="minorBidi"/>
          <w:sz w:val="22"/>
          <w:szCs w:val="22"/>
        </w:rPr>
        <w:tab/>
      </w:r>
      <w:r w:rsidRPr="00635E3B">
        <w:rPr>
          <w:rFonts w:cs="v4.2.0"/>
        </w:rPr>
        <w:t>E-UTRAN FDD-GSM event triggered reporting when DRX is used in AWGN</w:t>
      </w:r>
      <w:r>
        <w:tab/>
        <w:t>1781</w:t>
      </w:r>
    </w:p>
    <w:p w14:paraId="5CDF8484"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A.8.8.2.1</w:t>
      </w:r>
      <w:r>
        <w:rPr>
          <w:rFonts w:asciiTheme="minorHAnsi" w:eastAsiaTheme="minorEastAsia" w:hAnsiTheme="minorHAnsi" w:cstheme="minorBidi"/>
          <w:sz w:val="22"/>
          <w:szCs w:val="22"/>
        </w:rPr>
        <w:tab/>
      </w:r>
      <w:r w:rsidRPr="00635E3B">
        <w:rPr>
          <w:rFonts w:cs="v4.2.0"/>
          <w:snapToGrid w:val="0"/>
        </w:rPr>
        <w:t>Test Purpose and Environment</w:t>
      </w:r>
      <w:r>
        <w:tab/>
        <w:t>1781</w:t>
      </w:r>
    </w:p>
    <w:p w14:paraId="05EB9AE4" w14:textId="77777777" w:rsidR="002F115E" w:rsidRDefault="002F115E">
      <w:pPr>
        <w:pStyle w:val="TOC4"/>
        <w:rPr>
          <w:rFonts w:asciiTheme="minorHAnsi" w:eastAsiaTheme="minorEastAsia" w:hAnsiTheme="minorHAnsi" w:cstheme="minorBidi"/>
          <w:sz w:val="22"/>
          <w:szCs w:val="22"/>
        </w:rPr>
      </w:pPr>
      <w:r w:rsidRPr="00635E3B">
        <w:rPr>
          <w:snapToGrid w:val="0"/>
        </w:rPr>
        <w:t>A.8.8.2.2</w:t>
      </w:r>
      <w:r>
        <w:rPr>
          <w:rFonts w:asciiTheme="minorHAnsi" w:eastAsiaTheme="minorEastAsia" w:hAnsiTheme="minorHAnsi" w:cstheme="minorBidi"/>
          <w:sz w:val="22"/>
          <w:szCs w:val="22"/>
        </w:rPr>
        <w:tab/>
      </w:r>
      <w:r w:rsidRPr="00635E3B">
        <w:rPr>
          <w:snapToGrid w:val="0"/>
        </w:rPr>
        <w:t>Test Requirements</w:t>
      </w:r>
      <w:r>
        <w:tab/>
        <w:t>1783</w:t>
      </w:r>
    </w:p>
    <w:p w14:paraId="3AA1D5A0" w14:textId="77777777" w:rsidR="002F115E" w:rsidRDefault="002F115E">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6D8D28D3" w14:textId="77777777" w:rsidR="002F115E" w:rsidRDefault="002F115E">
      <w:pPr>
        <w:pStyle w:val="TOC4"/>
        <w:rPr>
          <w:rFonts w:asciiTheme="minorHAnsi" w:eastAsiaTheme="minorEastAsia" w:hAnsiTheme="minorHAnsi" w:cstheme="minorBidi"/>
          <w:sz w:val="22"/>
          <w:szCs w:val="22"/>
        </w:rPr>
      </w:pPr>
      <w:r w:rsidRPr="00635E3B">
        <w:rPr>
          <w:snapToGrid w:val="0"/>
        </w:rPr>
        <w:t>A.8.8.3.1</w:t>
      </w:r>
      <w:r>
        <w:rPr>
          <w:rFonts w:asciiTheme="minorHAnsi" w:eastAsiaTheme="minorEastAsia" w:hAnsiTheme="minorHAnsi" w:cstheme="minorBidi"/>
          <w:sz w:val="22"/>
          <w:szCs w:val="22"/>
        </w:rPr>
        <w:tab/>
      </w:r>
      <w:r w:rsidRPr="00635E3B">
        <w:rPr>
          <w:snapToGrid w:val="0"/>
        </w:rPr>
        <w:t>Test Purpose and Environment</w:t>
      </w:r>
      <w:r>
        <w:tab/>
        <w:t>1784</w:t>
      </w:r>
    </w:p>
    <w:p w14:paraId="5B640E5A" w14:textId="77777777" w:rsidR="002F115E" w:rsidRDefault="002F115E">
      <w:pPr>
        <w:pStyle w:val="TOC4"/>
        <w:rPr>
          <w:rFonts w:asciiTheme="minorHAnsi" w:eastAsiaTheme="minorEastAsia" w:hAnsiTheme="minorHAnsi" w:cstheme="minorBidi"/>
          <w:sz w:val="22"/>
          <w:szCs w:val="22"/>
        </w:rPr>
      </w:pPr>
      <w:r w:rsidRPr="00635E3B">
        <w:rPr>
          <w:snapToGrid w:val="0"/>
        </w:rPr>
        <w:t>A.8.8.3.2</w:t>
      </w:r>
      <w:r>
        <w:rPr>
          <w:rFonts w:asciiTheme="minorHAnsi" w:eastAsiaTheme="minorEastAsia" w:hAnsiTheme="minorHAnsi" w:cstheme="minorBidi"/>
          <w:sz w:val="22"/>
          <w:szCs w:val="22"/>
        </w:rPr>
        <w:tab/>
      </w:r>
      <w:r w:rsidRPr="00635E3B">
        <w:rPr>
          <w:snapToGrid w:val="0"/>
        </w:rPr>
        <w:t>Test Requirements</w:t>
      </w:r>
      <w:r>
        <w:tab/>
        <w:t>1785</w:t>
      </w:r>
    </w:p>
    <w:p w14:paraId="28877B86" w14:textId="77777777" w:rsidR="002F115E" w:rsidRDefault="002F115E">
      <w:pPr>
        <w:pStyle w:val="TOC2"/>
        <w:rPr>
          <w:rFonts w:asciiTheme="minorHAnsi" w:eastAsiaTheme="minorEastAsia" w:hAnsiTheme="minorHAnsi" w:cstheme="minorBidi"/>
          <w:sz w:val="22"/>
          <w:szCs w:val="22"/>
        </w:rPr>
      </w:pPr>
      <w:r w:rsidRPr="00635E3B">
        <w:rPr>
          <w:snapToGrid w:val="0"/>
          <w:lang w:val="sv-SE"/>
        </w:rPr>
        <w:t>A.8</w:t>
      </w:r>
      <w:r w:rsidRPr="00635E3B">
        <w:rPr>
          <w:lang w:val="sv-SE"/>
        </w:rPr>
        <w:t>.</w:t>
      </w:r>
      <w:r w:rsidRPr="00635E3B">
        <w:rPr>
          <w:lang w:val="sv-SE" w:eastAsia="zh-CN"/>
        </w:rPr>
        <w:t>9</w:t>
      </w:r>
      <w:r>
        <w:rPr>
          <w:rFonts w:asciiTheme="minorHAnsi" w:eastAsiaTheme="minorEastAsia" w:hAnsiTheme="minorHAnsi" w:cstheme="minorBidi"/>
          <w:sz w:val="22"/>
          <w:szCs w:val="22"/>
        </w:rPr>
        <w:tab/>
      </w:r>
      <w:r w:rsidRPr="00635E3B">
        <w:rPr>
          <w:lang w:val="sv-SE" w:eastAsia="zh-CN"/>
        </w:rPr>
        <w:t>E-UTRAN F</w:t>
      </w:r>
      <w:r w:rsidRPr="00635E3B">
        <w:rPr>
          <w:lang w:val="sv-SE"/>
        </w:rPr>
        <w:t>DD</w:t>
      </w:r>
      <w:r w:rsidRPr="00635E3B">
        <w:rPr>
          <w:lang w:val="sv-SE" w:eastAsia="zh-CN"/>
        </w:rPr>
        <w:t xml:space="preserve"> </w:t>
      </w:r>
      <w:r w:rsidRPr="00635E3B">
        <w:rPr>
          <w:lang w:val="sv-SE"/>
        </w:rPr>
        <w:t>-</w:t>
      </w:r>
      <w:r w:rsidRPr="00635E3B">
        <w:rPr>
          <w:lang w:val="sv-SE" w:eastAsia="zh-CN"/>
        </w:rPr>
        <w:t xml:space="preserve"> UTRAN T</w:t>
      </w:r>
      <w:r w:rsidRPr="00635E3B">
        <w:rPr>
          <w:lang w:val="sv-SE"/>
        </w:rPr>
        <w:t>DD measurements</w:t>
      </w:r>
      <w:r>
        <w:tab/>
        <w:t>1786</w:t>
      </w:r>
    </w:p>
    <w:p w14:paraId="709A7B93" w14:textId="77777777" w:rsidR="002F115E" w:rsidRDefault="002F115E">
      <w:pPr>
        <w:pStyle w:val="TOC3"/>
        <w:rPr>
          <w:rFonts w:asciiTheme="minorHAnsi" w:eastAsiaTheme="minorEastAsia" w:hAnsiTheme="minorHAnsi" w:cstheme="minorBidi"/>
          <w:sz w:val="22"/>
          <w:szCs w:val="22"/>
        </w:rPr>
      </w:pPr>
      <w:r w:rsidRPr="00635E3B">
        <w:rPr>
          <w:rFonts w:cs="v4.2.0"/>
        </w:rPr>
        <w:lastRenderedPageBreak/>
        <w:t>A.8.</w:t>
      </w:r>
      <w:r w:rsidRPr="00635E3B">
        <w:rPr>
          <w:rFonts w:cs="v4.2.0"/>
          <w:lang w:eastAsia="zh-CN"/>
        </w:rPr>
        <w:t>9</w:t>
      </w:r>
      <w:r w:rsidRPr="00635E3B">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635E3B">
        <w:rPr>
          <w:rFonts w:cs="v4.2.0"/>
        </w:rPr>
        <w:t xml:space="preserve"> </w:t>
      </w:r>
      <w:r w:rsidRPr="00635E3B">
        <w:rPr>
          <w:rFonts w:cs="v4.2.0"/>
          <w:lang w:eastAsia="zh-CN"/>
        </w:rPr>
        <w:t>e</w:t>
      </w:r>
      <w:r w:rsidRPr="00635E3B">
        <w:rPr>
          <w:rFonts w:cs="v4.2.0"/>
        </w:rPr>
        <w:t>vent triggered reporting in fading propagation conditions</w:t>
      </w:r>
      <w:r>
        <w:tab/>
        <w:t>1786</w:t>
      </w:r>
    </w:p>
    <w:p w14:paraId="7183A39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w:t>
      </w:r>
      <w:r w:rsidRPr="00635E3B">
        <w:rPr>
          <w:rFonts w:cs="v4.2.0"/>
          <w:snapToGrid w:val="0"/>
          <w:lang w:eastAsia="zh-CN"/>
        </w:rPr>
        <w:t>9</w:t>
      </w:r>
      <w:r w:rsidRPr="00635E3B">
        <w:rPr>
          <w:rFonts w:cs="v4.2.0"/>
          <w:snapToGrid w:val="0"/>
        </w:rPr>
        <w:t>.1.1</w:t>
      </w:r>
      <w:r>
        <w:rPr>
          <w:rFonts w:asciiTheme="minorHAnsi" w:eastAsiaTheme="minorEastAsia" w:hAnsiTheme="minorHAnsi" w:cstheme="minorBidi"/>
          <w:sz w:val="22"/>
          <w:szCs w:val="22"/>
        </w:rPr>
        <w:tab/>
      </w:r>
      <w:r w:rsidRPr="00635E3B">
        <w:rPr>
          <w:rFonts w:cs="v4.2.0"/>
          <w:snapToGrid w:val="0"/>
        </w:rPr>
        <w:t>Test Purpose and Environment</w:t>
      </w:r>
      <w:r>
        <w:tab/>
        <w:t>1786</w:t>
      </w:r>
    </w:p>
    <w:p w14:paraId="62270AE7"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w:t>
      </w:r>
      <w:r w:rsidRPr="00635E3B">
        <w:rPr>
          <w:rFonts w:cs="v4.2.0"/>
          <w:snapToGrid w:val="0"/>
          <w:lang w:eastAsia="zh-CN"/>
        </w:rPr>
        <w:t>9</w:t>
      </w:r>
      <w:r w:rsidRPr="00635E3B">
        <w:rPr>
          <w:rFonts w:cs="v4.2.0"/>
          <w:snapToGrid w:val="0"/>
        </w:rPr>
        <w:t>.1.2</w:t>
      </w:r>
      <w:r>
        <w:rPr>
          <w:rFonts w:asciiTheme="minorHAnsi" w:eastAsiaTheme="minorEastAsia" w:hAnsiTheme="minorHAnsi" w:cstheme="minorBidi"/>
          <w:sz w:val="22"/>
          <w:szCs w:val="22"/>
        </w:rPr>
        <w:tab/>
      </w:r>
      <w:r w:rsidRPr="00635E3B">
        <w:rPr>
          <w:rFonts w:cs="v4.2.0"/>
          <w:snapToGrid w:val="0"/>
        </w:rPr>
        <w:t>Test Requirements</w:t>
      </w:r>
      <w:r>
        <w:tab/>
        <w:t>1787</w:t>
      </w:r>
    </w:p>
    <w:p w14:paraId="0EDA2B4B" w14:textId="77777777" w:rsidR="002F115E" w:rsidRDefault="002F115E">
      <w:pPr>
        <w:pStyle w:val="TOC3"/>
        <w:rPr>
          <w:rFonts w:asciiTheme="minorHAnsi" w:eastAsiaTheme="minorEastAsia" w:hAnsiTheme="minorHAnsi" w:cstheme="minorBidi"/>
          <w:sz w:val="22"/>
          <w:szCs w:val="22"/>
        </w:rPr>
      </w:pPr>
      <w:r w:rsidRPr="00635E3B">
        <w:rPr>
          <w:rFonts w:cs="v4.2.0"/>
        </w:rPr>
        <w:t>A.8.</w:t>
      </w:r>
      <w:r w:rsidRPr="00635E3B">
        <w:rPr>
          <w:rFonts w:cs="v4.2.0"/>
          <w:lang w:eastAsia="zh-CN"/>
        </w:rPr>
        <w:t>9</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rsidRPr="00635E3B">
        <w:rPr>
          <w:rFonts w:cs="v4.2.0"/>
        </w:rPr>
        <w:t>E-UTRA</w:t>
      </w:r>
      <w:r w:rsidRPr="00635E3B">
        <w:rPr>
          <w:rFonts w:cs="v4.2.0"/>
          <w:lang w:eastAsia="zh-CN"/>
        </w:rPr>
        <w:t>N</w:t>
      </w:r>
      <w:r w:rsidRPr="00635E3B">
        <w:rPr>
          <w:rFonts w:cs="v4.2.0"/>
        </w:rPr>
        <w:t xml:space="preserve"> </w:t>
      </w:r>
      <w:r w:rsidRPr="00635E3B">
        <w:rPr>
          <w:rFonts w:cs="v4.2.0"/>
          <w:lang w:eastAsia="zh-CN"/>
        </w:rPr>
        <w:t>F</w:t>
      </w:r>
      <w:r w:rsidRPr="00635E3B">
        <w:rPr>
          <w:rFonts w:cs="v4.2.0"/>
        </w:rPr>
        <w:t xml:space="preserve">DD </w:t>
      </w:r>
      <w:r w:rsidRPr="00635E3B">
        <w:rPr>
          <w:rFonts w:cs="v4.2.0"/>
          <w:lang w:eastAsia="zh-CN"/>
        </w:rPr>
        <w:t xml:space="preserve">- </w:t>
      </w:r>
      <w:r w:rsidRPr="00635E3B">
        <w:rPr>
          <w:rFonts w:cs="v4.2.0"/>
        </w:rPr>
        <w:t>UTRA</w:t>
      </w:r>
      <w:r w:rsidRPr="00635E3B">
        <w:rPr>
          <w:rFonts w:cs="v4.2.0"/>
          <w:lang w:eastAsia="zh-CN"/>
        </w:rPr>
        <w:t>N</w:t>
      </w:r>
      <w:r w:rsidRPr="00635E3B">
        <w:rPr>
          <w:rFonts w:cs="v4.2.0"/>
        </w:rPr>
        <w:t xml:space="preserve"> TDD </w:t>
      </w:r>
      <w:r>
        <w:t>enhanced cell identification under AWGN propagation conditions</w:t>
      </w:r>
      <w:r>
        <w:tab/>
        <w:t>1788</w:t>
      </w:r>
    </w:p>
    <w:p w14:paraId="62BB9AE2" w14:textId="77777777" w:rsidR="002F115E" w:rsidRDefault="002F115E">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5231CA9C" w14:textId="77777777" w:rsidR="002F115E" w:rsidRDefault="002F115E">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5B369BD6" w14:textId="77777777" w:rsidR="002F115E" w:rsidRDefault="002F115E">
      <w:pPr>
        <w:pStyle w:val="TOC3"/>
        <w:rPr>
          <w:rFonts w:asciiTheme="minorHAnsi" w:eastAsiaTheme="minorEastAsia" w:hAnsiTheme="minorHAnsi" w:cstheme="minorBidi"/>
          <w:sz w:val="22"/>
          <w:szCs w:val="22"/>
        </w:rPr>
      </w:pPr>
      <w:r w:rsidRPr="00635E3B">
        <w:rPr>
          <w:rFonts w:cs="v4.2.0"/>
        </w:rPr>
        <w:t>A.8.10</w:t>
      </w:r>
      <w:r>
        <w:rPr>
          <w:rFonts w:asciiTheme="minorHAnsi" w:eastAsiaTheme="minorEastAsia" w:hAnsiTheme="minorHAnsi" w:cstheme="minorBidi"/>
          <w:sz w:val="22"/>
          <w:szCs w:val="22"/>
        </w:rPr>
        <w:tab/>
      </w:r>
      <w:r w:rsidRPr="00635E3B">
        <w:rPr>
          <w:rFonts w:cs="v4.2.0"/>
        </w:rPr>
        <w:t>E-UTRAN TDD – GSM Measurements</w:t>
      </w:r>
      <w:r>
        <w:tab/>
        <w:t>1790</w:t>
      </w:r>
    </w:p>
    <w:p w14:paraId="5905406D" w14:textId="77777777" w:rsidR="002F115E" w:rsidRDefault="002F115E">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39856DB7"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A.8.10.1.1</w:t>
      </w:r>
      <w:r>
        <w:rPr>
          <w:rFonts w:asciiTheme="minorHAnsi" w:eastAsiaTheme="minorEastAsia" w:hAnsiTheme="minorHAnsi" w:cstheme="minorBidi"/>
          <w:sz w:val="22"/>
          <w:szCs w:val="22"/>
        </w:rPr>
        <w:tab/>
      </w:r>
      <w:r w:rsidRPr="00635E3B">
        <w:rPr>
          <w:rFonts w:cs="v4.2.0"/>
          <w:snapToGrid w:val="0"/>
        </w:rPr>
        <w:t>Test Purpose and Environment</w:t>
      </w:r>
      <w:r>
        <w:tab/>
        <w:t>1790</w:t>
      </w:r>
    </w:p>
    <w:p w14:paraId="4ECED055"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A.8.10.1.2</w:t>
      </w:r>
      <w:r>
        <w:rPr>
          <w:rFonts w:asciiTheme="minorHAnsi" w:eastAsiaTheme="minorEastAsia" w:hAnsiTheme="minorHAnsi" w:cstheme="minorBidi"/>
          <w:sz w:val="22"/>
          <w:szCs w:val="22"/>
        </w:rPr>
        <w:tab/>
      </w:r>
      <w:r w:rsidRPr="00635E3B">
        <w:rPr>
          <w:rFonts w:cs="v4.2.0"/>
          <w:snapToGrid w:val="0"/>
        </w:rPr>
        <w:t>Test Requirements</w:t>
      </w:r>
      <w:r>
        <w:tab/>
        <w:t>1791</w:t>
      </w:r>
    </w:p>
    <w:p w14:paraId="6F1B3853" w14:textId="77777777" w:rsidR="002F115E" w:rsidRDefault="002F115E">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024CB421"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A.8.10.2.1</w:t>
      </w:r>
      <w:r>
        <w:rPr>
          <w:rFonts w:asciiTheme="minorHAnsi" w:eastAsiaTheme="minorEastAsia" w:hAnsiTheme="minorHAnsi" w:cstheme="minorBidi"/>
          <w:sz w:val="22"/>
          <w:szCs w:val="22"/>
        </w:rPr>
        <w:tab/>
      </w:r>
      <w:r w:rsidRPr="00635E3B">
        <w:rPr>
          <w:rFonts w:cs="v4.2.0"/>
          <w:snapToGrid w:val="0"/>
        </w:rPr>
        <w:t>Test Purpose and Environment</w:t>
      </w:r>
      <w:r>
        <w:tab/>
        <w:t>1792</w:t>
      </w:r>
    </w:p>
    <w:p w14:paraId="53A6FFB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A.8.10.2.2</w:t>
      </w:r>
      <w:r>
        <w:rPr>
          <w:rFonts w:asciiTheme="minorHAnsi" w:eastAsiaTheme="minorEastAsia" w:hAnsiTheme="minorHAnsi" w:cstheme="minorBidi"/>
          <w:sz w:val="22"/>
          <w:szCs w:val="22"/>
        </w:rPr>
        <w:tab/>
      </w:r>
      <w:r w:rsidRPr="00635E3B">
        <w:rPr>
          <w:rFonts w:cs="v4.2.0"/>
          <w:snapToGrid w:val="0"/>
        </w:rPr>
        <w:t>Test Requirements</w:t>
      </w:r>
      <w:r>
        <w:tab/>
        <w:t>1794</w:t>
      </w:r>
    </w:p>
    <w:p w14:paraId="48AD3CB8" w14:textId="77777777" w:rsidR="002F115E" w:rsidRDefault="002F115E">
      <w:pPr>
        <w:pStyle w:val="TOC2"/>
        <w:rPr>
          <w:rFonts w:asciiTheme="minorHAnsi" w:eastAsiaTheme="minorEastAsia" w:hAnsiTheme="minorHAnsi" w:cstheme="minorBidi"/>
          <w:sz w:val="22"/>
          <w:szCs w:val="22"/>
        </w:rPr>
      </w:pPr>
      <w:r w:rsidRPr="00635E3B">
        <w:rPr>
          <w:rFonts w:eastAsia="SimSun"/>
        </w:rPr>
        <w:t>A.</w:t>
      </w:r>
      <w:r>
        <w:t>8.</w:t>
      </w:r>
      <w:r w:rsidRPr="00635E3B">
        <w:rPr>
          <w:rFonts w:eastAsia="SimSun"/>
        </w:rPr>
        <w:t>11</w:t>
      </w:r>
      <w:r>
        <w:rPr>
          <w:rFonts w:asciiTheme="minorHAnsi" w:eastAsiaTheme="minorEastAsia" w:hAnsiTheme="minorHAnsi" w:cstheme="minorBidi"/>
          <w:sz w:val="22"/>
          <w:szCs w:val="22"/>
        </w:rPr>
        <w:tab/>
      </w:r>
      <w:r w:rsidRPr="00635E3B">
        <w:rPr>
          <w:rFonts w:eastAsia="SimSun"/>
        </w:rPr>
        <w:t>Monitoring of Multiple Layers</w:t>
      </w:r>
      <w:r>
        <w:tab/>
        <w:t>1794</w:t>
      </w:r>
    </w:p>
    <w:p w14:paraId="38FF2786" w14:textId="77777777" w:rsidR="002F115E" w:rsidRDefault="002F115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2F9C20DD" w14:textId="77777777" w:rsidR="002F115E" w:rsidRDefault="002F115E">
      <w:pPr>
        <w:pStyle w:val="TOC4"/>
        <w:rPr>
          <w:rFonts w:asciiTheme="minorHAnsi" w:eastAsiaTheme="minorEastAsia" w:hAnsiTheme="minorHAnsi" w:cstheme="minorBidi"/>
          <w:sz w:val="22"/>
          <w:szCs w:val="22"/>
        </w:rPr>
      </w:pPr>
      <w:r w:rsidRPr="00635E3B">
        <w:rPr>
          <w:snapToGrid w:val="0"/>
        </w:rPr>
        <w:t>A.8.11.1.1</w:t>
      </w:r>
      <w:r>
        <w:rPr>
          <w:rFonts w:asciiTheme="minorHAnsi" w:eastAsiaTheme="minorEastAsia" w:hAnsiTheme="minorHAnsi" w:cstheme="minorBidi"/>
          <w:sz w:val="22"/>
          <w:szCs w:val="22"/>
        </w:rPr>
        <w:tab/>
      </w:r>
      <w:r w:rsidRPr="00635E3B">
        <w:rPr>
          <w:snapToGrid w:val="0"/>
        </w:rPr>
        <w:t>Test Purpose and Environment</w:t>
      </w:r>
      <w:r>
        <w:tab/>
        <w:t>1794</w:t>
      </w:r>
    </w:p>
    <w:p w14:paraId="13A58851" w14:textId="77777777" w:rsidR="002F115E" w:rsidRDefault="002F115E">
      <w:pPr>
        <w:pStyle w:val="TOC4"/>
        <w:rPr>
          <w:rFonts w:asciiTheme="minorHAnsi" w:eastAsiaTheme="minorEastAsia" w:hAnsiTheme="minorHAnsi" w:cstheme="minorBidi"/>
          <w:sz w:val="22"/>
          <w:szCs w:val="22"/>
        </w:rPr>
      </w:pPr>
      <w:r w:rsidRPr="00635E3B">
        <w:rPr>
          <w:snapToGrid w:val="0"/>
        </w:rPr>
        <w:t>A.8.11.1.2</w:t>
      </w:r>
      <w:r>
        <w:rPr>
          <w:rFonts w:asciiTheme="minorHAnsi" w:eastAsiaTheme="minorEastAsia" w:hAnsiTheme="minorHAnsi" w:cstheme="minorBidi"/>
          <w:sz w:val="22"/>
          <w:szCs w:val="22"/>
        </w:rPr>
        <w:tab/>
      </w:r>
      <w:r w:rsidRPr="00635E3B">
        <w:rPr>
          <w:snapToGrid w:val="0"/>
        </w:rPr>
        <w:t>Test Requirements</w:t>
      </w:r>
      <w:r>
        <w:tab/>
        <w:t>1796</w:t>
      </w:r>
    </w:p>
    <w:p w14:paraId="506B5095" w14:textId="77777777" w:rsidR="002F115E" w:rsidRDefault="002F115E">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3FFF5712"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A.8.11.2.1</w:t>
      </w:r>
      <w:r>
        <w:rPr>
          <w:rFonts w:asciiTheme="minorHAnsi" w:eastAsiaTheme="minorEastAsia" w:hAnsiTheme="minorHAnsi" w:cstheme="minorBidi"/>
          <w:sz w:val="22"/>
          <w:szCs w:val="22"/>
        </w:rPr>
        <w:tab/>
      </w:r>
      <w:r w:rsidRPr="00635E3B">
        <w:rPr>
          <w:rFonts w:cs="v4.2.0"/>
          <w:snapToGrid w:val="0"/>
        </w:rPr>
        <w:t>Test Purpose and Environment</w:t>
      </w:r>
      <w:r>
        <w:tab/>
        <w:t>1797</w:t>
      </w:r>
    </w:p>
    <w:p w14:paraId="41BC1971"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A.8.11.2.2</w:t>
      </w:r>
      <w:r>
        <w:rPr>
          <w:rFonts w:asciiTheme="minorHAnsi" w:eastAsiaTheme="minorEastAsia" w:hAnsiTheme="minorHAnsi" w:cstheme="minorBidi"/>
          <w:sz w:val="22"/>
          <w:szCs w:val="22"/>
        </w:rPr>
        <w:tab/>
      </w:r>
      <w:r w:rsidRPr="00635E3B">
        <w:rPr>
          <w:rFonts w:cs="v4.2.0"/>
          <w:snapToGrid w:val="0"/>
        </w:rPr>
        <w:t>Test Requirements</w:t>
      </w:r>
      <w:r>
        <w:tab/>
        <w:t>1798</w:t>
      </w:r>
    </w:p>
    <w:p w14:paraId="6828DDF6" w14:textId="77777777" w:rsidR="002F115E" w:rsidRDefault="002F115E">
      <w:pPr>
        <w:pStyle w:val="TOC3"/>
        <w:rPr>
          <w:rFonts w:asciiTheme="minorHAnsi" w:eastAsiaTheme="minorEastAsia" w:hAnsiTheme="minorHAnsi" w:cstheme="minorBidi"/>
          <w:sz w:val="22"/>
          <w:szCs w:val="22"/>
        </w:rPr>
      </w:pPr>
      <w:r w:rsidRPr="00635E3B">
        <w:rPr>
          <w:rFonts w:cs="v4.2.0"/>
        </w:rPr>
        <w:t>A.8.11.3</w:t>
      </w:r>
      <w:r>
        <w:rPr>
          <w:rFonts w:asciiTheme="minorHAnsi" w:eastAsiaTheme="minorEastAsia" w:hAnsiTheme="minorHAnsi" w:cstheme="minorBidi"/>
          <w:sz w:val="22"/>
          <w:szCs w:val="22"/>
        </w:rPr>
        <w:tab/>
      </w:r>
      <w:r w:rsidRPr="00635E3B">
        <w:rPr>
          <w:rFonts w:cs="v4.2.0"/>
        </w:rPr>
        <w:t>E-UTRAN FDD-FDD Inter-frequency and UTRAN FDD event triggered reporting under fading propagation conditions</w:t>
      </w:r>
      <w:r>
        <w:tab/>
        <w:t>1799</w:t>
      </w:r>
    </w:p>
    <w:p w14:paraId="02D82560"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A.8.11.3.1</w:t>
      </w:r>
      <w:r>
        <w:rPr>
          <w:rFonts w:asciiTheme="minorHAnsi" w:eastAsiaTheme="minorEastAsia" w:hAnsiTheme="minorHAnsi" w:cstheme="minorBidi"/>
          <w:sz w:val="22"/>
          <w:szCs w:val="22"/>
        </w:rPr>
        <w:tab/>
      </w:r>
      <w:r w:rsidRPr="00635E3B">
        <w:rPr>
          <w:rFonts w:cs="v4.2.0"/>
          <w:snapToGrid w:val="0"/>
        </w:rPr>
        <w:t>Test Purpose and Environment</w:t>
      </w:r>
      <w:r>
        <w:tab/>
        <w:t>1799</w:t>
      </w:r>
    </w:p>
    <w:p w14:paraId="391E82C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A.8.11.3.2</w:t>
      </w:r>
      <w:r>
        <w:rPr>
          <w:rFonts w:asciiTheme="minorHAnsi" w:eastAsiaTheme="minorEastAsia" w:hAnsiTheme="minorHAnsi" w:cstheme="minorBidi"/>
          <w:sz w:val="22"/>
          <w:szCs w:val="22"/>
        </w:rPr>
        <w:tab/>
      </w:r>
      <w:r w:rsidRPr="00635E3B">
        <w:rPr>
          <w:rFonts w:cs="v4.2.0"/>
          <w:snapToGrid w:val="0"/>
        </w:rPr>
        <w:t>Test Requirements</w:t>
      </w:r>
      <w:r>
        <w:tab/>
        <w:t>1801</w:t>
      </w:r>
    </w:p>
    <w:p w14:paraId="628C0142" w14:textId="77777777" w:rsidR="002F115E" w:rsidRDefault="002F115E">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30192036" w14:textId="77777777" w:rsidR="002F115E" w:rsidRDefault="002F115E">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4EF58C49" w14:textId="77777777" w:rsidR="002F115E" w:rsidRDefault="002F115E">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3D13B01A" w14:textId="77777777" w:rsidR="002F115E" w:rsidRDefault="002F115E">
      <w:pPr>
        <w:pStyle w:val="TOC3"/>
        <w:rPr>
          <w:rFonts w:asciiTheme="minorHAnsi" w:eastAsiaTheme="minorEastAsia" w:hAnsiTheme="minorHAnsi" w:cstheme="minorBidi"/>
          <w:sz w:val="22"/>
          <w:szCs w:val="22"/>
        </w:rPr>
      </w:pPr>
      <w:r w:rsidRPr="00635E3B">
        <w:rPr>
          <w:rFonts w:cs="v4.2.0"/>
        </w:rPr>
        <w:t>A.8.11.5</w:t>
      </w:r>
      <w:r>
        <w:rPr>
          <w:rFonts w:asciiTheme="minorHAnsi" w:eastAsiaTheme="minorEastAsia" w:hAnsiTheme="minorHAnsi" w:cstheme="minorBidi"/>
          <w:sz w:val="22"/>
          <w:szCs w:val="22"/>
        </w:rPr>
        <w:tab/>
      </w:r>
      <w:r w:rsidRPr="00635E3B">
        <w:rPr>
          <w:rFonts w:cs="v4.2.0"/>
        </w:rPr>
        <w:t>Combined E-UTRAN FDD – E-UTRA FDD and GSM cell search. E-UTRA cells in fading; GSM cell in static propagation conditions</w:t>
      </w:r>
      <w:r>
        <w:tab/>
        <w:t>1804</w:t>
      </w:r>
    </w:p>
    <w:p w14:paraId="3757984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A.8.11.5.1</w:t>
      </w:r>
      <w:r>
        <w:rPr>
          <w:rFonts w:asciiTheme="minorHAnsi" w:eastAsiaTheme="minorEastAsia" w:hAnsiTheme="minorHAnsi" w:cstheme="minorBidi"/>
          <w:sz w:val="22"/>
          <w:szCs w:val="22"/>
        </w:rPr>
        <w:tab/>
      </w:r>
      <w:r w:rsidRPr="00635E3B">
        <w:rPr>
          <w:rFonts w:cs="v4.2.0"/>
          <w:snapToGrid w:val="0"/>
        </w:rPr>
        <w:t>Test Purpose and Environment</w:t>
      </w:r>
      <w:r>
        <w:tab/>
        <w:t>1804</w:t>
      </w:r>
    </w:p>
    <w:p w14:paraId="3679DCE5"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A.8.11.5.2</w:t>
      </w:r>
      <w:r>
        <w:rPr>
          <w:rFonts w:asciiTheme="minorHAnsi" w:eastAsiaTheme="minorEastAsia" w:hAnsiTheme="minorHAnsi" w:cstheme="minorBidi"/>
          <w:sz w:val="22"/>
          <w:szCs w:val="22"/>
        </w:rPr>
        <w:tab/>
      </w:r>
      <w:r w:rsidRPr="00635E3B">
        <w:rPr>
          <w:rFonts w:cs="v4.2.0"/>
          <w:snapToGrid w:val="0"/>
        </w:rPr>
        <w:t>Test Requirements</w:t>
      </w:r>
      <w:r>
        <w:tab/>
        <w:t>1806</w:t>
      </w:r>
    </w:p>
    <w:p w14:paraId="7C1C15C1" w14:textId="77777777" w:rsidR="002F115E" w:rsidRDefault="002F115E">
      <w:pPr>
        <w:pStyle w:val="TOC3"/>
        <w:rPr>
          <w:rFonts w:asciiTheme="minorHAnsi" w:eastAsiaTheme="minorEastAsia" w:hAnsiTheme="minorHAnsi" w:cstheme="minorBidi"/>
          <w:sz w:val="22"/>
          <w:szCs w:val="22"/>
        </w:rPr>
      </w:pPr>
      <w:r w:rsidRPr="00635E3B">
        <w:rPr>
          <w:rFonts w:cs="v4.2.0"/>
        </w:rPr>
        <w:t>A.8.11.6</w:t>
      </w:r>
      <w:r>
        <w:rPr>
          <w:rFonts w:asciiTheme="minorHAnsi" w:eastAsiaTheme="minorEastAsia" w:hAnsiTheme="minorHAnsi" w:cstheme="minorBidi"/>
          <w:sz w:val="22"/>
          <w:szCs w:val="22"/>
        </w:rPr>
        <w:tab/>
      </w:r>
      <w:r w:rsidRPr="00635E3B">
        <w:rPr>
          <w:rFonts w:cs="v4.2.0"/>
        </w:rPr>
        <w:t>Combined E-UTRAN TDD – E-UTRA TDD and GSM cell search. E-UTRA cells in fading; GSM cell in static propagation conditions</w:t>
      </w:r>
      <w:r>
        <w:tab/>
        <w:t>1807</w:t>
      </w:r>
    </w:p>
    <w:p w14:paraId="5C7B81C6"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A.8.11.6.1</w:t>
      </w:r>
      <w:r>
        <w:rPr>
          <w:rFonts w:asciiTheme="minorHAnsi" w:eastAsiaTheme="minorEastAsia" w:hAnsiTheme="minorHAnsi" w:cstheme="minorBidi"/>
          <w:sz w:val="22"/>
          <w:szCs w:val="22"/>
        </w:rPr>
        <w:tab/>
      </w:r>
      <w:r w:rsidRPr="00635E3B">
        <w:rPr>
          <w:rFonts w:cs="v4.2.0"/>
          <w:snapToGrid w:val="0"/>
        </w:rPr>
        <w:t>Test Purpose and Environment</w:t>
      </w:r>
      <w:r>
        <w:tab/>
        <w:t>1807</w:t>
      </w:r>
    </w:p>
    <w:p w14:paraId="092E821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A.8.11.6.2</w:t>
      </w:r>
      <w:r>
        <w:rPr>
          <w:rFonts w:asciiTheme="minorHAnsi" w:eastAsiaTheme="minorEastAsia" w:hAnsiTheme="minorHAnsi" w:cstheme="minorBidi"/>
          <w:sz w:val="22"/>
          <w:szCs w:val="22"/>
        </w:rPr>
        <w:tab/>
      </w:r>
      <w:r w:rsidRPr="00635E3B">
        <w:rPr>
          <w:rFonts w:cs="v4.2.0"/>
          <w:snapToGrid w:val="0"/>
        </w:rPr>
        <w:t>Test Requirements</w:t>
      </w:r>
      <w:r>
        <w:tab/>
        <w:t>1809</w:t>
      </w:r>
    </w:p>
    <w:p w14:paraId="58417B2E" w14:textId="77777777" w:rsidR="002F115E" w:rsidRDefault="002F115E">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631F70D8" w14:textId="77777777" w:rsidR="002F115E" w:rsidRDefault="002F115E">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48390634" w14:textId="77777777" w:rsidR="002F115E" w:rsidRDefault="002F115E">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4EAFDCC5" w14:textId="77777777" w:rsidR="002F115E" w:rsidRDefault="002F115E">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4BB55046" w14:textId="77777777" w:rsidR="002F115E" w:rsidRDefault="002F115E">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05D57E0D" w14:textId="77777777" w:rsidR="002F115E" w:rsidRDefault="002F115E">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6A516C6C" w14:textId="77777777" w:rsidR="002F115E" w:rsidRDefault="002F115E">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50B951CF" w14:textId="77777777" w:rsidR="002F115E" w:rsidRDefault="002F115E">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70846596" w14:textId="77777777" w:rsidR="002F115E" w:rsidRDefault="002F115E">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223A2135" w14:textId="77777777" w:rsidR="002F115E" w:rsidRDefault="002F115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2B18AF85" w14:textId="77777777" w:rsidR="002F115E" w:rsidRDefault="002F115E">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6D123CCF" w14:textId="77777777" w:rsidR="002F115E" w:rsidRDefault="002F115E">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6FB3B394" w14:textId="77777777" w:rsidR="002F115E" w:rsidRDefault="002F115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5BFD21A3" w14:textId="77777777" w:rsidR="002F115E" w:rsidRDefault="002F115E">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19004136" w14:textId="77777777" w:rsidR="002F115E" w:rsidRDefault="002F115E">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39D263AC" w14:textId="77777777" w:rsidR="002F115E" w:rsidRDefault="002F115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57469A05" w14:textId="77777777" w:rsidR="002F115E" w:rsidRDefault="002F115E">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4A8F982B" w14:textId="77777777" w:rsidR="002F115E" w:rsidRDefault="002F115E">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01CD881C" w14:textId="77777777" w:rsidR="002F115E" w:rsidRDefault="002F115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44EB4F85" w14:textId="77777777" w:rsidR="002F115E" w:rsidRDefault="002F115E">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125687C0" w14:textId="77777777" w:rsidR="002F115E" w:rsidRDefault="002F115E">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1CA2807B" w14:textId="77777777" w:rsidR="002F115E" w:rsidRDefault="002F115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2127BD36" w14:textId="77777777" w:rsidR="002F115E" w:rsidRDefault="002F115E">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0C9281E2" w14:textId="77777777" w:rsidR="002F115E" w:rsidRDefault="002F115E">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6B8D7698" w14:textId="77777777" w:rsidR="002F115E" w:rsidRDefault="002F115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2D0B879A" w14:textId="77777777" w:rsidR="002F115E" w:rsidRDefault="002F115E">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1845</w:t>
      </w:r>
    </w:p>
    <w:p w14:paraId="2E5DE574" w14:textId="77777777" w:rsidR="002F115E" w:rsidRDefault="002F115E">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63386A0E" w14:textId="77777777" w:rsidR="002F115E" w:rsidRDefault="002F115E">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06498FE7" w14:textId="77777777" w:rsidR="002F115E" w:rsidRDefault="002F115E">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4F224B36" w14:textId="77777777" w:rsidR="002F115E" w:rsidRDefault="002F115E">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71AC3C98" w14:textId="77777777" w:rsidR="002F115E" w:rsidRDefault="002F115E">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779D7539" w14:textId="77777777" w:rsidR="002F115E" w:rsidRDefault="002F115E">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6EA6FC06" w14:textId="77777777" w:rsidR="002F115E" w:rsidRDefault="002F115E">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171F56D0" w14:textId="77777777" w:rsidR="002F115E" w:rsidRDefault="002F115E">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28521AF1" w14:textId="77777777" w:rsidR="002F115E" w:rsidRDefault="002F115E">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70E05DEC" w14:textId="77777777" w:rsidR="002F115E" w:rsidRDefault="002F115E">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6A8026C9" w14:textId="77777777" w:rsidR="002F115E" w:rsidRDefault="002F115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515CD731" w14:textId="77777777" w:rsidR="002F115E" w:rsidRDefault="002F115E">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71B85B66" w14:textId="77777777" w:rsidR="002F115E" w:rsidRDefault="002F115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489747C6" w14:textId="77777777" w:rsidR="002F115E" w:rsidRDefault="002F115E">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6EA94A2C" w14:textId="77777777" w:rsidR="002F115E" w:rsidRDefault="002F115E">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6F8F729E" w14:textId="77777777" w:rsidR="002F115E" w:rsidRDefault="002F115E">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6D2D0252" w14:textId="77777777" w:rsidR="002F115E" w:rsidRDefault="002F115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72BEE56B" w14:textId="77777777" w:rsidR="002F115E" w:rsidRDefault="002F115E">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20742DCA" w14:textId="77777777" w:rsidR="002F115E" w:rsidRDefault="002F115E">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240D51DC" w14:textId="77777777" w:rsidR="002F115E" w:rsidRDefault="002F115E">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2E0A3698" w14:textId="77777777" w:rsidR="002F115E" w:rsidRDefault="002F115E">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58DD3E9B" w14:textId="77777777" w:rsidR="002F115E" w:rsidRDefault="002F115E">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3AB7B4E6" w14:textId="77777777" w:rsidR="002F115E" w:rsidRDefault="002F115E">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34A3A74F" w14:textId="77777777" w:rsidR="002F115E" w:rsidRDefault="002F115E">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05564DAE" w14:textId="77777777" w:rsidR="002F115E" w:rsidRDefault="002F115E">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5AEEC6BB" w14:textId="77777777" w:rsidR="002F115E" w:rsidRDefault="002F115E">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154AC875" w14:textId="77777777" w:rsidR="002F115E" w:rsidRDefault="002F115E">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70F8DFC8" w14:textId="77777777" w:rsidR="002F115E" w:rsidRDefault="002F115E">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16ADED1A" w14:textId="77777777" w:rsidR="002F115E" w:rsidRDefault="002F115E">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296DB239" w14:textId="77777777" w:rsidR="002F115E" w:rsidRDefault="002F115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705AFBE3" w14:textId="77777777" w:rsidR="002F115E" w:rsidRDefault="002F115E">
      <w:pPr>
        <w:pStyle w:val="TOC4"/>
        <w:rPr>
          <w:rFonts w:asciiTheme="minorHAnsi" w:eastAsiaTheme="minorEastAsia" w:hAnsiTheme="minorHAnsi" w:cstheme="minorBidi"/>
          <w:sz w:val="22"/>
          <w:szCs w:val="22"/>
        </w:rPr>
      </w:pPr>
      <w:r w:rsidRPr="00635E3B">
        <w:rPr>
          <w:snapToGrid w:val="0"/>
        </w:rPr>
        <w:t>A.8.14.1</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1898</w:t>
      </w:r>
    </w:p>
    <w:p w14:paraId="6D7E22BB" w14:textId="77777777" w:rsidR="002F115E" w:rsidRDefault="002F115E">
      <w:pPr>
        <w:pStyle w:val="TOC4"/>
        <w:rPr>
          <w:rFonts w:asciiTheme="minorHAnsi" w:eastAsiaTheme="minorEastAsia" w:hAnsiTheme="minorHAnsi" w:cstheme="minorBidi"/>
          <w:sz w:val="22"/>
          <w:szCs w:val="22"/>
        </w:rPr>
      </w:pPr>
      <w:r w:rsidRPr="00635E3B">
        <w:rPr>
          <w:snapToGrid w:val="0"/>
        </w:rPr>
        <w:t>A.8.14.1.2</w:t>
      </w:r>
      <w:r>
        <w:rPr>
          <w:rFonts w:asciiTheme="minorHAnsi" w:eastAsiaTheme="minorEastAsia" w:hAnsiTheme="minorHAnsi" w:cstheme="minorBidi"/>
          <w:sz w:val="22"/>
          <w:szCs w:val="22"/>
        </w:rPr>
        <w:tab/>
      </w:r>
      <w:r w:rsidRPr="00635E3B">
        <w:rPr>
          <w:snapToGrid w:val="0"/>
        </w:rPr>
        <w:t>Test Requirements</w:t>
      </w:r>
      <w:r>
        <w:tab/>
        <w:t>1900</w:t>
      </w:r>
    </w:p>
    <w:p w14:paraId="1B075619" w14:textId="77777777" w:rsidR="002F115E" w:rsidRDefault="002F115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037EC1CC" w14:textId="77777777" w:rsidR="002F115E" w:rsidRDefault="002F115E">
      <w:pPr>
        <w:pStyle w:val="TOC4"/>
        <w:rPr>
          <w:rFonts w:asciiTheme="minorHAnsi" w:eastAsiaTheme="minorEastAsia" w:hAnsiTheme="minorHAnsi" w:cstheme="minorBidi"/>
          <w:sz w:val="22"/>
          <w:szCs w:val="22"/>
        </w:rPr>
      </w:pPr>
      <w:r w:rsidRPr="00635E3B">
        <w:rPr>
          <w:snapToGrid w:val="0"/>
        </w:rPr>
        <w:t>A.8.14.2.1</w:t>
      </w:r>
      <w:r>
        <w:rPr>
          <w:rFonts w:asciiTheme="minorHAnsi" w:eastAsiaTheme="minorEastAsia" w:hAnsiTheme="minorHAnsi" w:cstheme="minorBidi"/>
          <w:sz w:val="22"/>
          <w:szCs w:val="22"/>
        </w:rPr>
        <w:tab/>
      </w:r>
      <w:r w:rsidRPr="00635E3B">
        <w:rPr>
          <w:snapToGrid w:val="0"/>
        </w:rPr>
        <w:t>Test Purpose and Environment</w:t>
      </w:r>
      <w:r>
        <w:tab/>
        <w:t>1900</w:t>
      </w:r>
    </w:p>
    <w:p w14:paraId="30DD51E1" w14:textId="77777777" w:rsidR="002F115E" w:rsidRDefault="002F115E">
      <w:pPr>
        <w:pStyle w:val="TOC4"/>
        <w:rPr>
          <w:rFonts w:asciiTheme="minorHAnsi" w:eastAsiaTheme="minorEastAsia" w:hAnsiTheme="minorHAnsi" w:cstheme="minorBidi"/>
          <w:sz w:val="22"/>
          <w:szCs w:val="22"/>
        </w:rPr>
      </w:pPr>
      <w:r w:rsidRPr="00635E3B">
        <w:rPr>
          <w:snapToGrid w:val="0"/>
        </w:rPr>
        <w:t>A.8.14.2.2</w:t>
      </w:r>
      <w:r>
        <w:rPr>
          <w:rFonts w:asciiTheme="minorHAnsi" w:eastAsiaTheme="minorEastAsia" w:hAnsiTheme="minorHAnsi" w:cstheme="minorBidi"/>
          <w:sz w:val="22"/>
          <w:szCs w:val="22"/>
        </w:rPr>
        <w:tab/>
      </w:r>
      <w:r w:rsidRPr="00635E3B">
        <w:rPr>
          <w:snapToGrid w:val="0"/>
        </w:rPr>
        <w:t>Test Requirements</w:t>
      </w:r>
      <w:r>
        <w:tab/>
        <w:t>1903</w:t>
      </w:r>
    </w:p>
    <w:p w14:paraId="359AE301" w14:textId="77777777" w:rsidR="002F115E" w:rsidRDefault="002F115E">
      <w:pPr>
        <w:pStyle w:val="TOC3"/>
        <w:rPr>
          <w:rFonts w:asciiTheme="minorHAnsi" w:eastAsiaTheme="minorEastAsia" w:hAnsiTheme="minorHAnsi" w:cstheme="minorBidi"/>
          <w:sz w:val="22"/>
          <w:szCs w:val="22"/>
        </w:rPr>
      </w:pPr>
      <w:r w:rsidRPr="00635E3B">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12037508" w14:textId="77777777" w:rsidR="002F115E" w:rsidRDefault="002F115E">
      <w:pPr>
        <w:pStyle w:val="TOC4"/>
        <w:rPr>
          <w:rFonts w:asciiTheme="minorHAnsi" w:eastAsiaTheme="minorEastAsia" w:hAnsiTheme="minorHAnsi" w:cstheme="minorBidi"/>
          <w:sz w:val="22"/>
          <w:szCs w:val="22"/>
        </w:rPr>
      </w:pPr>
      <w:r w:rsidRPr="00635E3B">
        <w:rPr>
          <w:snapToGrid w:val="0"/>
        </w:rPr>
        <w:t>A.8.14.3.</w:t>
      </w:r>
      <w:r w:rsidRPr="00635E3B">
        <w:rPr>
          <w:snapToGrid w:val="0"/>
          <w:lang w:eastAsia="zh-CN"/>
        </w:rPr>
        <w:t>1</w:t>
      </w:r>
      <w:r>
        <w:rPr>
          <w:rFonts w:asciiTheme="minorHAnsi" w:eastAsiaTheme="minorEastAsia" w:hAnsiTheme="minorHAnsi" w:cstheme="minorBidi"/>
          <w:sz w:val="22"/>
          <w:szCs w:val="22"/>
        </w:rPr>
        <w:tab/>
      </w:r>
      <w:r w:rsidRPr="00635E3B">
        <w:rPr>
          <w:snapToGrid w:val="0"/>
        </w:rPr>
        <w:t xml:space="preserve">Test </w:t>
      </w:r>
      <w:r w:rsidRPr="00635E3B">
        <w:rPr>
          <w:snapToGrid w:val="0"/>
          <w:lang w:eastAsia="zh-CN"/>
        </w:rPr>
        <w:t>Purpose and Environment</w:t>
      </w:r>
      <w:r>
        <w:tab/>
        <w:t>1903</w:t>
      </w:r>
    </w:p>
    <w:p w14:paraId="29AD7B51" w14:textId="77777777" w:rsidR="002F115E" w:rsidRDefault="002F115E">
      <w:pPr>
        <w:pStyle w:val="TOC4"/>
        <w:rPr>
          <w:rFonts w:asciiTheme="minorHAnsi" w:eastAsiaTheme="minorEastAsia" w:hAnsiTheme="minorHAnsi" w:cstheme="minorBidi"/>
          <w:sz w:val="22"/>
          <w:szCs w:val="22"/>
        </w:rPr>
      </w:pPr>
      <w:r w:rsidRPr="00635E3B">
        <w:rPr>
          <w:snapToGrid w:val="0"/>
        </w:rPr>
        <w:t>A.8.14.3.2</w:t>
      </w:r>
      <w:r>
        <w:rPr>
          <w:rFonts w:asciiTheme="minorHAnsi" w:eastAsiaTheme="minorEastAsia" w:hAnsiTheme="minorHAnsi" w:cstheme="minorBidi"/>
          <w:sz w:val="22"/>
          <w:szCs w:val="22"/>
        </w:rPr>
        <w:tab/>
      </w:r>
      <w:r w:rsidRPr="00635E3B">
        <w:rPr>
          <w:snapToGrid w:val="0"/>
        </w:rPr>
        <w:t>Test Requirements</w:t>
      </w:r>
      <w:r>
        <w:tab/>
        <w:t>1905</w:t>
      </w:r>
    </w:p>
    <w:p w14:paraId="7F6089DF" w14:textId="77777777" w:rsidR="002F115E" w:rsidRDefault="002F115E">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359619BD" w14:textId="77777777" w:rsidR="002F115E" w:rsidRDefault="002F115E">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5A662686" w14:textId="77777777" w:rsidR="002F115E" w:rsidRDefault="002F115E">
      <w:pPr>
        <w:pStyle w:val="TOC4"/>
        <w:rPr>
          <w:rFonts w:asciiTheme="minorHAnsi" w:eastAsiaTheme="minorEastAsia" w:hAnsiTheme="minorHAnsi" w:cstheme="minorBidi"/>
          <w:sz w:val="22"/>
          <w:szCs w:val="22"/>
        </w:rPr>
      </w:pPr>
      <w:r w:rsidRPr="00635E3B">
        <w:rPr>
          <w:snapToGrid w:val="0"/>
        </w:rPr>
        <w:t>A.8.15.1.1</w:t>
      </w:r>
      <w:r>
        <w:rPr>
          <w:rFonts w:asciiTheme="minorHAnsi" w:eastAsiaTheme="minorEastAsia" w:hAnsiTheme="minorHAnsi" w:cstheme="minorBidi"/>
          <w:sz w:val="22"/>
          <w:szCs w:val="22"/>
        </w:rPr>
        <w:tab/>
      </w:r>
      <w:r w:rsidRPr="00635E3B">
        <w:rPr>
          <w:snapToGrid w:val="0"/>
        </w:rPr>
        <w:t>Test Purpose and Environment</w:t>
      </w:r>
      <w:r>
        <w:tab/>
        <w:t>1906</w:t>
      </w:r>
    </w:p>
    <w:p w14:paraId="1BE0CBBB" w14:textId="77777777" w:rsidR="002F115E" w:rsidRDefault="002F115E">
      <w:pPr>
        <w:pStyle w:val="TOC4"/>
        <w:rPr>
          <w:rFonts w:asciiTheme="minorHAnsi" w:eastAsiaTheme="minorEastAsia" w:hAnsiTheme="minorHAnsi" w:cstheme="minorBidi"/>
          <w:sz w:val="22"/>
          <w:szCs w:val="22"/>
        </w:rPr>
      </w:pPr>
      <w:r w:rsidRPr="00635E3B">
        <w:rPr>
          <w:snapToGrid w:val="0"/>
        </w:rPr>
        <w:t>A.8.15.1.2</w:t>
      </w:r>
      <w:r>
        <w:rPr>
          <w:rFonts w:asciiTheme="minorHAnsi" w:eastAsiaTheme="minorEastAsia" w:hAnsiTheme="minorHAnsi" w:cstheme="minorBidi"/>
          <w:sz w:val="22"/>
          <w:szCs w:val="22"/>
        </w:rPr>
        <w:tab/>
      </w:r>
      <w:r w:rsidRPr="00635E3B">
        <w:rPr>
          <w:snapToGrid w:val="0"/>
        </w:rPr>
        <w:t>Test Requirements</w:t>
      </w:r>
      <w:r>
        <w:tab/>
        <w:t>1907</w:t>
      </w:r>
    </w:p>
    <w:p w14:paraId="19F491BD" w14:textId="77777777" w:rsidR="002F115E" w:rsidRDefault="002F115E">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5687BA1A"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15</w:t>
      </w:r>
      <w:r w:rsidRPr="00635E3B">
        <w:rPr>
          <w:snapToGrid w:val="0"/>
        </w:rPr>
        <w:t>.2.1</w:t>
      </w:r>
      <w:r>
        <w:rPr>
          <w:rFonts w:asciiTheme="minorHAnsi" w:eastAsiaTheme="minorEastAsia" w:hAnsiTheme="minorHAnsi" w:cstheme="minorBidi"/>
          <w:sz w:val="22"/>
          <w:szCs w:val="22"/>
        </w:rPr>
        <w:tab/>
      </w:r>
      <w:r w:rsidRPr="00635E3B">
        <w:rPr>
          <w:snapToGrid w:val="0"/>
        </w:rPr>
        <w:t>Test Purpose and Environment</w:t>
      </w:r>
      <w:r>
        <w:tab/>
        <w:t>1907</w:t>
      </w:r>
    </w:p>
    <w:p w14:paraId="2FFB6B5C"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15</w:t>
      </w:r>
      <w:r w:rsidRPr="00635E3B">
        <w:rPr>
          <w:snapToGrid w:val="0"/>
        </w:rPr>
        <w:t>.2.2</w:t>
      </w:r>
      <w:r>
        <w:rPr>
          <w:rFonts w:asciiTheme="minorHAnsi" w:eastAsiaTheme="minorEastAsia" w:hAnsiTheme="minorHAnsi" w:cstheme="minorBidi"/>
          <w:sz w:val="22"/>
          <w:szCs w:val="22"/>
        </w:rPr>
        <w:tab/>
      </w:r>
      <w:r w:rsidRPr="00635E3B">
        <w:rPr>
          <w:snapToGrid w:val="0"/>
        </w:rPr>
        <w:t>Test Requirements</w:t>
      </w:r>
      <w:r>
        <w:tab/>
        <w:t>1910</w:t>
      </w:r>
    </w:p>
    <w:p w14:paraId="5B52822F" w14:textId="77777777" w:rsidR="002F115E" w:rsidRDefault="002F115E">
      <w:pPr>
        <w:pStyle w:val="TOC3"/>
        <w:rPr>
          <w:rFonts w:asciiTheme="minorHAnsi" w:eastAsiaTheme="minorEastAsia" w:hAnsiTheme="minorHAnsi" w:cstheme="minorBidi"/>
          <w:sz w:val="22"/>
          <w:szCs w:val="22"/>
        </w:rPr>
      </w:pPr>
      <w:r w:rsidRPr="00635E3B">
        <w:rPr>
          <w:snapToGrid w:val="0"/>
        </w:rPr>
        <w:t>A.8.</w:t>
      </w:r>
      <w:r w:rsidRPr="00635E3B">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07593625"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15</w:t>
      </w:r>
      <w:r w:rsidRPr="00635E3B">
        <w:rPr>
          <w:snapToGrid w:val="0"/>
        </w:rPr>
        <w:t>.</w:t>
      </w:r>
      <w:r w:rsidRPr="00635E3B">
        <w:rPr>
          <w:snapToGrid w:val="0"/>
          <w:lang w:eastAsia="zh-CN"/>
        </w:rPr>
        <w:t>3</w:t>
      </w:r>
      <w:r w:rsidRPr="00635E3B">
        <w:rPr>
          <w:snapToGrid w:val="0"/>
        </w:rPr>
        <w:t>.</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1910</w:t>
      </w:r>
    </w:p>
    <w:p w14:paraId="047EE098"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15</w:t>
      </w:r>
      <w:r w:rsidRPr="00635E3B">
        <w:rPr>
          <w:snapToGrid w:val="0"/>
        </w:rPr>
        <w:t>.</w:t>
      </w:r>
      <w:r w:rsidRPr="00635E3B">
        <w:rPr>
          <w:snapToGrid w:val="0"/>
          <w:lang w:eastAsia="zh-CN"/>
        </w:rPr>
        <w:t>3</w:t>
      </w:r>
      <w:r w:rsidRPr="00635E3B">
        <w:rPr>
          <w:snapToGrid w:val="0"/>
        </w:rPr>
        <w:t>.</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1912</w:t>
      </w:r>
    </w:p>
    <w:p w14:paraId="127ACEB6" w14:textId="77777777" w:rsidR="002F115E" w:rsidRDefault="002F115E">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0C58C508" w14:textId="77777777" w:rsidR="002F115E" w:rsidRDefault="002F115E">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448B7E20" w14:textId="77777777" w:rsidR="002F115E" w:rsidRDefault="002F115E">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367270A3" w14:textId="77777777" w:rsidR="002F115E" w:rsidRDefault="002F115E">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5F57DCFA" w14:textId="77777777" w:rsidR="002F115E" w:rsidRDefault="002F115E">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48C552C3" w14:textId="77777777" w:rsidR="002F115E" w:rsidRDefault="002F115E">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5504EAEA" w14:textId="77777777" w:rsidR="002F115E" w:rsidRDefault="002F115E">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38B4F850" w14:textId="77777777" w:rsidR="002F115E" w:rsidRDefault="002F115E">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11A6DEB8" w14:textId="77777777" w:rsidR="002F115E" w:rsidRDefault="002F115E">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49BB0186"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16</w:t>
      </w:r>
      <w:r w:rsidRPr="00635E3B">
        <w:rPr>
          <w:snapToGrid w:val="0"/>
        </w:rPr>
        <w:t>.</w:t>
      </w:r>
      <w:r w:rsidRPr="00635E3B">
        <w:rPr>
          <w:snapToGrid w:val="0"/>
          <w:lang w:eastAsia="zh-CN"/>
        </w:rPr>
        <w:t>3.2</w:t>
      </w:r>
      <w:r>
        <w:rPr>
          <w:rFonts w:asciiTheme="minorHAnsi" w:eastAsiaTheme="minorEastAsia" w:hAnsiTheme="minorHAnsi" w:cstheme="minorBidi"/>
          <w:sz w:val="22"/>
          <w:szCs w:val="22"/>
        </w:rPr>
        <w:tab/>
      </w:r>
      <w:r w:rsidRPr="00635E3B">
        <w:rPr>
          <w:snapToGrid w:val="0"/>
        </w:rPr>
        <w:t>Test Requirements</w:t>
      </w:r>
      <w:r>
        <w:tab/>
        <w:t>1919</w:t>
      </w:r>
    </w:p>
    <w:p w14:paraId="263652DD" w14:textId="77777777" w:rsidR="002F115E" w:rsidRDefault="002F115E">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0D15B251" w14:textId="77777777" w:rsidR="002F115E" w:rsidRDefault="002F115E">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14669296"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16</w:t>
      </w:r>
      <w:r w:rsidRPr="00635E3B">
        <w:rPr>
          <w:snapToGrid w:val="0"/>
        </w:rPr>
        <w:t>.</w:t>
      </w:r>
      <w:r w:rsidRPr="00635E3B">
        <w:rPr>
          <w:snapToGrid w:val="0"/>
          <w:lang w:eastAsia="zh-CN"/>
        </w:rPr>
        <w:t>3A.2</w:t>
      </w:r>
      <w:r>
        <w:rPr>
          <w:rFonts w:asciiTheme="minorHAnsi" w:eastAsiaTheme="minorEastAsia" w:hAnsiTheme="minorHAnsi" w:cstheme="minorBidi"/>
          <w:sz w:val="22"/>
          <w:szCs w:val="22"/>
        </w:rPr>
        <w:tab/>
      </w:r>
      <w:r w:rsidRPr="00635E3B">
        <w:rPr>
          <w:snapToGrid w:val="0"/>
        </w:rPr>
        <w:t>Test Requirements</w:t>
      </w:r>
      <w:r>
        <w:tab/>
        <w:t>1921</w:t>
      </w:r>
    </w:p>
    <w:p w14:paraId="3E125112" w14:textId="77777777" w:rsidR="002F115E" w:rsidRDefault="002F115E">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5FBCEB71" w14:textId="77777777" w:rsidR="002F115E" w:rsidRDefault="002F115E">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6DA127F6"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16</w:t>
      </w:r>
      <w:r w:rsidRPr="00635E3B">
        <w:rPr>
          <w:snapToGrid w:val="0"/>
        </w:rPr>
        <w:t>.</w:t>
      </w:r>
      <w:r w:rsidRPr="00635E3B">
        <w:rPr>
          <w:snapToGrid w:val="0"/>
          <w:lang w:eastAsia="zh-CN"/>
        </w:rPr>
        <w:t>4.2</w:t>
      </w:r>
      <w:r>
        <w:rPr>
          <w:rFonts w:asciiTheme="minorHAnsi" w:eastAsiaTheme="minorEastAsia" w:hAnsiTheme="minorHAnsi" w:cstheme="minorBidi"/>
          <w:sz w:val="22"/>
          <w:szCs w:val="22"/>
        </w:rPr>
        <w:tab/>
      </w:r>
      <w:r w:rsidRPr="00635E3B">
        <w:rPr>
          <w:snapToGrid w:val="0"/>
        </w:rPr>
        <w:t>Test Requirements</w:t>
      </w:r>
      <w:r>
        <w:tab/>
        <w:t>1923</w:t>
      </w:r>
    </w:p>
    <w:p w14:paraId="5A87075F" w14:textId="77777777" w:rsidR="002F115E" w:rsidRDefault="002F115E">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09329CDC" w14:textId="77777777" w:rsidR="002F115E" w:rsidRDefault="002F115E">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75B85320"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16</w:t>
      </w:r>
      <w:r w:rsidRPr="00635E3B">
        <w:rPr>
          <w:snapToGrid w:val="0"/>
        </w:rPr>
        <w:t>.</w:t>
      </w:r>
      <w:r w:rsidRPr="00635E3B">
        <w:rPr>
          <w:snapToGrid w:val="0"/>
          <w:lang w:eastAsia="zh-CN"/>
        </w:rPr>
        <w:t>4A.2</w:t>
      </w:r>
      <w:r>
        <w:rPr>
          <w:rFonts w:asciiTheme="minorHAnsi" w:eastAsiaTheme="minorEastAsia" w:hAnsiTheme="minorHAnsi" w:cstheme="minorBidi"/>
          <w:sz w:val="22"/>
          <w:szCs w:val="22"/>
        </w:rPr>
        <w:tab/>
      </w:r>
      <w:r w:rsidRPr="00635E3B">
        <w:rPr>
          <w:snapToGrid w:val="0"/>
        </w:rPr>
        <w:t>Test Requirements</w:t>
      </w:r>
      <w:r>
        <w:tab/>
        <w:t>1926</w:t>
      </w:r>
    </w:p>
    <w:p w14:paraId="3B59DD19" w14:textId="77777777" w:rsidR="002F115E" w:rsidRDefault="002F115E">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0183E645" w14:textId="77777777" w:rsidR="002F115E" w:rsidRDefault="002F115E">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3C25A4E8" w14:textId="77777777" w:rsidR="002F115E" w:rsidRDefault="002F115E">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0B3428D5" w14:textId="77777777" w:rsidR="002F115E" w:rsidRDefault="002F115E">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6B0F3C6F" w14:textId="77777777" w:rsidR="002F115E" w:rsidRDefault="002F115E">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428E4BFC" w14:textId="77777777" w:rsidR="002F115E" w:rsidRDefault="002F115E">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6805DE7B" w14:textId="77777777" w:rsidR="002F115E" w:rsidRDefault="002F115E">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44351004" w14:textId="77777777" w:rsidR="002F115E" w:rsidRDefault="002F115E">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42B4428B" w14:textId="77777777" w:rsidR="002F115E" w:rsidRDefault="002F115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1869A737" w14:textId="77777777" w:rsidR="002F115E" w:rsidRDefault="002F115E">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28409EDB" w14:textId="77777777" w:rsidR="002F115E" w:rsidRDefault="002F115E">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521B0209" w14:textId="77777777" w:rsidR="002F115E" w:rsidRDefault="002F115E">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712A023C" w14:textId="77777777" w:rsidR="002F115E" w:rsidRDefault="002F115E">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73A4B85F" w14:textId="77777777" w:rsidR="002F115E" w:rsidRDefault="002F115E">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11420907" w14:textId="77777777" w:rsidR="002F115E" w:rsidRDefault="002F115E">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2D611667" w14:textId="77777777" w:rsidR="002F115E" w:rsidRDefault="002F115E">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00A5447D" w14:textId="77777777" w:rsidR="002F115E" w:rsidRDefault="002F115E">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5F41256F" w14:textId="77777777" w:rsidR="002F115E" w:rsidRDefault="002F115E">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6145EBBD" w14:textId="77777777" w:rsidR="002F115E" w:rsidRDefault="002F115E">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5271A3DA" w14:textId="77777777" w:rsidR="002F115E" w:rsidRDefault="002F115E">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6CA7B523" w14:textId="77777777" w:rsidR="002F115E" w:rsidRDefault="002F115E">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78DD02D6" w14:textId="77777777" w:rsidR="002F115E" w:rsidRDefault="002F115E">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51C2C726" w14:textId="77777777" w:rsidR="002F115E" w:rsidRDefault="002F115E">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385EDCF0" w14:textId="77777777" w:rsidR="002F115E" w:rsidRDefault="002F115E">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2A4EBEC0" w14:textId="77777777" w:rsidR="002F115E" w:rsidRDefault="002F115E">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29F8A43E" w14:textId="77777777" w:rsidR="002F115E" w:rsidRDefault="002F115E">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42C1A5DB" w14:textId="77777777" w:rsidR="002F115E" w:rsidRDefault="002F115E">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1A049967" w14:textId="77777777" w:rsidR="002F115E" w:rsidRDefault="002F115E">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3D7DCBE6" w14:textId="77777777" w:rsidR="002F115E" w:rsidRDefault="002F115E">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1E041B56" w14:textId="77777777" w:rsidR="002F115E" w:rsidRDefault="002F115E">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1E99717C" w14:textId="77777777" w:rsidR="002F115E" w:rsidRDefault="002F115E">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7FA36135" w14:textId="77777777" w:rsidR="002F115E" w:rsidRDefault="002F115E">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39D5332D" w14:textId="77777777" w:rsidR="002F115E" w:rsidRDefault="002F115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4319282E" w14:textId="77777777" w:rsidR="002F115E" w:rsidRDefault="002F115E">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37273697" w14:textId="77777777" w:rsidR="002F115E" w:rsidRDefault="002F115E">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76661C70" w14:textId="77777777" w:rsidR="002F115E" w:rsidRDefault="002F115E">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465DEFDF" w14:textId="77777777" w:rsidR="002F115E" w:rsidRDefault="002F115E">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1CC8092B" w14:textId="77777777" w:rsidR="002F115E" w:rsidRDefault="002F115E">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41147137" w14:textId="77777777" w:rsidR="002F115E" w:rsidRDefault="002F115E">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48482678" w14:textId="77777777" w:rsidR="002F115E" w:rsidRDefault="002F115E">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12F89B1E" w14:textId="77777777" w:rsidR="002F115E" w:rsidRDefault="002F115E">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66639959" w14:textId="77777777" w:rsidR="002F115E" w:rsidRDefault="002F115E">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15FEE82A" w14:textId="77777777" w:rsidR="002F115E" w:rsidRDefault="002F115E">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6F1D5E42" w14:textId="77777777" w:rsidR="002F115E" w:rsidRDefault="002F115E">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4B6035C" w14:textId="77777777" w:rsidR="002F115E" w:rsidRDefault="002F115E">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65ABC426" w14:textId="77777777" w:rsidR="002F115E" w:rsidRDefault="002F115E">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0990DCF2" w14:textId="77777777" w:rsidR="002F115E" w:rsidRDefault="002F115E">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1578DC0D" w14:textId="77777777" w:rsidR="002F115E" w:rsidRDefault="002F115E">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589E91AC" w14:textId="77777777" w:rsidR="002F115E" w:rsidRDefault="002F115E">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5647611A" w14:textId="77777777" w:rsidR="002F115E" w:rsidRDefault="002F115E">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0B6518B0" w14:textId="77777777" w:rsidR="002F115E" w:rsidRDefault="002F115E">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4070BD2D" w14:textId="77777777" w:rsidR="002F115E" w:rsidRDefault="002F115E">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40164BC0" w14:textId="77777777" w:rsidR="002F115E" w:rsidRDefault="002F115E">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264EDE0" w14:textId="77777777" w:rsidR="002F115E" w:rsidRDefault="002F115E">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65067E25" w14:textId="77777777" w:rsidR="002F115E" w:rsidRDefault="002F115E">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45222E21" w14:textId="77777777" w:rsidR="002F115E" w:rsidRDefault="002F115E">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4B5075EA" w14:textId="77777777" w:rsidR="002F115E" w:rsidRDefault="002F115E">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68C86840" w14:textId="77777777" w:rsidR="002F115E" w:rsidRDefault="002F115E">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6B543BB6" w14:textId="77777777" w:rsidR="002F115E" w:rsidRDefault="002F115E">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19839481" w14:textId="77777777" w:rsidR="002F115E" w:rsidRDefault="002F115E">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67E4D52E" w14:textId="77777777" w:rsidR="002F115E" w:rsidRDefault="002F115E">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50D32804" w14:textId="77777777" w:rsidR="002F115E" w:rsidRDefault="002F115E">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4FB30748" w14:textId="77777777" w:rsidR="002F115E" w:rsidRDefault="002F115E">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222B293A" w14:textId="77777777" w:rsidR="002F115E" w:rsidRDefault="002F115E">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6CD96844" w14:textId="77777777" w:rsidR="002F115E" w:rsidRDefault="002F115E">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6B81DC81" w14:textId="77777777" w:rsidR="002F115E" w:rsidRDefault="002F115E">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6FF53EF7" w14:textId="77777777" w:rsidR="002F115E" w:rsidRDefault="002F115E">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2E7D7E8C" w14:textId="77777777" w:rsidR="002F115E" w:rsidRDefault="002F115E">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1F6C7B3B" w14:textId="77777777" w:rsidR="002F115E" w:rsidRDefault="002F115E">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1FC04D05" w14:textId="77777777" w:rsidR="002F115E" w:rsidRDefault="002F115E">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2F577057" w14:textId="77777777" w:rsidR="002F115E" w:rsidRDefault="002F115E">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487D83EF" w14:textId="77777777" w:rsidR="002F115E" w:rsidRDefault="002F115E">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123B48DC" w14:textId="77777777" w:rsidR="002F115E" w:rsidRDefault="002F115E">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0766DC05" w14:textId="77777777" w:rsidR="002F115E" w:rsidRDefault="002F115E">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101352DB" w14:textId="77777777" w:rsidR="002F115E" w:rsidRDefault="002F115E">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505E6763" w14:textId="77777777" w:rsidR="002F115E" w:rsidRDefault="002F115E">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50B113E9" w14:textId="77777777" w:rsidR="002F115E" w:rsidRDefault="002F115E">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3455AE68" w14:textId="77777777" w:rsidR="002F115E" w:rsidRDefault="002F115E">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5610A0AD" w14:textId="77777777" w:rsidR="002F115E" w:rsidRDefault="002F115E">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56F0DEF8" w14:textId="77777777" w:rsidR="002F115E" w:rsidRDefault="002F115E">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71A6ACED" w14:textId="77777777" w:rsidR="002F115E" w:rsidRDefault="002F115E">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22450253" w14:textId="77777777" w:rsidR="002F115E" w:rsidRDefault="002F115E">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4C76F84D" w14:textId="77777777" w:rsidR="002F115E" w:rsidRDefault="002F115E">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0B208D20" w14:textId="77777777" w:rsidR="002F115E" w:rsidRDefault="002F115E">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7AD2AE5B" w14:textId="77777777" w:rsidR="002F115E" w:rsidRDefault="002F115E">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7F77DFED" w14:textId="77777777" w:rsidR="002F115E" w:rsidRDefault="002F115E">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34D68581" w14:textId="77777777" w:rsidR="002F115E" w:rsidRDefault="002F115E">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24CC69D3" w14:textId="77777777" w:rsidR="002F115E" w:rsidRDefault="002F115E">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510493D3" w14:textId="77777777" w:rsidR="002F115E" w:rsidRDefault="002F115E">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37A7ED21" w14:textId="77777777" w:rsidR="002F115E" w:rsidRDefault="002F115E">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4040DEE9" w14:textId="77777777" w:rsidR="002F115E" w:rsidRDefault="002F115E">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13B454E8" w14:textId="77777777" w:rsidR="002F115E" w:rsidRDefault="002F115E">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082A0DF8" w14:textId="77777777" w:rsidR="002F115E" w:rsidRDefault="002F115E">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506693B9" w14:textId="77777777" w:rsidR="002F115E" w:rsidRDefault="002F115E">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0A3DF5A1" w14:textId="77777777" w:rsidR="002F115E" w:rsidRDefault="002F115E">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0604D7AA" w14:textId="77777777" w:rsidR="002F115E" w:rsidRDefault="002F115E">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1958</w:t>
      </w:r>
    </w:p>
    <w:p w14:paraId="02D254C0" w14:textId="77777777" w:rsidR="002F115E" w:rsidRDefault="002F115E">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5A0A01DF" w14:textId="77777777" w:rsidR="002F115E" w:rsidRDefault="002F115E">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4CF6A3BA" w14:textId="77777777" w:rsidR="002F115E" w:rsidRDefault="002F115E">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2CF3EDA3" w14:textId="77777777" w:rsidR="002F115E" w:rsidRDefault="002F115E">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24F0629A" w14:textId="77777777" w:rsidR="002F115E" w:rsidRDefault="002F115E">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3503865D" w14:textId="77777777" w:rsidR="002F115E" w:rsidRDefault="002F115E">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63465E26" w14:textId="77777777" w:rsidR="002F115E" w:rsidRDefault="002F115E">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1D96B2C5" w14:textId="77777777" w:rsidR="002F115E" w:rsidRDefault="002F115E">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3954F6AD" w14:textId="77777777" w:rsidR="002F115E" w:rsidRDefault="002F115E">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0B880CCA" w14:textId="77777777" w:rsidR="002F115E" w:rsidRDefault="002F115E">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7D5F4EDC" w14:textId="77777777" w:rsidR="002F115E" w:rsidRDefault="002F115E">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4C6157F0" w14:textId="77777777" w:rsidR="002F115E" w:rsidRDefault="002F115E">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4D778281" w14:textId="77777777" w:rsidR="002F115E" w:rsidRDefault="002F115E">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7CD6736A" w14:textId="77777777" w:rsidR="002F115E" w:rsidRDefault="002F115E">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4A16A092"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A.8.16.27.2</w:t>
      </w:r>
      <w:r>
        <w:rPr>
          <w:rFonts w:asciiTheme="minorHAnsi" w:eastAsiaTheme="minorEastAsia" w:hAnsiTheme="minorHAnsi" w:cstheme="minorBidi"/>
          <w:sz w:val="22"/>
          <w:szCs w:val="22"/>
        </w:rPr>
        <w:tab/>
      </w:r>
      <w:r w:rsidRPr="00635E3B">
        <w:rPr>
          <w:rFonts w:eastAsia="SimSun"/>
          <w:lang w:eastAsia="zh-CN"/>
        </w:rPr>
        <w:t>Test Requirements</w:t>
      </w:r>
      <w:r>
        <w:tab/>
        <w:t>1975</w:t>
      </w:r>
    </w:p>
    <w:p w14:paraId="611ACCA4" w14:textId="77777777" w:rsidR="002F115E" w:rsidRDefault="002F115E">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5C2993FB" w14:textId="77777777" w:rsidR="002F115E" w:rsidRDefault="002F115E">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421EED4F"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A.8.16.28.2</w:t>
      </w:r>
      <w:r>
        <w:rPr>
          <w:rFonts w:asciiTheme="minorHAnsi" w:eastAsiaTheme="minorEastAsia" w:hAnsiTheme="minorHAnsi" w:cstheme="minorBidi"/>
          <w:sz w:val="22"/>
          <w:szCs w:val="22"/>
        </w:rPr>
        <w:tab/>
      </w:r>
      <w:r w:rsidRPr="00635E3B">
        <w:rPr>
          <w:rFonts w:eastAsia="SimSun"/>
          <w:lang w:eastAsia="zh-CN"/>
        </w:rPr>
        <w:t>Test Requirements</w:t>
      </w:r>
      <w:r>
        <w:tab/>
        <w:t>1980</w:t>
      </w:r>
    </w:p>
    <w:p w14:paraId="3782C378" w14:textId="77777777" w:rsidR="002F115E" w:rsidRDefault="002F115E">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2E91AF48" w14:textId="77777777" w:rsidR="002F115E" w:rsidRDefault="002F115E">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25FE2B15" w14:textId="77777777" w:rsidR="002F115E" w:rsidRDefault="002F115E">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22C79AE0" w14:textId="77777777" w:rsidR="002F115E" w:rsidRDefault="002F115E">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5E8D3979" w14:textId="77777777" w:rsidR="002F115E" w:rsidRDefault="002F115E">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6AE2B657" w14:textId="77777777" w:rsidR="002F115E" w:rsidRDefault="002F115E">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167A0A37" w14:textId="77777777" w:rsidR="002F115E" w:rsidRDefault="002F115E">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62E694F4" w14:textId="77777777" w:rsidR="002F115E" w:rsidRDefault="002F115E">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42ED3E97" w14:textId="77777777" w:rsidR="002F115E" w:rsidRDefault="002F115E">
      <w:pPr>
        <w:pStyle w:val="TOC4"/>
        <w:rPr>
          <w:rFonts w:asciiTheme="minorHAnsi" w:eastAsiaTheme="minorEastAsia" w:hAnsiTheme="minorHAnsi" w:cstheme="minorBidi"/>
          <w:sz w:val="22"/>
          <w:szCs w:val="22"/>
        </w:rPr>
      </w:pPr>
      <w:r w:rsidRPr="00635E3B">
        <w:rPr>
          <w:snapToGrid w:val="0"/>
        </w:rPr>
        <w:t>A.8.16.31</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1995</w:t>
      </w:r>
    </w:p>
    <w:p w14:paraId="2286FA8D" w14:textId="77777777" w:rsidR="002F115E" w:rsidRDefault="002F115E">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2F46C8F1" w14:textId="77777777" w:rsidR="002F115E" w:rsidRDefault="002F115E">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49979799" w14:textId="77777777" w:rsidR="002F115E" w:rsidRDefault="002F115E">
      <w:pPr>
        <w:pStyle w:val="TOC4"/>
        <w:rPr>
          <w:rFonts w:asciiTheme="minorHAnsi" w:eastAsiaTheme="minorEastAsia" w:hAnsiTheme="minorHAnsi" w:cstheme="minorBidi"/>
          <w:sz w:val="22"/>
          <w:szCs w:val="22"/>
        </w:rPr>
      </w:pPr>
      <w:r w:rsidRPr="00635E3B">
        <w:rPr>
          <w:snapToGrid w:val="0"/>
        </w:rPr>
        <w:t>A.8.16.32</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2000</w:t>
      </w:r>
    </w:p>
    <w:p w14:paraId="579F9E73" w14:textId="77777777" w:rsidR="002F115E" w:rsidRDefault="002F115E">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218E81C3" w14:textId="77777777" w:rsidR="002F115E" w:rsidRDefault="002F115E">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7314E376" w14:textId="77777777" w:rsidR="002F115E" w:rsidRDefault="002F115E">
      <w:pPr>
        <w:pStyle w:val="TOC4"/>
        <w:rPr>
          <w:rFonts w:asciiTheme="minorHAnsi" w:eastAsiaTheme="minorEastAsia" w:hAnsiTheme="minorHAnsi" w:cstheme="minorBidi"/>
          <w:sz w:val="22"/>
          <w:szCs w:val="22"/>
        </w:rPr>
      </w:pPr>
      <w:r w:rsidRPr="00635E3B">
        <w:rPr>
          <w:snapToGrid w:val="0"/>
        </w:rPr>
        <w:t>A.8.16.33</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2005</w:t>
      </w:r>
    </w:p>
    <w:p w14:paraId="03672CF8" w14:textId="77777777" w:rsidR="002F115E" w:rsidRDefault="002F115E">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2834C664" w14:textId="77777777" w:rsidR="002F115E" w:rsidRDefault="002F115E">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0BABA8D2" w14:textId="77777777" w:rsidR="002F115E" w:rsidRDefault="002F115E">
      <w:pPr>
        <w:pStyle w:val="TOC4"/>
        <w:rPr>
          <w:rFonts w:asciiTheme="minorHAnsi" w:eastAsiaTheme="minorEastAsia" w:hAnsiTheme="minorHAnsi" w:cstheme="minorBidi"/>
          <w:sz w:val="22"/>
          <w:szCs w:val="22"/>
        </w:rPr>
      </w:pPr>
      <w:r w:rsidRPr="00635E3B">
        <w:rPr>
          <w:snapToGrid w:val="0"/>
        </w:rPr>
        <w:t>A.8.16.34</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2010</w:t>
      </w:r>
    </w:p>
    <w:p w14:paraId="5378467F" w14:textId="77777777" w:rsidR="002F115E" w:rsidRDefault="002F115E">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4835578B" w14:textId="77777777" w:rsidR="002F115E" w:rsidRDefault="002F115E">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416C4E6E" w14:textId="77777777" w:rsidR="002F115E" w:rsidRDefault="002F115E">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7309B11E" w14:textId="77777777" w:rsidR="002F115E" w:rsidRDefault="002F115E">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55DCBFF6" w14:textId="77777777" w:rsidR="002F115E" w:rsidRDefault="002F115E">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10BD2825" w14:textId="77777777" w:rsidR="002F115E" w:rsidRDefault="002F115E">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43B9DCDF" w14:textId="77777777" w:rsidR="002F115E" w:rsidRDefault="002F115E">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4C5B3126" w14:textId="77777777" w:rsidR="002F115E" w:rsidRDefault="002F115E">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61796C59" w14:textId="77777777" w:rsidR="002F115E" w:rsidRDefault="002F115E">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0A3E819B" w14:textId="77777777" w:rsidR="002F115E" w:rsidRDefault="002F115E">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1AFEC0AC" w14:textId="77777777" w:rsidR="002F115E" w:rsidRDefault="002F115E">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3A324427" w14:textId="77777777" w:rsidR="002F115E" w:rsidRDefault="002F115E">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356D5274" w14:textId="77777777" w:rsidR="002F115E" w:rsidRDefault="002F115E">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3E00EE27" w14:textId="77777777" w:rsidR="002F115E" w:rsidRDefault="002F115E">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44BD28FB" w14:textId="77777777" w:rsidR="002F115E" w:rsidRDefault="002F115E">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27DA04B8" w14:textId="77777777" w:rsidR="002F115E" w:rsidRDefault="002F115E">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71F3D105" w14:textId="77777777" w:rsidR="002F115E" w:rsidRDefault="002F115E">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31A6A647" w14:textId="77777777" w:rsidR="002F115E" w:rsidRDefault="002F115E">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6145B633" w14:textId="77777777" w:rsidR="002F115E" w:rsidRDefault="002F115E">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4A6BBC83" w14:textId="77777777" w:rsidR="002F115E" w:rsidRDefault="002F115E">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222BBC57" w14:textId="77777777" w:rsidR="002F115E" w:rsidRDefault="002F115E">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02E52BC7" w14:textId="77777777" w:rsidR="002F115E" w:rsidRDefault="002F115E">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2CCD206D" w14:textId="77777777" w:rsidR="002F115E" w:rsidRDefault="002F115E">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5461B2BE" w14:textId="77777777" w:rsidR="002F115E" w:rsidRDefault="002F115E">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4312F5E5" w14:textId="77777777" w:rsidR="002F115E" w:rsidRDefault="002F115E">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497027FC" w14:textId="77777777" w:rsidR="002F115E" w:rsidRDefault="002F115E">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6EBAC78F" w14:textId="77777777" w:rsidR="002F115E" w:rsidRDefault="002F115E">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0E86B110" w14:textId="77777777" w:rsidR="002F115E" w:rsidRDefault="002F115E">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60436CE1" w14:textId="77777777" w:rsidR="002F115E" w:rsidRDefault="002F115E">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15B4EB2D" w14:textId="77777777" w:rsidR="002F115E" w:rsidRDefault="002F115E">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58AEE55A" w14:textId="77777777" w:rsidR="002F115E" w:rsidRDefault="002F115E">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48A19CE4" w14:textId="77777777" w:rsidR="002F115E" w:rsidRDefault="002F115E">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7B0C9F95" w14:textId="77777777" w:rsidR="002F115E" w:rsidRDefault="002F115E">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2E52FF48" w14:textId="77777777" w:rsidR="002F115E" w:rsidRDefault="002F115E">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41183337" w14:textId="77777777" w:rsidR="002F115E" w:rsidRDefault="002F115E">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58719873" w14:textId="77777777" w:rsidR="002F115E" w:rsidRDefault="002F115E">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18F25AF5" w14:textId="77777777" w:rsidR="002F115E" w:rsidRDefault="002F115E">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2498210D" w14:textId="77777777" w:rsidR="002F115E" w:rsidRDefault="002F115E">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7B38C477" w14:textId="77777777" w:rsidR="002F115E" w:rsidRDefault="002F115E">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4BD5F3C7" w14:textId="77777777" w:rsidR="002F115E" w:rsidRDefault="002F115E">
      <w:pPr>
        <w:pStyle w:val="TOC3"/>
        <w:rPr>
          <w:rFonts w:asciiTheme="minorHAnsi" w:eastAsiaTheme="minorEastAsia" w:hAnsiTheme="minorHAnsi" w:cstheme="minorBidi"/>
          <w:sz w:val="22"/>
          <w:szCs w:val="22"/>
        </w:rPr>
      </w:pPr>
      <w:r w:rsidRPr="00635E3B">
        <w:rPr>
          <w:rFonts w:eastAsia="MS Mincho"/>
          <w:lang w:eastAsia="zh-CN"/>
        </w:rPr>
        <w:t>A.8.16.48</w:t>
      </w:r>
      <w:r>
        <w:rPr>
          <w:rFonts w:asciiTheme="minorHAnsi" w:eastAsiaTheme="minorEastAsia" w:hAnsiTheme="minorHAnsi" w:cstheme="minorBidi"/>
          <w:sz w:val="22"/>
          <w:szCs w:val="22"/>
        </w:rPr>
        <w:tab/>
      </w:r>
      <w:r w:rsidRPr="00635E3B">
        <w:rPr>
          <w:rFonts w:eastAsia="MS Mincho"/>
          <w:lang w:eastAsia="zh-CN"/>
        </w:rPr>
        <w:t>2DL/2UL TDD CA activation and deactivation of known PUCCH SCell without valid TA in non-DRX</w:t>
      </w:r>
      <w:r>
        <w:tab/>
        <w:t>2049</w:t>
      </w:r>
    </w:p>
    <w:p w14:paraId="69F5FE85" w14:textId="77777777" w:rsidR="002F115E" w:rsidRDefault="002F115E">
      <w:pPr>
        <w:pStyle w:val="TOC4"/>
        <w:rPr>
          <w:rFonts w:asciiTheme="minorHAnsi" w:eastAsiaTheme="minorEastAsia" w:hAnsiTheme="minorHAnsi" w:cstheme="minorBidi"/>
          <w:sz w:val="22"/>
          <w:szCs w:val="22"/>
        </w:rPr>
      </w:pPr>
      <w:r w:rsidRPr="00635E3B">
        <w:rPr>
          <w:rFonts w:eastAsia="MS Mincho"/>
        </w:rPr>
        <w:t>A.8.16.48</w:t>
      </w:r>
      <w:r w:rsidRPr="00635E3B">
        <w:rPr>
          <w:rFonts w:eastAsia="MS Mincho"/>
          <w:lang w:eastAsia="zh-CN"/>
        </w:rPr>
        <w:t>.1</w:t>
      </w:r>
      <w:r>
        <w:rPr>
          <w:rFonts w:asciiTheme="minorHAnsi" w:eastAsiaTheme="minorEastAsia" w:hAnsiTheme="minorHAnsi" w:cstheme="minorBidi"/>
          <w:sz w:val="22"/>
          <w:szCs w:val="22"/>
        </w:rPr>
        <w:tab/>
      </w:r>
      <w:r w:rsidRPr="00635E3B">
        <w:rPr>
          <w:rFonts w:eastAsia="MS Mincho"/>
        </w:rPr>
        <w:t xml:space="preserve">Test </w:t>
      </w:r>
      <w:r w:rsidRPr="00635E3B">
        <w:rPr>
          <w:rFonts w:eastAsia="MS Mincho"/>
          <w:lang w:eastAsia="zh-CN"/>
        </w:rPr>
        <w:t>Purpose and Environment</w:t>
      </w:r>
      <w:r>
        <w:tab/>
        <w:t>2049</w:t>
      </w:r>
    </w:p>
    <w:p w14:paraId="1D321D5E" w14:textId="77777777" w:rsidR="002F115E" w:rsidRDefault="002F115E">
      <w:pPr>
        <w:pStyle w:val="TOC4"/>
        <w:rPr>
          <w:rFonts w:asciiTheme="minorHAnsi" w:eastAsiaTheme="minorEastAsia" w:hAnsiTheme="minorHAnsi" w:cstheme="minorBidi"/>
          <w:sz w:val="22"/>
          <w:szCs w:val="22"/>
        </w:rPr>
      </w:pPr>
      <w:r w:rsidRPr="00635E3B">
        <w:rPr>
          <w:rFonts w:eastAsia="MS Mincho"/>
        </w:rPr>
        <w:t>A.8.16.48.2</w:t>
      </w:r>
      <w:r>
        <w:rPr>
          <w:rFonts w:asciiTheme="minorHAnsi" w:eastAsiaTheme="minorEastAsia" w:hAnsiTheme="minorHAnsi" w:cstheme="minorBidi"/>
          <w:sz w:val="22"/>
          <w:szCs w:val="22"/>
        </w:rPr>
        <w:tab/>
      </w:r>
      <w:r w:rsidRPr="00635E3B">
        <w:rPr>
          <w:rFonts w:eastAsia="MS Mincho"/>
        </w:rPr>
        <w:t>Test Requirements</w:t>
      </w:r>
      <w:r>
        <w:tab/>
        <w:t>2051</w:t>
      </w:r>
    </w:p>
    <w:p w14:paraId="269D6BF4" w14:textId="77777777" w:rsidR="002F115E" w:rsidRDefault="002F115E">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635E3B">
        <w:rPr>
          <w:lang w:val="en-US"/>
        </w:rPr>
        <w:t>2DL/2UL TDD-FDD CA (FDD PCell) activation and deactivation of known PUCCH SCell without valid TA in non-DRX</w:t>
      </w:r>
      <w:r>
        <w:tab/>
        <w:t>2052</w:t>
      </w:r>
    </w:p>
    <w:p w14:paraId="00432A17" w14:textId="77777777" w:rsidR="002F115E" w:rsidRDefault="002F115E">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2BB25B8B" w14:textId="77777777" w:rsidR="002F115E" w:rsidRDefault="002F115E">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746EBD42" w14:textId="77777777" w:rsidR="002F115E" w:rsidRDefault="002F115E">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575F8C6E" w14:textId="77777777" w:rsidR="002F115E" w:rsidRDefault="002F115E">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079B30C1" w14:textId="77777777" w:rsidR="002F115E" w:rsidRDefault="002F115E">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67AA18F4" w14:textId="77777777" w:rsidR="002F115E" w:rsidRDefault="002F115E">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038C355E" w14:textId="77777777" w:rsidR="002F115E" w:rsidRDefault="002F115E">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34E7F9C4" w14:textId="77777777" w:rsidR="002F115E" w:rsidRDefault="002F115E">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4265AAE5" w14:textId="77777777" w:rsidR="002F115E" w:rsidRDefault="002F115E">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5159F319" w14:textId="77777777" w:rsidR="002F115E" w:rsidRDefault="002F115E">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02CFF31B" w14:textId="77777777" w:rsidR="002F115E" w:rsidRDefault="002F115E">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7EAE114C" w14:textId="77777777" w:rsidR="002F115E" w:rsidRDefault="002F115E">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76DA7D2E" w14:textId="77777777" w:rsidR="002F115E" w:rsidRDefault="002F115E">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3701461F"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A.8.16.53.2</w:t>
      </w:r>
      <w:r>
        <w:rPr>
          <w:rFonts w:asciiTheme="minorHAnsi" w:eastAsiaTheme="minorEastAsia" w:hAnsiTheme="minorHAnsi" w:cstheme="minorBidi"/>
          <w:sz w:val="22"/>
          <w:szCs w:val="22"/>
        </w:rPr>
        <w:tab/>
      </w:r>
      <w:r w:rsidRPr="00635E3B">
        <w:rPr>
          <w:rFonts w:eastAsia="SimSun"/>
          <w:lang w:eastAsia="zh-CN"/>
        </w:rPr>
        <w:t>Test Requirements</w:t>
      </w:r>
      <w:r>
        <w:tab/>
        <w:t>2072</w:t>
      </w:r>
    </w:p>
    <w:p w14:paraId="46EBE934" w14:textId="77777777" w:rsidR="002F115E" w:rsidRDefault="002F115E">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635E56D7" w14:textId="77777777" w:rsidR="002F115E" w:rsidRDefault="002F115E">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353665F9"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A.8.16.54.2</w:t>
      </w:r>
      <w:r>
        <w:rPr>
          <w:rFonts w:asciiTheme="minorHAnsi" w:eastAsiaTheme="minorEastAsia" w:hAnsiTheme="minorHAnsi" w:cstheme="minorBidi"/>
          <w:sz w:val="22"/>
          <w:szCs w:val="22"/>
        </w:rPr>
        <w:tab/>
      </w:r>
      <w:r w:rsidRPr="00635E3B">
        <w:rPr>
          <w:rFonts w:eastAsia="SimSun"/>
          <w:lang w:eastAsia="zh-CN"/>
        </w:rPr>
        <w:t>Test Requirements</w:t>
      </w:r>
      <w:r>
        <w:tab/>
        <w:t>2076</w:t>
      </w:r>
    </w:p>
    <w:p w14:paraId="02F2E291" w14:textId="77777777" w:rsidR="002F115E" w:rsidRDefault="002F115E">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3AEA97BD" w14:textId="77777777" w:rsidR="002F115E" w:rsidRDefault="002F115E">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54CBF6F1" w14:textId="77777777" w:rsidR="002F115E" w:rsidRDefault="002F115E">
      <w:pPr>
        <w:pStyle w:val="TOC4"/>
        <w:rPr>
          <w:rFonts w:asciiTheme="minorHAnsi" w:eastAsiaTheme="minorEastAsia" w:hAnsiTheme="minorHAnsi" w:cstheme="minorBidi"/>
          <w:sz w:val="22"/>
          <w:szCs w:val="22"/>
        </w:rPr>
      </w:pPr>
      <w:r w:rsidRPr="00635E3B">
        <w:rPr>
          <w:snapToGrid w:val="0"/>
        </w:rPr>
        <w:t>A.8.16.55</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2083</w:t>
      </w:r>
    </w:p>
    <w:p w14:paraId="2FCD5EC2" w14:textId="77777777" w:rsidR="002F115E" w:rsidRDefault="002F115E">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74B8FED5" w14:textId="77777777" w:rsidR="002F115E" w:rsidRDefault="002F115E">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781520B8" w14:textId="77777777" w:rsidR="002F115E" w:rsidRDefault="002F115E">
      <w:pPr>
        <w:pStyle w:val="TOC4"/>
        <w:rPr>
          <w:rFonts w:asciiTheme="minorHAnsi" w:eastAsiaTheme="minorEastAsia" w:hAnsiTheme="minorHAnsi" w:cstheme="minorBidi"/>
          <w:sz w:val="22"/>
          <w:szCs w:val="22"/>
        </w:rPr>
      </w:pPr>
      <w:r w:rsidRPr="00635E3B">
        <w:rPr>
          <w:snapToGrid w:val="0"/>
        </w:rPr>
        <w:t>A.8.16.56</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2089</w:t>
      </w:r>
    </w:p>
    <w:p w14:paraId="5D95300C" w14:textId="77777777" w:rsidR="002F115E" w:rsidRDefault="002F115E">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3F612A48" w14:textId="77777777" w:rsidR="002F115E" w:rsidRDefault="002F115E">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0D9FD18B" w14:textId="77777777" w:rsidR="002F115E" w:rsidRDefault="002F115E">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47367C9D" w14:textId="77777777" w:rsidR="002F115E" w:rsidRDefault="002F115E">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105778F1" w14:textId="77777777" w:rsidR="002F115E" w:rsidRDefault="002F115E">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06C76A3B" w14:textId="77777777" w:rsidR="002F115E" w:rsidRDefault="002F115E">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2B430126" w14:textId="77777777" w:rsidR="002F115E" w:rsidRDefault="002F115E">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448FCC9F" w14:textId="77777777" w:rsidR="002F115E" w:rsidRDefault="002F115E">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5BA9C3FB" w14:textId="77777777" w:rsidR="002F115E" w:rsidRDefault="002F115E">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1AD05452" w14:textId="77777777" w:rsidR="002F115E" w:rsidRDefault="002F115E">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453F82FD" w14:textId="77777777" w:rsidR="002F115E" w:rsidRDefault="002F115E">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3090FC67" w14:textId="77777777" w:rsidR="002F115E" w:rsidRDefault="002F115E">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452FC2C0" w14:textId="77777777" w:rsidR="002F115E" w:rsidRDefault="002F115E">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544F1697" w14:textId="77777777" w:rsidR="002F115E" w:rsidRDefault="002F115E">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79228CB2" w14:textId="77777777" w:rsidR="002F115E" w:rsidRDefault="002F115E">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3D7C93CE" w14:textId="77777777" w:rsidR="002F115E" w:rsidRDefault="002F115E">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6F3F2B83" w14:textId="77777777" w:rsidR="002F115E" w:rsidRDefault="002F115E">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65752D16" w14:textId="77777777" w:rsidR="002F115E" w:rsidRDefault="002F115E">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5B4F7F6E" w14:textId="77777777" w:rsidR="002F115E" w:rsidRDefault="002F115E">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13D88205" w14:textId="77777777" w:rsidR="002F115E" w:rsidRDefault="002F115E">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7400B23C" w14:textId="77777777" w:rsidR="002F115E" w:rsidRDefault="002F115E">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59C29F62" w14:textId="77777777" w:rsidR="002F115E" w:rsidRDefault="002F115E">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1A69488C" w14:textId="77777777" w:rsidR="002F115E" w:rsidRDefault="002F115E">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5410E372" w14:textId="77777777" w:rsidR="002F115E" w:rsidRDefault="002F115E">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26F27C49" w14:textId="77777777" w:rsidR="002F115E" w:rsidRDefault="002F115E">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3F96B743" w14:textId="77777777" w:rsidR="002F115E" w:rsidRDefault="002F115E">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14016EC4"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A.8.16.65.2</w:t>
      </w:r>
      <w:r>
        <w:rPr>
          <w:rFonts w:asciiTheme="minorHAnsi" w:eastAsiaTheme="minorEastAsia" w:hAnsiTheme="minorHAnsi" w:cstheme="minorBidi"/>
          <w:sz w:val="22"/>
          <w:szCs w:val="22"/>
        </w:rPr>
        <w:tab/>
      </w:r>
      <w:r w:rsidRPr="00635E3B">
        <w:rPr>
          <w:rFonts w:eastAsia="SimSun"/>
          <w:lang w:eastAsia="zh-CN"/>
        </w:rPr>
        <w:t>Test Requirements</w:t>
      </w:r>
      <w:r>
        <w:tab/>
        <w:t>2123</w:t>
      </w:r>
    </w:p>
    <w:p w14:paraId="16031E7C" w14:textId="77777777" w:rsidR="002F115E" w:rsidRDefault="002F115E">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10B54741" w14:textId="77777777" w:rsidR="002F115E" w:rsidRDefault="002F115E">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157B31AD"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A.8.16.66.2</w:t>
      </w:r>
      <w:r>
        <w:rPr>
          <w:rFonts w:asciiTheme="minorHAnsi" w:eastAsiaTheme="minorEastAsia" w:hAnsiTheme="minorHAnsi" w:cstheme="minorBidi"/>
          <w:sz w:val="22"/>
          <w:szCs w:val="22"/>
        </w:rPr>
        <w:tab/>
      </w:r>
      <w:r w:rsidRPr="00635E3B">
        <w:rPr>
          <w:rFonts w:eastAsia="SimSun"/>
          <w:lang w:eastAsia="zh-CN"/>
        </w:rPr>
        <w:t>Test Requirements</w:t>
      </w:r>
      <w:r>
        <w:tab/>
        <w:t>2128</w:t>
      </w:r>
    </w:p>
    <w:p w14:paraId="322D8201" w14:textId="77777777" w:rsidR="002F115E" w:rsidRDefault="002F115E">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16E13722" w14:textId="77777777" w:rsidR="002F115E" w:rsidRDefault="002F115E">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590CD3DD" w14:textId="77777777" w:rsidR="002F115E" w:rsidRDefault="002F115E">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5C28AE2F" w14:textId="77777777" w:rsidR="002F115E" w:rsidRDefault="002F115E">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1FAF264E" w14:textId="77777777" w:rsidR="002F115E" w:rsidRDefault="002F115E">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1D5D4106" w14:textId="77777777" w:rsidR="002F115E" w:rsidRDefault="002F115E">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1D944FFC" w14:textId="77777777" w:rsidR="002F115E" w:rsidRDefault="002F115E">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5DCD30FD" w14:textId="77777777" w:rsidR="002F115E" w:rsidRDefault="002F115E">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p>
    <w:p w14:paraId="23DD4DD4" w14:textId="77777777" w:rsidR="002F115E" w:rsidRDefault="002F115E">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7BFF716A" w14:textId="77777777" w:rsidR="002F115E" w:rsidRDefault="002F115E">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11AEE094" w14:textId="77777777" w:rsidR="002F115E" w:rsidRDefault="002F115E">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p>
    <w:p w14:paraId="7CEA44FC" w14:textId="77777777" w:rsidR="002F115E" w:rsidRDefault="002F115E">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426572BB" w14:textId="77777777" w:rsidR="002F115E" w:rsidRDefault="002F115E">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48EF3B16" w14:textId="77777777" w:rsidR="002F115E" w:rsidRDefault="002F115E">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1CBA9BF4" w14:textId="77777777" w:rsidR="002F115E" w:rsidRDefault="002F115E">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3DFD94C4" w14:textId="77777777" w:rsidR="002F115E" w:rsidRDefault="002F115E">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4440F4BA" w14:textId="77777777" w:rsidR="002F115E" w:rsidRDefault="002F115E">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0AF94F07" w14:textId="77777777" w:rsidR="002F115E" w:rsidRDefault="002F115E">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19596FA6" w14:textId="77777777" w:rsidR="002F115E" w:rsidRDefault="002F115E">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171CFE50" w14:textId="77777777" w:rsidR="002F115E" w:rsidRDefault="002F115E">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4E54EFB8" w14:textId="77777777" w:rsidR="002F115E" w:rsidRDefault="002F115E">
      <w:pPr>
        <w:pStyle w:val="TOC4"/>
        <w:rPr>
          <w:rFonts w:asciiTheme="minorHAnsi" w:eastAsiaTheme="minorEastAsia" w:hAnsiTheme="minorHAnsi" w:cstheme="minorBidi"/>
          <w:sz w:val="22"/>
          <w:szCs w:val="22"/>
        </w:rPr>
      </w:pPr>
      <w:r w:rsidRPr="00635E3B">
        <w:rPr>
          <w:snapToGrid w:val="0"/>
        </w:rPr>
        <w:t>A.8.16.73</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2163</w:t>
      </w:r>
    </w:p>
    <w:p w14:paraId="2B7D4993" w14:textId="77777777" w:rsidR="002F115E" w:rsidRDefault="002F115E">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007C5D2E" w14:textId="77777777" w:rsidR="002F115E" w:rsidRDefault="002F115E">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3E0F59D8" w14:textId="77777777" w:rsidR="002F115E" w:rsidRDefault="002F115E">
      <w:pPr>
        <w:pStyle w:val="TOC4"/>
        <w:rPr>
          <w:rFonts w:asciiTheme="minorHAnsi" w:eastAsiaTheme="minorEastAsia" w:hAnsiTheme="minorHAnsi" w:cstheme="minorBidi"/>
          <w:sz w:val="22"/>
          <w:szCs w:val="22"/>
        </w:rPr>
      </w:pPr>
      <w:r w:rsidRPr="00635E3B">
        <w:rPr>
          <w:snapToGrid w:val="0"/>
        </w:rPr>
        <w:t>A.8.16.74</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2170</w:t>
      </w:r>
    </w:p>
    <w:p w14:paraId="6DF68CC8" w14:textId="77777777" w:rsidR="002F115E" w:rsidRDefault="002F115E">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2683CDBE" w14:textId="77777777" w:rsidR="002F115E" w:rsidRDefault="002F115E">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2978B9E2" w14:textId="77777777" w:rsidR="002F115E" w:rsidRDefault="002F115E">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177FCDFF" w14:textId="77777777" w:rsidR="002F115E" w:rsidRDefault="002F115E">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1D0E80A3" w14:textId="77777777" w:rsidR="002F115E" w:rsidRDefault="002F115E">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5069AE40" w14:textId="77777777" w:rsidR="002F115E" w:rsidRDefault="002F115E">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014EC092" w14:textId="77777777" w:rsidR="002F115E" w:rsidRDefault="002F115E">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453E430E" w14:textId="77777777" w:rsidR="002F115E" w:rsidRDefault="002F115E">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p>
    <w:p w14:paraId="009F5BC3" w14:textId="77777777" w:rsidR="002F115E" w:rsidRDefault="002F115E">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7C900773" w14:textId="77777777" w:rsidR="002F115E" w:rsidRDefault="002F115E">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3C7ACF26" w14:textId="77777777" w:rsidR="002F115E" w:rsidRDefault="002F115E">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p>
    <w:p w14:paraId="4E69BA4C" w14:textId="77777777" w:rsidR="002F115E" w:rsidRDefault="002F115E">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491CD91D" w14:textId="77777777" w:rsidR="002F115E" w:rsidRDefault="002F115E">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72C20FC3" w14:textId="77777777" w:rsidR="002F115E" w:rsidRDefault="002F115E">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19E3B111" w14:textId="77777777" w:rsidR="002F115E" w:rsidRDefault="002F115E">
      <w:pPr>
        <w:pStyle w:val="TOC4"/>
        <w:rPr>
          <w:rFonts w:asciiTheme="minorHAnsi" w:eastAsiaTheme="minorEastAsia" w:hAnsiTheme="minorHAnsi" w:cstheme="minorBidi"/>
          <w:sz w:val="22"/>
          <w:szCs w:val="22"/>
        </w:rPr>
      </w:pPr>
      <w:r w:rsidRPr="00635E3B">
        <w:rPr>
          <w:snapToGrid w:val="0"/>
        </w:rPr>
        <w:t>A.8.16.79</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2196</w:t>
      </w:r>
    </w:p>
    <w:p w14:paraId="4F0C8B27" w14:textId="77777777" w:rsidR="002F115E" w:rsidRDefault="002F115E">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2F4336ED" w14:textId="77777777" w:rsidR="002F115E" w:rsidRDefault="002F115E">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409F012F" w14:textId="77777777" w:rsidR="002F115E" w:rsidRDefault="002F115E">
      <w:pPr>
        <w:pStyle w:val="TOC4"/>
        <w:rPr>
          <w:rFonts w:asciiTheme="minorHAnsi" w:eastAsiaTheme="minorEastAsia" w:hAnsiTheme="minorHAnsi" w:cstheme="minorBidi"/>
          <w:sz w:val="22"/>
          <w:szCs w:val="22"/>
        </w:rPr>
      </w:pPr>
      <w:r w:rsidRPr="00635E3B">
        <w:rPr>
          <w:snapToGrid w:val="0"/>
        </w:rPr>
        <w:t>A.8.16.80</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2203</w:t>
      </w:r>
    </w:p>
    <w:p w14:paraId="2EFD2ECF" w14:textId="77777777" w:rsidR="002F115E" w:rsidRDefault="002F115E">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41F980A8" w14:textId="77777777" w:rsidR="002F115E" w:rsidRDefault="002F115E">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1BC9957C" w14:textId="77777777" w:rsidR="002F115E" w:rsidRDefault="002F115E">
      <w:pPr>
        <w:pStyle w:val="TOC4"/>
        <w:rPr>
          <w:rFonts w:asciiTheme="minorHAnsi" w:eastAsiaTheme="minorEastAsia" w:hAnsiTheme="minorHAnsi" w:cstheme="minorBidi"/>
          <w:sz w:val="22"/>
          <w:szCs w:val="22"/>
        </w:rPr>
      </w:pPr>
      <w:r w:rsidRPr="00635E3B">
        <w:rPr>
          <w:snapToGrid w:val="0"/>
        </w:rPr>
        <w:t>A.8.16.81</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2209</w:t>
      </w:r>
    </w:p>
    <w:p w14:paraId="1F787178" w14:textId="77777777" w:rsidR="002F115E" w:rsidRDefault="002F115E">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6AA5BDA4" w14:textId="77777777" w:rsidR="002F115E" w:rsidRDefault="002F115E">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73692D7E" w14:textId="77777777" w:rsidR="002F115E" w:rsidRDefault="002F115E">
      <w:pPr>
        <w:pStyle w:val="TOC4"/>
        <w:rPr>
          <w:rFonts w:asciiTheme="minorHAnsi" w:eastAsiaTheme="minorEastAsia" w:hAnsiTheme="minorHAnsi" w:cstheme="minorBidi"/>
          <w:sz w:val="22"/>
          <w:szCs w:val="22"/>
        </w:rPr>
      </w:pPr>
      <w:r w:rsidRPr="00635E3B">
        <w:rPr>
          <w:snapToGrid w:val="0"/>
        </w:rPr>
        <w:t>A.8.16.82</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2215</w:t>
      </w:r>
    </w:p>
    <w:p w14:paraId="250330B6" w14:textId="77777777" w:rsidR="002F115E" w:rsidRDefault="002F115E">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06708C5D" w14:textId="77777777" w:rsidR="002F115E" w:rsidRDefault="002F115E">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26C581E3" w14:textId="77777777" w:rsidR="002F115E" w:rsidRDefault="002F115E">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02149A7D" w14:textId="77777777" w:rsidR="002F115E" w:rsidRDefault="002F115E">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6B7769A6" w14:textId="77777777" w:rsidR="002F115E" w:rsidRDefault="002F115E">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5F1D0702" w14:textId="77777777" w:rsidR="002F115E" w:rsidRDefault="002F115E">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77A2B250" w14:textId="77777777" w:rsidR="002F115E" w:rsidRDefault="002F115E">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379F980E" w14:textId="77777777" w:rsidR="002F115E" w:rsidRDefault="002F115E">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009927A2" w14:textId="77777777" w:rsidR="002F115E" w:rsidRDefault="002F115E">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0E921D77" w14:textId="77777777" w:rsidR="002F115E" w:rsidRDefault="002F115E">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168106C5" w14:textId="77777777" w:rsidR="002F115E" w:rsidRDefault="002F115E">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6EED7CCE" w14:textId="77777777" w:rsidR="002F115E" w:rsidRDefault="002F115E">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27D9ED1A" w14:textId="77777777" w:rsidR="002F115E" w:rsidRDefault="002F115E">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6E69BCDC" w14:textId="77777777" w:rsidR="002F115E" w:rsidRDefault="002F115E">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697F2986" w14:textId="77777777" w:rsidR="002F115E" w:rsidRDefault="002F115E">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4E68DF35" w14:textId="77777777" w:rsidR="002F115E" w:rsidRDefault="002F115E">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2847D2D1" w14:textId="77777777" w:rsidR="002F115E" w:rsidRDefault="002F115E">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666F583E" w14:textId="77777777" w:rsidR="002F115E" w:rsidRDefault="002F115E">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589924D4" w14:textId="77777777" w:rsidR="002F115E" w:rsidRDefault="002F115E">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0626BED9" w14:textId="77777777" w:rsidR="002F115E" w:rsidRDefault="002F115E">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1774388B" w14:textId="77777777" w:rsidR="002F115E" w:rsidRDefault="002F115E">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60A9D854" w14:textId="77777777" w:rsidR="002F115E" w:rsidRDefault="002F115E">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6EDCF251" w14:textId="77777777" w:rsidR="002F115E" w:rsidRDefault="002F115E">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2D490B88" w14:textId="77777777" w:rsidR="002F115E" w:rsidRDefault="002F115E">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664C2EDB" w14:textId="77777777" w:rsidR="002F115E" w:rsidRDefault="002F115E">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13AE6838" w14:textId="77777777" w:rsidR="002F115E" w:rsidRDefault="002F115E">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24E0EBF6" w14:textId="77777777" w:rsidR="002F115E" w:rsidRDefault="002F115E">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63C8F802" w14:textId="77777777" w:rsidR="002F115E" w:rsidRDefault="002F115E">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2FDF550C" w14:textId="77777777" w:rsidR="002F115E" w:rsidRDefault="002F115E">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25CE6B8D" w14:textId="77777777" w:rsidR="002F115E" w:rsidRDefault="002F115E">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7B00D0EB" w14:textId="77777777" w:rsidR="002F115E" w:rsidRDefault="002F115E">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695BB943" w14:textId="77777777" w:rsidR="002F115E" w:rsidRDefault="002F115E">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7EDF1CC6" w14:textId="77777777" w:rsidR="002F115E" w:rsidRDefault="002F115E">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505FC52D" w14:textId="77777777" w:rsidR="002F115E" w:rsidRDefault="002F115E">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051C22E6" w14:textId="77777777" w:rsidR="002F115E" w:rsidRDefault="002F115E">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237372FA" w14:textId="77777777" w:rsidR="002F115E" w:rsidRDefault="002F115E">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1F0E94BF" w14:textId="77777777" w:rsidR="002F115E" w:rsidRDefault="002F115E">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0D6D3882" w14:textId="77777777" w:rsidR="002F115E" w:rsidRDefault="002F115E">
      <w:pPr>
        <w:pStyle w:val="TOC4"/>
        <w:rPr>
          <w:rFonts w:asciiTheme="minorHAnsi" w:eastAsiaTheme="minorEastAsia" w:hAnsiTheme="minorHAnsi" w:cstheme="minorBidi"/>
          <w:sz w:val="22"/>
          <w:szCs w:val="22"/>
        </w:rPr>
      </w:pPr>
      <w:r w:rsidRPr="00635E3B">
        <w:rPr>
          <w:snapToGrid w:val="0"/>
        </w:rPr>
        <w:t>A.8.18.1.2</w:t>
      </w:r>
      <w:r>
        <w:rPr>
          <w:rFonts w:asciiTheme="minorHAnsi" w:eastAsiaTheme="minorEastAsia" w:hAnsiTheme="minorHAnsi" w:cstheme="minorBidi"/>
          <w:sz w:val="22"/>
          <w:szCs w:val="22"/>
        </w:rPr>
        <w:tab/>
      </w:r>
      <w:r w:rsidRPr="00635E3B">
        <w:rPr>
          <w:snapToGrid w:val="0"/>
        </w:rPr>
        <w:t>Test Requirements</w:t>
      </w:r>
      <w:r>
        <w:tab/>
        <w:t>2253</w:t>
      </w:r>
    </w:p>
    <w:p w14:paraId="321D93E4" w14:textId="77777777" w:rsidR="002F115E" w:rsidRDefault="002F115E">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33BF624D" w14:textId="77777777" w:rsidR="002F115E" w:rsidRDefault="002F115E">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502B00F5" w14:textId="77777777" w:rsidR="002F115E" w:rsidRDefault="002F115E">
      <w:pPr>
        <w:pStyle w:val="TOC4"/>
        <w:rPr>
          <w:rFonts w:asciiTheme="minorHAnsi" w:eastAsiaTheme="minorEastAsia" w:hAnsiTheme="minorHAnsi" w:cstheme="minorBidi"/>
          <w:sz w:val="22"/>
          <w:szCs w:val="22"/>
        </w:rPr>
      </w:pPr>
      <w:r w:rsidRPr="00635E3B">
        <w:rPr>
          <w:snapToGrid w:val="0"/>
        </w:rPr>
        <w:t>A.8.19.1.1</w:t>
      </w:r>
      <w:r>
        <w:rPr>
          <w:rFonts w:asciiTheme="minorHAnsi" w:eastAsiaTheme="minorEastAsia" w:hAnsiTheme="minorHAnsi" w:cstheme="minorBidi"/>
          <w:sz w:val="22"/>
          <w:szCs w:val="22"/>
        </w:rPr>
        <w:tab/>
      </w:r>
      <w:r w:rsidRPr="00635E3B">
        <w:rPr>
          <w:snapToGrid w:val="0"/>
        </w:rPr>
        <w:t>Test Purpose and Environment</w:t>
      </w:r>
      <w:r>
        <w:tab/>
        <w:t>2253</w:t>
      </w:r>
    </w:p>
    <w:p w14:paraId="1CD0A0CE" w14:textId="77777777" w:rsidR="002F115E" w:rsidRDefault="002F115E">
      <w:pPr>
        <w:pStyle w:val="TOC4"/>
        <w:rPr>
          <w:rFonts w:asciiTheme="minorHAnsi" w:eastAsiaTheme="minorEastAsia" w:hAnsiTheme="minorHAnsi" w:cstheme="minorBidi"/>
          <w:sz w:val="22"/>
          <w:szCs w:val="22"/>
        </w:rPr>
      </w:pPr>
      <w:r w:rsidRPr="00635E3B">
        <w:rPr>
          <w:snapToGrid w:val="0"/>
        </w:rPr>
        <w:t>A.8.19.1.2</w:t>
      </w:r>
      <w:r>
        <w:rPr>
          <w:rFonts w:asciiTheme="minorHAnsi" w:eastAsiaTheme="minorEastAsia" w:hAnsiTheme="minorHAnsi" w:cstheme="minorBidi"/>
          <w:sz w:val="22"/>
          <w:szCs w:val="22"/>
        </w:rPr>
        <w:tab/>
      </w:r>
      <w:r w:rsidRPr="00635E3B">
        <w:rPr>
          <w:snapToGrid w:val="0"/>
        </w:rPr>
        <w:t>Test Requirements</w:t>
      </w:r>
      <w:r>
        <w:tab/>
        <w:t>2254</w:t>
      </w:r>
    </w:p>
    <w:p w14:paraId="0AB5C499" w14:textId="77777777" w:rsidR="002F115E" w:rsidRDefault="002F115E">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7A43D92D" w14:textId="77777777" w:rsidR="002F115E" w:rsidRDefault="002F115E">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17EF8B03" w14:textId="77777777" w:rsidR="002F115E" w:rsidRDefault="002F115E">
      <w:pPr>
        <w:pStyle w:val="TOC4"/>
        <w:rPr>
          <w:rFonts w:asciiTheme="minorHAnsi" w:eastAsiaTheme="minorEastAsia" w:hAnsiTheme="minorHAnsi" w:cstheme="minorBidi"/>
          <w:sz w:val="22"/>
          <w:szCs w:val="22"/>
        </w:rPr>
      </w:pPr>
      <w:r w:rsidRPr="00635E3B">
        <w:rPr>
          <w:snapToGrid w:val="0"/>
        </w:rPr>
        <w:t>A.8.20.1.1</w:t>
      </w:r>
      <w:r>
        <w:rPr>
          <w:rFonts w:asciiTheme="minorHAnsi" w:eastAsiaTheme="minorEastAsia" w:hAnsiTheme="minorHAnsi" w:cstheme="minorBidi"/>
          <w:sz w:val="22"/>
          <w:szCs w:val="22"/>
        </w:rPr>
        <w:tab/>
      </w:r>
      <w:r w:rsidRPr="00635E3B">
        <w:rPr>
          <w:snapToGrid w:val="0"/>
        </w:rPr>
        <w:t>Test Purpose and Environment</w:t>
      </w:r>
      <w:r>
        <w:tab/>
        <w:t>2255</w:t>
      </w:r>
    </w:p>
    <w:p w14:paraId="5BB4A8B6" w14:textId="77777777" w:rsidR="002F115E" w:rsidRDefault="002F115E">
      <w:pPr>
        <w:pStyle w:val="TOC4"/>
        <w:rPr>
          <w:rFonts w:asciiTheme="minorHAnsi" w:eastAsiaTheme="minorEastAsia" w:hAnsiTheme="minorHAnsi" w:cstheme="minorBidi"/>
          <w:sz w:val="22"/>
          <w:szCs w:val="22"/>
        </w:rPr>
      </w:pPr>
      <w:r w:rsidRPr="00635E3B">
        <w:rPr>
          <w:snapToGrid w:val="0"/>
        </w:rPr>
        <w:t>A.8.20.1.2</w:t>
      </w:r>
      <w:r>
        <w:rPr>
          <w:rFonts w:asciiTheme="minorHAnsi" w:eastAsiaTheme="minorEastAsia" w:hAnsiTheme="minorHAnsi" w:cstheme="minorBidi"/>
          <w:sz w:val="22"/>
          <w:szCs w:val="22"/>
        </w:rPr>
        <w:tab/>
      </w:r>
      <w:r w:rsidRPr="00635E3B">
        <w:rPr>
          <w:snapToGrid w:val="0"/>
        </w:rPr>
        <w:t>Test Requirements</w:t>
      </w:r>
      <w:r>
        <w:tab/>
        <w:t>2256</w:t>
      </w:r>
    </w:p>
    <w:p w14:paraId="3CB937EB" w14:textId="77777777" w:rsidR="002F115E" w:rsidRDefault="002F115E">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28A2F822" w14:textId="77777777" w:rsidR="002F115E" w:rsidRDefault="002F115E">
      <w:pPr>
        <w:pStyle w:val="TOC4"/>
        <w:rPr>
          <w:rFonts w:asciiTheme="minorHAnsi" w:eastAsiaTheme="minorEastAsia" w:hAnsiTheme="minorHAnsi" w:cstheme="minorBidi"/>
          <w:sz w:val="22"/>
          <w:szCs w:val="22"/>
        </w:rPr>
      </w:pPr>
      <w:r w:rsidRPr="00635E3B">
        <w:rPr>
          <w:snapToGrid w:val="0"/>
        </w:rPr>
        <w:t>A.8.20.2.1</w:t>
      </w:r>
      <w:r>
        <w:rPr>
          <w:rFonts w:asciiTheme="minorHAnsi" w:eastAsiaTheme="minorEastAsia" w:hAnsiTheme="minorHAnsi" w:cstheme="minorBidi"/>
          <w:sz w:val="22"/>
          <w:szCs w:val="22"/>
        </w:rPr>
        <w:tab/>
      </w:r>
      <w:r w:rsidRPr="00635E3B">
        <w:rPr>
          <w:snapToGrid w:val="0"/>
        </w:rPr>
        <w:t>Test Purpose and Environment</w:t>
      </w:r>
      <w:r>
        <w:tab/>
        <w:t>2257</w:t>
      </w:r>
    </w:p>
    <w:p w14:paraId="0F15E7F4" w14:textId="77777777" w:rsidR="002F115E" w:rsidRDefault="002F115E">
      <w:pPr>
        <w:pStyle w:val="TOC4"/>
        <w:rPr>
          <w:rFonts w:asciiTheme="minorHAnsi" w:eastAsiaTheme="minorEastAsia" w:hAnsiTheme="minorHAnsi" w:cstheme="minorBidi"/>
          <w:sz w:val="22"/>
          <w:szCs w:val="22"/>
        </w:rPr>
      </w:pPr>
      <w:r w:rsidRPr="00635E3B">
        <w:rPr>
          <w:snapToGrid w:val="0"/>
        </w:rPr>
        <w:t>A.8.20.2.2</w:t>
      </w:r>
      <w:r>
        <w:rPr>
          <w:rFonts w:asciiTheme="minorHAnsi" w:eastAsiaTheme="minorEastAsia" w:hAnsiTheme="minorHAnsi" w:cstheme="minorBidi"/>
          <w:sz w:val="22"/>
          <w:szCs w:val="22"/>
        </w:rPr>
        <w:tab/>
      </w:r>
      <w:r w:rsidRPr="00635E3B">
        <w:rPr>
          <w:snapToGrid w:val="0"/>
        </w:rPr>
        <w:t>Test Requirements</w:t>
      </w:r>
      <w:r>
        <w:tab/>
        <w:t>2258</w:t>
      </w:r>
    </w:p>
    <w:p w14:paraId="56702693" w14:textId="77777777" w:rsidR="002F115E" w:rsidRDefault="002F115E">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2784B251" w14:textId="77777777" w:rsidR="002F115E" w:rsidRDefault="002F115E">
      <w:pPr>
        <w:pStyle w:val="TOC4"/>
        <w:rPr>
          <w:rFonts w:asciiTheme="minorHAnsi" w:eastAsiaTheme="minorEastAsia" w:hAnsiTheme="minorHAnsi" w:cstheme="minorBidi"/>
          <w:sz w:val="22"/>
          <w:szCs w:val="22"/>
        </w:rPr>
      </w:pPr>
      <w:r w:rsidRPr="00635E3B">
        <w:rPr>
          <w:snapToGrid w:val="0"/>
        </w:rPr>
        <w:t>A.8.20.</w:t>
      </w:r>
      <w:r w:rsidRPr="00635E3B">
        <w:rPr>
          <w:snapToGrid w:val="0"/>
          <w:lang w:eastAsia="zh-CN"/>
        </w:rPr>
        <w:t>2A</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2259</w:t>
      </w:r>
    </w:p>
    <w:p w14:paraId="28B989E5" w14:textId="77777777" w:rsidR="002F115E" w:rsidRDefault="002F115E">
      <w:pPr>
        <w:pStyle w:val="TOC4"/>
        <w:rPr>
          <w:rFonts w:asciiTheme="minorHAnsi" w:eastAsiaTheme="minorEastAsia" w:hAnsiTheme="minorHAnsi" w:cstheme="minorBidi"/>
          <w:sz w:val="22"/>
          <w:szCs w:val="22"/>
        </w:rPr>
      </w:pPr>
      <w:r w:rsidRPr="00635E3B">
        <w:rPr>
          <w:snapToGrid w:val="0"/>
        </w:rPr>
        <w:t>A.8.20.2</w:t>
      </w:r>
      <w:r w:rsidRPr="00635E3B">
        <w:rPr>
          <w:snapToGrid w:val="0"/>
          <w:lang w:eastAsia="zh-CN"/>
        </w:rPr>
        <w:t>A</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2259</w:t>
      </w:r>
    </w:p>
    <w:p w14:paraId="70EBE011" w14:textId="77777777" w:rsidR="002F115E" w:rsidRDefault="002F115E">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23FFF020" w14:textId="77777777" w:rsidR="002F115E" w:rsidRDefault="002F115E">
      <w:pPr>
        <w:pStyle w:val="TOC4"/>
        <w:rPr>
          <w:rFonts w:asciiTheme="minorHAnsi" w:eastAsiaTheme="minorEastAsia" w:hAnsiTheme="minorHAnsi" w:cstheme="minorBidi"/>
          <w:sz w:val="22"/>
          <w:szCs w:val="22"/>
        </w:rPr>
      </w:pPr>
      <w:r w:rsidRPr="00635E3B">
        <w:rPr>
          <w:snapToGrid w:val="0"/>
        </w:rPr>
        <w:t>A.8.20.</w:t>
      </w:r>
      <w:r w:rsidRPr="00635E3B">
        <w:rPr>
          <w:snapToGrid w:val="0"/>
          <w:lang w:eastAsia="zh-CN"/>
        </w:rPr>
        <w:t>2B</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2259</w:t>
      </w:r>
    </w:p>
    <w:p w14:paraId="2CABD085" w14:textId="77777777" w:rsidR="002F115E" w:rsidRDefault="002F115E">
      <w:pPr>
        <w:pStyle w:val="TOC4"/>
        <w:rPr>
          <w:rFonts w:asciiTheme="minorHAnsi" w:eastAsiaTheme="minorEastAsia" w:hAnsiTheme="minorHAnsi" w:cstheme="minorBidi"/>
          <w:sz w:val="22"/>
          <w:szCs w:val="22"/>
        </w:rPr>
      </w:pPr>
      <w:r w:rsidRPr="00635E3B">
        <w:rPr>
          <w:snapToGrid w:val="0"/>
        </w:rPr>
        <w:t>A.8.20.2</w:t>
      </w:r>
      <w:r w:rsidRPr="00635E3B">
        <w:rPr>
          <w:snapToGrid w:val="0"/>
          <w:lang w:eastAsia="zh-CN"/>
        </w:rPr>
        <w:t>B</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2262</w:t>
      </w:r>
    </w:p>
    <w:p w14:paraId="566B5070" w14:textId="77777777" w:rsidR="002F115E" w:rsidRDefault="002F115E">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6DF9B585" w14:textId="77777777" w:rsidR="002F115E" w:rsidRDefault="002F115E">
      <w:pPr>
        <w:pStyle w:val="TOC4"/>
        <w:rPr>
          <w:rFonts w:asciiTheme="minorHAnsi" w:eastAsiaTheme="minorEastAsia" w:hAnsiTheme="minorHAnsi" w:cstheme="minorBidi"/>
          <w:sz w:val="22"/>
          <w:szCs w:val="22"/>
        </w:rPr>
      </w:pPr>
      <w:r w:rsidRPr="00635E3B">
        <w:rPr>
          <w:snapToGrid w:val="0"/>
        </w:rPr>
        <w:t>A.8.20.3.1</w:t>
      </w:r>
      <w:r>
        <w:rPr>
          <w:rFonts w:asciiTheme="minorHAnsi" w:eastAsiaTheme="minorEastAsia" w:hAnsiTheme="minorHAnsi" w:cstheme="minorBidi"/>
          <w:sz w:val="22"/>
          <w:szCs w:val="22"/>
        </w:rPr>
        <w:tab/>
      </w:r>
      <w:r w:rsidRPr="00635E3B">
        <w:rPr>
          <w:snapToGrid w:val="0"/>
        </w:rPr>
        <w:t>Test Purpose and Environment</w:t>
      </w:r>
      <w:r>
        <w:tab/>
        <w:t>2262</w:t>
      </w:r>
    </w:p>
    <w:p w14:paraId="1FB5B18B" w14:textId="77777777" w:rsidR="002F115E" w:rsidRDefault="002F115E">
      <w:pPr>
        <w:pStyle w:val="TOC4"/>
        <w:rPr>
          <w:rFonts w:asciiTheme="minorHAnsi" w:eastAsiaTheme="minorEastAsia" w:hAnsiTheme="minorHAnsi" w:cstheme="minorBidi"/>
          <w:sz w:val="22"/>
          <w:szCs w:val="22"/>
        </w:rPr>
      </w:pPr>
      <w:r w:rsidRPr="00635E3B">
        <w:rPr>
          <w:snapToGrid w:val="0"/>
        </w:rPr>
        <w:t>A.8.20.3.2</w:t>
      </w:r>
      <w:r>
        <w:rPr>
          <w:rFonts w:asciiTheme="minorHAnsi" w:eastAsiaTheme="minorEastAsia" w:hAnsiTheme="minorHAnsi" w:cstheme="minorBidi"/>
          <w:sz w:val="22"/>
          <w:szCs w:val="22"/>
        </w:rPr>
        <w:tab/>
      </w:r>
      <w:r w:rsidRPr="00635E3B">
        <w:rPr>
          <w:snapToGrid w:val="0"/>
        </w:rPr>
        <w:t>Test Requirements</w:t>
      </w:r>
      <w:r>
        <w:tab/>
        <w:t>2264</w:t>
      </w:r>
    </w:p>
    <w:p w14:paraId="1868EFA6" w14:textId="77777777" w:rsidR="002F115E" w:rsidRDefault="002F115E">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0CBE7818" w14:textId="77777777" w:rsidR="002F115E" w:rsidRDefault="002F115E">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0211DA75" w14:textId="77777777" w:rsidR="002F115E" w:rsidRDefault="002F115E">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01F674A7" w14:textId="77777777" w:rsidR="002F115E" w:rsidRDefault="002F115E">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66E5DC59" w14:textId="77777777" w:rsidR="002F115E" w:rsidRDefault="002F115E">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1B431D38" w14:textId="77777777" w:rsidR="002F115E" w:rsidRDefault="002F115E">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78C4A5D6" w14:textId="77777777" w:rsidR="002F115E" w:rsidRDefault="002F115E">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2B1B014C" w14:textId="77777777" w:rsidR="002F115E" w:rsidRDefault="002F115E">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460D9282" w14:textId="77777777" w:rsidR="002F115E" w:rsidRDefault="002F115E">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11BA4D29" w14:textId="77777777" w:rsidR="002F115E" w:rsidRDefault="002F115E">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332EDFC2" w14:textId="77777777" w:rsidR="002F115E" w:rsidRDefault="002F115E">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284AE25B" w14:textId="77777777" w:rsidR="002F115E" w:rsidRDefault="002F115E">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5BDA7E78" w14:textId="77777777" w:rsidR="002F115E" w:rsidRDefault="002F115E">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6832B162" w14:textId="77777777" w:rsidR="002F115E" w:rsidRDefault="002F115E">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7BCBFD1A" w14:textId="77777777" w:rsidR="002F115E" w:rsidRDefault="002F115E">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5BB9BBFD" w14:textId="77777777" w:rsidR="002F115E" w:rsidRDefault="002F115E">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7F6DC853" w14:textId="77777777" w:rsidR="002F115E" w:rsidRDefault="002F115E">
      <w:pPr>
        <w:pStyle w:val="TOC4"/>
        <w:rPr>
          <w:rFonts w:asciiTheme="minorHAnsi" w:eastAsiaTheme="minorEastAsia" w:hAnsiTheme="minorHAnsi" w:cstheme="minorBidi"/>
          <w:sz w:val="22"/>
          <w:szCs w:val="22"/>
        </w:rPr>
      </w:pPr>
      <w:r w:rsidRPr="00635E3B">
        <w:rPr>
          <w:rFonts w:cs="v4.2.0"/>
        </w:rPr>
        <w:t>A.8.21.1</w:t>
      </w:r>
      <w:r>
        <w:rPr>
          <w:rFonts w:asciiTheme="minorHAnsi" w:eastAsiaTheme="minorEastAsia" w:hAnsiTheme="minorHAnsi" w:cstheme="minorBidi"/>
          <w:sz w:val="22"/>
          <w:szCs w:val="22"/>
        </w:rPr>
        <w:tab/>
      </w:r>
      <w:r w:rsidRPr="00635E3B">
        <w:rPr>
          <w:rFonts w:cs="v4.2.0"/>
        </w:rPr>
        <w:t>Test Purpose and Environment</w:t>
      </w:r>
      <w:r>
        <w:tab/>
        <w:t>2269</w:t>
      </w:r>
    </w:p>
    <w:p w14:paraId="31AB1C2D" w14:textId="77777777" w:rsidR="002F115E" w:rsidRDefault="002F115E">
      <w:pPr>
        <w:pStyle w:val="TOC3"/>
        <w:rPr>
          <w:rFonts w:asciiTheme="minorHAnsi" w:eastAsiaTheme="minorEastAsia" w:hAnsiTheme="minorHAnsi" w:cstheme="minorBidi"/>
          <w:sz w:val="22"/>
          <w:szCs w:val="22"/>
        </w:rPr>
      </w:pPr>
      <w:r>
        <w:t>A.8.21.2 Test Requirements</w:t>
      </w:r>
      <w:r>
        <w:tab/>
        <w:t>2273</w:t>
      </w:r>
    </w:p>
    <w:p w14:paraId="0C64C64A" w14:textId="77777777" w:rsidR="002F115E" w:rsidRDefault="002F115E">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1117B37E" w14:textId="77777777" w:rsidR="002F115E" w:rsidRDefault="002F115E">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554D9B80" w14:textId="77777777" w:rsidR="002F115E" w:rsidRDefault="002F115E">
      <w:pPr>
        <w:pStyle w:val="TOC4"/>
        <w:rPr>
          <w:rFonts w:asciiTheme="minorHAnsi" w:eastAsiaTheme="minorEastAsia" w:hAnsiTheme="minorHAnsi" w:cstheme="minorBidi"/>
          <w:sz w:val="22"/>
          <w:szCs w:val="22"/>
        </w:rPr>
      </w:pPr>
      <w:r w:rsidRPr="00635E3B">
        <w:rPr>
          <w:snapToGrid w:val="0"/>
        </w:rPr>
        <w:t>A.8.22.1.</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2273</w:t>
      </w:r>
    </w:p>
    <w:p w14:paraId="1D535638" w14:textId="77777777" w:rsidR="002F115E" w:rsidRDefault="002F115E">
      <w:pPr>
        <w:pStyle w:val="TOC4"/>
        <w:rPr>
          <w:rFonts w:asciiTheme="minorHAnsi" w:eastAsiaTheme="minorEastAsia" w:hAnsiTheme="minorHAnsi" w:cstheme="minorBidi"/>
          <w:sz w:val="22"/>
          <w:szCs w:val="22"/>
        </w:rPr>
      </w:pPr>
      <w:r w:rsidRPr="00635E3B">
        <w:rPr>
          <w:snapToGrid w:val="0"/>
        </w:rPr>
        <w:t>A.8.22.1.2</w:t>
      </w:r>
      <w:r>
        <w:rPr>
          <w:rFonts w:asciiTheme="minorHAnsi" w:eastAsiaTheme="minorEastAsia" w:hAnsiTheme="minorHAnsi" w:cstheme="minorBidi"/>
          <w:sz w:val="22"/>
          <w:szCs w:val="22"/>
        </w:rPr>
        <w:tab/>
      </w:r>
      <w:r w:rsidRPr="00635E3B">
        <w:rPr>
          <w:snapToGrid w:val="0"/>
        </w:rPr>
        <w:t>Test Requirements</w:t>
      </w:r>
      <w:r>
        <w:tab/>
        <w:t>2276</w:t>
      </w:r>
    </w:p>
    <w:p w14:paraId="211F5838" w14:textId="77777777" w:rsidR="002F115E" w:rsidRDefault="002F115E">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4A8826D2" w14:textId="77777777" w:rsidR="002F115E" w:rsidRDefault="002F115E">
      <w:pPr>
        <w:pStyle w:val="TOC4"/>
        <w:rPr>
          <w:rFonts w:asciiTheme="minorHAnsi" w:eastAsiaTheme="minorEastAsia" w:hAnsiTheme="minorHAnsi" w:cstheme="minorBidi"/>
          <w:sz w:val="22"/>
          <w:szCs w:val="22"/>
        </w:rPr>
      </w:pPr>
      <w:r w:rsidRPr="00635E3B">
        <w:rPr>
          <w:snapToGrid w:val="0"/>
        </w:rPr>
        <w:t>A.8.22.2.</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2276</w:t>
      </w:r>
    </w:p>
    <w:p w14:paraId="64463542" w14:textId="77777777" w:rsidR="002F115E" w:rsidRDefault="002F115E">
      <w:pPr>
        <w:pStyle w:val="TOC4"/>
        <w:rPr>
          <w:rFonts w:asciiTheme="minorHAnsi" w:eastAsiaTheme="minorEastAsia" w:hAnsiTheme="minorHAnsi" w:cstheme="minorBidi"/>
          <w:sz w:val="22"/>
          <w:szCs w:val="22"/>
        </w:rPr>
      </w:pPr>
      <w:r w:rsidRPr="00635E3B">
        <w:rPr>
          <w:snapToGrid w:val="0"/>
        </w:rPr>
        <w:t>A.8.22.2.2</w:t>
      </w:r>
      <w:r>
        <w:rPr>
          <w:rFonts w:asciiTheme="minorHAnsi" w:eastAsiaTheme="minorEastAsia" w:hAnsiTheme="minorHAnsi" w:cstheme="minorBidi"/>
          <w:sz w:val="22"/>
          <w:szCs w:val="22"/>
        </w:rPr>
        <w:tab/>
      </w:r>
      <w:r w:rsidRPr="00635E3B">
        <w:rPr>
          <w:snapToGrid w:val="0"/>
        </w:rPr>
        <w:t>Test Requirements</w:t>
      </w:r>
      <w:r>
        <w:tab/>
        <w:t>2279</w:t>
      </w:r>
    </w:p>
    <w:p w14:paraId="7475FF30" w14:textId="77777777" w:rsidR="002F115E" w:rsidRDefault="002F115E">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6DCBC8F3" w14:textId="77777777" w:rsidR="002F115E" w:rsidRDefault="002F115E">
      <w:pPr>
        <w:pStyle w:val="TOC4"/>
        <w:rPr>
          <w:rFonts w:asciiTheme="minorHAnsi" w:eastAsiaTheme="minorEastAsia" w:hAnsiTheme="minorHAnsi" w:cstheme="minorBidi"/>
          <w:sz w:val="22"/>
          <w:szCs w:val="22"/>
        </w:rPr>
      </w:pPr>
      <w:r w:rsidRPr="00635E3B">
        <w:rPr>
          <w:snapToGrid w:val="0"/>
        </w:rPr>
        <w:t>A.8.22.</w:t>
      </w:r>
      <w:r w:rsidRPr="00635E3B">
        <w:rPr>
          <w:snapToGrid w:val="0"/>
          <w:lang w:eastAsia="zh-CN"/>
        </w:rPr>
        <w:t>3</w:t>
      </w:r>
      <w:r w:rsidRPr="00635E3B">
        <w:rPr>
          <w:snapToGrid w:val="0"/>
        </w:rPr>
        <w:t>.</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2279</w:t>
      </w:r>
    </w:p>
    <w:p w14:paraId="3DE8FD80" w14:textId="77777777" w:rsidR="002F115E" w:rsidRDefault="002F115E">
      <w:pPr>
        <w:pStyle w:val="TOC4"/>
        <w:rPr>
          <w:rFonts w:asciiTheme="minorHAnsi" w:eastAsiaTheme="minorEastAsia" w:hAnsiTheme="minorHAnsi" w:cstheme="minorBidi"/>
          <w:sz w:val="22"/>
          <w:szCs w:val="22"/>
        </w:rPr>
      </w:pPr>
      <w:r w:rsidRPr="00635E3B">
        <w:rPr>
          <w:snapToGrid w:val="0"/>
        </w:rPr>
        <w:t>A.8.22.</w:t>
      </w:r>
      <w:r w:rsidRPr="00635E3B">
        <w:rPr>
          <w:snapToGrid w:val="0"/>
          <w:lang w:eastAsia="zh-CN"/>
        </w:rPr>
        <w:t>3</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2282</w:t>
      </w:r>
    </w:p>
    <w:p w14:paraId="2E51EEA5" w14:textId="77777777" w:rsidR="002F115E" w:rsidRDefault="002F115E">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183CECF0" w14:textId="77777777" w:rsidR="002F115E" w:rsidRDefault="002F115E">
      <w:pPr>
        <w:pStyle w:val="TOC4"/>
        <w:rPr>
          <w:rFonts w:asciiTheme="minorHAnsi" w:eastAsiaTheme="minorEastAsia" w:hAnsiTheme="minorHAnsi" w:cstheme="minorBidi"/>
          <w:sz w:val="22"/>
          <w:szCs w:val="22"/>
        </w:rPr>
      </w:pPr>
      <w:r w:rsidRPr="00635E3B">
        <w:rPr>
          <w:snapToGrid w:val="0"/>
        </w:rPr>
        <w:t>A.8.22.</w:t>
      </w:r>
      <w:r w:rsidRPr="00635E3B">
        <w:rPr>
          <w:snapToGrid w:val="0"/>
          <w:lang w:eastAsia="zh-CN"/>
        </w:rPr>
        <w:t>4</w:t>
      </w:r>
      <w:r w:rsidRPr="00635E3B">
        <w:rPr>
          <w:snapToGrid w:val="0"/>
        </w:rPr>
        <w:t>.</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2282</w:t>
      </w:r>
    </w:p>
    <w:p w14:paraId="745A611E" w14:textId="77777777" w:rsidR="002F115E" w:rsidRDefault="002F115E">
      <w:pPr>
        <w:pStyle w:val="TOC4"/>
        <w:rPr>
          <w:rFonts w:asciiTheme="minorHAnsi" w:eastAsiaTheme="minorEastAsia" w:hAnsiTheme="minorHAnsi" w:cstheme="minorBidi"/>
          <w:sz w:val="22"/>
          <w:szCs w:val="22"/>
        </w:rPr>
      </w:pPr>
      <w:r w:rsidRPr="00635E3B">
        <w:rPr>
          <w:snapToGrid w:val="0"/>
        </w:rPr>
        <w:t>A.8.22.</w:t>
      </w:r>
      <w:r w:rsidRPr="00635E3B">
        <w:rPr>
          <w:snapToGrid w:val="0"/>
          <w:lang w:eastAsia="zh-CN"/>
        </w:rPr>
        <w:t>4</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2285</w:t>
      </w:r>
    </w:p>
    <w:p w14:paraId="4A4CA300" w14:textId="77777777" w:rsidR="002F115E" w:rsidRDefault="002F115E">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635E3B">
        <w:rPr>
          <w:rFonts w:cs="v4.2.0"/>
        </w:rPr>
        <w:t>in DRX based on</w:t>
      </w:r>
      <w:r>
        <w:t xml:space="preserve"> CSI-RS based discovery signal</w:t>
      </w:r>
      <w:r>
        <w:tab/>
        <w:t>2285</w:t>
      </w:r>
    </w:p>
    <w:p w14:paraId="79160E70" w14:textId="77777777" w:rsidR="002F115E" w:rsidRDefault="002F115E">
      <w:pPr>
        <w:pStyle w:val="TOC4"/>
        <w:rPr>
          <w:rFonts w:asciiTheme="minorHAnsi" w:eastAsiaTheme="minorEastAsia" w:hAnsiTheme="minorHAnsi" w:cstheme="minorBidi"/>
          <w:sz w:val="22"/>
          <w:szCs w:val="22"/>
        </w:rPr>
      </w:pPr>
      <w:r w:rsidRPr="00635E3B">
        <w:rPr>
          <w:snapToGrid w:val="0"/>
        </w:rPr>
        <w:t>A.8.22.5.1</w:t>
      </w:r>
      <w:r>
        <w:rPr>
          <w:rFonts w:asciiTheme="minorHAnsi" w:eastAsiaTheme="minorEastAsia" w:hAnsiTheme="minorHAnsi" w:cstheme="minorBidi"/>
          <w:sz w:val="22"/>
          <w:szCs w:val="22"/>
        </w:rPr>
        <w:tab/>
      </w:r>
      <w:r w:rsidRPr="00635E3B">
        <w:rPr>
          <w:snapToGrid w:val="0"/>
        </w:rPr>
        <w:t>Test Purpose and Environment</w:t>
      </w:r>
      <w:r>
        <w:tab/>
        <w:t>2285</w:t>
      </w:r>
    </w:p>
    <w:p w14:paraId="5E34DDEA" w14:textId="77777777" w:rsidR="002F115E" w:rsidRDefault="002F115E">
      <w:pPr>
        <w:pStyle w:val="TOC4"/>
        <w:rPr>
          <w:rFonts w:asciiTheme="minorHAnsi" w:eastAsiaTheme="minorEastAsia" w:hAnsiTheme="minorHAnsi" w:cstheme="minorBidi"/>
          <w:sz w:val="22"/>
          <w:szCs w:val="22"/>
        </w:rPr>
      </w:pPr>
      <w:r w:rsidRPr="00635E3B">
        <w:rPr>
          <w:snapToGrid w:val="0"/>
        </w:rPr>
        <w:t>A.8.22.5.2</w:t>
      </w:r>
      <w:r>
        <w:rPr>
          <w:rFonts w:asciiTheme="minorHAnsi" w:eastAsiaTheme="minorEastAsia" w:hAnsiTheme="minorHAnsi" w:cstheme="minorBidi"/>
          <w:sz w:val="22"/>
          <w:szCs w:val="22"/>
        </w:rPr>
        <w:tab/>
      </w:r>
      <w:r w:rsidRPr="00635E3B">
        <w:rPr>
          <w:snapToGrid w:val="0"/>
        </w:rPr>
        <w:t>Test Requirements</w:t>
      </w:r>
      <w:r>
        <w:tab/>
        <w:t>2289</w:t>
      </w:r>
    </w:p>
    <w:p w14:paraId="2D324455" w14:textId="77777777" w:rsidR="002F115E" w:rsidRDefault="002F115E">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635E3B">
        <w:rPr>
          <w:rFonts w:cs="v4.2.0"/>
        </w:rPr>
        <w:t>in DRX based on</w:t>
      </w:r>
      <w:r>
        <w:t xml:space="preserve"> CSI-RS based discovery signal</w:t>
      </w:r>
      <w:r>
        <w:tab/>
        <w:t>2289</w:t>
      </w:r>
    </w:p>
    <w:p w14:paraId="7C74410C" w14:textId="77777777" w:rsidR="002F115E" w:rsidRDefault="002F115E">
      <w:pPr>
        <w:pStyle w:val="TOC4"/>
        <w:rPr>
          <w:rFonts w:asciiTheme="minorHAnsi" w:eastAsiaTheme="minorEastAsia" w:hAnsiTheme="minorHAnsi" w:cstheme="minorBidi"/>
          <w:sz w:val="22"/>
          <w:szCs w:val="22"/>
        </w:rPr>
      </w:pPr>
      <w:r w:rsidRPr="00635E3B">
        <w:rPr>
          <w:snapToGrid w:val="0"/>
        </w:rPr>
        <w:t>A.8.22.6.1</w:t>
      </w:r>
      <w:r>
        <w:rPr>
          <w:rFonts w:asciiTheme="minorHAnsi" w:eastAsiaTheme="minorEastAsia" w:hAnsiTheme="minorHAnsi" w:cstheme="minorBidi"/>
          <w:sz w:val="22"/>
          <w:szCs w:val="22"/>
        </w:rPr>
        <w:tab/>
      </w:r>
      <w:r w:rsidRPr="00635E3B">
        <w:rPr>
          <w:snapToGrid w:val="0"/>
        </w:rPr>
        <w:t>Test Purpose and Environment</w:t>
      </w:r>
      <w:r>
        <w:tab/>
        <w:t>2289</w:t>
      </w:r>
    </w:p>
    <w:p w14:paraId="12F07734"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A.8.22.6.2</w:t>
      </w:r>
      <w:r>
        <w:rPr>
          <w:rFonts w:asciiTheme="minorHAnsi" w:eastAsiaTheme="minorEastAsia" w:hAnsiTheme="minorHAnsi" w:cstheme="minorBidi"/>
          <w:sz w:val="22"/>
          <w:szCs w:val="22"/>
        </w:rPr>
        <w:tab/>
      </w:r>
      <w:r w:rsidRPr="00635E3B">
        <w:rPr>
          <w:rFonts w:cs="v4.2.0"/>
          <w:snapToGrid w:val="0"/>
        </w:rPr>
        <w:t>Test Requirements</w:t>
      </w:r>
      <w:r>
        <w:tab/>
        <w:t>2293</w:t>
      </w:r>
    </w:p>
    <w:p w14:paraId="2E19B386" w14:textId="77777777" w:rsidR="002F115E" w:rsidRDefault="002F115E">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635E3B">
        <w:rPr>
          <w:bCs/>
        </w:rPr>
        <w:t xml:space="preserve"> CSI-RS based discovery signal</w:t>
      </w:r>
      <w:r>
        <w:tab/>
        <w:t>2293</w:t>
      </w:r>
    </w:p>
    <w:p w14:paraId="2B08E6E9" w14:textId="77777777" w:rsidR="002F115E" w:rsidRDefault="002F115E">
      <w:pPr>
        <w:pStyle w:val="TOC4"/>
        <w:rPr>
          <w:rFonts w:asciiTheme="minorHAnsi" w:eastAsiaTheme="minorEastAsia" w:hAnsiTheme="minorHAnsi" w:cstheme="minorBidi"/>
          <w:sz w:val="22"/>
          <w:szCs w:val="22"/>
        </w:rPr>
      </w:pPr>
      <w:r w:rsidRPr="00635E3B">
        <w:rPr>
          <w:snapToGrid w:val="0"/>
        </w:rPr>
        <w:t>A.8.22.7.1</w:t>
      </w:r>
      <w:r>
        <w:rPr>
          <w:rFonts w:asciiTheme="minorHAnsi" w:eastAsiaTheme="minorEastAsia" w:hAnsiTheme="minorHAnsi" w:cstheme="minorBidi"/>
          <w:sz w:val="22"/>
          <w:szCs w:val="22"/>
        </w:rPr>
        <w:tab/>
      </w:r>
      <w:r w:rsidRPr="00635E3B">
        <w:rPr>
          <w:snapToGrid w:val="0"/>
        </w:rPr>
        <w:t>Test Purpose and Environment</w:t>
      </w:r>
      <w:r>
        <w:tab/>
        <w:t>2293</w:t>
      </w:r>
    </w:p>
    <w:p w14:paraId="0F8F3A36" w14:textId="77777777" w:rsidR="002F115E" w:rsidRDefault="002F115E">
      <w:pPr>
        <w:pStyle w:val="TOC4"/>
        <w:rPr>
          <w:rFonts w:asciiTheme="minorHAnsi" w:eastAsiaTheme="minorEastAsia" w:hAnsiTheme="minorHAnsi" w:cstheme="minorBidi"/>
          <w:sz w:val="22"/>
          <w:szCs w:val="22"/>
        </w:rPr>
      </w:pPr>
      <w:r w:rsidRPr="00635E3B">
        <w:rPr>
          <w:snapToGrid w:val="0"/>
        </w:rPr>
        <w:t>A.8.22.7.2</w:t>
      </w:r>
      <w:r>
        <w:rPr>
          <w:rFonts w:asciiTheme="minorHAnsi" w:eastAsiaTheme="minorEastAsia" w:hAnsiTheme="minorHAnsi" w:cstheme="minorBidi"/>
          <w:sz w:val="22"/>
          <w:szCs w:val="22"/>
        </w:rPr>
        <w:tab/>
      </w:r>
      <w:r w:rsidRPr="00635E3B">
        <w:rPr>
          <w:snapToGrid w:val="0"/>
        </w:rPr>
        <w:t>Test Requirements</w:t>
      </w:r>
      <w:r>
        <w:tab/>
        <w:t>2297</w:t>
      </w:r>
    </w:p>
    <w:p w14:paraId="04B8DAA0" w14:textId="77777777" w:rsidR="002F115E" w:rsidRDefault="002F115E">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635E3B">
        <w:rPr>
          <w:bCs/>
        </w:rPr>
        <w:t>E-UTRAN TDD-TDD inter-frequency event triggered reporting under fading propagation condition in DRX based on CSI-RS based discovery signal</w:t>
      </w:r>
      <w:r>
        <w:tab/>
        <w:t>2297</w:t>
      </w:r>
    </w:p>
    <w:p w14:paraId="42A7D7A9"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A.8.22.8.1</w:t>
      </w:r>
      <w:r>
        <w:rPr>
          <w:rFonts w:asciiTheme="minorHAnsi" w:eastAsiaTheme="minorEastAsia" w:hAnsiTheme="minorHAnsi" w:cstheme="minorBidi"/>
          <w:sz w:val="22"/>
          <w:szCs w:val="22"/>
        </w:rPr>
        <w:tab/>
      </w:r>
      <w:r w:rsidRPr="00635E3B">
        <w:rPr>
          <w:rFonts w:cs="v4.2.0"/>
          <w:snapToGrid w:val="0"/>
        </w:rPr>
        <w:t>Test Purpose and Environment</w:t>
      </w:r>
      <w:r>
        <w:tab/>
        <w:t>2297</w:t>
      </w:r>
    </w:p>
    <w:p w14:paraId="3C093654" w14:textId="77777777" w:rsidR="002F115E" w:rsidRDefault="002F115E">
      <w:pPr>
        <w:pStyle w:val="TOC4"/>
        <w:rPr>
          <w:rFonts w:asciiTheme="minorHAnsi" w:eastAsiaTheme="minorEastAsia" w:hAnsiTheme="minorHAnsi" w:cstheme="minorBidi"/>
          <w:sz w:val="22"/>
          <w:szCs w:val="22"/>
        </w:rPr>
      </w:pPr>
      <w:r w:rsidRPr="00635E3B">
        <w:rPr>
          <w:snapToGrid w:val="0"/>
        </w:rPr>
        <w:t>A.8.22.8.2</w:t>
      </w:r>
      <w:r>
        <w:rPr>
          <w:rFonts w:asciiTheme="minorHAnsi" w:eastAsiaTheme="minorEastAsia" w:hAnsiTheme="minorHAnsi" w:cstheme="minorBidi"/>
          <w:sz w:val="22"/>
          <w:szCs w:val="22"/>
        </w:rPr>
        <w:tab/>
      </w:r>
      <w:r w:rsidRPr="00635E3B">
        <w:rPr>
          <w:snapToGrid w:val="0"/>
        </w:rPr>
        <w:t>Test Requirements</w:t>
      </w:r>
      <w:r>
        <w:tab/>
        <w:t>2301</w:t>
      </w:r>
    </w:p>
    <w:p w14:paraId="4875F661" w14:textId="77777777" w:rsidR="002F115E" w:rsidRDefault="002F115E">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7079B41D" w14:textId="77777777" w:rsidR="002F115E" w:rsidRDefault="002F115E">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07FFA451" w14:textId="77777777" w:rsidR="002F115E" w:rsidRDefault="002F115E">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754F5A90" w14:textId="77777777" w:rsidR="002F115E" w:rsidRDefault="002F115E">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00524DC9" w14:textId="77777777" w:rsidR="002F115E" w:rsidRDefault="002F115E">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707EDB14" w14:textId="77777777" w:rsidR="002F115E" w:rsidRDefault="002F115E">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4DA77DE9" w14:textId="77777777" w:rsidR="002F115E" w:rsidRDefault="002F115E">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635E3B">
        <w:rPr>
          <w:bCs/>
        </w:rPr>
        <w:t>E-UTRAN FDD event triggered reporting under deactivated SCell in non-DRX based on CSI-RS based discovery signal</w:t>
      </w:r>
      <w:r>
        <w:tab/>
        <w:t>2307</w:t>
      </w:r>
    </w:p>
    <w:p w14:paraId="2D962E3C" w14:textId="77777777" w:rsidR="002F115E" w:rsidRDefault="002F115E">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75787E6C" w14:textId="77777777" w:rsidR="002F115E" w:rsidRDefault="002F115E">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2A96F224" w14:textId="77777777" w:rsidR="002F115E" w:rsidRDefault="002F115E">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635E3B">
        <w:rPr>
          <w:bCs/>
        </w:rPr>
        <w:t>E-UTRAN TDD event triggered reporting under deactivated SCell in non-DRX based on CSI-RS based discovery signal</w:t>
      </w:r>
      <w:r>
        <w:tab/>
        <w:t>2310</w:t>
      </w:r>
    </w:p>
    <w:p w14:paraId="7BD4211F" w14:textId="77777777" w:rsidR="002F115E" w:rsidRDefault="002F115E">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14079E7F" w14:textId="77777777" w:rsidR="002F115E" w:rsidRDefault="002F115E">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035827E9" w14:textId="77777777" w:rsidR="002F115E" w:rsidRDefault="002F115E">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67FFCAD7" w14:textId="77777777" w:rsidR="002F115E" w:rsidRDefault="002F115E">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5B1598F5" w14:textId="77777777" w:rsidR="002F115E" w:rsidRDefault="002F115E">
      <w:pPr>
        <w:pStyle w:val="TOC4"/>
        <w:rPr>
          <w:rFonts w:asciiTheme="minorHAnsi" w:eastAsiaTheme="minorEastAsia" w:hAnsiTheme="minorHAnsi" w:cstheme="minorBidi"/>
          <w:sz w:val="22"/>
          <w:szCs w:val="22"/>
        </w:rPr>
      </w:pPr>
      <w:r w:rsidRPr="00635E3B">
        <w:rPr>
          <w:snapToGrid w:val="0"/>
        </w:rPr>
        <w:t>A.8.23.1.1</w:t>
      </w:r>
      <w:r>
        <w:rPr>
          <w:rFonts w:asciiTheme="minorHAnsi" w:eastAsiaTheme="minorEastAsia" w:hAnsiTheme="minorHAnsi" w:cstheme="minorBidi"/>
          <w:sz w:val="22"/>
          <w:szCs w:val="22"/>
        </w:rPr>
        <w:tab/>
      </w:r>
      <w:r w:rsidRPr="00635E3B">
        <w:rPr>
          <w:snapToGrid w:val="0"/>
        </w:rPr>
        <w:t>Test Purpose and Environment</w:t>
      </w:r>
      <w:r>
        <w:tab/>
        <w:t>2314</w:t>
      </w:r>
    </w:p>
    <w:p w14:paraId="6699DCB2" w14:textId="77777777" w:rsidR="002F115E" w:rsidRDefault="002F115E">
      <w:pPr>
        <w:pStyle w:val="TOC4"/>
        <w:rPr>
          <w:rFonts w:asciiTheme="minorHAnsi" w:eastAsiaTheme="minorEastAsia" w:hAnsiTheme="minorHAnsi" w:cstheme="minorBidi"/>
          <w:sz w:val="22"/>
          <w:szCs w:val="22"/>
        </w:rPr>
      </w:pPr>
      <w:r w:rsidRPr="00635E3B">
        <w:rPr>
          <w:snapToGrid w:val="0"/>
        </w:rPr>
        <w:t>A.8.23.1.2</w:t>
      </w:r>
      <w:r>
        <w:rPr>
          <w:rFonts w:asciiTheme="minorHAnsi" w:eastAsiaTheme="minorEastAsia" w:hAnsiTheme="minorHAnsi" w:cstheme="minorBidi"/>
          <w:sz w:val="22"/>
          <w:szCs w:val="22"/>
        </w:rPr>
        <w:tab/>
      </w:r>
      <w:r w:rsidRPr="00635E3B">
        <w:rPr>
          <w:snapToGrid w:val="0"/>
        </w:rPr>
        <w:t>Test Requirements</w:t>
      </w:r>
      <w:r>
        <w:tab/>
        <w:t>2317</w:t>
      </w:r>
    </w:p>
    <w:p w14:paraId="37B495DF" w14:textId="77777777" w:rsidR="002F115E" w:rsidRDefault="002F115E">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25E6537F" w14:textId="77777777" w:rsidR="002F115E" w:rsidRDefault="002F115E">
      <w:pPr>
        <w:pStyle w:val="TOC4"/>
        <w:rPr>
          <w:rFonts w:asciiTheme="minorHAnsi" w:eastAsiaTheme="minorEastAsia" w:hAnsiTheme="minorHAnsi" w:cstheme="minorBidi"/>
          <w:sz w:val="22"/>
          <w:szCs w:val="22"/>
        </w:rPr>
      </w:pPr>
      <w:r w:rsidRPr="00635E3B">
        <w:rPr>
          <w:snapToGrid w:val="0"/>
        </w:rPr>
        <w:t>A.8.23.2.1</w:t>
      </w:r>
      <w:r>
        <w:rPr>
          <w:rFonts w:asciiTheme="minorHAnsi" w:eastAsiaTheme="minorEastAsia" w:hAnsiTheme="minorHAnsi" w:cstheme="minorBidi"/>
          <w:sz w:val="22"/>
          <w:szCs w:val="22"/>
        </w:rPr>
        <w:tab/>
      </w:r>
      <w:r w:rsidRPr="00635E3B">
        <w:rPr>
          <w:snapToGrid w:val="0"/>
        </w:rPr>
        <w:t>Test Purpose and Environment</w:t>
      </w:r>
      <w:r>
        <w:tab/>
        <w:t>2317</w:t>
      </w:r>
    </w:p>
    <w:p w14:paraId="101DED8E" w14:textId="77777777" w:rsidR="002F115E" w:rsidRDefault="002F115E">
      <w:pPr>
        <w:pStyle w:val="TOC4"/>
        <w:rPr>
          <w:rFonts w:asciiTheme="minorHAnsi" w:eastAsiaTheme="minorEastAsia" w:hAnsiTheme="minorHAnsi" w:cstheme="minorBidi"/>
          <w:sz w:val="22"/>
          <w:szCs w:val="22"/>
        </w:rPr>
      </w:pPr>
      <w:r w:rsidRPr="00635E3B">
        <w:rPr>
          <w:snapToGrid w:val="0"/>
        </w:rPr>
        <w:t>A.8.23.2.2</w:t>
      </w:r>
      <w:r>
        <w:rPr>
          <w:rFonts w:asciiTheme="minorHAnsi" w:eastAsiaTheme="minorEastAsia" w:hAnsiTheme="minorHAnsi" w:cstheme="minorBidi"/>
          <w:sz w:val="22"/>
          <w:szCs w:val="22"/>
        </w:rPr>
        <w:tab/>
      </w:r>
      <w:r w:rsidRPr="00635E3B">
        <w:rPr>
          <w:snapToGrid w:val="0"/>
        </w:rPr>
        <w:t>Test Requirements</w:t>
      </w:r>
      <w:r>
        <w:tab/>
        <w:t>2320</w:t>
      </w:r>
    </w:p>
    <w:p w14:paraId="672F1FD3" w14:textId="77777777" w:rsidR="002F115E" w:rsidRDefault="002F115E">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15E4C72F" w14:textId="77777777" w:rsidR="002F115E" w:rsidRDefault="002F115E">
      <w:pPr>
        <w:pStyle w:val="TOC4"/>
        <w:rPr>
          <w:rFonts w:asciiTheme="minorHAnsi" w:eastAsiaTheme="minorEastAsia" w:hAnsiTheme="minorHAnsi" w:cstheme="minorBidi"/>
          <w:sz w:val="22"/>
          <w:szCs w:val="22"/>
        </w:rPr>
      </w:pPr>
      <w:r w:rsidRPr="00635E3B">
        <w:rPr>
          <w:snapToGrid w:val="0"/>
        </w:rPr>
        <w:t>A.8.23.3.1</w:t>
      </w:r>
      <w:r>
        <w:rPr>
          <w:rFonts w:asciiTheme="minorHAnsi" w:eastAsiaTheme="minorEastAsia" w:hAnsiTheme="minorHAnsi" w:cstheme="minorBidi"/>
          <w:sz w:val="22"/>
          <w:szCs w:val="22"/>
        </w:rPr>
        <w:tab/>
      </w:r>
      <w:r w:rsidRPr="00635E3B">
        <w:rPr>
          <w:snapToGrid w:val="0"/>
        </w:rPr>
        <w:t>Test Purpose and Environment</w:t>
      </w:r>
      <w:r>
        <w:tab/>
        <w:t>2320</w:t>
      </w:r>
    </w:p>
    <w:p w14:paraId="04BA0E46" w14:textId="77777777" w:rsidR="002F115E" w:rsidRDefault="002F115E">
      <w:pPr>
        <w:pStyle w:val="TOC4"/>
        <w:rPr>
          <w:rFonts w:asciiTheme="minorHAnsi" w:eastAsiaTheme="minorEastAsia" w:hAnsiTheme="minorHAnsi" w:cstheme="minorBidi"/>
          <w:sz w:val="22"/>
          <w:szCs w:val="22"/>
        </w:rPr>
      </w:pPr>
      <w:r w:rsidRPr="00635E3B">
        <w:rPr>
          <w:snapToGrid w:val="0"/>
        </w:rPr>
        <w:t>A.8.23.3.2</w:t>
      </w:r>
      <w:r>
        <w:rPr>
          <w:rFonts w:asciiTheme="minorHAnsi" w:eastAsiaTheme="minorEastAsia" w:hAnsiTheme="minorHAnsi" w:cstheme="minorBidi"/>
          <w:sz w:val="22"/>
          <w:szCs w:val="22"/>
        </w:rPr>
        <w:tab/>
      </w:r>
      <w:r w:rsidRPr="00635E3B">
        <w:rPr>
          <w:snapToGrid w:val="0"/>
        </w:rPr>
        <w:t>Test Requirements</w:t>
      </w:r>
      <w:r>
        <w:tab/>
        <w:t>2323</w:t>
      </w:r>
    </w:p>
    <w:p w14:paraId="70C24FBF" w14:textId="77777777" w:rsidR="002F115E" w:rsidRDefault="002F115E">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697A34B1" w14:textId="77777777" w:rsidR="002F115E" w:rsidRDefault="002F115E">
      <w:pPr>
        <w:pStyle w:val="TOC4"/>
        <w:rPr>
          <w:rFonts w:asciiTheme="minorHAnsi" w:eastAsiaTheme="minorEastAsia" w:hAnsiTheme="minorHAnsi" w:cstheme="minorBidi"/>
          <w:sz w:val="22"/>
          <w:szCs w:val="22"/>
        </w:rPr>
      </w:pPr>
      <w:r w:rsidRPr="00635E3B">
        <w:rPr>
          <w:snapToGrid w:val="0"/>
        </w:rPr>
        <w:t>A.8.23.4.1</w:t>
      </w:r>
      <w:r>
        <w:rPr>
          <w:rFonts w:asciiTheme="minorHAnsi" w:eastAsiaTheme="minorEastAsia" w:hAnsiTheme="minorHAnsi" w:cstheme="minorBidi"/>
          <w:sz w:val="22"/>
          <w:szCs w:val="22"/>
        </w:rPr>
        <w:tab/>
      </w:r>
      <w:r w:rsidRPr="00635E3B">
        <w:rPr>
          <w:snapToGrid w:val="0"/>
        </w:rPr>
        <w:t>Test Purpose and Environment</w:t>
      </w:r>
      <w:r>
        <w:tab/>
        <w:t>2323</w:t>
      </w:r>
    </w:p>
    <w:p w14:paraId="10445022" w14:textId="77777777" w:rsidR="002F115E" w:rsidRDefault="002F115E">
      <w:pPr>
        <w:pStyle w:val="TOC4"/>
        <w:rPr>
          <w:rFonts w:asciiTheme="minorHAnsi" w:eastAsiaTheme="minorEastAsia" w:hAnsiTheme="minorHAnsi" w:cstheme="minorBidi"/>
          <w:sz w:val="22"/>
          <w:szCs w:val="22"/>
        </w:rPr>
      </w:pPr>
      <w:r w:rsidRPr="00635E3B">
        <w:rPr>
          <w:snapToGrid w:val="0"/>
        </w:rPr>
        <w:t>A.8.23.4.2</w:t>
      </w:r>
      <w:r>
        <w:rPr>
          <w:rFonts w:asciiTheme="minorHAnsi" w:eastAsiaTheme="minorEastAsia" w:hAnsiTheme="minorHAnsi" w:cstheme="minorBidi"/>
          <w:sz w:val="22"/>
          <w:szCs w:val="22"/>
        </w:rPr>
        <w:tab/>
      </w:r>
      <w:r w:rsidRPr="00635E3B">
        <w:rPr>
          <w:snapToGrid w:val="0"/>
        </w:rPr>
        <w:t>Test Requirements</w:t>
      </w:r>
      <w:r>
        <w:tab/>
        <w:t>2326</w:t>
      </w:r>
    </w:p>
    <w:p w14:paraId="27C2D60F" w14:textId="77777777" w:rsidR="002F115E" w:rsidRDefault="002F115E">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789ACFA4" w14:textId="77777777" w:rsidR="002F115E" w:rsidRDefault="002F115E">
      <w:pPr>
        <w:pStyle w:val="TOC4"/>
        <w:rPr>
          <w:rFonts w:asciiTheme="minorHAnsi" w:eastAsiaTheme="minorEastAsia" w:hAnsiTheme="minorHAnsi" w:cstheme="minorBidi"/>
          <w:sz w:val="22"/>
          <w:szCs w:val="22"/>
        </w:rPr>
      </w:pPr>
      <w:r w:rsidRPr="00635E3B">
        <w:rPr>
          <w:snapToGrid w:val="0"/>
        </w:rPr>
        <w:t>A.8.23.5.1</w:t>
      </w:r>
      <w:r>
        <w:rPr>
          <w:rFonts w:asciiTheme="minorHAnsi" w:eastAsiaTheme="minorEastAsia" w:hAnsiTheme="minorHAnsi" w:cstheme="minorBidi"/>
          <w:sz w:val="22"/>
          <w:szCs w:val="22"/>
        </w:rPr>
        <w:tab/>
      </w:r>
      <w:r w:rsidRPr="00635E3B">
        <w:rPr>
          <w:snapToGrid w:val="0"/>
        </w:rPr>
        <w:t>Test Purpose and Environment</w:t>
      </w:r>
      <w:r>
        <w:tab/>
        <w:t>2326</w:t>
      </w:r>
    </w:p>
    <w:p w14:paraId="661CD0BE" w14:textId="77777777" w:rsidR="002F115E" w:rsidRDefault="002F115E">
      <w:pPr>
        <w:pStyle w:val="TOC4"/>
        <w:rPr>
          <w:rFonts w:asciiTheme="minorHAnsi" w:eastAsiaTheme="minorEastAsia" w:hAnsiTheme="minorHAnsi" w:cstheme="minorBidi"/>
          <w:sz w:val="22"/>
          <w:szCs w:val="22"/>
        </w:rPr>
      </w:pPr>
      <w:r w:rsidRPr="00635E3B">
        <w:rPr>
          <w:snapToGrid w:val="0"/>
        </w:rPr>
        <w:t>A.8.23.5.2</w:t>
      </w:r>
      <w:r>
        <w:rPr>
          <w:rFonts w:asciiTheme="minorHAnsi" w:eastAsiaTheme="minorEastAsia" w:hAnsiTheme="minorHAnsi" w:cstheme="minorBidi"/>
          <w:sz w:val="22"/>
          <w:szCs w:val="22"/>
        </w:rPr>
        <w:tab/>
      </w:r>
      <w:r w:rsidRPr="00635E3B">
        <w:rPr>
          <w:snapToGrid w:val="0"/>
        </w:rPr>
        <w:t>Test Requirements</w:t>
      </w:r>
      <w:r>
        <w:tab/>
        <w:t>2329</w:t>
      </w:r>
    </w:p>
    <w:p w14:paraId="7A810720" w14:textId="77777777" w:rsidR="002F115E" w:rsidRDefault="002F115E">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42FB4B5D" w14:textId="77777777" w:rsidR="002F115E" w:rsidRDefault="002F115E">
      <w:pPr>
        <w:pStyle w:val="TOC4"/>
        <w:rPr>
          <w:rFonts w:asciiTheme="minorHAnsi" w:eastAsiaTheme="minorEastAsia" w:hAnsiTheme="minorHAnsi" w:cstheme="minorBidi"/>
          <w:sz w:val="22"/>
          <w:szCs w:val="22"/>
        </w:rPr>
      </w:pPr>
      <w:r w:rsidRPr="00635E3B">
        <w:rPr>
          <w:snapToGrid w:val="0"/>
        </w:rPr>
        <w:t>A.8.23.6.1</w:t>
      </w:r>
      <w:r>
        <w:rPr>
          <w:rFonts w:asciiTheme="minorHAnsi" w:eastAsiaTheme="minorEastAsia" w:hAnsiTheme="minorHAnsi" w:cstheme="minorBidi"/>
          <w:sz w:val="22"/>
          <w:szCs w:val="22"/>
        </w:rPr>
        <w:tab/>
      </w:r>
      <w:r w:rsidRPr="00635E3B">
        <w:rPr>
          <w:snapToGrid w:val="0"/>
        </w:rPr>
        <w:t>Test Purpose and Environment</w:t>
      </w:r>
      <w:r>
        <w:tab/>
        <w:t>2329</w:t>
      </w:r>
    </w:p>
    <w:p w14:paraId="3D8708A0" w14:textId="77777777" w:rsidR="002F115E" w:rsidRDefault="002F115E">
      <w:pPr>
        <w:pStyle w:val="TOC4"/>
        <w:rPr>
          <w:rFonts w:asciiTheme="minorHAnsi" w:eastAsiaTheme="minorEastAsia" w:hAnsiTheme="minorHAnsi" w:cstheme="minorBidi"/>
          <w:sz w:val="22"/>
          <w:szCs w:val="22"/>
        </w:rPr>
      </w:pPr>
      <w:r w:rsidRPr="00635E3B">
        <w:rPr>
          <w:snapToGrid w:val="0"/>
        </w:rPr>
        <w:t>A.8.23.6.2</w:t>
      </w:r>
      <w:r>
        <w:rPr>
          <w:rFonts w:asciiTheme="minorHAnsi" w:eastAsiaTheme="minorEastAsia" w:hAnsiTheme="minorHAnsi" w:cstheme="minorBidi"/>
          <w:sz w:val="22"/>
          <w:szCs w:val="22"/>
        </w:rPr>
        <w:tab/>
      </w:r>
      <w:r w:rsidRPr="00635E3B">
        <w:rPr>
          <w:snapToGrid w:val="0"/>
        </w:rPr>
        <w:t>Test Requirements</w:t>
      </w:r>
      <w:r>
        <w:tab/>
        <w:t>2332</w:t>
      </w:r>
    </w:p>
    <w:p w14:paraId="0062B3CD" w14:textId="77777777" w:rsidR="002F115E" w:rsidRDefault="002F115E">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6598727F" w14:textId="77777777" w:rsidR="002F115E" w:rsidRDefault="002F115E">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246D66BB" w14:textId="77777777" w:rsidR="002F115E" w:rsidRDefault="002F115E">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140AC7B6" w14:textId="77777777" w:rsidR="002F115E" w:rsidRDefault="002F115E">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7C9C584C" w14:textId="77777777" w:rsidR="002F115E" w:rsidRDefault="002F115E">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14F44AE1" w14:textId="77777777" w:rsidR="002F115E" w:rsidRDefault="002F115E">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7AE96989" w14:textId="77777777" w:rsidR="002F115E" w:rsidRDefault="002F115E">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678297C4" w14:textId="77777777" w:rsidR="002F115E" w:rsidRDefault="002F115E">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180522BB" w14:textId="77777777" w:rsidR="002F115E" w:rsidRDefault="002F115E">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18122253" w14:textId="77777777" w:rsidR="002F115E" w:rsidRDefault="002F115E">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0ABB7B16" w14:textId="77777777" w:rsidR="002F115E" w:rsidRDefault="002F115E">
      <w:pPr>
        <w:pStyle w:val="TOC4"/>
        <w:rPr>
          <w:rFonts w:asciiTheme="minorHAnsi" w:eastAsiaTheme="minorEastAsia" w:hAnsiTheme="minorHAnsi" w:cstheme="minorBidi"/>
          <w:sz w:val="22"/>
          <w:szCs w:val="22"/>
        </w:rPr>
      </w:pPr>
      <w:r w:rsidRPr="00635E3B">
        <w:rPr>
          <w:snapToGrid w:val="0"/>
        </w:rPr>
        <w:t>A.8.23.10.1</w:t>
      </w:r>
      <w:r>
        <w:rPr>
          <w:rFonts w:asciiTheme="minorHAnsi" w:eastAsiaTheme="minorEastAsia" w:hAnsiTheme="minorHAnsi" w:cstheme="minorBidi"/>
          <w:sz w:val="22"/>
          <w:szCs w:val="22"/>
        </w:rPr>
        <w:tab/>
      </w:r>
      <w:r w:rsidRPr="00635E3B">
        <w:rPr>
          <w:snapToGrid w:val="0"/>
        </w:rPr>
        <w:t>Test Purpose and Environment</w:t>
      </w:r>
      <w:r>
        <w:tab/>
        <w:t>2341</w:t>
      </w:r>
    </w:p>
    <w:p w14:paraId="556D9F8E" w14:textId="77777777" w:rsidR="002F115E" w:rsidRDefault="002F115E">
      <w:pPr>
        <w:pStyle w:val="TOC4"/>
        <w:rPr>
          <w:rFonts w:asciiTheme="minorHAnsi" w:eastAsiaTheme="minorEastAsia" w:hAnsiTheme="minorHAnsi" w:cstheme="minorBidi"/>
          <w:sz w:val="22"/>
          <w:szCs w:val="22"/>
        </w:rPr>
      </w:pPr>
      <w:r w:rsidRPr="00635E3B">
        <w:rPr>
          <w:snapToGrid w:val="0"/>
        </w:rPr>
        <w:t>A.8.23.10.2</w:t>
      </w:r>
      <w:r>
        <w:rPr>
          <w:rFonts w:asciiTheme="minorHAnsi" w:eastAsiaTheme="minorEastAsia" w:hAnsiTheme="minorHAnsi" w:cstheme="minorBidi"/>
          <w:sz w:val="22"/>
          <w:szCs w:val="22"/>
        </w:rPr>
        <w:tab/>
      </w:r>
      <w:r w:rsidRPr="00635E3B">
        <w:rPr>
          <w:snapToGrid w:val="0"/>
        </w:rPr>
        <w:t>Test Requirements</w:t>
      </w:r>
      <w:r>
        <w:tab/>
        <w:t>2344</w:t>
      </w:r>
    </w:p>
    <w:p w14:paraId="698EFD00" w14:textId="77777777" w:rsidR="002F115E" w:rsidRDefault="002F115E">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2D8CD0DA" w14:textId="77777777" w:rsidR="002F115E" w:rsidRDefault="002F115E">
      <w:pPr>
        <w:pStyle w:val="TOC4"/>
        <w:rPr>
          <w:rFonts w:asciiTheme="minorHAnsi" w:eastAsiaTheme="minorEastAsia" w:hAnsiTheme="minorHAnsi" w:cstheme="minorBidi"/>
          <w:sz w:val="22"/>
          <w:szCs w:val="22"/>
        </w:rPr>
      </w:pPr>
      <w:r w:rsidRPr="00635E3B">
        <w:rPr>
          <w:snapToGrid w:val="0"/>
        </w:rPr>
        <w:t>A.8.23.11.1</w:t>
      </w:r>
      <w:r>
        <w:rPr>
          <w:rFonts w:asciiTheme="minorHAnsi" w:eastAsiaTheme="minorEastAsia" w:hAnsiTheme="minorHAnsi" w:cstheme="minorBidi"/>
          <w:sz w:val="22"/>
          <w:szCs w:val="22"/>
        </w:rPr>
        <w:tab/>
      </w:r>
      <w:r w:rsidRPr="00635E3B">
        <w:rPr>
          <w:snapToGrid w:val="0"/>
        </w:rPr>
        <w:t>Test Purpose and Environment</w:t>
      </w:r>
      <w:r>
        <w:tab/>
        <w:t>2344</w:t>
      </w:r>
    </w:p>
    <w:p w14:paraId="0E350B99" w14:textId="77777777" w:rsidR="002F115E" w:rsidRDefault="002F115E">
      <w:pPr>
        <w:pStyle w:val="TOC4"/>
        <w:rPr>
          <w:rFonts w:asciiTheme="minorHAnsi" w:eastAsiaTheme="minorEastAsia" w:hAnsiTheme="minorHAnsi" w:cstheme="minorBidi"/>
          <w:sz w:val="22"/>
          <w:szCs w:val="22"/>
        </w:rPr>
      </w:pPr>
      <w:r w:rsidRPr="00635E3B">
        <w:rPr>
          <w:snapToGrid w:val="0"/>
        </w:rPr>
        <w:t>A.8.23.11.2</w:t>
      </w:r>
      <w:r>
        <w:rPr>
          <w:rFonts w:asciiTheme="minorHAnsi" w:eastAsiaTheme="minorEastAsia" w:hAnsiTheme="minorHAnsi" w:cstheme="minorBidi"/>
          <w:sz w:val="22"/>
          <w:szCs w:val="22"/>
        </w:rPr>
        <w:tab/>
      </w:r>
      <w:r w:rsidRPr="00635E3B">
        <w:rPr>
          <w:snapToGrid w:val="0"/>
        </w:rPr>
        <w:t>Test Requirements</w:t>
      </w:r>
      <w:r>
        <w:tab/>
        <w:t>2347</w:t>
      </w:r>
    </w:p>
    <w:p w14:paraId="240A9C3D" w14:textId="77777777" w:rsidR="002F115E" w:rsidRDefault="002F115E">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461897B7" w14:textId="77777777" w:rsidR="002F115E" w:rsidRDefault="002F115E">
      <w:pPr>
        <w:pStyle w:val="TOC4"/>
        <w:rPr>
          <w:rFonts w:asciiTheme="minorHAnsi" w:eastAsiaTheme="minorEastAsia" w:hAnsiTheme="minorHAnsi" w:cstheme="minorBidi"/>
          <w:sz w:val="22"/>
          <w:szCs w:val="22"/>
        </w:rPr>
      </w:pPr>
      <w:r w:rsidRPr="00635E3B">
        <w:rPr>
          <w:snapToGrid w:val="0"/>
        </w:rPr>
        <w:t>A.8.23.12.1</w:t>
      </w:r>
      <w:r>
        <w:rPr>
          <w:rFonts w:asciiTheme="minorHAnsi" w:eastAsiaTheme="minorEastAsia" w:hAnsiTheme="minorHAnsi" w:cstheme="minorBidi"/>
          <w:sz w:val="22"/>
          <w:szCs w:val="22"/>
        </w:rPr>
        <w:tab/>
      </w:r>
      <w:r w:rsidRPr="00635E3B">
        <w:rPr>
          <w:snapToGrid w:val="0"/>
        </w:rPr>
        <w:t>Test Purpose and Environment</w:t>
      </w:r>
      <w:r>
        <w:tab/>
        <w:t>2347</w:t>
      </w:r>
    </w:p>
    <w:p w14:paraId="3881333A" w14:textId="77777777" w:rsidR="002F115E" w:rsidRDefault="002F115E">
      <w:pPr>
        <w:pStyle w:val="TOC4"/>
        <w:rPr>
          <w:rFonts w:asciiTheme="minorHAnsi" w:eastAsiaTheme="minorEastAsia" w:hAnsiTheme="minorHAnsi" w:cstheme="minorBidi"/>
          <w:sz w:val="22"/>
          <w:szCs w:val="22"/>
        </w:rPr>
      </w:pPr>
      <w:r w:rsidRPr="00635E3B">
        <w:rPr>
          <w:snapToGrid w:val="0"/>
        </w:rPr>
        <w:t>A.8.23.12.2</w:t>
      </w:r>
      <w:r>
        <w:rPr>
          <w:rFonts w:asciiTheme="minorHAnsi" w:eastAsiaTheme="minorEastAsia" w:hAnsiTheme="minorHAnsi" w:cstheme="minorBidi"/>
          <w:sz w:val="22"/>
          <w:szCs w:val="22"/>
        </w:rPr>
        <w:tab/>
      </w:r>
      <w:r w:rsidRPr="00635E3B">
        <w:rPr>
          <w:snapToGrid w:val="0"/>
        </w:rPr>
        <w:t>Test Requirements</w:t>
      </w:r>
      <w:r>
        <w:tab/>
        <w:t>2350</w:t>
      </w:r>
    </w:p>
    <w:p w14:paraId="4F97198D" w14:textId="77777777" w:rsidR="002F115E" w:rsidRDefault="002F115E">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72BC1C1F" w14:textId="77777777" w:rsidR="002F115E" w:rsidRDefault="002F115E">
      <w:pPr>
        <w:pStyle w:val="TOC4"/>
        <w:rPr>
          <w:rFonts w:asciiTheme="minorHAnsi" w:eastAsiaTheme="minorEastAsia" w:hAnsiTheme="minorHAnsi" w:cstheme="minorBidi"/>
          <w:sz w:val="22"/>
          <w:szCs w:val="22"/>
        </w:rPr>
      </w:pPr>
      <w:r w:rsidRPr="00635E3B">
        <w:rPr>
          <w:snapToGrid w:val="0"/>
        </w:rPr>
        <w:t>A.8.23.13.1</w:t>
      </w:r>
      <w:r>
        <w:rPr>
          <w:rFonts w:asciiTheme="minorHAnsi" w:eastAsiaTheme="minorEastAsia" w:hAnsiTheme="minorHAnsi" w:cstheme="minorBidi"/>
          <w:sz w:val="22"/>
          <w:szCs w:val="22"/>
        </w:rPr>
        <w:tab/>
      </w:r>
      <w:r w:rsidRPr="00635E3B">
        <w:rPr>
          <w:snapToGrid w:val="0"/>
        </w:rPr>
        <w:t>Test Purpose and Environment</w:t>
      </w:r>
      <w:r>
        <w:tab/>
        <w:t>2350</w:t>
      </w:r>
    </w:p>
    <w:p w14:paraId="358FD2AA" w14:textId="77777777" w:rsidR="002F115E" w:rsidRDefault="002F115E">
      <w:pPr>
        <w:pStyle w:val="TOC4"/>
        <w:rPr>
          <w:rFonts w:asciiTheme="minorHAnsi" w:eastAsiaTheme="minorEastAsia" w:hAnsiTheme="minorHAnsi" w:cstheme="minorBidi"/>
          <w:sz w:val="22"/>
          <w:szCs w:val="22"/>
        </w:rPr>
      </w:pPr>
      <w:r w:rsidRPr="00635E3B">
        <w:rPr>
          <w:snapToGrid w:val="0"/>
        </w:rPr>
        <w:t>A.8.23.13.2</w:t>
      </w:r>
      <w:r>
        <w:rPr>
          <w:rFonts w:asciiTheme="minorHAnsi" w:eastAsiaTheme="minorEastAsia" w:hAnsiTheme="minorHAnsi" w:cstheme="minorBidi"/>
          <w:sz w:val="22"/>
          <w:szCs w:val="22"/>
        </w:rPr>
        <w:tab/>
      </w:r>
      <w:r w:rsidRPr="00635E3B">
        <w:rPr>
          <w:snapToGrid w:val="0"/>
        </w:rPr>
        <w:t>Test Requirements</w:t>
      </w:r>
      <w:r>
        <w:tab/>
        <w:t>2353</w:t>
      </w:r>
    </w:p>
    <w:p w14:paraId="699191E8" w14:textId="77777777" w:rsidR="002F115E" w:rsidRDefault="002F115E">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10975C6F" w14:textId="77777777" w:rsidR="002F115E" w:rsidRDefault="002F115E">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19C1B810" w14:textId="77777777" w:rsidR="002F115E" w:rsidRDefault="002F115E">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37BEF7F5" w14:textId="77777777" w:rsidR="002F115E" w:rsidRDefault="002F115E">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343B4A0C" w14:textId="77777777" w:rsidR="002F115E" w:rsidRDefault="002F115E">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6194723E" w14:textId="77777777" w:rsidR="002F115E" w:rsidRDefault="002F115E">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16EFA418" w14:textId="77777777" w:rsidR="002F115E" w:rsidRDefault="002F115E">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0276F1F5" w14:textId="77777777" w:rsidR="002F115E" w:rsidRDefault="002F115E">
      <w:pPr>
        <w:pStyle w:val="TOC4"/>
        <w:rPr>
          <w:rFonts w:asciiTheme="minorHAnsi" w:eastAsiaTheme="minorEastAsia" w:hAnsiTheme="minorHAnsi" w:cstheme="minorBidi"/>
          <w:sz w:val="22"/>
          <w:szCs w:val="22"/>
        </w:rPr>
      </w:pPr>
      <w:r w:rsidRPr="00635E3B">
        <w:rPr>
          <w:snapToGrid w:val="0"/>
        </w:rPr>
        <w:t>A.8.23.16.1</w:t>
      </w:r>
      <w:r>
        <w:rPr>
          <w:rFonts w:asciiTheme="minorHAnsi" w:eastAsiaTheme="minorEastAsia" w:hAnsiTheme="minorHAnsi" w:cstheme="minorBidi"/>
          <w:sz w:val="22"/>
          <w:szCs w:val="22"/>
        </w:rPr>
        <w:tab/>
      </w:r>
      <w:r w:rsidRPr="00635E3B">
        <w:rPr>
          <w:snapToGrid w:val="0"/>
        </w:rPr>
        <w:t>Test Purpose and Environment</w:t>
      </w:r>
      <w:r>
        <w:tab/>
        <w:t>2359</w:t>
      </w:r>
    </w:p>
    <w:p w14:paraId="282CF130" w14:textId="77777777" w:rsidR="002F115E" w:rsidRDefault="002F115E">
      <w:pPr>
        <w:pStyle w:val="TOC4"/>
        <w:rPr>
          <w:rFonts w:asciiTheme="minorHAnsi" w:eastAsiaTheme="minorEastAsia" w:hAnsiTheme="minorHAnsi" w:cstheme="minorBidi"/>
          <w:sz w:val="22"/>
          <w:szCs w:val="22"/>
        </w:rPr>
      </w:pPr>
      <w:r w:rsidRPr="00635E3B">
        <w:rPr>
          <w:snapToGrid w:val="0"/>
        </w:rPr>
        <w:t>A.8.23.16.2</w:t>
      </w:r>
      <w:r>
        <w:rPr>
          <w:rFonts w:asciiTheme="minorHAnsi" w:eastAsiaTheme="minorEastAsia" w:hAnsiTheme="minorHAnsi" w:cstheme="minorBidi"/>
          <w:sz w:val="22"/>
          <w:szCs w:val="22"/>
        </w:rPr>
        <w:tab/>
      </w:r>
      <w:r w:rsidRPr="00635E3B">
        <w:rPr>
          <w:snapToGrid w:val="0"/>
        </w:rPr>
        <w:t>Test Requirements</w:t>
      </w:r>
      <w:r>
        <w:tab/>
        <w:t>2360</w:t>
      </w:r>
    </w:p>
    <w:p w14:paraId="5F2D8638" w14:textId="77777777" w:rsidR="002F115E" w:rsidRDefault="002F115E">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708303A2" w14:textId="77777777" w:rsidR="002F115E" w:rsidRDefault="002F115E">
      <w:pPr>
        <w:pStyle w:val="TOC4"/>
        <w:rPr>
          <w:rFonts w:asciiTheme="minorHAnsi" w:eastAsiaTheme="minorEastAsia" w:hAnsiTheme="minorHAnsi" w:cstheme="minorBidi"/>
          <w:sz w:val="22"/>
          <w:szCs w:val="22"/>
        </w:rPr>
      </w:pPr>
      <w:r w:rsidRPr="00635E3B">
        <w:rPr>
          <w:snapToGrid w:val="0"/>
        </w:rPr>
        <w:t>A.8.23.17.1</w:t>
      </w:r>
      <w:r>
        <w:rPr>
          <w:rFonts w:asciiTheme="minorHAnsi" w:eastAsiaTheme="minorEastAsia" w:hAnsiTheme="minorHAnsi" w:cstheme="minorBidi"/>
          <w:sz w:val="22"/>
          <w:szCs w:val="22"/>
        </w:rPr>
        <w:tab/>
      </w:r>
      <w:r w:rsidRPr="00635E3B">
        <w:rPr>
          <w:snapToGrid w:val="0"/>
        </w:rPr>
        <w:t>Test Purpose and Environment</w:t>
      </w:r>
      <w:r>
        <w:tab/>
        <w:t>2361</w:t>
      </w:r>
    </w:p>
    <w:p w14:paraId="6D2F5044" w14:textId="77777777" w:rsidR="002F115E" w:rsidRDefault="002F115E">
      <w:pPr>
        <w:pStyle w:val="TOC4"/>
        <w:rPr>
          <w:rFonts w:asciiTheme="minorHAnsi" w:eastAsiaTheme="minorEastAsia" w:hAnsiTheme="minorHAnsi" w:cstheme="minorBidi"/>
          <w:sz w:val="22"/>
          <w:szCs w:val="22"/>
        </w:rPr>
      </w:pPr>
      <w:r w:rsidRPr="00635E3B">
        <w:rPr>
          <w:snapToGrid w:val="0"/>
        </w:rPr>
        <w:t>A.8.23.17.2</w:t>
      </w:r>
      <w:r>
        <w:rPr>
          <w:rFonts w:asciiTheme="minorHAnsi" w:eastAsiaTheme="minorEastAsia" w:hAnsiTheme="minorHAnsi" w:cstheme="minorBidi"/>
          <w:sz w:val="22"/>
          <w:szCs w:val="22"/>
        </w:rPr>
        <w:tab/>
      </w:r>
      <w:r w:rsidRPr="00635E3B">
        <w:rPr>
          <w:snapToGrid w:val="0"/>
        </w:rPr>
        <w:t>Test Requirements</w:t>
      </w:r>
      <w:r>
        <w:tab/>
        <w:t>2363</w:t>
      </w:r>
    </w:p>
    <w:p w14:paraId="4B2728A1" w14:textId="77777777" w:rsidR="002F115E" w:rsidRDefault="002F115E">
      <w:pPr>
        <w:pStyle w:val="TOC3"/>
        <w:rPr>
          <w:rFonts w:asciiTheme="minorHAnsi" w:eastAsiaTheme="minorEastAsia" w:hAnsiTheme="minorHAnsi" w:cstheme="minorBidi"/>
          <w:sz w:val="22"/>
          <w:szCs w:val="22"/>
        </w:rPr>
      </w:pPr>
      <w:r w:rsidRPr="00635E3B">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84E7FEE" w14:textId="77777777" w:rsidR="002F115E" w:rsidRDefault="002F115E">
      <w:pPr>
        <w:pStyle w:val="TOC4"/>
        <w:rPr>
          <w:rFonts w:asciiTheme="minorHAnsi" w:eastAsiaTheme="minorEastAsia" w:hAnsiTheme="minorHAnsi" w:cstheme="minorBidi"/>
          <w:sz w:val="22"/>
          <w:szCs w:val="22"/>
        </w:rPr>
      </w:pPr>
      <w:r w:rsidRPr="00635E3B">
        <w:rPr>
          <w:snapToGrid w:val="0"/>
        </w:rPr>
        <w:t>A.8.23.18.1</w:t>
      </w:r>
      <w:r>
        <w:rPr>
          <w:rFonts w:asciiTheme="minorHAnsi" w:eastAsiaTheme="minorEastAsia" w:hAnsiTheme="minorHAnsi" w:cstheme="minorBidi"/>
          <w:sz w:val="22"/>
          <w:szCs w:val="22"/>
        </w:rPr>
        <w:tab/>
      </w:r>
      <w:r w:rsidRPr="00635E3B">
        <w:rPr>
          <w:snapToGrid w:val="0"/>
        </w:rPr>
        <w:t>Test Purpose and Environment</w:t>
      </w:r>
      <w:r>
        <w:tab/>
        <w:t>2363</w:t>
      </w:r>
    </w:p>
    <w:p w14:paraId="368EA654" w14:textId="77777777" w:rsidR="002F115E" w:rsidRDefault="002F115E">
      <w:pPr>
        <w:pStyle w:val="TOC4"/>
        <w:rPr>
          <w:rFonts w:asciiTheme="minorHAnsi" w:eastAsiaTheme="minorEastAsia" w:hAnsiTheme="minorHAnsi" w:cstheme="minorBidi"/>
          <w:sz w:val="22"/>
          <w:szCs w:val="22"/>
        </w:rPr>
      </w:pPr>
      <w:r w:rsidRPr="00635E3B">
        <w:rPr>
          <w:snapToGrid w:val="0"/>
        </w:rPr>
        <w:t>A.8.23.18.2</w:t>
      </w:r>
      <w:r>
        <w:rPr>
          <w:rFonts w:asciiTheme="minorHAnsi" w:eastAsiaTheme="minorEastAsia" w:hAnsiTheme="minorHAnsi" w:cstheme="minorBidi"/>
          <w:sz w:val="22"/>
          <w:szCs w:val="22"/>
        </w:rPr>
        <w:tab/>
      </w:r>
      <w:r w:rsidRPr="00635E3B">
        <w:rPr>
          <w:snapToGrid w:val="0"/>
        </w:rPr>
        <w:t>Test Requirements</w:t>
      </w:r>
      <w:r>
        <w:tab/>
        <w:t>2364</w:t>
      </w:r>
    </w:p>
    <w:p w14:paraId="198FA854" w14:textId="77777777" w:rsidR="002F115E" w:rsidRDefault="002F115E">
      <w:pPr>
        <w:pStyle w:val="TOC3"/>
        <w:rPr>
          <w:rFonts w:asciiTheme="minorHAnsi" w:eastAsiaTheme="minorEastAsia" w:hAnsiTheme="minorHAnsi" w:cstheme="minorBidi"/>
          <w:sz w:val="22"/>
          <w:szCs w:val="22"/>
        </w:rPr>
      </w:pPr>
      <w:r w:rsidRPr="00635E3B">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373960C1" w14:textId="77777777" w:rsidR="002F115E" w:rsidRDefault="002F115E">
      <w:pPr>
        <w:pStyle w:val="TOC4"/>
        <w:rPr>
          <w:rFonts w:asciiTheme="minorHAnsi" w:eastAsiaTheme="minorEastAsia" w:hAnsiTheme="minorHAnsi" w:cstheme="minorBidi"/>
          <w:sz w:val="22"/>
          <w:szCs w:val="22"/>
        </w:rPr>
      </w:pPr>
      <w:r w:rsidRPr="00635E3B">
        <w:rPr>
          <w:snapToGrid w:val="0"/>
        </w:rPr>
        <w:t>A.8.23.19.1</w:t>
      </w:r>
      <w:r>
        <w:rPr>
          <w:rFonts w:asciiTheme="minorHAnsi" w:eastAsiaTheme="minorEastAsia" w:hAnsiTheme="minorHAnsi" w:cstheme="minorBidi"/>
          <w:sz w:val="22"/>
          <w:szCs w:val="22"/>
        </w:rPr>
        <w:tab/>
      </w:r>
      <w:r w:rsidRPr="00635E3B">
        <w:rPr>
          <w:snapToGrid w:val="0"/>
        </w:rPr>
        <w:t>Test Purpose and Environment</w:t>
      </w:r>
      <w:r>
        <w:tab/>
        <w:t>2365</w:t>
      </w:r>
    </w:p>
    <w:p w14:paraId="2F419578" w14:textId="77777777" w:rsidR="002F115E" w:rsidRDefault="002F115E">
      <w:pPr>
        <w:pStyle w:val="TOC4"/>
        <w:rPr>
          <w:rFonts w:asciiTheme="minorHAnsi" w:eastAsiaTheme="minorEastAsia" w:hAnsiTheme="minorHAnsi" w:cstheme="minorBidi"/>
          <w:sz w:val="22"/>
          <w:szCs w:val="22"/>
        </w:rPr>
      </w:pPr>
      <w:r w:rsidRPr="00635E3B">
        <w:rPr>
          <w:snapToGrid w:val="0"/>
        </w:rPr>
        <w:t>A.8.23.19.2</w:t>
      </w:r>
      <w:r>
        <w:rPr>
          <w:rFonts w:asciiTheme="minorHAnsi" w:eastAsiaTheme="minorEastAsia" w:hAnsiTheme="minorHAnsi" w:cstheme="minorBidi"/>
          <w:sz w:val="22"/>
          <w:szCs w:val="22"/>
        </w:rPr>
        <w:tab/>
      </w:r>
      <w:r w:rsidRPr="00635E3B">
        <w:rPr>
          <w:snapToGrid w:val="0"/>
        </w:rPr>
        <w:t>Test Requirements</w:t>
      </w:r>
      <w:r>
        <w:tab/>
        <w:t>2366</w:t>
      </w:r>
    </w:p>
    <w:p w14:paraId="020FEFC5" w14:textId="77777777" w:rsidR="002F115E" w:rsidRDefault="002F115E">
      <w:pPr>
        <w:pStyle w:val="TOC3"/>
        <w:rPr>
          <w:rFonts w:asciiTheme="minorHAnsi" w:eastAsiaTheme="minorEastAsia" w:hAnsiTheme="minorHAnsi" w:cstheme="minorBidi"/>
          <w:sz w:val="22"/>
          <w:szCs w:val="22"/>
        </w:rPr>
      </w:pPr>
      <w:r w:rsidRPr="00635E3B">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386DFD82" w14:textId="77777777" w:rsidR="002F115E" w:rsidRDefault="002F115E">
      <w:pPr>
        <w:pStyle w:val="TOC4"/>
        <w:rPr>
          <w:rFonts w:asciiTheme="minorHAnsi" w:eastAsiaTheme="minorEastAsia" w:hAnsiTheme="minorHAnsi" w:cstheme="minorBidi"/>
          <w:sz w:val="22"/>
          <w:szCs w:val="22"/>
        </w:rPr>
      </w:pPr>
      <w:r w:rsidRPr="00635E3B">
        <w:rPr>
          <w:snapToGrid w:val="0"/>
        </w:rPr>
        <w:t>A.8.23.20.1</w:t>
      </w:r>
      <w:r>
        <w:rPr>
          <w:rFonts w:asciiTheme="minorHAnsi" w:eastAsiaTheme="minorEastAsia" w:hAnsiTheme="minorHAnsi" w:cstheme="minorBidi"/>
          <w:sz w:val="22"/>
          <w:szCs w:val="22"/>
        </w:rPr>
        <w:tab/>
      </w:r>
      <w:r w:rsidRPr="00635E3B">
        <w:rPr>
          <w:snapToGrid w:val="0"/>
        </w:rPr>
        <w:t>Test Purpose and Environment</w:t>
      </w:r>
      <w:r>
        <w:tab/>
        <w:t>2367</w:t>
      </w:r>
    </w:p>
    <w:p w14:paraId="6EA32CC2" w14:textId="77777777" w:rsidR="002F115E" w:rsidRDefault="002F115E">
      <w:pPr>
        <w:pStyle w:val="TOC4"/>
        <w:rPr>
          <w:rFonts w:asciiTheme="minorHAnsi" w:eastAsiaTheme="minorEastAsia" w:hAnsiTheme="minorHAnsi" w:cstheme="minorBidi"/>
          <w:sz w:val="22"/>
          <w:szCs w:val="22"/>
        </w:rPr>
      </w:pPr>
      <w:r w:rsidRPr="00635E3B">
        <w:rPr>
          <w:snapToGrid w:val="0"/>
        </w:rPr>
        <w:t>A.8.23.20.2</w:t>
      </w:r>
      <w:r>
        <w:rPr>
          <w:rFonts w:asciiTheme="minorHAnsi" w:eastAsiaTheme="minorEastAsia" w:hAnsiTheme="minorHAnsi" w:cstheme="minorBidi"/>
          <w:sz w:val="22"/>
          <w:szCs w:val="22"/>
        </w:rPr>
        <w:tab/>
      </w:r>
      <w:r w:rsidRPr="00635E3B">
        <w:rPr>
          <w:snapToGrid w:val="0"/>
        </w:rPr>
        <w:t>Test Requirements</w:t>
      </w:r>
      <w:r>
        <w:tab/>
        <w:t>2368</w:t>
      </w:r>
    </w:p>
    <w:p w14:paraId="04F8F8BB" w14:textId="77777777" w:rsidR="002F115E" w:rsidRDefault="002F115E">
      <w:pPr>
        <w:pStyle w:val="TOC3"/>
        <w:rPr>
          <w:rFonts w:asciiTheme="minorHAnsi" w:eastAsiaTheme="minorEastAsia" w:hAnsiTheme="minorHAnsi" w:cstheme="minorBidi"/>
          <w:sz w:val="22"/>
          <w:szCs w:val="22"/>
        </w:rPr>
      </w:pPr>
      <w:r w:rsidRPr="00635E3B">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5E6AC0EC" w14:textId="77777777" w:rsidR="002F115E" w:rsidRDefault="002F115E">
      <w:pPr>
        <w:pStyle w:val="TOC4"/>
        <w:rPr>
          <w:rFonts w:asciiTheme="minorHAnsi" w:eastAsiaTheme="minorEastAsia" w:hAnsiTheme="minorHAnsi" w:cstheme="minorBidi"/>
          <w:sz w:val="22"/>
          <w:szCs w:val="22"/>
        </w:rPr>
      </w:pPr>
      <w:r w:rsidRPr="00635E3B">
        <w:rPr>
          <w:snapToGrid w:val="0"/>
        </w:rPr>
        <w:t>A.8.23.21.1</w:t>
      </w:r>
      <w:r>
        <w:rPr>
          <w:rFonts w:asciiTheme="minorHAnsi" w:eastAsiaTheme="minorEastAsia" w:hAnsiTheme="minorHAnsi" w:cstheme="minorBidi"/>
          <w:sz w:val="22"/>
          <w:szCs w:val="22"/>
        </w:rPr>
        <w:tab/>
      </w:r>
      <w:r w:rsidRPr="00635E3B">
        <w:rPr>
          <w:snapToGrid w:val="0"/>
        </w:rPr>
        <w:t>Test Purpose and Environment</w:t>
      </w:r>
      <w:r>
        <w:tab/>
        <w:t>2369</w:t>
      </w:r>
    </w:p>
    <w:p w14:paraId="40781745" w14:textId="77777777" w:rsidR="002F115E" w:rsidRDefault="002F115E">
      <w:pPr>
        <w:pStyle w:val="TOC4"/>
        <w:rPr>
          <w:rFonts w:asciiTheme="minorHAnsi" w:eastAsiaTheme="minorEastAsia" w:hAnsiTheme="minorHAnsi" w:cstheme="minorBidi"/>
          <w:sz w:val="22"/>
          <w:szCs w:val="22"/>
        </w:rPr>
      </w:pPr>
      <w:r w:rsidRPr="00635E3B">
        <w:rPr>
          <w:rFonts w:cs="v4.2.0"/>
        </w:rPr>
        <w:t>A.8.23.21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2370</w:t>
      </w:r>
    </w:p>
    <w:p w14:paraId="5A217D5E" w14:textId="77777777" w:rsidR="002F115E" w:rsidRDefault="002F115E">
      <w:pPr>
        <w:pStyle w:val="TOC3"/>
        <w:rPr>
          <w:rFonts w:asciiTheme="minorHAnsi" w:eastAsiaTheme="minorEastAsia" w:hAnsiTheme="minorHAnsi" w:cstheme="minorBidi"/>
          <w:sz w:val="22"/>
          <w:szCs w:val="22"/>
        </w:rPr>
      </w:pPr>
      <w:r w:rsidRPr="00635E3B">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51D36E0B" w14:textId="77777777" w:rsidR="002F115E" w:rsidRDefault="002F115E">
      <w:pPr>
        <w:pStyle w:val="TOC4"/>
        <w:rPr>
          <w:rFonts w:asciiTheme="minorHAnsi" w:eastAsiaTheme="minorEastAsia" w:hAnsiTheme="minorHAnsi" w:cstheme="minorBidi"/>
          <w:sz w:val="22"/>
          <w:szCs w:val="22"/>
        </w:rPr>
      </w:pPr>
      <w:r w:rsidRPr="00635E3B">
        <w:rPr>
          <w:snapToGrid w:val="0"/>
        </w:rPr>
        <w:t>A.8.23.22.1</w:t>
      </w:r>
      <w:r>
        <w:rPr>
          <w:rFonts w:asciiTheme="minorHAnsi" w:eastAsiaTheme="minorEastAsia" w:hAnsiTheme="minorHAnsi" w:cstheme="minorBidi"/>
          <w:sz w:val="22"/>
          <w:szCs w:val="22"/>
        </w:rPr>
        <w:tab/>
      </w:r>
      <w:r w:rsidRPr="00635E3B">
        <w:rPr>
          <w:snapToGrid w:val="0"/>
        </w:rPr>
        <w:t>Test Purpose and Environment</w:t>
      </w:r>
      <w:r>
        <w:tab/>
        <w:t>2371</w:t>
      </w:r>
    </w:p>
    <w:p w14:paraId="37316F3E" w14:textId="77777777" w:rsidR="002F115E" w:rsidRDefault="002F115E">
      <w:pPr>
        <w:pStyle w:val="TOC4"/>
        <w:rPr>
          <w:rFonts w:asciiTheme="minorHAnsi" w:eastAsiaTheme="minorEastAsia" w:hAnsiTheme="minorHAnsi" w:cstheme="minorBidi"/>
          <w:sz w:val="22"/>
          <w:szCs w:val="22"/>
        </w:rPr>
      </w:pPr>
      <w:r w:rsidRPr="00635E3B">
        <w:rPr>
          <w:rFonts w:cs="v4.2.0"/>
        </w:rPr>
        <w:t>A.8.23.22</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2373</w:t>
      </w:r>
    </w:p>
    <w:p w14:paraId="7E856FCB" w14:textId="77777777" w:rsidR="002F115E" w:rsidRDefault="002F115E">
      <w:pPr>
        <w:pStyle w:val="TOC3"/>
        <w:rPr>
          <w:rFonts w:asciiTheme="minorHAnsi" w:eastAsiaTheme="minorEastAsia" w:hAnsiTheme="minorHAnsi" w:cstheme="minorBidi"/>
          <w:sz w:val="22"/>
          <w:szCs w:val="22"/>
        </w:rPr>
      </w:pPr>
      <w:r w:rsidRPr="00635E3B">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601EA984" w14:textId="77777777" w:rsidR="002F115E" w:rsidRDefault="002F115E">
      <w:pPr>
        <w:pStyle w:val="TOC4"/>
        <w:rPr>
          <w:rFonts w:asciiTheme="minorHAnsi" w:eastAsiaTheme="minorEastAsia" w:hAnsiTheme="minorHAnsi" w:cstheme="minorBidi"/>
          <w:sz w:val="22"/>
          <w:szCs w:val="22"/>
        </w:rPr>
      </w:pPr>
      <w:r w:rsidRPr="00635E3B">
        <w:rPr>
          <w:snapToGrid w:val="0"/>
        </w:rPr>
        <w:t>A.8.23.23.1</w:t>
      </w:r>
      <w:r>
        <w:rPr>
          <w:rFonts w:asciiTheme="minorHAnsi" w:eastAsiaTheme="minorEastAsia" w:hAnsiTheme="minorHAnsi" w:cstheme="minorBidi"/>
          <w:sz w:val="22"/>
          <w:szCs w:val="22"/>
        </w:rPr>
        <w:tab/>
      </w:r>
      <w:r w:rsidRPr="00635E3B">
        <w:rPr>
          <w:snapToGrid w:val="0"/>
        </w:rPr>
        <w:t>Test Purpose and Environment</w:t>
      </w:r>
      <w:r>
        <w:tab/>
        <w:t>2373</w:t>
      </w:r>
    </w:p>
    <w:p w14:paraId="135A2704" w14:textId="77777777" w:rsidR="002F115E" w:rsidRDefault="002F115E">
      <w:pPr>
        <w:pStyle w:val="TOC4"/>
        <w:rPr>
          <w:rFonts w:asciiTheme="minorHAnsi" w:eastAsiaTheme="minorEastAsia" w:hAnsiTheme="minorHAnsi" w:cstheme="minorBidi"/>
          <w:sz w:val="22"/>
          <w:szCs w:val="22"/>
        </w:rPr>
      </w:pPr>
      <w:r w:rsidRPr="00635E3B">
        <w:rPr>
          <w:snapToGrid w:val="0"/>
        </w:rPr>
        <w:t>A.8.23.23.2</w:t>
      </w:r>
      <w:r>
        <w:rPr>
          <w:rFonts w:asciiTheme="minorHAnsi" w:eastAsiaTheme="minorEastAsia" w:hAnsiTheme="minorHAnsi" w:cstheme="minorBidi"/>
          <w:sz w:val="22"/>
          <w:szCs w:val="22"/>
        </w:rPr>
        <w:tab/>
      </w:r>
      <w:r w:rsidRPr="00635E3B">
        <w:rPr>
          <w:snapToGrid w:val="0"/>
        </w:rPr>
        <w:t>Test Requirements</w:t>
      </w:r>
      <w:r>
        <w:tab/>
        <w:t>2375</w:t>
      </w:r>
    </w:p>
    <w:p w14:paraId="049773D0" w14:textId="77777777" w:rsidR="002F115E" w:rsidRDefault="002F115E">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41429E3F" w14:textId="77777777" w:rsidR="002F115E" w:rsidRDefault="002F115E">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33BDACC1" w14:textId="77777777" w:rsidR="002F115E" w:rsidRDefault="002F115E">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0E99481A" w14:textId="77777777" w:rsidR="002F115E" w:rsidRDefault="002F115E">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296FB4B6" w14:textId="77777777" w:rsidR="002F115E" w:rsidRDefault="002F115E">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3D74647D" w14:textId="77777777" w:rsidR="002F115E" w:rsidRDefault="002F115E">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353FD5FE" w14:textId="77777777" w:rsidR="002F115E" w:rsidRDefault="002F115E">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6D014F28" w14:textId="77777777" w:rsidR="002F115E" w:rsidRDefault="002F115E">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6646A239" w14:textId="77777777" w:rsidR="002F115E" w:rsidRDefault="002F115E">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3ECA45BD" w14:textId="77777777" w:rsidR="002F115E" w:rsidRDefault="002F115E">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70E2461D" w14:textId="77777777" w:rsidR="002F115E" w:rsidRDefault="002F115E">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33A8BA4D" w14:textId="77777777" w:rsidR="002F115E" w:rsidRDefault="002F115E">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6AFFE7DF" w14:textId="77777777" w:rsidR="002F115E" w:rsidRDefault="002F115E">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766F5649" w14:textId="77777777" w:rsidR="002F115E" w:rsidRDefault="002F115E">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284E2D86" w14:textId="77777777" w:rsidR="002F115E" w:rsidRDefault="002F115E">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5A354306" w14:textId="77777777" w:rsidR="002F115E" w:rsidRDefault="002F115E">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485912BF" w14:textId="77777777" w:rsidR="002F115E" w:rsidRDefault="002F115E">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1C3113DD" w14:textId="77777777" w:rsidR="002F115E" w:rsidRDefault="002F115E">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21D3BD09" w14:textId="77777777" w:rsidR="002F115E" w:rsidRDefault="002F115E">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5307BB24" w14:textId="77777777" w:rsidR="002F115E" w:rsidRDefault="002F115E">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6AA328BF" w14:textId="77777777" w:rsidR="002F115E" w:rsidRDefault="002F115E">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105F0AF8" w14:textId="77777777" w:rsidR="002F115E" w:rsidRDefault="002F115E">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29348EEE" w14:textId="77777777" w:rsidR="002F115E" w:rsidRDefault="002F115E">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605C1B33" w14:textId="77777777" w:rsidR="002F115E" w:rsidRDefault="002F115E">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488C4C18" w14:textId="77777777" w:rsidR="002F115E" w:rsidRDefault="002F115E">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49500305" w14:textId="77777777" w:rsidR="002F115E" w:rsidRDefault="002F115E">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1D90A98A" w14:textId="77777777" w:rsidR="002F115E" w:rsidRDefault="002F115E">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51C4DAFD" w14:textId="77777777" w:rsidR="002F115E" w:rsidRDefault="002F115E">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0811FD2C" w14:textId="77777777" w:rsidR="002F115E" w:rsidRDefault="002F115E">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352A2B9F" w14:textId="77777777" w:rsidR="002F115E" w:rsidRDefault="002F115E">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2DD833CD" w14:textId="77777777" w:rsidR="002F115E" w:rsidRDefault="002F115E">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5A480C6C"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A.8.25.1.2</w:t>
      </w:r>
      <w:r>
        <w:rPr>
          <w:rFonts w:asciiTheme="minorHAnsi" w:eastAsiaTheme="minorEastAsia" w:hAnsiTheme="minorHAnsi" w:cstheme="minorBidi"/>
          <w:sz w:val="22"/>
          <w:szCs w:val="22"/>
        </w:rPr>
        <w:tab/>
      </w:r>
      <w:r w:rsidRPr="00635E3B">
        <w:rPr>
          <w:rFonts w:eastAsia="SimSun"/>
          <w:lang w:eastAsia="zh-CN"/>
        </w:rPr>
        <w:t>Test Requirements</w:t>
      </w:r>
      <w:r>
        <w:tab/>
        <w:t>2404</w:t>
      </w:r>
    </w:p>
    <w:p w14:paraId="191179FB" w14:textId="77777777" w:rsidR="002F115E" w:rsidRDefault="002F115E">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4E81577E" w14:textId="77777777" w:rsidR="002F115E" w:rsidRDefault="002F115E">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53065749" w14:textId="77777777" w:rsidR="002F115E" w:rsidRDefault="002F115E">
      <w:pPr>
        <w:pStyle w:val="TOC4"/>
        <w:rPr>
          <w:rFonts w:asciiTheme="minorHAnsi" w:eastAsiaTheme="minorEastAsia" w:hAnsiTheme="minorHAnsi" w:cstheme="minorBidi"/>
          <w:sz w:val="22"/>
          <w:szCs w:val="22"/>
        </w:rPr>
      </w:pPr>
      <w:r w:rsidRPr="00635E3B">
        <w:rPr>
          <w:rFonts w:eastAsia="SimSun"/>
          <w:lang w:eastAsia="zh-CN"/>
        </w:rPr>
        <w:t>A.8.25.2.2</w:t>
      </w:r>
      <w:r>
        <w:rPr>
          <w:rFonts w:asciiTheme="minorHAnsi" w:eastAsiaTheme="minorEastAsia" w:hAnsiTheme="minorHAnsi" w:cstheme="minorBidi"/>
          <w:sz w:val="22"/>
          <w:szCs w:val="22"/>
        </w:rPr>
        <w:tab/>
      </w:r>
      <w:r w:rsidRPr="00635E3B">
        <w:rPr>
          <w:rFonts w:eastAsia="SimSun"/>
          <w:lang w:eastAsia="zh-CN"/>
        </w:rPr>
        <w:t>Test Requirements</w:t>
      </w:r>
      <w:r>
        <w:tab/>
        <w:t>2406</w:t>
      </w:r>
    </w:p>
    <w:p w14:paraId="354F758B" w14:textId="77777777" w:rsidR="002F115E" w:rsidRDefault="002F115E">
      <w:pPr>
        <w:pStyle w:val="TOC2"/>
        <w:rPr>
          <w:rFonts w:asciiTheme="minorHAnsi" w:eastAsiaTheme="minorEastAsia" w:hAnsiTheme="minorHAnsi" w:cstheme="minorBidi"/>
          <w:sz w:val="22"/>
          <w:szCs w:val="22"/>
        </w:rPr>
      </w:pPr>
      <w:r>
        <w:t>A.8.</w:t>
      </w:r>
      <w:r>
        <w:rPr>
          <w:lang w:eastAsia="zh-CN"/>
        </w:rPr>
        <w:t>26 Frame Structure 3 (FS3)</w:t>
      </w:r>
      <w:r>
        <w:tab/>
        <w:t>2406</w:t>
      </w:r>
    </w:p>
    <w:p w14:paraId="445D3029" w14:textId="77777777" w:rsidR="002F115E" w:rsidRDefault="002F115E">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460D667E" w14:textId="77777777" w:rsidR="002F115E" w:rsidRDefault="002F115E">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0B21C233" w14:textId="77777777" w:rsidR="002F115E" w:rsidRDefault="002F115E">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2923CA83" w14:textId="77777777" w:rsidR="002F115E" w:rsidRDefault="002F115E">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5D1CCEF7" w14:textId="77777777" w:rsidR="002F115E" w:rsidRDefault="002F115E">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353CCF98" w14:textId="77777777" w:rsidR="002F115E" w:rsidRDefault="002F115E">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78F4C957" w14:textId="77777777" w:rsidR="002F115E" w:rsidRDefault="002F115E">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61DD079D" w14:textId="77777777" w:rsidR="002F115E" w:rsidRDefault="002F115E">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7779F95C"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26</w:t>
      </w:r>
      <w:r w:rsidRPr="00635E3B">
        <w:rPr>
          <w:snapToGrid w:val="0"/>
        </w:rPr>
        <w:t>.</w:t>
      </w:r>
      <w:r w:rsidRPr="00635E3B">
        <w:rPr>
          <w:snapToGrid w:val="0"/>
          <w:lang w:eastAsia="zh-CN"/>
        </w:rPr>
        <w:t>3.2</w:t>
      </w:r>
      <w:r>
        <w:rPr>
          <w:rFonts w:asciiTheme="minorHAnsi" w:eastAsiaTheme="minorEastAsia" w:hAnsiTheme="minorHAnsi" w:cstheme="minorBidi"/>
          <w:sz w:val="22"/>
          <w:szCs w:val="22"/>
        </w:rPr>
        <w:tab/>
      </w:r>
      <w:r w:rsidRPr="00635E3B">
        <w:rPr>
          <w:snapToGrid w:val="0"/>
        </w:rPr>
        <w:t>Test Requirements</w:t>
      </w:r>
      <w:r>
        <w:tab/>
        <w:t>2415</w:t>
      </w:r>
    </w:p>
    <w:p w14:paraId="1D602AC5" w14:textId="77777777" w:rsidR="002F115E" w:rsidRDefault="002F115E">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0D559439" w14:textId="77777777" w:rsidR="002F115E" w:rsidRDefault="002F115E">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2723FB37" w14:textId="77777777" w:rsidR="002F115E" w:rsidRDefault="002F115E">
      <w:pPr>
        <w:pStyle w:val="TOC4"/>
        <w:rPr>
          <w:rFonts w:asciiTheme="minorHAnsi" w:eastAsiaTheme="minorEastAsia" w:hAnsiTheme="minorHAnsi" w:cstheme="minorBidi"/>
          <w:sz w:val="22"/>
          <w:szCs w:val="22"/>
        </w:rPr>
      </w:pPr>
      <w:r w:rsidRPr="00635E3B">
        <w:rPr>
          <w:snapToGrid w:val="0"/>
        </w:rPr>
        <w:t>A.8.26.3A</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2419</w:t>
      </w:r>
    </w:p>
    <w:p w14:paraId="2A6942C6" w14:textId="77777777" w:rsidR="002F115E" w:rsidRDefault="002F115E">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23337EF2" w14:textId="77777777" w:rsidR="002F115E" w:rsidRDefault="002F115E">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0999DBAA" w14:textId="77777777" w:rsidR="002F115E" w:rsidRDefault="002F115E">
      <w:pPr>
        <w:pStyle w:val="TOC4"/>
        <w:rPr>
          <w:rFonts w:asciiTheme="minorHAnsi" w:eastAsiaTheme="minorEastAsia" w:hAnsiTheme="minorHAnsi" w:cstheme="minorBidi"/>
          <w:sz w:val="22"/>
          <w:szCs w:val="22"/>
        </w:rPr>
      </w:pPr>
      <w:r w:rsidRPr="00635E3B">
        <w:rPr>
          <w:snapToGrid w:val="0"/>
        </w:rPr>
        <w:t>A.8.</w:t>
      </w:r>
      <w:r w:rsidRPr="00635E3B">
        <w:rPr>
          <w:snapToGrid w:val="0"/>
          <w:lang w:eastAsia="zh-CN"/>
        </w:rPr>
        <w:t>26</w:t>
      </w:r>
      <w:r w:rsidRPr="00635E3B">
        <w:rPr>
          <w:snapToGrid w:val="0"/>
        </w:rPr>
        <w:t>.</w:t>
      </w:r>
      <w:r w:rsidRPr="00635E3B">
        <w:rPr>
          <w:snapToGrid w:val="0"/>
          <w:lang w:eastAsia="zh-CN"/>
        </w:rPr>
        <w:t>4.2</w:t>
      </w:r>
      <w:r>
        <w:rPr>
          <w:rFonts w:asciiTheme="minorHAnsi" w:eastAsiaTheme="minorEastAsia" w:hAnsiTheme="minorHAnsi" w:cstheme="minorBidi"/>
          <w:sz w:val="22"/>
          <w:szCs w:val="22"/>
        </w:rPr>
        <w:tab/>
      </w:r>
      <w:r w:rsidRPr="00635E3B">
        <w:rPr>
          <w:snapToGrid w:val="0"/>
        </w:rPr>
        <w:t>Test Requirements</w:t>
      </w:r>
      <w:r>
        <w:tab/>
        <w:t>2423</w:t>
      </w:r>
    </w:p>
    <w:p w14:paraId="6E8CC2C0" w14:textId="77777777" w:rsidR="002F115E" w:rsidRDefault="002F115E">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29183038" w14:textId="77777777" w:rsidR="002F115E" w:rsidRDefault="002F115E">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1FFEA08C" w14:textId="77777777" w:rsidR="002F115E" w:rsidRDefault="002F115E">
      <w:pPr>
        <w:pStyle w:val="TOC4"/>
        <w:rPr>
          <w:rFonts w:asciiTheme="minorHAnsi" w:eastAsiaTheme="minorEastAsia" w:hAnsiTheme="minorHAnsi" w:cstheme="minorBidi"/>
          <w:sz w:val="22"/>
          <w:szCs w:val="22"/>
        </w:rPr>
      </w:pPr>
      <w:r w:rsidRPr="00635E3B">
        <w:rPr>
          <w:snapToGrid w:val="0"/>
        </w:rPr>
        <w:t>A.8.26.4A</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2427</w:t>
      </w:r>
    </w:p>
    <w:p w14:paraId="0661EA4A" w14:textId="77777777" w:rsidR="002F115E" w:rsidRDefault="002F115E">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7565BAAC" w14:textId="77777777" w:rsidR="002F115E" w:rsidRDefault="002F115E">
      <w:pPr>
        <w:pStyle w:val="TOC4"/>
        <w:rPr>
          <w:rFonts w:asciiTheme="minorHAnsi" w:eastAsiaTheme="minorEastAsia" w:hAnsiTheme="minorHAnsi" w:cstheme="minorBidi"/>
          <w:sz w:val="22"/>
          <w:szCs w:val="22"/>
        </w:rPr>
      </w:pPr>
      <w:r w:rsidRPr="00635E3B">
        <w:rPr>
          <w:snapToGrid w:val="0"/>
        </w:rPr>
        <w:t>A.8.26.5.</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2427</w:t>
      </w:r>
    </w:p>
    <w:p w14:paraId="5AB7559D" w14:textId="77777777" w:rsidR="002F115E" w:rsidRDefault="002F115E">
      <w:pPr>
        <w:pStyle w:val="TOC4"/>
        <w:rPr>
          <w:rFonts w:asciiTheme="minorHAnsi" w:eastAsiaTheme="minorEastAsia" w:hAnsiTheme="minorHAnsi" w:cstheme="minorBidi"/>
          <w:sz w:val="22"/>
          <w:szCs w:val="22"/>
        </w:rPr>
      </w:pPr>
      <w:r w:rsidRPr="00635E3B">
        <w:rPr>
          <w:snapToGrid w:val="0"/>
        </w:rPr>
        <w:t>A.8.26.5.2</w:t>
      </w:r>
      <w:r>
        <w:rPr>
          <w:rFonts w:asciiTheme="minorHAnsi" w:eastAsiaTheme="minorEastAsia" w:hAnsiTheme="minorHAnsi" w:cstheme="minorBidi"/>
          <w:sz w:val="22"/>
          <w:szCs w:val="22"/>
        </w:rPr>
        <w:tab/>
      </w:r>
      <w:r w:rsidRPr="00635E3B">
        <w:rPr>
          <w:snapToGrid w:val="0"/>
        </w:rPr>
        <w:t>Test Requirements</w:t>
      </w:r>
      <w:r>
        <w:tab/>
        <w:t>2431</w:t>
      </w:r>
    </w:p>
    <w:p w14:paraId="465C4F10" w14:textId="77777777" w:rsidR="002F115E" w:rsidRDefault="002F115E">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5E51E949" w14:textId="77777777" w:rsidR="002F115E" w:rsidRDefault="002F115E">
      <w:pPr>
        <w:pStyle w:val="TOC4"/>
        <w:rPr>
          <w:rFonts w:asciiTheme="minorHAnsi" w:eastAsiaTheme="minorEastAsia" w:hAnsiTheme="minorHAnsi" w:cstheme="minorBidi"/>
          <w:sz w:val="22"/>
          <w:szCs w:val="22"/>
        </w:rPr>
      </w:pPr>
      <w:r w:rsidRPr="00635E3B">
        <w:rPr>
          <w:snapToGrid w:val="0"/>
        </w:rPr>
        <w:t>A.8.26.5A.</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2431</w:t>
      </w:r>
    </w:p>
    <w:p w14:paraId="076F7282" w14:textId="77777777" w:rsidR="002F115E" w:rsidRDefault="002F115E">
      <w:pPr>
        <w:pStyle w:val="TOC4"/>
        <w:rPr>
          <w:rFonts w:asciiTheme="minorHAnsi" w:eastAsiaTheme="minorEastAsia" w:hAnsiTheme="minorHAnsi" w:cstheme="minorBidi"/>
          <w:sz w:val="22"/>
          <w:szCs w:val="22"/>
        </w:rPr>
      </w:pPr>
      <w:r w:rsidRPr="00635E3B">
        <w:rPr>
          <w:snapToGrid w:val="0"/>
        </w:rPr>
        <w:t>A.8.26.5A.2</w:t>
      </w:r>
      <w:r>
        <w:rPr>
          <w:rFonts w:asciiTheme="minorHAnsi" w:eastAsiaTheme="minorEastAsia" w:hAnsiTheme="minorHAnsi" w:cstheme="minorBidi"/>
          <w:sz w:val="22"/>
          <w:szCs w:val="22"/>
        </w:rPr>
        <w:tab/>
      </w:r>
      <w:r w:rsidRPr="00635E3B">
        <w:rPr>
          <w:snapToGrid w:val="0"/>
        </w:rPr>
        <w:t>Test Requirements</w:t>
      </w:r>
      <w:r>
        <w:tab/>
        <w:t>2435</w:t>
      </w:r>
    </w:p>
    <w:p w14:paraId="5988A8A9" w14:textId="77777777" w:rsidR="002F115E" w:rsidRDefault="002F115E">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6ABB4784" w14:textId="77777777" w:rsidR="002F115E" w:rsidRDefault="002F115E">
      <w:pPr>
        <w:pStyle w:val="TOC4"/>
        <w:rPr>
          <w:rFonts w:asciiTheme="minorHAnsi" w:eastAsiaTheme="minorEastAsia" w:hAnsiTheme="minorHAnsi" w:cstheme="minorBidi"/>
          <w:sz w:val="22"/>
          <w:szCs w:val="22"/>
        </w:rPr>
      </w:pPr>
      <w:r w:rsidRPr="00635E3B">
        <w:rPr>
          <w:snapToGrid w:val="0"/>
        </w:rPr>
        <w:t>A.8.26.6.</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2435</w:t>
      </w:r>
    </w:p>
    <w:p w14:paraId="2DB370EA" w14:textId="77777777" w:rsidR="002F115E" w:rsidRDefault="002F115E">
      <w:pPr>
        <w:pStyle w:val="TOC4"/>
        <w:rPr>
          <w:rFonts w:asciiTheme="minorHAnsi" w:eastAsiaTheme="minorEastAsia" w:hAnsiTheme="minorHAnsi" w:cstheme="minorBidi"/>
          <w:sz w:val="22"/>
          <w:szCs w:val="22"/>
        </w:rPr>
      </w:pPr>
      <w:r w:rsidRPr="00635E3B">
        <w:rPr>
          <w:snapToGrid w:val="0"/>
        </w:rPr>
        <w:t>A.8.26.6.2</w:t>
      </w:r>
      <w:r>
        <w:rPr>
          <w:rFonts w:asciiTheme="minorHAnsi" w:eastAsiaTheme="minorEastAsia" w:hAnsiTheme="minorHAnsi" w:cstheme="minorBidi"/>
          <w:sz w:val="22"/>
          <w:szCs w:val="22"/>
        </w:rPr>
        <w:tab/>
      </w:r>
      <w:r w:rsidRPr="00635E3B">
        <w:rPr>
          <w:snapToGrid w:val="0"/>
        </w:rPr>
        <w:t>Test Requirements</w:t>
      </w:r>
      <w:r>
        <w:tab/>
        <w:t>2439</w:t>
      </w:r>
    </w:p>
    <w:p w14:paraId="57FF924E" w14:textId="77777777" w:rsidR="002F115E" w:rsidRDefault="002F115E">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029C9740" w14:textId="77777777" w:rsidR="002F115E" w:rsidRDefault="002F115E">
      <w:pPr>
        <w:pStyle w:val="TOC4"/>
        <w:rPr>
          <w:rFonts w:asciiTheme="minorHAnsi" w:eastAsiaTheme="minorEastAsia" w:hAnsiTheme="minorHAnsi" w:cstheme="minorBidi"/>
          <w:sz w:val="22"/>
          <w:szCs w:val="22"/>
        </w:rPr>
      </w:pPr>
      <w:r w:rsidRPr="00635E3B">
        <w:rPr>
          <w:snapToGrid w:val="0"/>
        </w:rPr>
        <w:t>A.8.26.6A.</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2439</w:t>
      </w:r>
    </w:p>
    <w:p w14:paraId="4C632EB7" w14:textId="77777777" w:rsidR="002F115E" w:rsidRDefault="002F115E">
      <w:pPr>
        <w:pStyle w:val="TOC4"/>
        <w:rPr>
          <w:rFonts w:asciiTheme="minorHAnsi" w:eastAsiaTheme="minorEastAsia" w:hAnsiTheme="minorHAnsi" w:cstheme="minorBidi"/>
          <w:sz w:val="22"/>
          <w:szCs w:val="22"/>
        </w:rPr>
      </w:pPr>
      <w:r w:rsidRPr="00635E3B">
        <w:rPr>
          <w:snapToGrid w:val="0"/>
        </w:rPr>
        <w:t>A.8.26.6A.2</w:t>
      </w:r>
      <w:r>
        <w:rPr>
          <w:rFonts w:asciiTheme="minorHAnsi" w:eastAsiaTheme="minorEastAsia" w:hAnsiTheme="minorHAnsi" w:cstheme="minorBidi"/>
          <w:sz w:val="22"/>
          <w:szCs w:val="22"/>
        </w:rPr>
        <w:tab/>
      </w:r>
      <w:r w:rsidRPr="00635E3B">
        <w:rPr>
          <w:snapToGrid w:val="0"/>
        </w:rPr>
        <w:t>Test Requirements</w:t>
      </w:r>
      <w:r>
        <w:tab/>
        <w:t>2443</w:t>
      </w:r>
    </w:p>
    <w:p w14:paraId="140412BA" w14:textId="77777777" w:rsidR="002F115E" w:rsidRDefault="002F115E">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7B4F37CB" w14:textId="77777777" w:rsidR="002F115E" w:rsidRDefault="002F115E">
      <w:pPr>
        <w:pStyle w:val="TOC4"/>
        <w:rPr>
          <w:rFonts w:asciiTheme="minorHAnsi" w:eastAsiaTheme="minorEastAsia" w:hAnsiTheme="minorHAnsi" w:cstheme="minorBidi"/>
          <w:sz w:val="22"/>
          <w:szCs w:val="22"/>
        </w:rPr>
      </w:pPr>
      <w:r w:rsidRPr="00635E3B">
        <w:rPr>
          <w:snapToGrid w:val="0"/>
        </w:rPr>
        <w:t>A.8.26.7.</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2443</w:t>
      </w:r>
    </w:p>
    <w:p w14:paraId="291C58DD" w14:textId="77777777" w:rsidR="002F115E" w:rsidRDefault="002F115E">
      <w:pPr>
        <w:pStyle w:val="TOC4"/>
        <w:rPr>
          <w:rFonts w:asciiTheme="minorHAnsi" w:eastAsiaTheme="minorEastAsia" w:hAnsiTheme="minorHAnsi" w:cstheme="minorBidi"/>
          <w:sz w:val="22"/>
          <w:szCs w:val="22"/>
        </w:rPr>
      </w:pPr>
      <w:r w:rsidRPr="00635E3B">
        <w:rPr>
          <w:snapToGrid w:val="0"/>
        </w:rPr>
        <w:t>A.8.26.7.2</w:t>
      </w:r>
      <w:r>
        <w:rPr>
          <w:rFonts w:asciiTheme="minorHAnsi" w:eastAsiaTheme="minorEastAsia" w:hAnsiTheme="minorHAnsi" w:cstheme="minorBidi"/>
          <w:sz w:val="22"/>
          <w:szCs w:val="22"/>
        </w:rPr>
        <w:tab/>
      </w:r>
      <w:r w:rsidRPr="00635E3B">
        <w:rPr>
          <w:snapToGrid w:val="0"/>
        </w:rPr>
        <w:t>Test Requirements</w:t>
      </w:r>
      <w:r>
        <w:tab/>
        <w:t>2446</w:t>
      </w:r>
    </w:p>
    <w:p w14:paraId="3F89E256" w14:textId="77777777" w:rsidR="002F115E" w:rsidRDefault="002F115E">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27BCE518" w14:textId="77777777" w:rsidR="002F115E" w:rsidRDefault="002F115E">
      <w:pPr>
        <w:pStyle w:val="TOC4"/>
        <w:rPr>
          <w:rFonts w:asciiTheme="minorHAnsi" w:eastAsiaTheme="minorEastAsia" w:hAnsiTheme="minorHAnsi" w:cstheme="minorBidi"/>
          <w:sz w:val="22"/>
          <w:szCs w:val="22"/>
        </w:rPr>
      </w:pPr>
      <w:r w:rsidRPr="00635E3B">
        <w:rPr>
          <w:snapToGrid w:val="0"/>
        </w:rPr>
        <w:t>A.8.26.8.</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2446</w:t>
      </w:r>
    </w:p>
    <w:p w14:paraId="14AD9A1F" w14:textId="77777777" w:rsidR="002F115E" w:rsidRDefault="002F115E">
      <w:pPr>
        <w:pStyle w:val="TOC4"/>
        <w:rPr>
          <w:rFonts w:asciiTheme="minorHAnsi" w:eastAsiaTheme="minorEastAsia" w:hAnsiTheme="minorHAnsi" w:cstheme="minorBidi"/>
          <w:sz w:val="22"/>
          <w:szCs w:val="22"/>
        </w:rPr>
      </w:pPr>
      <w:r w:rsidRPr="00635E3B">
        <w:rPr>
          <w:snapToGrid w:val="0"/>
        </w:rPr>
        <w:t>A.8.26.8.2</w:t>
      </w:r>
      <w:r>
        <w:rPr>
          <w:rFonts w:asciiTheme="minorHAnsi" w:eastAsiaTheme="minorEastAsia" w:hAnsiTheme="minorHAnsi" w:cstheme="minorBidi"/>
          <w:sz w:val="22"/>
          <w:szCs w:val="22"/>
        </w:rPr>
        <w:tab/>
      </w:r>
      <w:r w:rsidRPr="00635E3B">
        <w:rPr>
          <w:snapToGrid w:val="0"/>
        </w:rPr>
        <w:t>Test Requirements</w:t>
      </w:r>
      <w:r>
        <w:tab/>
        <w:t>2450</w:t>
      </w:r>
    </w:p>
    <w:p w14:paraId="62FE46EA" w14:textId="77777777" w:rsidR="002F115E" w:rsidRDefault="002F115E">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4FF36CED"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A.8.26.9.1</w:t>
      </w:r>
      <w:r>
        <w:rPr>
          <w:rFonts w:asciiTheme="minorHAnsi" w:eastAsiaTheme="minorEastAsia" w:hAnsiTheme="minorHAnsi" w:cstheme="minorBidi"/>
          <w:sz w:val="22"/>
          <w:szCs w:val="22"/>
        </w:rPr>
        <w:tab/>
      </w:r>
      <w:r w:rsidRPr="00635E3B">
        <w:rPr>
          <w:rFonts w:cs="v4.2.0"/>
          <w:snapToGrid w:val="0"/>
        </w:rPr>
        <w:t>Test Purpose and Environment</w:t>
      </w:r>
      <w:r>
        <w:tab/>
        <w:t>2450</w:t>
      </w:r>
    </w:p>
    <w:p w14:paraId="48A6ABD8"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A.8.26.9.2</w:t>
      </w:r>
      <w:r>
        <w:rPr>
          <w:rFonts w:asciiTheme="minorHAnsi" w:eastAsiaTheme="minorEastAsia" w:hAnsiTheme="minorHAnsi" w:cstheme="minorBidi"/>
          <w:sz w:val="22"/>
          <w:szCs w:val="22"/>
        </w:rPr>
        <w:tab/>
      </w:r>
      <w:r w:rsidRPr="00635E3B">
        <w:rPr>
          <w:rFonts w:cs="v4.2.0"/>
          <w:snapToGrid w:val="0"/>
        </w:rPr>
        <w:t>Test Requirements</w:t>
      </w:r>
      <w:r>
        <w:tab/>
        <w:t>2453</w:t>
      </w:r>
    </w:p>
    <w:p w14:paraId="3D1B5EF3" w14:textId="77777777" w:rsidR="002F115E" w:rsidRDefault="002F115E">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5E16762E" w14:textId="77777777" w:rsidR="002F115E" w:rsidRDefault="002F115E">
      <w:pPr>
        <w:pStyle w:val="TOC4"/>
        <w:rPr>
          <w:rFonts w:asciiTheme="minorHAnsi" w:eastAsiaTheme="minorEastAsia" w:hAnsiTheme="minorHAnsi" w:cstheme="minorBidi"/>
          <w:sz w:val="22"/>
          <w:szCs w:val="22"/>
        </w:rPr>
      </w:pPr>
      <w:r w:rsidRPr="00635E3B">
        <w:rPr>
          <w:snapToGrid w:val="0"/>
        </w:rPr>
        <w:t>A.8.26.10.1</w:t>
      </w:r>
      <w:r>
        <w:rPr>
          <w:rFonts w:asciiTheme="minorHAnsi" w:eastAsiaTheme="minorEastAsia" w:hAnsiTheme="minorHAnsi" w:cstheme="minorBidi"/>
          <w:sz w:val="22"/>
          <w:szCs w:val="22"/>
        </w:rPr>
        <w:tab/>
      </w:r>
      <w:r w:rsidRPr="00635E3B">
        <w:rPr>
          <w:snapToGrid w:val="0"/>
        </w:rPr>
        <w:t>Test Purpose and Environment</w:t>
      </w:r>
      <w:r>
        <w:tab/>
        <w:t>2453</w:t>
      </w:r>
    </w:p>
    <w:p w14:paraId="1EC09DC0"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A.8.26.10.2</w:t>
      </w:r>
      <w:r>
        <w:rPr>
          <w:rFonts w:asciiTheme="minorHAnsi" w:eastAsiaTheme="minorEastAsia" w:hAnsiTheme="minorHAnsi" w:cstheme="minorBidi"/>
          <w:sz w:val="22"/>
          <w:szCs w:val="22"/>
        </w:rPr>
        <w:tab/>
      </w:r>
      <w:r w:rsidRPr="00635E3B">
        <w:rPr>
          <w:rFonts w:cs="v4.2.0"/>
          <w:snapToGrid w:val="0"/>
        </w:rPr>
        <w:t>Test Requirements</w:t>
      </w:r>
      <w:r>
        <w:tab/>
        <w:t>2456</w:t>
      </w:r>
    </w:p>
    <w:p w14:paraId="5E709CD3" w14:textId="77777777" w:rsidR="002F115E" w:rsidRDefault="002F115E">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213D2ED5" w14:textId="77777777" w:rsidR="002F115E" w:rsidRDefault="002F115E">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433A7599" w14:textId="77777777" w:rsidR="002F115E" w:rsidRDefault="002F115E">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34BE4EB7" w14:textId="77777777" w:rsidR="002F115E" w:rsidRDefault="002F115E">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3DE9E0C" w14:textId="77777777" w:rsidR="002F115E" w:rsidRDefault="002F115E">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0E61E47D" w14:textId="77777777" w:rsidR="002F115E" w:rsidRDefault="002F115E">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2459</w:t>
      </w:r>
    </w:p>
    <w:p w14:paraId="5C8756BE" w14:textId="77777777" w:rsidR="002F115E" w:rsidRDefault="002F115E">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2459</w:t>
      </w:r>
    </w:p>
    <w:p w14:paraId="4F178DDD" w14:textId="77777777" w:rsidR="002F115E" w:rsidRDefault="002F115E">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2459</w:t>
      </w:r>
    </w:p>
    <w:p w14:paraId="55AA4521" w14:textId="77777777" w:rsidR="002F115E" w:rsidRDefault="002F115E">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2459</w:t>
      </w:r>
    </w:p>
    <w:p w14:paraId="002AE7C5" w14:textId="77777777" w:rsidR="002F115E" w:rsidRDefault="002F115E">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2460</w:t>
      </w:r>
    </w:p>
    <w:p w14:paraId="090A2FCF" w14:textId="77777777" w:rsidR="002F115E" w:rsidRDefault="002F115E">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2461</w:t>
      </w:r>
    </w:p>
    <w:p w14:paraId="66D8D75D" w14:textId="77777777" w:rsidR="002F115E" w:rsidRDefault="002F115E">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2461</w:t>
      </w:r>
    </w:p>
    <w:p w14:paraId="27CAF7B9" w14:textId="77777777" w:rsidR="002F115E" w:rsidRDefault="002F115E">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2461</w:t>
      </w:r>
    </w:p>
    <w:p w14:paraId="308E42CF" w14:textId="77777777" w:rsidR="002F115E" w:rsidRDefault="002F115E">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2463</w:t>
      </w:r>
    </w:p>
    <w:p w14:paraId="5CA5C76E" w14:textId="77777777" w:rsidR="002F115E" w:rsidRDefault="002F115E">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2463</w:t>
      </w:r>
    </w:p>
    <w:p w14:paraId="5EE0A4B2" w14:textId="77777777" w:rsidR="002F115E" w:rsidRDefault="002F115E">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2463</w:t>
      </w:r>
    </w:p>
    <w:p w14:paraId="6B1B236B" w14:textId="77777777" w:rsidR="002F115E" w:rsidRDefault="002F115E">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2463</w:t>
      </w:r>
    </w:p>
    <w:p w14:paraId="0B2AA926" w14:textId="77777777" w:rsidR="002F115E" w:rsidRDefault="002F115E">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2465</w:t>
      </w:r>
    </w:p>
    <w:p w14:paraId="7EA7D238" w14:textId="77777777" w:rsidR="002F115E" w:rsidRDefault="002F115E">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p>
    <w:p w14:paraId="0738B020" w14:textId="77777777" w:rsidR="002F115E" w:rsidRDefault="002F115E">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2466</w:t>
      </w:r>
    </w:p>
    <w:p w14:paraId="24C95FD1" w14:textId="77777777" w:rsidR="002F115E" w:rsidRDefault="002F115E">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2466</w:t>
      </w:r>
    </w:p>
    <w:p w14:paraId="5C6DA480" w14:textId="77777777" w:rsidR="002F115E" w:rsidRDefault="002F115E">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2467</w:t>
      </w:r>
    </w:p>
    <w:p w14:paraId="754C9897" w14:textId="77777777" w:rsidR="002F115E" w:rsidRDefault="002F115E">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2468</w:t>
      </w:r>
    </w:p>
    <w:p w14:paraId="1686CDBF" w14:textId="77777777" w:rsidR="002F115E" w:rsidRDefault="002F115E">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2468</w:t>
      </w:r>
    </w:p>
    <w:p w14:paraId="4C8FD9A6" w14:textId="77777777" w:rsidR="002F115E" w:rsidRDefault="002F115E">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2468</w:t>
      </w:r>
    </w:p>
    <w:p w14:paraId="459D9729" w14:textId="77777777" w:rsidR="002F115E" w:rsidRDefault="002F115E">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2470</w:t>
      </w:r>
    </w:p>
    <w:p w14:paraId="49BCE246" w14:textId="77777777" w:rsidR="002F115E" w:rsidRDefault="002F115E">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2470</w:t>
      </w:r>
    </w:p>
    <w:p w14:paraId="6E418439" w14:textId="77777777" w:rsidR="002F115E" w:rsidRDefault="002F115E">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2470</w:t>
      </w:r>
    </w:p>
    <w:p w14:paraId="627A7504" w14:textId="77777777" w:rsidR="002F115E" w:rsidRDefault="002F115E">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2470</w:t>
      </w:r>
    </w:p>
    <w:p w14:paraId="0EE81377" w14:textId="77777777" w:rsidR="002F115E" w:rsidRDefault="002F115E">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2472</w:t>
      </w:r>
    </w:p>
    <w:p w14:paraId="783F7D1E" w14:textId="77777777" w:rsidR="002F115E" w:rsidRDefault="002F115E">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2472</w:t>
      </w:r>
    </w:p>
    <w:p w14:paraId="36AFCD47" w14:textId="77777777" w:rsidR="002F115E" w:rsidRDefault="002F115E">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2472</w:t>
      </w:r>
    </w:p>
    <w:p w14:paraId="1162ED7E" w14:textId="77777777" w:rsidR="002F115E" w:rsidRDefault="002F115E">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2472</w:t>
      </w:r>
    </w:p>
    <w:p w14:paraId="1B3DC64E" w14:textId="77777777" w:rsidR="002F115E" w:rsidRDefault="002F115E">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2475</w:t>
      </w:r>
    </w:p>
    <w:p w14:paraId="2BED5569" w14:textId="77777777" w:rsidR="002F115E" w:rsidRDefault="002F115E">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2475</w:t>
      </w:r>
    </w:p>
    <w:p w14:paraId="4AF26407" w14:textId="77777777" w:rsidR="002F115E" w:rsidRDefault="002F115E">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2475</w:t>
      </w:r>
    </w:p>
    <w:p w14:paraId="4FF433F0" w14:textId="77777777" w:rsidR="002F115E" w:rsidRDefault="002F115E">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2475</w:t>
      </w:r>
    </w:p>
    <w:p w14:paraId="66795E65" w14:textId="77777777" w:rsidR="002F115E" w:rsidRDefault="002F115E">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2478</w:t>
      </w:r>
    </w:p>
    <w:p w14:paraId="59272B39" w14:textId="77777777" w:rsidR="002F115E" w:rsidRDefault="002F115E">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2478</w:t>
      </w:r>
    </w:p>
    <w:p w14:paraId="4EB1FE13" w14:textId="77777777" w:rsidR="002F115E" w:rsidRDefault="002F115E">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2478</w:t>
      </w:r>
    </w:p>
    <w:p w14:paraId="1D6D0CF9" w14:textId="77777777" w:rsidR="002F115E" w:rsidRDefault="002F115E">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2478</w:t>
      </w:r>
    </w:p>
    <w:p w14:paraId="7B977FC6" w14:textId="77777777" w:rsidR="002F115E" w:rsidRDefault="002F115E">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2480</w:t>
      </w:r>
    </w:p>
    <w:p w14:paraId="7E0DCE87" w14:textId="77777777" w:rsidR="002F115E" w:rsidRDefault="002F115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2480</w:t>
      </w:r>
    </w:p>
    <w:p w14:paraId="72B91E21" w14:textId="77777777" w:rsidR="002F115E" w:rsidRDefault="002F115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2480</w:t>
      </w:r>
    </w:p>
    <w:p w14:paraId="42C5D964" w14:textId="77777777" w:rsidR="002F115E" w:rsidRDefault="002F115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2480</w:t>
      </w:r>
    </w:p>
    <w:p w14:paraId="3B319F7B" w14:textId="77777777" w:rsidR="002F115E" w:rsidRDefault="002F115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2483</w:t>
      </w:r>
    </w:p>
    <w:p w14:paraId="79BFF677" w14:textId="77777777" w:rsidR="002F115E" w:rsidRDefault="002F115E">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2483</w:t>
      </w:r>
    </w:p>
    <w:p w14:paraId="545F29B1" w14:textId="77777777" w:rsidR="002F115E" w:rsidRDefault="002F115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2483</w:t>
      </w:r>
    </w:p>
    <w:p w14:paraId="61CF4BE2" w14:textId="77777777" w:rsidR="002F115E" w:rsidRDefault="002F115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2483</w:t>
      </w:r>
    </w:p>
    <w:p w14:paraId="689EFC1C" w14:textId="77777777" w:rsidR="002F115E" w:rsidRDefault="002F115E">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2484</w:t>
      </w:r>
    </w:p>
    <w:p w14:paraId="363AA44D" w14:textId="77777777" w:rsidR="002F115E" w:rsidRDefault="002F115E">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2484</w:t>
      </w:r>
    </w:p>
    <w:p w14:paraId="02BDE78E" w14:textId="77777777" w:rsidR="002F115E" w:rsidRDefault="002F115E">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2484</w:t>
      </w:r>
    </w:p>
    <w:p w14:paraId="4A68F44C" w14:textId="77777777" w:rsidR="002F115E" w:rsidRDefault="002F115E">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2484</w:t>
      </w:r>
    </w:p>
    <w:p w14:paraId="3770ECEA" w14:textId="77777777" w:rsidR="002F115E" w:rsidRDefault="002F115E">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2485</w:t>
      </w:r>
    </w:p>
    <w:p w14:paraId="023DADAB" w14:textId="77777777" w:rsidR="002F115E" w:rsidRDefault="002F115E">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2485</w:t>
      </w:r>
    </w:p>
    <w:p w14:paraId="133C38BD" w14:textId="77777777" w:rsidR="002F115E" w:rsidRDefault="002F115E">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2485</w:t>
      </w:r>
    </w:p>
    <w:p w14:paraId="0859664F" w14:textId="77777777" w:rsidR="002F115E" w:rsidRDefault="002F115E">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2485</w:t>
      </w:r>
    </w:p>
    <w:p w14:paraId="68B69F4A" w14:textId="77777777" w:rsidR="002F115E" w:rsidRDefault="002F115E">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2488</w:t>
      </w:r>
    </w:p>
    <w:p w14:paraId="4109DBBC" w14:textId="77777777" w:rsidR="002F115E" w:rsidRDefault="002F115E">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2488</w:t>
      </w:r>
    </w:p>
    <w:p w14:paraId="323F8CD2" w14:textId="77777777" w:rsidR="002F115E" w:rsidRDefault="002F115E">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2488</w:t>
      </w:r>
    </w:p>
    <w:p w14:paraId="4B0A1FBE" w14:textId="77777777" w:rsidR="002F115E" w:rsidRDefault="002F115E">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2488</w:t>
      </w:r>
    </w:p>
    <w:p w14:paraId="5E70927D" w14:textId="77777777" w:rsidR="002F115E" w:rsidRDefault="002F115E">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2490</w:t>
      </w:r>
    </w:p>
    <w:p w14:paraId="1FB0B6C7" w14:textId="77777777" w:rsidR="002F115E" w:rsidRDefault="002F115E">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2491</w:t>
      </w:r>
    </w:p>
    <w:p w14:paraId="5960C350" w14:textId="77777777" w:rsidR="002F115E" w:rsidRDefault="002F115E">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2491</w:t>
      </w:r>
    </w:p>
    <w:p w14:paraId="7031B7CA" w14:textId="77777777" w:rsidR="002F115E" w:rsidRDefault="002F115E">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2491</w:t>
      </w:r>
    </w:p>
    <w:p w14:paraId="3E64B785" w14:textId="77777777" w:rsidR="002F115E" w:rsidRDefault="002F115E">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2492</w:t>
      </w:r>
    </w:p>
    <w:p w14:paraId="38E13BF7" w14:textId="77777777" w:rsidR="002F115E" w:rsidRDefault="002F115E">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2492</w:t>
      </w:r>
    </w:p>
    <w:p w14:paraId="33C6339F" w14:textId="77777777" w:rsidR="002F115E" w:rsidRDefault="002F115E">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2492</w:t>
      </w:r>
    </w:p>
    <w:p w14:paraId="55B719C7" w14:textId="77777777" w:rsidR="002F115E" w:rsidRDefault="002F115E">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2493</w:t>
      </w:r>
    </w:p>
    <w:p w14:paraId="6C64B7EA" w14:textId="77777777" w:rsidR="002F115E" w:rsidRDefault="002F115E">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2494</w:t>
      </w:r>
    </w:p>
    <w:p w14:paraId="6EF076EE" w14:textId="77777777" w:rsidR="002F115E" w:rsidRDefault="002F115E">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2494</w:t>
      </w:r>
    </w:p>
    <w:p w14:paraId="1A0F6A18" w14:textId="77777777" w:rsidR="002F115E" w:rsidRDefault="002F115E">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2494</w:t>
      </w:r>
    </w:p>
    <w:p w14:paraId="5C65E845" w14:textId="77777777" w:rsidR="002F115E" w:rsidRDefault="002F115E">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2494</w:t>
      </w:r>
    </w:p>
    <w:p w14:paraId="4C8C78D4" w14:textId="77777777" w:rsidR="002F115E" w:rsidRDefault="002F115E">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2495</w:t>
      </w:r>
    </w:p>
    <w:p w14:paraId="44044E15" w14:textId="77777777" w:rsidR="002F115E" w:rsidRDefault="002F115E">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2495</w:t>
      </w:r>
    </w:p>
    <w:p w14:paraId="74345923" w14:textId="77777777" w:rsidR="002F115E" w:rsidRDefault="002F115E">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2496</w:t>
      </w:r>
    </w:p>
    <w:p w14:paraId="174C87EE" w14:textId="77777777" w:rsidR="002F115E" w:rsidRDefault="002F115E">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2496</w:t>
      </w:r>
    </w:p>
    <w:p w14:paraId="6E0784CF" w14:textId="77777777" w:rsidR="002F115E" w:rsidRDefault="002F115E">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2496</w:t>
      </w:r>
    </w:p>
    <w:p w14:paraId="317EE0C0" w14:textId="77777777" w:rsidR="002F115E" w:rsidRDefault="002F115E">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2496</w:t>
      </w:r>
    </w:p>
    <w:p w14:paraId="6B8100C9" w14:textId="77777777" w:rsidR="002F115E" w:rsidRDefault="002F115E">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2496</w:t>
      </w:r>
    </w:p>
    <w:p w14:paraId="4F081375" w14:textId="77777777" w:rsidR="002F115E" w:rsidRDefault="002F115E">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2496</w:t>
      </w:r>
    </w:p>
    <w:p w14:paraId="03DF53D6" w14:textId="77777777" w:rsidR="002F115E" w:rsidRDefault="002F115E">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2497</w:t>
      </w:r>
    </w:p>
    <w:p w14:paraId="299FF489" w14:textId="77777777" w:rsidR="002F115E" w:rsidRDefault="002F115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2498</w:t>
      </w:r>
    </w:p>
    <w:p w14:paraId="787503A8" w14:textId="77777777" w:rsidR="002F115E" w:rsidRDefault="002F115E">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2498</w:t>
      </w:r>
    </w:p>
    <w:p w14:paraId="3C1A46B5" w14:textId="77777777" w:rsidR="002F115E" w:rsidRDefault="002F115E">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p>
    <w:p w14:paraId="57175F33" w14:textId="77777777" w:rsidR="002F115E" w:rsidRDefault="002F115E">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2498</w:t>
      </w:r>
    </w:p>
    <w:p w14:paraId="36AC1260" w14:textId="77777777" w:rsidR="002F115E" w:rsidRDefault="002F115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2498</w:t>
      </w:r>
    </w:p>
    <w:p w14:paraId="0249C778" w14:textId="77777777" w:rsidR="002F115E" w:rsidRDefault="002F115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2498</w:t>
      </w:r>
    </w:p>
    <w:p w14:paraId="6375EADB" w14:textId="77777777" w:rsidR="002F115E" w:rsidRDefault="002F115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2499</w:t>
      </w:r>
    </w:p>
    <w:p w14:paraId="3DBFD078" w14:textId="77777777" w:rsidR="002F115E" w:rsidRDefault="002F115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2502</w:t>
      </w:r>
    </w:p>
    <w:p w14:paraId="02AD4E36" w14:textId="77777777" w:rsidR="002F115E" w:rsidRDefault="002F115E">
      <w:pPr>
        <w:pStyle w:val="TOC3"/>
        <w:rPr>
          <w:rFonts w:asciiTheme="minorHAnsi" w:eastAsiaTheme="minorEastAsia" w:hAnsiTheme="minorHAnsi" w:cstheme="minorBidi"/>
          <w:sz w:val="22"/>
          <w:szCs w:val="22"/>
        </w:rPr>
      </w:pPr>
      <w:r>
        <w:t>A.9.1.23 RSRP for E-UTRAN TDD-FDD Carrier Aggregation with PCell in TDD</w:t>
      </w:r>
      <w:r>
        <w:tab/>
        <w:t>2502</w:t>
      </w:r>
    </w:p>
    <w:p w14:paraId="4D9E0D16" w14:textId="77777777" w:rsidR="002F115E" w:rsidRDefault="002F115E">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2502</w:t>
      </w:r>
    </w:p>
    <w:p w14:paraId="4368E9EC" w14:textId="77777777" w:rsidR="002F115E" w:rsidRDefault="002F115E">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2502</w:t>
      </w:r>
    </w:p>
    <w:p w14:paraId="2AE2E6EA" w14:textId="77777777" w:rsidR="002F115E" w:rsidRDefault="002F115E">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2504</w:t>
      </w:r>
    </w:p>
    <w:p w14:paraId="5DC1733A" w14:textId="77777777" w:rsidR="002F115E" w:rsidRDefault="002F115E">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2505</w:t>
      </w:r>
    </w:p>
    <w:p w14:paraId="616E5834" w14:textId="77777777" w:rsidR="002F115E" w:rsidRDefault="002F115E">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2505</w:t>
      </w:r>
    </w:p>
    <w:p w14:paraId="613A9E74" w14:textId="77777777" w:rsidR="002F115E" w:rsidRDefault="002F115E">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2505</w:t>
      </w:r>
    </w:p>
    <w:p w14:paraId="20DDA0A2" w14:textId="77777777" w:rsidR="002F115E" w:rsidRDefault="002F115E">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2505</w:t>
      </w:r>
    </w:p>
    <w:p w14:paraId="71682E2E" w14:textId="77777777" w:rsidR="002F115E" w:rsidRDefault="002F115E">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2506</w:t>
      </w:r>
    </w:p>
    <w:p w14:paraId="44C097EB" w14:textId="77777777" w:rsidR="002F115E" w:rsidRDefault="002F115E">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2506</w:t>
      </w:r>
    </w:p>
    <w:p w14:paraId="2B90D9EE" w14:textId="77777777" w:rsidR="002F115E" w:rsidRDefault="002F115E">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2506</w:t>
      </w:r>
    </w:p>
    <w:p w14:paraId="6F0544D8" w14:textId="77777777" w:rsidR="002F115E" w:rsidRDefault="002F115E">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2508</w:t>
      </w:r>
    </w:p>
    <w:p w14:paraId="382EF3F4" w14:textId="77777777" w:rsidR="002F115E" w:rsidRDefault="002F115E">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2508</w:t>
      </w:r>
    </w:p>
    <w:p w14:paraId="7C519740" w14:textId="77777777" w:rsidR="002F115E" w:rsidRDefault="002F115E">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2508</w:t>
      </w:r>
    </w:p>
    <w:p w14:paraId="61247A9E" w14:textId="77777777" w:rsidR="002F115E" w:rsidRDefault="002F115E">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2508</w:t>
      </w:r>
    </w:p>
    <w:p w14:paraId="4F80EFB7" w14:textId="77777777" w:rsidR="002F115E" w:rsidRDefault="002F115E">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2510</w:t>
      </w:r>
    </w:p>
    <w:p w14:paraId="20792409" w14:textId="77777777" w:rsidR="002F115E" w:rsidRDefault="002F115E">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2510</w:t>
      </w:r>
    </w:p>
    <w:p w14:paraId="62683DF7" w14:textId="77777777" w:rsidR="002F115E" w:rsidRDefault="002F115E">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2510</w:t>
      </w:r>
    </w:p>
    <w:p w14:paraId="541E1E9F" w14:textId="77777777" w:rsidR="002F115E" w:rsidRDefault="002F115E">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2510</w:t>
      </w:r>
    </w:p>
    <w:p w14:paraId="22899733" w14:textId="77777777" w:rsidR="002F115E" w:rsidRDefault="002F115E">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2512</w:t>
      </w:r>
    </w:p>
    <w:p w14:paraId="137A466A" w14:textId="77777777" w:rsidR="002F115E" w:rsidRDefault="002F115E">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2512</w:t>
      </w:r>
    </w:p>
    <w:p w14:paraId="54EBFD8A" w14:textId="77777777" w:rsidR="002F115E" w:rsidRDefault="002F115E">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2512</w:t>
      </w:r>
    </w:p>
    <w:p w14:paraId="7C6A7756" w14:textId="77777777" w:rsidR="002F115E" w:rsidRDefault="002F115E">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2512</w:t>
      </w:r>
    </w:p>
    <w:p w14:paraId="1B712724" w14:textId="77777777" w:rsidR="002F115E" w:rsidRDefault="002F115E">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2514</w:t>
      </w:r>
    </w:p>
    <w:p w14:paraId="5EF73E28" w14:textId="77777777" w:rsidR="002F115E" w:rsidRDefault="002F115E">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2514</w:t>
      </w:r>
    </w:p>
    <w:p w14:paraId="4E187992" w14:textId="77777777" w:rsidR="002F115E" w:rsidRDefault="002F115E">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2514</w:t>
      </w:r>
    </w:p>
    <w:p w14:paraId="1BFCA53E" w14:textId="77777777" w:rsidR="002F115E" w:rsidRDefault="002F115E">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2514</w:t>
      </w:r>
    </w:p>
    <w:p w14:paraId="465BEEC6" w14:textId="77777777" w:rsidR="002F115E" w:rsidRDefault="002F115E">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2516</w:t>
      </w:r>
    </w:p>
    <w:p w14:paraId="4FE4050F" w14:textId="77777777" w:rsidR="002F115E" w:rsidRDefault="002F115E">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2516</w:t>
      </w:r>
    </w:p>
    <w:p w14:paraId="79A2F633" w14:textId="77777777" w:rsidR="002F115E" w:rsidRDefault="002F115E">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2516</w:t>
      </w:r>
    </w:p>
    <w:p w14:paraId="7BCBF5FD" w14:textId="77777777" w:rsidR="002F115E" w:rsidRDefault="002F115E">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2516</w:t>
      </w:r>
    </w:p>
    <w:p w14:paraId="5AA8E7AA" w14:textId="77777777" w:rsidR="002F115E" w:rsidRDefault="002F115E">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2518</w:t>
      </w:r>
    </w:p>
    <w:p w14:paraId="1CCC4F3C" w14:textId="77777777" w:rsidR="002F115E" w:rsidRDefault="002F115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2518</w:t>
      </w:r>
    </w:p>
    <w:p w14:paraId="6508688B" w14:textId="77777777" w:rsidR="002F115E" w:rsidRDefault="002F115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2518</w:t>
      </w:r>
    </w:p>
    <w:p w14:paraId="0E9F7BBC" w14:textId="77777777" w:rsidR="002F115E" w:rsidRDefault="002F115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2518</w:t>
      </w:r>
    </w:p>
    <w:p w14:paraId="175A899B" w14:textId="77777777" w:rsidR="002F115E" w:rsidRDefault="002F115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2520</w:t>
      </w:r>
    </w:p>
    <w:p w14:paraId="075DBC87" w14:textId="77777777" w:rsidR="002F115E" w:rsidRDefault="002F115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2520</w:t>
      </w:r>
    </w:p>
    <w:p w14:paraId="321649E1" w14:textId="77777777" w:rsidR="002F115E" w:rsidRDefault="002F115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2520</w:t>
      </w:r>
    </w:p>
    <w:p w14:paraId="1C1D177B" w14:textId="77777777" w:rsidR="002F115E" w:rsidRDefault="002F115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2521</w:t>
      </w:r>
    </w:p>
    <w:p w14:paraId="231A7BE3" w14:textId="77777777" w:rsidR="002F115E" w:rsidRDefault="002F115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2523</w:t>
      </w:r>
    </w:p>
    <w:p w14:paraId="4A0F81C4" w14:textId="77777777" w:rsidR="002F115E" w:rsidRDefault="002F115E">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2523</w:t>
      </w:r>
    </w:p>
    <w:p w14:paraId="4FF20EEC" w14:textId="77777777" w:rsidR="002F115E" w:rsidRDefault="002F115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2523</w:t>
      </w:r>
    </w:p>
    <w:p w14:paraId="143361F5" w14:textId="77777777" w:rsidR="002F115E" w:rsidRDefault="002F115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2523</w:t>
      </w:r>
    </w:p>
    <w:p w14:paraId="1241AEE7" w14:textId="77777777" w:rsidR="002F115E" w:rsidRDefault="002F115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2525</w:t>
      </w:r>
    </w:p>
    <w:p w14:paraId="7CDF7E8C" w14:textId="77777777" w:rsidR="002F115E" w:rsidRDefault="002F115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2525</w:t>
      </w:r>
    </w:p>
    <w:p w14:paraId="2506CEA0" w14:textId="77777777" w:rsidR="002F115E" w:rsidRDefault="002F115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2525</w:t>
      </w:r>
    </w:p>
    <w:p w14:paraId="11319D14" w14:textId="77777777" w:rsidR="002F115E" w:rsidRDefault="002F115E">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p>
    <w:p w14:paraId="3763D0A6" w14:textId="77777777" w:rsidR="002F115E" w:rsidRDefault="002F115E">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2527</w:t>
      </w:r>
    </w:p>
    <w:p w14:paraId="0B48359E" w14:textId="77777777" w:rsidR="002F115E" w:rsidRDefault="002F115E">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2527</w:t>
      </w:r>
    </w:p>
    <w:p w14:paraId="6C3DA28C" w14:textId="77777777" w:rsidR="002F115E" w:rsidRDefault="002F115E">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2527</w:t>
      </w:r>
    </w:p>
    <w:p w14:paraId="1391BEE3" w14:textId="77777777" w:rsidR="002F115E" w:rsidRDefault="002F115E">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2527</w:t>
      </w:r>
    </w:p>
    <w:p w14:paraId="5954BED7" w14:textId="77777777" w:rsidR="002F115E" w:rsidRDefault="002F115E">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2529</w:t>
      </w:r>
    </w:p>
    <w:p w14:paraId="232A16AC" w14:textId="77777777" w:rsidR="002F115E" w:rsidRDefault="002F115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2530</w:t>
      </w:r>
    </w:p>
    <w:p w14:paraId="20B492C9" w14:textId="77777777" w:rsidR="002F115E" w:rsidRDefault="002F115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2530</w:t>
      </w:r>
    </w:p>
    <w:p w14:paraId="4A6FFBBD" w14:textId="77777777" w:rsidR="002F115E" w:rsidRDefault="002F115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2530</w:t>
      </w:r>
    </w:p>
    <w:p w14:paraId="45196FE1" w14:textId="77777777" w:rsidR="002F115E" w:rsidRDefault="002F115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2532</w:t>
      </w:r>
    </w:p>
    <w:p w14:paraId="7BE5EBFE" w14:textId="77777777" w:rsidR="002F115E" w:rsidRDefault="002F115E">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2532</w:t>
      </w:r>
    </w:p>
    <w:p w14:paraId="3E9B66A2" w14:textId="77777777" w:rsidR="002F115E" w:rsidRDefault="002F115E">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2532</w:t>
      </w:r>
    </w:p>
    <w:p w14:paraId="6ABD3C53" w14:textId="77777777" w:rsidR="002F115E" w:rsidRDefault="002F115E">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2532</w:t>
      </w:r>
    </w:p>
    <w:p w14:paraId="78C0366F" w14:textId="77777777" w:rsidR="002F115E" w:rsidRDefault="002F115E">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2534</w:t>
      </w:r>
    </w:p>
    <w:p w14:paraId="00F52AF4" w14:textId="77777777" w:rsidR="002F115E" w:rsidRDefault="002F115E">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2535</w:t>
      </w:r>
    </w:p>
    <w:p w14:paraId="587D7209" w14:textId="77777777" w:rsidR="002F115E" w:rsidRDefault="002F115E">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2535</w:t>
      </w:r>
    </w:p>
    <w:p w14:paraId="5F8CA13B" w14:textId="77777777" w:rsidR="002F115E" w:rsidRDefault="002F115E">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2535</w:t>
      </w:r>
    </w:p>
    <w:p w14:paraId="31123132" w14:textId="77777777" w:rsidR="002F115E" w:rsidRDefault="002F115E">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2537</w:t>
      </w:r>
    </w:p>
    <w:p w14:paraId="21F6200F" w14:textId="77777777" w:rsidR="002F115E" w:rsidRDefault="002F115E">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2538</w:t>
      </w:r>
    </w:p>
    <w:p w14:paraId="7A38B191" w14:textId="77777777" w:rsidR="002F115E" w:rsidRDefault="002F115E">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2538</w:t>
      </w:r>
    </w:p>
    <w:p w14:paraId="6C010ADF" w14:textId="77777777" w:rsidR="002F115E" w:rsidRDefault="002F115E">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2538</w:t>
      </w:r>
    </w:p>
    <w:p w14:paraId="7F0B0F4F" w14:textId="77777777" w:rsidR="002F115E" w:rsidRDefault="002F115E">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2542</w:t>
      </w:r>
    </w:p>
    <w:p w14:paraId="6657451B" w14:textId="77777777" w:rsidR="002F115E" w:rsidRDefault="002F115E">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2542</w:t>
      </w:r>
    </w:p>
    <w:p w14:paraId="3D02FCF1" w14:textId="77777777" w:rsidR="002F115E" w:rsidRDefault="002F115E">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2542</w:t>
      </w:r>
    </w:p>
    <w:p w14:paraId="36AE851D" w14:textId="77777777" w:rsidR="002F115E" w:rsidRDefault="002F115E">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2542</w:t>
      </w:r>
    </w:p>
    <w:p w14:paraId="60358206" w14:textId="77777777" w:rsidR="002F115E" w:rsidRDefault="002F115E">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2547</w:t>
      </w:r>
    </w:p>
    <w:p w14:paraId="7FCA0DDF" w14:textId="77777777" w:rsidR="002F115E" w:rsidRDefault="002F115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2547</w:t>
      </w:r>
    </w:p>
    <w:p w14:paraId="05832139" w14:textId="77777777" w:rsidR="002F115E" w:rsidRDefault="002F115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2547</w:t>
      </w:r>
    </w:p>
    <w:p w14:paraId="129E28E7" w14:textId="77777777" w:rsidR="002F115E" w:rsidRDefault="002F115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2547</w:t>
      </w:r>
    </w:p>
    <w:p w14:paraId="5893EB4D" w14:textId="77777777" w:rsidR="002F115E" w:rsidRDefault="002F115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2549</w:t>
      </w:r>
    </w:p>
    <w:p w14:paraId="3DB6CA74" w14:textId="77777777" w:rsidR="002F115E" w:rsidRDefault="002F115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2549</w:t>
      </w:r>
    </w:p>
    <w:p w14:paraId="2881AA0B" w14:textId="77777777" w:rsidR="002F115E" w:rsidRDefault="002F115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2549</w:t>
      </w:r>
    </w:p>
    <w:p w14:paraId="1165430A" w14:textId="77777777" w:rsidR="002F115E" w:rsidRDefault="002F115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2549</w:t>
      </w:r>
    </w:p>
    <w:p w14:paraId="74C97E58" w14:textId="77777777" w:rsidR="002F115E" w:rsidRDefault="002F115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2551</w:t>
      </w:r>
    </w:p>
    <w:p w14:paraId="7100DA25" w14:textId="77777777" w:rsidR="002F115E" w:rsidRDefault="002F115E">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2551</w:t>
      </w:r>
    </w:p>
    <w:p w14:paraId="48BDB819" w14:textId="77777777" w:rsidR="002F115E" w:rsidRDefault="002F115E">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2551</w:t>
      </w:r>
    </w:p>
    <w:p w14:paraId="314C7E42" w14:textId="77777777" w:rsidR="002F115E" w:rsidRDefault="002F115E">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2551</w:t>
      </w:r>
    </w:p>
    <w:p w14:paraId="5E948862" w14:textId="77777777" w:rsidR="002F115E" w:rsidRDefault="002F115E">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2552</w:t>
      </w:r>
    </w:p>
    <w:p w14:paraId="034112B6" w14:textId="77777777" w:rsidR="002F115E" w:rsidRDefault="002F115E">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2553</w:t>
      </w:r>
    </w:p>
    <w:p w14:paraId="7277944D" w14:textId="77777777" w:rsidR="002F115E" w:rsidRDefault="002F115E">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2553</w:t>
      </w:r>
    </w:p>
    <w:p w14:paraId="7081330D" w14:textId="77777777" w:rsidR="002F115E" w:rsidRDefault="002F115E">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2553</w:t>
      </w:r>
    </w:p>
    <w:p w14:paraId="27906BD7" w14:textId="77777777" w:rsidR="002F115E" w:rsidRDefault="002F115E">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2557</w:t>
      </w:r>
    </w:p>
    <w:p w14:paraId="6A85E328" w14:textId="77777777" w:rsidR="002F115E" w:rsidRDefault="002F115E">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2557</w:t>
      </w:r>
    </w:p>
    <w:p w14:paraId="2D685D62" w14:textId="77777777" w:rsidR="002F115E" w:rsidRDefault="002F115E">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2557</w:t>
      </w:r>
    </w:p>
    <w:p w14:paraId="17D34901" w14:textId="77777777" w:rsidR="002F115E" w:rsidRDefault="002F115E">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2557</w:t>
      </w:r>
    </w:p>
    <w:p w14:paraId="1FA45B05" w14:textId="77777777" w:rsidR="002F115E" w:rsidRDefault="002F115E">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2561</w:t>
      </w:r>
    </w:p>
    <w:p w14:paraId="7F44965F" w14:textId="77777777" w:rsidR="002F115E" w:rsidRDefault="002F115E">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2561</w:t>
      </w:r>
    </w:p>
    <w:p w14:paraId="0549A643" w14:textId="77777777" w:rsidR="002F115E" w:rsidRDefault="002F115E">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2561</w:t>
      </w:r>
    </w:p>
    <w:p w14:paraId="757C139B" w14:textId="77777777" w:rsidR="002F115E" w:rsidRDefault="002F115E">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2561</w:t>
      </w:r>
    </w:p>
    <w:p w14:paraId="34091526" w14:textId="77777777" w:rsidR="002F115E" w:rsidRDefault="002F115E">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2567</w:t>
      </w:r>
    </w:p>
    <w:p w14:paraId="5B7D25C0" w14:textId="77777777" w:rsidR="002F115E" w:rsidRDefault="002F115E">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2567</w:t>
      </w:r>
    </w:p>
    <w:p w14:paraId="6B1E1382" w14:textId="77777777" w:rsidR="002F115E" w:rsidRDefault="002F115E">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2567</w:t>
      </w:r>
    </w:p>
    <w:p w14:paraId="7BDF5D7B" w14:textId="77777777" w:rsidR="002F115E" w:rsidRDefault="002F115E">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2568</w:t>
      </w:r>
    </w:p>
    <w:p w14:paraId="4312303E" w14:textId="77777777" w:rsidR="002F115E" w:rsidRDefault="002F115E">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2574</w:t>
      </w:r>
    </w:p>
    <w:p w14:paraId="2BD19E68" w14:textId="77777777" w:rsidR="002F115E" w:rsidRDefault="002F115E">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2574</w:t>
      </w:r>
    </w:p>
    <w:p w14:paraId="23B6B421" w14:textId="77777777" w:rsidR="002F115E" w:rsidRDefault="002F115E">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2574</w:t>
      </w:r>
    </w:p>
    <w:p w14:paraId="3329203E" w14:textId="77777777" w:rsidR="002F115E" w:rsidRDefault="002F115E">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2575</w:t>
      </w:r>
    </w:p>
    <w:p w14:paraId="4BC6C496" w14:textId="77777777" w:rsidR="002F115E" w:rsidRDefault="002F115E">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2582</w:t>
      </w:r>
    </w:p>
    <w:p w14:paraId="23709512" w14:textId="77777777" w:rsidR="002F115E" w:rsidRDefault="002F115E">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2583</w:t>
      </w:r>
    </w:p>
    <w:p w14:paraId="3113A091" w14:textId="77777777" w:rsidR="002F115E" w:rsidRDefault="002F115E">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2583</w:t>
      </w:r>
    </w:p>
    <w:p w14:paraId="5903AA06" w14:textId="77777777" w:rsidR="002F115E" w:rsidRDefault="002F115E">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2583</w:t>
      </w:r>
    </w:p>
    <w:p w14:paraId="7C9E8FBA" w14:textId="77777777" w:rsidR="002F115E" w:rsidRDefault="002F115E">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2590</w:t>
      </w:r>
    </w:p>
    <w:p w14:paraId="69FCD3D2" w14:textId="77777777" w:rsidR="002F115E" w:rsidRDefault="002F115E">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2591</w:t>
      </w:r>
    </w:p>
    <w:p w14:paraId="235705DE" w14:textId="77777777" w:rsidR="002F115E" w:rsidRDefault="002F115E">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2591</w:t>
      </w:r>
    </w:p>
    <w:p w14:paraId="5C88E2AC" w14:textId="77777777" w:rsidR="002F115E" w:rsidRDefault="002F115E">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2591</w:t>
      </w:r>
    </w:p>
    <w:p w14:paraId="0A6CD633" w14:textId="77777777" w:rsidR="002F115E" w:rsidRDefault="002F115E">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2596</w:t>
      </w:r>
    </w:p>
    <w:p w14:paraId="0C6223B8" w14:textId="77777777" w:rsidR="002F115E" w:rsidRDefault="002F115E">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2596</w:t>
      </w:r>
    </w:p>
    <w:p w14:paraId="2C00FE5F" w14:textId="77777777" w:rsidR="002F115E" w:rsidRDefault="002F115E">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2596</w:t>
      </w:r>
    </w:p>
    <w:p w14:paraId="3D2B42A7" w14:textId="77777777" w:rsidR="002F115E" w:rsidRDefault="002F115E">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2596</w:t>
      </w:r>
    </w:p>
    <w:p w14:paraId="3FA8C6BA" w14:textId="77777777" w:rsidR="002F115E" w:rsidRDefault="002F115E">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2600</w:t>
      </w:r>
    </w:p>
    <w:p w14:paraId="48DCA10A" w14:textId="77777777" w:rsidR="002F115E" w:rsidRDefault="002F115E">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2601</w:t>
      </w:r>
    </w:p>
    <w:p w14:paraId="531AE3CF" w14:textId="77777777" w:rsidR="002F115E" w:rsidRDefault="002F115E">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2601</w:t>
      </w:r>
    </w:p>
    <w:p w14:paraId="49A25A9C" w14:textId="77777777" w:rsidR="002F115E" w:rsidRDefault="002F115E">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2601</w:t>
      </w:r>
    </w:p>
    <w:p w14:paraId="747AE76A" w14:textId="77777777" w:rsidR="002F115E" w:rsidRDefault="002F115E">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2603</w:t>
      </w:r>
    </w:p>
    <w:p w14:paraId="2A0CB80F" w14:textId="77777777" w:rsidR="002F115E" w:rsidRDefault="002F115E">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2603</w:t>
      </w:r>
    </w:p>
    <w:p w14:paraId="44FDD650" w14:textId="77777777" w:rsidR="002F115E" w:rsidRDefault="002F115E">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2603</w:t>
      </w:r>
    </w:p>
    <w:p w14:paraId="5913A41C" w14:textId="77777777" w:rsidR="002F115E" w:rsidRDefault="002F115E">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2603</w:t>
      </w:r>
    </w:p>
    <w:p w14:paraId="618BB956" w14:textId="77777777" w:rsidR="002F115E" w:rsidRDefault="002F115E">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2604</w:t>
      </w:r>
    </w:p>
    <w:p w14:paraId="4851F90D" w14:textId="77777777" w:rsidR="002F115E" w:rsidRDefault="002F115E">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2604</w:t>
      </w:r>
    </w:p>
    <w:p w14:paraId="0BCC3547" w14:textId="77777777" w:rsidR="002F115E" w:rsidRDefault="002F115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2604</w:t>
      </w:r>
    </w:p>
    <w:p w14:paraId="34249832" w14:textId="77777777" w:rsidR="002F115E" w:rsidRDefault="002F115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2605</w:t>
      </w:r>
    </w:p>
    <w:p w14:paraId="7AEF80DD" w14:textId="77777777" w:rsidR="002F115E" w:rsidRDefault="002F115E">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2607</w:t>
      </w:r>
    </w:p>
    <w:p w14:paraId="512FA229" w14:textId="77777777" w:rsidR="002F115E" w:rsidRDefault="002F115E">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2607</w:t>
      </w:r>
    </w:p>
    <w:p w14:paraId="2B6CCCBF" w14:textId="77777777" w:rsidR="002F115E" w:rsidRDefault="002F115E">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2607</w:t>
      </w:r>
    </w:p>
    <w:p w14:paraId="07F78AAA" w14:textId="77777777" w:rsidR="002F115E" w:rsidRDefault="002F115E">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2607</w:t>
      </w:r>
    </w:p>
    <w:p w14:paraId="3E8F55FA" w14:textId="77777777" w:rsidR="002F115E" w:rsidRDefault="002F115E">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2608</w:t>
      </w:r>
    </w:p>
    <w:p w14:paraId="1BE236D5" w14:textId="77777777" w:rsidR="002F115E" w:rsidRDefault="002F115E">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2609</w:t>
      </w:r>
    </w:p>
    <w:p w14:paraId="505E4924" w14:textId="77777777" w:rsidR="002F115E" w:rsidRDefault="002F115E">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2609</w:t>
      </w:r>
    </w:p>
    <w:p w14:paraId="4C28DA05" w14:textId="77777777" w:rsidR="002F115E" w:rsidRDefault="002F115E">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2609</w:t>
      </w:r>
    </w:p>
    <w:p w14:paraId="5640D9E4" w14:textId="77777777" w:rsidR="002F115E" w:rsidRDefault="002F115E">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2611</w:t>
      </w:r>
    </w:p>
    <w:p w14:paraId="10F3E522" w14:textId="77777777" w:rsidR="002F115E" w:rsidRDefault="002F115E">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2611</w:t>
      </w:r>
    </w:p>
    <w:p w14:paraId="77AA1301" w14:textId="77777777" w:rsidR="002F115E" w:rsidRDefault="002F115E">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2611</w:t>
      </w:r>
    </w:p>
    <w:p w14:paraId="52A7FC68" w14:textId="77777777" w:rsidR="002F115E" w:rsidRDefault="002F115E">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2611</w:t>
      </w:r>
    </w:p>
    <w:p w14:paraId="118B031E" w14:textId="77777777" w:rsidR="002F115E" w:rsidRDefault="002F115E">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2614</w:t>
      </w:r>
    </w:p>
    <w:p w14:paraId="1D034781" w14:textId="77777777" w:rsidR="002F115E" w:rsidRDefault="002F115E">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2614</w:t>
      </w:r>
    </w:p>
    <w:p w14:paraId="21DADCC8" w14:textId="77777777" w:rsidR="002F115E" w:rsidRDefault="002F115E">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2614</w:t>
      </w:r>
    </w:p>
    <w:p w14:paraId="6454B1FB" w14:textId="77777777" w:rsidR="002F115E" w:rsidRDefault="002F115E">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2614</w:t>
      </w:r>
    </w:p>
    <w:p w14:paraId="203CD569" w14:textId="77777777" w:rsidR="002F115E" w:rsidRDefault="002F115E">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2616</w:t>
      </w:r>
    </w:p>
    <w:p w14:paraId="58D3CDD9" w14:textId="77777777" w:rsidR="002F115E" w:rsidRDefault="002F115E">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2617</w:t>
      </w:r>
    </w:p>
    <w:p w14:paraId="508CDA38" w14:textId="77777777" w:rsidR="002F115E" w:rsidRDefault="002F115E">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2617</w:t>
      </w:r>
    </w:p>
    <w:p w14:paraId="469C6EC2" w14:textId="77777777" w:rsidR="002F115E" w:rsidRDefault="002F115E">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2617</w:t>
      </w:r>
    </w:p>
    <w:p w14:paraId="7A51EF33" w14:textId="77777777" w:rsidR="002F115E" w:rsidRDefault="002F115E">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2619</w:t>
      </w:r>
    </w:p>
    <w:p w14:paraId="345278DB" w14:textId="77777777" w:rsidR="002F115E" w:rsidRDefault="002F115E">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2619</w:t>
      </w:r>
    </w:p>
    <w:p w14:paraId="5AF330D0" w14:textId="77777777" w:rsidR="002F115E" w:rsidRDefault="002F115E">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2619</w:t>
      </w:r>
    </w:p>
    <w:p w14:paraId="3EA491CD" w14:textId="77777777" w:rsidR="002F115E" w:rsidRDefault="002F115E">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2619</w:t>
      </w:r>
    </w:p>
    <w:p w14:paraId="4A7A3113" w14:textId="77777777" w:rsidR="002F115E" w:rsidRDefault="002F115E">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2620</w:t>
      </w:r>
    </w:p>
    <w:p w14:paraId="4CB98A4E" w14:textId="77777777" w:rsidR="002F115E" w:rsidRDefault="002F115E">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2620</w:t>
      </w:r>
    </w:p>
    <w:p w14:paraId="04FBBB77" w14:textId="77777777" w:rsidR="002F115E" w:rsidRDefault="002F115E">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2620</w:t>
      </w:r>
    </w:p>
    <w:p w14:paraId="485371A3" w14:textId="77777777" w:rsidR="002F115E" w:rsidRDefault="002F115E">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2621</w:t>
      </w:r>
    </w:p>
    <w:p w14:paraId="443B56E7" w14:textId="77777777" w:rsidR="002F115E" w:rsidRDefault="002F115E">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2623</w:t>
      </w:r>
    </w:p>
    <w:p w14:paraId="3381A9D8" w14:textId="77777777" w:rsidR="002F115E" w:rsidRDefault="002F115E">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2623</w:t>
      </w:r>
    </w:p>
    <w:p w14:paraId="105D99B7" w14:textId="77777777" w:rsidR="002F115E" w:rsidRDefault="002F115E">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2623</w:t>
      </w:r>
    </w:p>
    <w:p w14:paraId="71DEB793" w14:textId="77777777" w:rsidR="002F115E" w:rsidRDefault="002F115E">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2623</w:t>
      </w:r>
    </w:p>
    <w:p w14:paraId="08358827" w14:textId="77777777" w:rsidR="002F115E" w:rsidRDefault="002F115E">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2624</w:t>
      </w:r>
    </w:p>
    <w:p w14:paraId="08B4FC7D" w14:textId="77777777" w:rsidR="002F115E" w:rsidRDefault="002F115E">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2624</w:t>
      </w:r>
    </w:p>
    <w:p w14:paraId="2247035B" w14:textId="77777777" w:rsidR="002F115E" w:rsidRDefault="002F115E">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2624</w:t>
      </w:r>
    </w:p>
    <w:p w14:paraId="19587987" w14:textId="77777777" w:rsidR="002F115E" w:rsidRDefault="002F115E">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2625</w:t>
      </w:r>
    </w:p>
    <w:p w14:paraId="723ADDBF" w14:textId="77777777" w:rsidR="002F115E" w:rsidRDefault="002F115E">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2627</w:t>
      </w:r>
    </w:p>
    <w:p w14:paraId="5759E0F2" w14:textId="77777777" w:rsidR="002F115E" w:rsidRDefault="002F115E">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2627</w:t>
      </w:r>
    </w:p>
    <w:p w14:paraId="2E1787CB" w14:textId="77777777" w:rsidR="002F115E" w:rsidRDefault="002F115E">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2627</w:t>
      </w:r>
    </w:p>
    <w:p w14:paraId="57C15574" w14:textId="77777777" w:rsidR="002F115E" w:rsidRDefault="002F115E">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2627</w:t>
      </w:r>
    </w:p>
    <w:p w14:paraId="2EF833C2" w14:textId="77777777" w:rsidR="002F115E" w:rsidRDefault="002F115E">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2629</w:t>
      </w:r>
    </w:p>
    <w:p w14:paraId="02E6738B" w14:textId="77777777" w:rsidR="002F115E" w:rsidRDefault="002F115E">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2630</w:t>
      </w:r>
    </w:p>
    <w:p w14:paraId="5DEB5BB5" w14:textId="77777777" w:rsidR="002F115E" w:rsidRDefault="002F115E">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2630</w:t>
      </w:r>
    </w:p>
    <w:p w14:paraId="292A2226" w14:textId="77777777" w:rsidR="002F115E" w:rsidRDefault="002F115E">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2630</w:t>
      </w:r>
    </w:p>
    <w:p w14:paraId="506CCBCB" w14:textId="77777777" w:rsidR="002F115E" w:rsidRDefault="002F115E">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2632</w:t>
      </w:r>
    </w:p>
    <w:p w14:paraId="78D3093A" w14:textId="77777777" w:rsidR="002F115E" w:rsidRDefault="002F115E">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2632</w:t>
      </w:r>
    </w:p>
    <w:p w14:paraId="5315F825" w14:textId="77777777" w:rsidR="002F115E" w:rsidRDefault="002F115E">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2632</w:t>
      </w:r>
    </w:p>
    <w:p w14:paraId="0CDD89DF" w14:textId="77777777" w:rsidR="002F115E" w:rsidRDefault="002F115E">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2632</w:t>
      </w:r>
    </w:p>
    <w:p w14:paraId="29FEEF1A" w14:textId="77777777" w:rsidR="002F115E" w:rsidRDefault="002F115E">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2634</w:t>
      </w:r>
    </w:p>
    <w:p w14:paraId="3427900A" w14:textId="77777777" w:rsidR="002F115E" w:rsidRDefault="002F115E">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2634</w:t>
      </w:r>
    </w:p>
    <w:p w14:paraId="6CCD9012" w14:textId="77777777" w:rsidR="002F115E" w:rsidRDefault="002F115E">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2634</w:t>
      </w:r>
    </w:p>
    <w:p w14:paraId="251CE479" w14:textId="77777777" w:rsidR="002F115E" w:rsidRDefault="002F115E">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2634</w:t>
      </w:r>
    </w:p>
    <w:p w14:paraId="6075B904" w14:textId="77777777" w:rsidR="002F115E" w:rsidRDefault="002F115E">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2636</w:t>
      </w:r>
    </w:p>
    <w:p w14:paraId="1F47BE19" w14:textId="77777777" w:rsidR="002F115E" w:rsidRDefault="002F115E">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2636</w:t>
      </w:r>
    </w:p>
    <w:p w14:paraId="1E549149" w14:textId="77777777" w:rsidR="002F115E" w:rsidRDefault="002F115E">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2636</w:t>
      </w:r>
    </w:p>
    <w:p w14:paraId="2D566CF2" w14:textId="77777777" w:rsidR="002F115E" w:rsidRDefault="002F115E">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2636</w:t>
      </w:r>
    </w:p>
    <w:p w14:paraId="679E4811" w14:textId="77777777" w:rsidR="002F115E" w:rsidRDefault="002F115E">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2637</w:t>
      </w:r>
    </w:p>
    <w:p w14:paraId="3E3FB14E" w14:textId="77777777" w:rsidR="002F115E" w:rsidRDefault="002F115E">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2638</w:t>
      </w:r>
    </w:p>
    <w:p w14:paraId="2C81E437" w14:textId="77777777" w:rsidR="002F115E" w:rsidRDefault="002F115E">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2638</w:t>
      </w:r>
    </w:p>
    <w:p w14:paraId="0E1CD485" w14:textId="77777777" w:rsidR="002F115E" w:rsidRDefault="002F115E">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2638</w:t>
      </w:r>
    </w:p>
    <w:p w14:paraId="0311B12F" w14:textId="77777777" w:rsidR="002F115E" w:rsidRDefault="002F115E">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2642</w:t>
      </w:r>
    </w:p>
    <w:p w14:paraId="58C71AC2" w14:textId="77777777" w:rsidR="002F115E" w:rsidRDefault="002F115E">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2642</w:t>
      </w:r>
    </w:p>
    <w:p w14:paraId="695A77A4" w14:textId="77777777" w:rsidR="002F115E" w:rsidRDefault="002F115E">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2642</w:t>
      </w:r>
    </w:p>
    <w:p w14:paraId="4EACC663" w14:textId="77777777" w:rsidR="002F115E" w:rsidRDefault="002F115E">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2646</w:t>
      </w:r>
    </w:p>
    <w:p w14:paraId="5543AED0" w14:textId="77777777" w:rsidR="002F115E" w:rsidRDefault="002F115E">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2646</w:t>
      </w:r>
    </w:p>
    <w:p w14:paraId="20963C27" w14:textId="77777777" w:rsidR="002F115E" w:rsidRDefault="002F115E">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2646</w:t>
      </w:r>
    </w:p>
    <w:p w14:paraId="3E8E6ECC" w14:textId="77777777" w:rsidR="002F115E" w:rsidRDefault="002F115E">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2646</w:t>
      </w:r>
    </w:p>
    <w:p w14:paraId="793D5EA6" w14:textId="77777777" w:rsidR="002F115E" w:rsidRDefault="002F115E">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2647</w:t>
      </w:r>
    </w:p>
    <w:p w14:paraId="4264FEA4" w14:textId="77777777" w:rsidR="002F115E" w:rsidRDefault="002F115E">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2648</w:t>
      </w:r>
    </w:p>
    <w:p w14:paraId="3789A8A1" w14:textId="77777777" w:rsidR="002F115E" w:rsidRDefault="002F115E">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2648</w:t>
      </w:r>
    </w:p>
    <w:p w14:paraId="3716F42B" w14:textId="77777777" w:rsidR="002F115E" w:rsidRDefault="002F115E">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2648</w:t>
      </w:r>
    </w:p>
    <w:p w14:paraId="06A1DAA2" w14:textId="77777777" w:rsidR="002F115E" w:rsidRDefault="002F115E">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2648</w:t>
      </w:r>
    </w:p>
    <w:p w14:paraId="0A4D377F" w14:textId="77777777" w:rsidR="002F115E" w:rsidRDefault="002F115E">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2650</w:t>
      </w:r>
    </w:p>
    <w:p w14:paraId="4F56B0EB" w14:textId="77777777" w:rsidR="002F115E" w:rsidRDefault="002F115E">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2650</w:t>
      </w:r>
    </w:p>
    <w:p w14:paraId="4BCE0089" w14:textId="77777777" w:rsidR="002F115E" w:rsidRDefault="002F115E">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2650</w:t>
      </w:r>
    </w:p>
    <w:p w14:paraId="38F76774" w14:textId="77777777" w:rsidR="002F115E" w:rsidRDefault="002F115E">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2650</w:t>
      </w:r>
    </w:p>
    <w:p w14:paraId="0648A543" w14:textId="77777777" w:rsidR="002F115E" w:rsidRDefault="002F115E">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2652</w:t>
      </w:r>
    </w:p>
    <w:p w14:paraId="2BF89FD5" w14:textId="77777777" w:rsidR="002F115E" w:rsidRDefault="002F115E">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2652</w:t>
      </w:r>
    </w:p>
    <w:p w14:paraId="7C187376" w14:textId="77777777" w:rsidR="002F115E" w:rsidRDefault="002F115E">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2652</w:t>
      </w:r>
    </w:p>
    <w:p w14:paraId="511261D7" w14:textId="77777777" w:rsidR="002F115E" w:rsidRDefault="002F115E">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2652</w:t>
      </w:r>
    </w:p>
    <w:p w14:paraId="49404534" w14:textId="77777777" w:rsidR="002F115E" w:rsidRDefault="002F115E">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2654</w:t>
      </w:r>
    </w:p>
    <w:p w14:paraId="41ABBC66" w14:textId="77777777" w:rsidR="002F115E" w:rsidRDefault="002F115E">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2654</w:t>
      </w:r>
    </w:p>
    <w:p w14:paraId="74676D18" w14:textId="77777777" w:rsidR="002F115E" w:rsidRDefault="002F115E">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2654</w:t>
      </w:r>
    </w:p>
    <w:p w14:paraId="3ED11BF8" w14:textId="77777777" w:rsidR="002F115E" w:rsidRDefault="002F115E">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2654</w:t>
      </w:r>
    </w:p>
    <w:p w14:paraId="772AC272" w14:textId="77777777" w:rsidR="002F115E" w:rsidRDefault="002F115E">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2657</w:t>
      </w:r>
    </w:p>
    <w:p w14:paraId="3E7288F3" w14:textId="77777777" w:rsidR="002F115E" w:rsidRDefault="002F115E">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2657</w:t>
      </w:r>
    </w:p>
    <w:p w14:paraId="4AFC9DBB" w14:textId="77777777" w:rsidR="002F115E" w:rsidRDefault="002F115E">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2657</w:t>
      </w:r>
    </w:p>
    <w:p w14:paraId="583BE566" w14:textId="77777777" w:rsidR="002F115E" w:rsidRDefault="002F115E">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2657</w:t>
      </w:r>
    </w:p>
    <w:p w14:paraId="0CDC6B6D" w14:textId="77777777" w:rsidR="002F115E" w:rsidRDefault="002F115E">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2659</w:t>
      </w:r>
    </w:p>
    <w:p w14:paraId="7F11E140" w14:textId="77777777" w:rsidR="002F115E" w:rsidRDefault="002F115E">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2660</w:t>
      </w:r>
    </w:p>
    <w:p w14:paraId="6BFB5E57" w14:textId="77777777" w:rsidR="002F115E" w:rsidRDefault="002F115E">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2660</w:t>
      </w:r>
    </w:p>
    <w:p w14:paraId="255F26D1" w14:textId="77777777" w:rsidR="002F115E" w:rsidRDefault="002F115E">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2660</w:t>
      </w:r>
    </w:p>
    <w:p w14:paraId="4E60F977" w14:textId="77777777" w:rsidR="002F115E" w:rsidRDefault="002F115E">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2662</w:t>
      </w:r>
    </w:p>
    <w:p w14:paraId="794F2664" w14:textId="77777777" w:rsidR="002F115E" w:rsidRDefault="002F115E">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2662</w:t>
      </w:r>
    </w:p>
    <w:p w14:paraId="6C80B433" w14:textId="77777777" w:rsidR="002F115E" w:rsidRDefault="002F115E">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2662</w:t>
      </w:r>
    </w:p>
    <w:p w14:paraId="208DFBB2" w14:textId="77777777" w:rsidR="002F115E" w:rsidRDefault="002F115E">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2662</w:t>
      </w:r>
    </w:p>
    <w:p w14:paraId="01FD9630" w14:textId="77777777" w:rsidR="002F115E" w:rsidRDefault="002F115E">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2664</w:t>
      </w:r>
    </w:p>
    <w:p w14:paraId="78775D97" w14:textId="77777777" w:rsidR="002F115E" w:rsidRDefault="002F115E">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2664</w:t>
      </w:r>
    </w:p>
    <w:p w14:paraId="164E65DE" w14:textId="77777777" w:rsidR="002F115E" w:rsidRDefault="002F115E">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2664</w:t>
      </w:r>
    </w:p>
    <w:p w14:paraId="58A6B15D" w14:textId="77777777" w:rsidR="002F115E" w:rsidRDefault="002F115E">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2664</w:t>
      </w:r>
    </w:p>
    <w:p w14:paraId="0DEF3413" w14:textId="77777777" w:rsidR="002F115E" w:rsidRDefault="002F115E">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2667</w:t>
      </w:r>
    </w:p>
    <w:p w14:paraId="2CAD76F9" w14:textId="77777777" w:rsidR="002F115E" w:rsidRDefault="002F115E">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2667</w:t>
      </w:r>
    </w:p>
    <w:p w14:paraId="15B9FF88" w14:textId="77777777" w:rsidR="002F115E" w:rsidRDefault="002F115E">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2667</w:t>
      </w:r>
    </w:p>
    <w:p w14:paraId="1B8CCC6A" w14:textId="77777777" w:rsidR="002F115E" w:rsidRDefault="002F115E">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2667</w:t>
      </w:r>
    </w:p>
    <w:p w14:paraId="038AC758" w14:textId="77777777" w:rsidR="002F115E" w:rsidRDefault="002F115E">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2670</w:t>
      </w:r>
    </w:p>
    <w:p w14:paraId="7E0E1D5B" w14:textId="77777777" w:rsidR="002F115E" w:rsidRDefault="002F115E">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2670</w:t>
      </w:r>
    </w:p>
    <w:p w14:paraId="7E893A92" w14:textId="77777777" w:rsidR="002F115E" w:rsidRDefault="002F115E">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2670</w:t>
      </w:r>
    </w:p>
    <w:p w14:paraId="7198DF75" w14:textId="77777777" w:rsidR="002F115E" w:rsidRDefault="002F115E">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2670</w:t>
      </w:r>
    </w:p>
    <w:p w14:paraId="10C1856A" w14:textId="77777777" w:rsidR="002F115E" w:rsidRDefault="002F115E">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2673</w:t>
      </w:r>
    </w:p>
    <w:p w14:paraId="6B27FB5D" w14:textId="77777777" w:rsidR="002F115E" w:rsidRDefault="002F115E">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2673</w:t>
      </w:r>
    </w:p>
    <w:p w14:paraId="77E3000A" w14:textId="77777777" w:rsidR="002F115E" w:rsidRDefault="002F115E">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2673</w:t>
      </w:r>
    </w:p>
    <w:p w14:paraId="5A857724" w14:textId="77777777" w:rsidR="002F115E" w:rsidRDefault="002F115E">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2673</w:t>
      </w:r>
    </w:p>
    <w:p w14:paraId="4D38957E" w14:textId="77777777" w:rsidR="002F115E" w:rsidRDefault="002F115E">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2676</w:t>
      </w:r>
    </w:p>
    <w:p w14:paraId="0ECBCE74" w14:textId="77777777" w:rsidR="002F115E" w:rsidRDefault="002F115E">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2676</w:t>
      </w:r>
    </w:p>
    <w:p w14:paraId="3BBBFD26" w14:textId="77777777" w:rsidR="002F115E" w:rsidRDefault="002F115E">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2676</w:t>
      </w:r>
    </w:p>
    <w:p w14:paraId="35EB7FCF" w14:textId="77777777" w:rsidR="002F115E" w:rsidRDefault="002F115E">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2676</w:t>
      </w:r>
    </w:p>
    <w:p w14:paraId="2692FC58" w14:textId="77777777" w:rsidR="002F115E" w:rsidRDefault="002F115E">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2677</w:t>
      </w:r>
    </w:p>
    <w:p w14:paraId="6FE79521" w14:textId="77777777" w:rsidR="002F115E" w:rsidRDefault="002F115E">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2677</w:t>
      </w:r>
    </w:p>
    <w:p w14:paraId="2251190A" w14:textId="77777777" w:rsidR="002F115E" w:rsidRDefault="002F115E">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2677</w:t>
      </w:r>
    </w:p>
    <w:p w14:paraId="1C3A4676" w14:textId="77777777" w:rsidR="002F115E" w:rsidRDefault="002F115E">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2677</w:t>
      </w:r>
    </w:p>
    <w:p w14:paraId="02ADEEB1" w14:textId="77777777" w:rsidR="002F115E" w:rsidRDefault="002F115E">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2678</w:t>
      </w:r>
    </w:p>
    <w:p w14:paraId="65AABD43" w14:textId="77777777" w:rsidR="002F115E" w:rsidRDefault="002F115E">
      <w:pPr>
        <w:pStyle w:val="TOC3"/>
        <w:rPr>
          <w:rFonts w:asciiTheme="minorHAnsi" w:eastAsiaTheme="minorEastAsia" w:hAnsiTheme="minorHAnsi" w:cstheme="minorBidi"/>
          <w:sz w:val="22"/>
          <w:szCs w:val="22"/>
        </w:rPr>
      </w:pPr>
      <w:r w:rsidRPr="00635E3B">
        <w:rPr>
          <w:lang w:val="fi-FI"/>
        </w:rPr>
        <w:t>A.9.2.13</w:t>
      </w:r>
      <w:r>
        <w:rPr>
          <w:rFonts w:asciiTheme="minorHAnsi" w:eastAsiaTheme="minorEastAsia" w:hAnsiTheme="minorHAnsi" w:cstheme="minorBidi"/>
          <w:sz w:val="22"/>
          <w:szCs w:val="22"/>
        </w:rPr>
        <w:tab/>
      </w:r>
      <w:r w:rsidRPr="00635E3B">
        <w:rPr>
          <w:lang w:val="fi-FI"/>
        </w:rPr>
        <w:t>Void</w:t>
      </w:r>
      <w:r>
        <w:tab/>
        <w:t>2679</w:t>
      </w:r>
    </w:p>
    <w:p w14:paraId="622B9FB0" w14:textId="77777777" w:rsidR="002F115E" w:rsidRDefault="002F115E">
      <w:pPr>
        <w:pStyle w:val="TOC4"/>
        <w:rPr>
          <w:rFonts w:asciiTheme="minorHAnsi" w:eastAsiaTheme="minorEastAsia" w:hAnsiTheme="minorHAnsi" w:cstheme="minorBidi"/>
          <w:sz w:val="22"/>
          <w:szCs w:val="22"/>
        </w:rPr>
      </w:pPr>
      <w:r w:rsidRPr="00635E3B">
        <w:rPr>
          <w:lang w:val="fi-FI"/>
        </w:rPr>
        <w:t>A.9.2.13.1</w:t>
      </w:r>
      <w:r>
        <w:rPr>
          <w:rFonts w:asciiTheme="minorHAnsi" w:eastAsiaTheme="minorEastAsia" w:hAnsiTheme="minorHAnsi" w:cstheme="minorBidi"/>
          <w:sz w:val="22"/>
          <w:szCs w:val="22"/>
        </w:rPr>
        <w:tab/>
      </w:r>
      <w:r w:rsidRPr="00635E3B">
        <w:rPr>
          <w:lang w:val="fi-FI"/>
        </w:rPr>
        <w:t>Void</w:t>
      </w:r>
      <w:r>
        <w:tab/>
        <w:t>2679</w:t>
      </w:r>
    </w:p>
    <w:p w14:paraId="3E9A0671" w14:textId="77777777" w:rsidR="002F115E" w:rsidRDefault="002F115E">
      <w:pPr>
        <w:pStyle w:val="TOC4"/>
        <w:rPr>
          <w:rFonts w:asciiTheme="minorHAnsi" w:eastAsiaTheme="minorEastAsia" w:hAnsiTheme="minorHAnsi" w:cstheme="minorBidi"/>
          <w:sz w:val="22"/>
          <w:szCs w:val="22"/>
        </w:rPr>
      </w:pPr>
      <w:r w:rsidRPr="00635E3B">
        <w:rPr>
          <w:lang w:val="fi-FI"/>
        </w:rPr>
        <w:t>A.9.2.13.2</w:t>
      </w:r>
      <w:r>
        <w:rPr>
          <w:rFonts w:asciiTheme="minorHAnsi" w:eastAsiaTheme="minorEastAsia" w:hAnsiTheme="minorHAnsi" w:cstheme="minorBidi"/>
          <w:sz w:val="22"/>
          <w:szCs w:val="22"/>
        </w:rPr>
        <w:tab/>
      </w:r>
      <w:r w:rsidRPr="00635E3B">
        <w:rPr>
          <w:lang w:val="fi-FI"/>
        </w:rPr>
        <w:t>Void</w:t>
      </w:r>
      <w:r>
        <w:tab/>
        <w:t>2679</w:t>
      </w:r>
    </w:p>
    <w:p w14:paraId="35F5FF48" w14:textId="77777777" w:rsidR="002F115E" w:rsidRDefault="002F115E">
      <w:pPr>
        <w:pStyle w:val="TOC4"/>
        <w:rPr>
          <w:rFonts w:asciiTheme="minorHAnsi" w:eastAsiaTheme="minorEastAsia" w:hAnsiTheme="minorHAnsi" w:cstheme="minorBidi"/>
          <w:sz w:val="22"/>
          <w:szCs w:val="22"/>
        </w:rPr>
      </w:pPr>
      <w:r w:rsidRPr="00635E3B">
        <w:rPr>
          <w:lang w:val="fi-FI"/>
        </w:rPr>
        <w:t>A.9.2.13.3</w:t>
      </w:r>
      <w:r>
        <w:rPr>
          <w:rFonts w:asciiTheme="minorHAnsi" w:eastAsiaTheme="minorEastAsia" w:hAnsiTheme="minorHAnsi" w:cstheme="minorBidi"/>
          <w:sz w:val="22"/>
          <w:szCs w:val="22"/>
        </w:rPr>
        <w:tab/>
      </w:r>
      <w:r w:rsidRPr="00635E3B">
        <w:rPr>
          <w:lang w:val="fi-FI"/>
        </w:rPr>
        <w:t>Void</w:t>
      </w:r>
      <w:r>
        <w:tab/>
        <w:t>2679</w:t>
      </w:r>
    </w:p>
    <w:p w14:paraId="394F4C04" w14:textId="77777777" w:rsidR="002F115E" w:rsidRDefault="002F115E">
      <w:pPr>
        <w:pStyle w:val="TOC3"/>
        <w:rPr>
          <w:rFonts w:asciiTheme="minorHAnsi" w:eastAsiaTheme="minorEastAsia" w:hAnsiTheme="minorHAnsi" w:cstheme="minorBidi"/>
          <w:sz w:val="22"/>
          <w:szCs w:val="22"/>
        </w:rPr>
      </w:pPr>
      <w:r w:rsidRPr="00635E3B">
        <w:rPr>
          <w:lang w:val="fi-FI"/>
        </w:rPr>
        <w:t>A.9.2.14</w:t>
      </w:r>
      <w:r>
        <w:rPr>
          <w:rFonts w:asciiTheme="minorHAnsi" w:eastAsiaTheme="minorEastAsia" w:hAnsiTheme="minorHAnsi" w:cstheme="minorBidi"/>
          <w:sz w:val="22"/>
          <w:szCs w:val="22"/>
        </w:rPr>
        <w:tab/>
      </w:r>
      <w:r w:rsidRPr="00635E3B">
        <w:rPr>
          <w:lang w:val="fi-FI"/>
        </w:rPr>
        <w:t>Void</w:t>
      </w:r>
      <w:r>
        <w:tab/>
        <w:t>2679</w:t>
      </w:r>
    </w:p>
    <w:p w14:paraId="32240DA5" w14:textId="77777777" w:rsidR="002F115E" w:rsidRDefault="002F115E">
      <w:pPr>
        <w:pStyle w:val="TOC4"/>
        <w:rPr>
          <w:rFonts w:asciiTheme="minorHAnsi" w:eastAsiaTheme="minorEastAsia" w:hAnsiTheme="minorHAnsi" w:cstheme="minorBidi"/>
          <w:sz w:val="22"/>
          <w:szCs w:val="22"/>
        </w:rPr>
      </w:pPr>
      <w:r w:rsidRPr="00635E3B">
        <w:rPr>
          <w:lang w:val="fi-FI"/>
        </w:rPr>
        <w:t>A.9.2.14.1</w:t>
      </w:r>
      <w:r>
        <w:rPr>
          <w:rFonts w:asciiTheme="minorHAnsi" w:eastAsiaTheme="minorEastAsia" w:hAnsiTheme="minorHAnsi" w:cstheme="minorBidi"/>
          <w:sz w:val="22"/>
          <w:szCs w:val="22"/>
        </w:rPr>
        <w:tab/>
      </w:r>
      <w:r w:rsidRPr="00635E3B">
        <w:rPr>
          <w:lang w:val="fi-FI"/>
        </w:rPr>
        <w:t>Void</w:t>
      </w:r>
      <w:r>
        <w:tab/>
        <w:t>2679</w:t>
      </w:r>
    </w:p>
    <w:p w14:paraId="2C2C44C4" w14:textId="77777777" w:rsidR="002F115E" w:rsidRDefault="002F115E">
      <w:pPr>
        <w:pStyle w:val="TOC4"/>
        <w:rPr>
          <w:rFonts w:asciiTheme="minorHAnsi" w:eastAsiaTheme="minorEastAsia" w:hAnsiTheme="minorHAnsi" w:cstheme="minorBidi"/>
          <w:sz w:val="22"/>
          <w:szCs w:val="22"/>
        </w:rPr>
      </w:pPr>
      <w:r w:rsidRPr="00635E3B">
        <w:rPr>
          <w:lang w:val="fi-FI"/>
        </w:rPr>
        <w:t>A.9.2.14.2</w:t>
      </w:r>
      <w:r>
        <w:rPr>
          <w:rFonts w:asciiTheme="minorHAnsi" w:eastAsiaTheme="minorEastAsia" w:hAnsiTheme="minorHAnsi" w:cstheme="minorBidi"/>
          <w:sz w:val="22"/>
          <w:szCs w:val="22"/>
        </w:rPr>
        <w:tab/>
      </w:r>
      <w:r w:rsidRPr="00635E3B">
        <w:rPr>
          <w:lang w:val="fi-FI"/>
        </w:rPr>
        <w:t>Void</w:t>
      </w:r>
      <w:r>
        <w:tab/>
        <w:t>2679</w:t>
      </w:r>
    </w:p>
    <w:p w14:paraId="3956D42B" w14:textId="77777777" w:rsidR="002F115E" w:rsidRDefault="002F115E">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2679</w:t>
      </w:r>
    </w:p>
    <w:p w14:paraId="53163B9A" w14:textId="77777777" w:rsidR="002F115E" w:rsidRDefault="002F115E">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2679</w:t>
      </w:r>
    </w:p>
    <w:p w14:paraId="16F975D0" w14:textId="77777777" w:rsidR="002F115E" w:rsidRDefault="002F115E">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2679</w:t>
      </w:r>
    </w:p>
    <w:p w14:paraId="7B29717E" w14:textId="77777777" w:rsidR="002F115E" w:rsidRDefault="002F115E">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2679</w:t>
      </w:r>
    </w:p>
    <w:p w14:paraId="7FF3F32B" w14:textId="77777777" w:rsidR="002F115E" w:rsidRDefault="002F115E">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2682</w:t>
      </w:r>
    </w:p>
    <w:p w14:paraId="4CC4B753" w14:textId="77777777" w:rsidR="002F115E" w:rsidRDefault="002F115E">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2682</w:t>
      </w:r>
    </w:p>
    <w:p w14:paraId="31B9CAFD" w14:textId="77777777" w:rsidR="002F115E" w:rsidRDefault="002F115E">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2682</w:t>
      </w:r>
    </w:p>
    <w:p w14:paraId="3FAD0B99" w14:textId="77777777" w:rsidR="002F115E" w:rsidRDefault="002F115E">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2682</w:t>
      </w:r>
    </w:p>
    <w:p w14:paraId="6CA2D58E" w14:textId="77777777" w:rsidR="002F115E" w:rsidRDefault="002F115E">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2685</w:t>
      </w:r>
    </w:p>
    <w:p w14:paraId="3DE794C8" w14:textId="77777777" w:rsidR="002F115E" w:rsidRDefault="002F115E">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2685</w:t>
      </w:r>
    </w:p>
    <w:p w14:paraId="7843A195" w14:textId="77777777" w:rsidR="002F115E" w:rsidRDefault="002F115E">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2685</w:t>
      </w:r>
    </w:p>
    <w:p w14:paraId="559AC4AB" w14:textId="77777777" w:rsidR="002F115E" w:rsidRDefault="002F115E">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2685</w:t>
      </w:r>
    </w:p>
    <w:p w14:paraId="2D77B18F" w14:textId="77777777" w:rsidR="002F115E" w:rsidRDefault="002F115E">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2687</w:t>
      </w:r>
    </w:p>
    <w:p w14:paraId="63E381D4" w14:textId="77777777" w:rsidR="002F115E" w:rsidRDefault="002F115E">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2687</w:t>
      </w:r>
    </w:p>
    <w:p w14:paraId="29F89BC7" w14:textId="77777777" w:rsidR="002F115E" w:rsidRDefault="002F115E">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2687</w:t>
      </w:r>
    </w:p>
    <w:p w14:paraId="417CDB23" w14:textId="77777777" w:rsidR="002F115E" w:rsidRDefault="002F115E">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2687</w:t>
      </w:r>
    </w:p>
    <w:p w14:paraId="6DEFB03E" w14:textId="77777777" w:rsidR="002F115E" w:rsidRDefault="002F115E">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2689</w:t>
      </w:r>
    </w:p>
    <w:p w14:paraId="1F493542" w14:textId="77777777" w:rsidR="002F115E" w:rsidRDefault="002F115E">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2689</w:t>
      </w:r>
    </w:p>
    <w:p w14:paraId="568CECD5" w14:textId="77777777" w:rsidR="002F115E" w:rsidRDefault="002F115E">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2689</w:t>
      </w:r>
    </w:p>
    <w:p w14:paraId="776688A2" w14:textId="77777777" w:rsidR="002F115E" w:rsidRDefault="002F115E">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2689</w:t>
      </w:r>
    </w:p>
    <w:p w14:paraId="3394A637" w14:textId="77777777" w:rsidR="002F115E" w:rsidRDefault="002F115E">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2691</w:t>
      </w:r>
    </w:p>
    <w:p w14:paraId="68B94D17" w14:textId="77777777" w:rsidR="002F115E" w:rsidRDefault="002F115E">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2691</w:t>
      </w:r>
    </w:p>
    <w:p w14:paraId="27CF65A4" w14:textId="77777777" w:rsidR="002F115E" w:rsidRDefault="002F115E">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2691</w:t>
      </w:r>
    </w:p>
    <w:p w14:paraId="5A7B08D6" w14:textId="77777777" w:rsidR="002F115E" w:rsidRDefault="002F115E">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2691</w:t>
      </w:r>
    </w:p>
    <w:p w14:paraId="3D0EE5CA" w14:textId="77777777" w:rsidR="002F115E" w:rsidRDefault="002F115E">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2693</w:t>
      </w:r>
    </w:p>
    <w:p w14:paraId="7F924D5F" w14:textId="77777777" w:rsidR="002F115E" w:rsidRDefault="002F115E">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2693</w:t>
      </w:r>
    </w:p>
    <w:p w14:paraId="2AAF314B" w14:textId="77777777" w:rsidR="002F115E" w:rsidRDefault="002F115E">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2693</w:t>
      </w:r>
    </w:p>
    <w:p w14:paraId="1E02E6C9" w14:textId="77777777" w:rsidR="002F115E" w:rsidRDefault="002F115E">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2693</w:t>
      </w:r>
    </w:p>
    <w:p w14:paraId="705C6D01" w14:textId="77777777" w:rsidR="002F115E" w:rsidRDefault="002F115E">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2695</w:t>
      </w:r>
    </w:p>
    <w:p w14:paraId="24CEC437" w14:textId="77777777" w:rsidR="002F115E" w:rsidRDefault="002F115E">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2695</w:t>
      </w:r>
    </w:p>
    <w:p w14:paraId="2B4A2768" w14:textId="77777777" w:rsidR="002F115E" w:rsidRDefault="002F115E">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2695</w:t>
      </w:r>
    </w:p>
    <w:p w14:paraId="56D687D0" w14:textId="77777777" w:rsidR="002F115E" w:rsidRDefault="002F115E">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2695</w:t>
      </w:r>
    </w:p>
    <w:p w14:paraId="7F2517E4" w14:textId="77777777" w:rsidR="002F115E" w:rsidRDefault="002F115E">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2696</w:t>
      </w:r>
    </w:p>
    <w:p w14:paraId="4D128428" w14:textId="77777777" w:rsidR="002F115E" w:rsidRDefault="002F115E">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2696</w:t>
      </w:r>
    </w:p>
    <w:p w14:paraId="5A64D5F6" w14:textId="77777777" w:rsidR="002F115E" w:rsidRDefault="002F115E">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2696</w:t>
      </w:r>
    </w:p>
    <w:p w14:paraId="697119A1" w14:textId="77777777" w:rsidR="002F115E" w:rsidRDefault="002F115E">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2696</w:t>
      </w:r>
    </w:p>
    <w:p w14:paraId="32F11878" w14:textId="77777777" w:rsidR="002F115E" w:rsidRDefault="002F115E">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2698</w:t>
      </w:r>
    </w:p>
    <w:p w14:paraId="66448B68" w14:textId="77777777" w:rsidR="002F115E" w:rsidRDefault="002F115E">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2698</w:t>
      </w:r>
    </w:p>
    <w:p w14:paraId="6EA5107C" w14:textId="77777777" w:rsidR="002F115E" w:rsidRDefault="002F115E">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2698</w:t>
      </w:r>
    </w:p>
    <w:p w14:paraId="4D7660FA" w14:textId="77777777" w:rsidR="002F115E" w:rsidRDefault="002F115E">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2698</w:t>
      </w:r>
    </w:p>
    <w:p w14:paraId="51734171" w14:textId="77777777" w:rsidR="002F115E" w:rsidRDefault="002F115E">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2698</w:t>
      </w:r>
    </w:p>
    <w:p w14:paraId="4DA27819" w14:textId="77777777" w:rsidR="002F115E" w:rsidRDefault="002F115E">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2699</w:t>
      </w:r>
    </w:p>
    <w:p w14:paraId="6CE62E12" w14:textId="77777777" w:rsidR="002F115E" w:rsidRDefault="002F115E">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2699</w:t>
      </w:r>
    </w:p>
    <w:p w14:paraId="55826452" w14:textId="77777777" w:rsidR="002F115E" w:rsidRDefault="002F115E">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2699</w:t>
      </w:r>
    </w:p>
    <w:p w14:paraId="064F7A54" w14:textId="77777777" w:rsidR="002F115E" w:rsidRDefault="002F115E">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2702</w:t>
      </w:r>
    </w:p>
    <w:p w14:paraId="3214A881" w14:textId="77777777" w:rsidR="002F115E" w:rsidRDefault="002F115E">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2702</w:t>
      </w:r>
    </w:p>
    <w:p w14:paraId="5D913B59" w14:textId="77777777" w:rsidR="002F115E" w:rsidRDefault="002F115E">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2702</w:t>
      </w:r>
    </w:p>
    <w:p w14:paraId="279EA10C" w14:textId="77777777" w:rsidR="002F115E" w:rsidRDefault="002F115E">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2702</w:t>
      </w:r>
    </w:p>
    <w:p w14:paraId="0B95096D" w14:textId="77777777" w:rsidR="002F115E" w:rsidRDefault="002F115E">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2705</w:t>
      </w:r>
    </w:p>
    <w:p w14:paraId="6F9759AF" w14:textId="77777777" w:rsidR="002F115E" w:rsidRDefault="002F115E">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2705</w:t>
      </w:r>
    </w:p>
    <w:p w14:paraId="1C588C88" w14:textId="77777777" w:rsidR="002F115E" w:rsidRDefault="002F115E">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2705</w:t>
      </w:r>
    </w:p>
    <w:p w14:paraId="0C13FDEC" w14:textId="77777777" w:rsidR="002F115E" w:rsidRDefault="002F115E">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2705</w:t>
      </w:r>
    </w:p>
    <w:p w14:paraId="76010945" w14:textId="77777777" w:rsidR="002F115E" w:rsidRDefault="002F115E">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2706</w:t>
      </w:r>
    </w:p>
    <w:p w14:paraId="20CD814C" w14:textId="77777777" w:rsidR="002F115E" w:rsidRDefault="002F115E">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2706</w:t>
      </w:r>
    </w:p>
    <w:p w14:paraId="06E60360" w14:textId="77777777" w:rsidR="002F115E" w:rsidRDefault="002F115E">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2706</w:t>
      </w:r>
    </w:p>
    <w:p w14:paraId="411C2748" w14:textId="77777777" w:rsidR="002F115E" w:rsidRDefault="002F115E">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2706</w:t>
      </w:r>
    </w:p>
    <w:p w14:paraId="701BD1D7" w14:textId="77777777" w:rsidR="002F115E" w:rsidRDefault="002F115E">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2708</w:t>
      </w:r>
    </w:p>
    <w:p w14:paraId="764E1964" w14:textId="77777777" w:rsidR="002F115E" w:rsidRDefault="002F115E">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2708</w:t>
      </w:r>
    </w:p>
    <w:p w14:paraId="2D310DEF" w14:textId="77777777" w:rsidR="002F115E" w:rsidRDefault="002F115E">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2708</w:t>
      </w:r>
    </w:p>
    <w:p w14:paraId="4DF0665C" w14:textId="77777777" w:rsidR="002F115E" w:rsidRDefault="002F115E">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2708</w:t>
      </w:r>
    </w:p>
    <w:p w14:paraId="1A93BDC7" w14:textId="77777777" w:rsidR="002F115E" w:rsidRDefault="002F115E">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2710</w:t>
      </w:r>
    </w:p>
    <w:p w14:paraId="30E4336A" w14:textId="77777777" w:rsidR="002F115E" w:rsidRDefault="002F115E">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2710</w:t>
      </w:r>
    </w:p>
    <w:p w14:paraId="3D954538" w14:textId="77777777" w:rsidR="002F115E" w:rsidRDefault="002F115E">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2710</w:t>
      </w:r>
    </w:p>
    <w:p w14:paraId="228D5BC6" w14:textId="77777777" w:rsidR="002F115E" w:rsidRDefault="002F115E">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2710</w:t>
      </w:r>
    </w:p>
    <w:p w14:paraId="24067A05" w14:textId="77777777" w:rsidR="002F115E" w:rsidRDefault="002F115E">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2712</w:t>
      </w:r>
    </w:p>
    <w:p w14:paraId="2783E969" w14:textId="77777777" w:rsidR="002F115E" w:rsidRDefault="002F115E">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2712</w:t>
      </w:r>
    </w:p>
    <w:p w14:paraId="0A9E2196" w14:textId="77777777" w:rsidR="002F115E" w:rsidRDefault="002F115E">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2712</w:t>
      </w:r>
    </w:p>
    <w:p w14:paraId="6F7B330F" w14:textId="77777777" w:rsidR="002F115E" w:rsidRDefault="002F115E">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2712</w:t>
      </w:r>
    </w:p>
    <w:p w14:paraId="6462AFCC" w14:textId="77777777" w:rsidR="002F115E" w:rsidRDefault="002F115E">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2714</w:t>
      </w:r>
    </w:p>
    <w:p w14:paraId="38FF0DEF" w14:textId="77777777" w:rsidR="002F115E" w:rsidRDefault="002F115E">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2714</w:t>
      </w:r>
    </w:p>
    <w:p w14:paraId="2BC66816" w14:textId="77777777" w:rsidR="002F115E" w:rsidRDefault="002F115E">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2714</w:t>
      </w:r>
    </w:p>
    <w:p w14:paraId="7593DACC" w14:textId="77777777" w:rsidR="002F115E" w:rsidRDefault="002F115E">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2714</w:t>
      </w:r>
    </w:p>
    <w:p w14:paraId="443DB6E6" w14:textId="77777777" w:rsidR="002F115E" w:rsidRDefault="002F115E">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2716</w:t>
      </w:r>
    </w:p>
    <w:p w14:paraId="0E9E79E3" w14:textId="77777777" w:rsidR="002F115E" w:rsidRDefault="002F115E">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2716</w:t>
      </w:r>
    </w:p>
    <w:p w14:paraId="70B6B541" w14:textId="77777777" w:rsidR="002F115E" w:rsidRDefault="002F115E">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2716</w:t>
      </w:r>
    </w:p>
    <w:p w14:paraId="2C547CDE" w14:textId="77777777" w:rsidR="002F115E" w:rsidRDefault="002F115E">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2716</w:t>
      </w:r>
    </w:p>
    <w:p w14:paraId="40472D09" w14:textId="77777777" w:rsidR="002F115E" w:rsidRDefault="002F115E">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2718</w:t>
      </w:r>
    </w:p>
    <w:p w14:paraId="05978AB0" w14:textId="77777777" w:rsidR="002F115E" w:rsidRDefault="002F115E">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2718</w:t>
      </w:r>
    </w:p>
    <w:p w14:paraId="21B0424E" w14:textId="77777777" w:rsidR="002F115E" w:rsidRDefault="002F115E">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2718</w:t>
      </w:r>
    </w:p>
    <w:p w14:paraId="01EC5EF1" w14:textId="77777777" w:rsidR="002F115E" w:rsidRDefault="002F115E">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2718</w:t>
      </w:r>
    </w:p>
    <w:p w14:paraId="6402E44B" w14:textId="77777777" w:rsidR="002F115E" w:rsidRDefault="002F115E">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2720</w:t>
      </w:r>
    </w:p>
    <w:p w14:paraId="5DFCF98C" w14:textId="77777777" w:rsidR="002F115E" w:rsidRDefault="002F115E">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2720</w:t>
      </w:r>
    </w:p>
    <w:p w14:paraId="4CFE5AB5" w14:textId="77777777" w:rsidR="002F115E" w:rsidRDefault="002F115E">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2720</w:t>
      </w:r>
    </w:p>
    <w:p w14:paraId="54EAAC57" w14:textId="77777777" w:rsidR="002F115E" w:rsidRDefault="002F115E">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2720</w:t>
      </w:r>
    </w:p>
    <w:p w14:paraId="49E27699" w14:textId="77777777" w:rsidR="002F115E" w:rsidRDefault="002F115E">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2722</w:t>
      </w:r>
    </w:p>
    <w:p w14:paraId="0FECA221" w14:textId="77777777" w:rsidR="002F115E" w:rsidRDefault="002F115E">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2722</w:t>
      </w:r>
    </w:p>
    <w:p w14:paraId="0414779A" w14:textId="77777777" w:rsidR="002F115E" w:rsidRDefault="002F115E">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2722</w:t>
      </w:r>
    </w:p>
    <w:p w14:paraId="203CF77C" w14:textId="77777777" w:rsidR="002F115E" w:rsidRDefault="002F115E">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2722</w:t>
      </w:r>
    </w:p>
    <w:p w14:paraId="5DEF0DC9" w14:textId="77777777" w:rsidR="002F115E" w:rsidRDefault="002F115E">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2723</w:t>
      </w:r>
    </w:p>
    <w:p w14:paraId="36F0CBA2" w14:textId="77777777" w:rsidR="002F115E" w:rsidRDefault="002F115E">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2724</w:t>
      </w:r>
    </w:p>
    <w:p w14:paraId="4EC0EA1B" w14:textId="77777777" w:rsidR="002F115E" w:rsidRDefault="002F115E">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2724</w:t>
      </w:r>
    </w:p>
    <w:p w14:paraId="59E1E8FF" w14:textId="77777777" w:rsidR="002F115E" w:rsidRDefault="002F115E">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2724</w:t>
      </w:r>
    </w:p>
    <w:p w14:paraId="4AB45AA6" w14:textId="77777777" w:rsidR="002F115E" w:rsidRDefault="002F115E">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2725</w:t>
      </w:r>
    </w:p>
    <w:p w14:paraId="04066E3F" w14:textId="77777777" w:rsidR="002F115E" w:rsidRDefault="002F115E">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2726</w:t>
      </w:r>
    </w:p>
    <w:p w14:paraId="05C0157F" w14:textId="77777777" w:rsidR="002F115E" w:rsidRDefault="002F115E">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2726</w:t>
      </w:r>
    </w:p>
    <w:p w14:paraId="35055BDD" w14:textId="77777777" w:rsidR="002F115E" w:rsidRDefault="002F115E">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p>
    <w:p w14:paraId="29A20600" w14:textId="77777777" w:rsidR="002F115E" w:rsidRDefault="002F115E">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2729</w:t>
      </w:r>
    </w:p>
    <w:p w14:paraId="47CD0A3D" w14:textId="77777777" w:rsidR="002F115E" w:rsidRDefault="002F115E">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2729</w:t>
      </w:r>
    </w:p>
    <w:p w14:paraId="200E90A4" w14:textId="77777777" w:rsidR="002F115E" w:rsidRDefault="002F115E">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2729</w:t>
      </w:r>
    </w:p>
    <w:p w14:paraId="69CFAC2E" w14:textId="77777777" w:rsidR="002F115E" w:rsidRDefault="002F115E">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2729</w:t>
      </w:r>
    </w:p>
    <w:p w14:paraId="5F0D6149" w14:textId="77777777" w:rsidR="002F115E" w:rsidRDefault="002F115E">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2732</w:t>
      </w:r>
    </w:p>
    <w:p w14:paraId="1F5A2209" w14:textId="77777777" w:rsidR="002F115E" w:rsidRDefault="002F115E">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2732</w:t>
      </w:r>
    </w:p>
    <w:p w14:paraId="5FD8780D" w14:textId="77777777" w:rsidR="002F115E" w:rsidRDefault="002F115E">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2732</w:t>
      </w:r>
    </w:p>
    <w:p w14:paraId="0E828130" w14:textId="77777777" w:rsidR="002F115E" w:rsidRDefault="002F115E">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2732</w:t>
      </w:r>
    </w:p>
    <w:p w14:paraId="3FA2C895" w14:textId="77777777" w:rsidR="002F115E" w:rsidRDefault="002F115E">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2734</w:t>
      </w:r>
    </w:p>
    <w:p w14:paraId="62F5D42B" w14:textId="77777777" w:rsidR="002F115E" w:rsidRDefault="002F115E">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2734</w:t>
      </w:r>
    </w:p>
    <w:p w14:paraId="0BD95FDF" w14:textId="77777777" w:rsidR="002F115E" w:rsidRDefault="002F115E">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2734</w:t>
      </w:r>
    </w:p>
    <w:p w14:paraId="2D3FB738" w14:textId="77777777" w:rsidR="002F115E" w:rsidRDefault="002F115E">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2735</w:t>
      </w:r>
    </w:p>
    <w:p w14:paraId="0064A495" w14:textId="77777777" w:rsidR="002F115E" w:rsidRDefault="002F115E">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2737</w:t>
      </w:r>
    </w:p>
    <w:p w14:paraId="300A9550" w14:textId="77777777" w:rsidR="002F115E" w:rsidRDefault="002F115E">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2737</w:t>
      </w:r>
    </w:p>
    <w:p w14:paraId="210EE5D9" w14:textId="77777777" w:rsidR="002F115E" w:rsidRDefault="002F115E">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2737</w:t>
      </w:r>
    </w:p>
    <w:p w14:paraId="53947825" w14:textId="77777777" w:rsidR="002F115E" w:rsidRDefault="002F115E">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2737</w:t>
      </w:r>
    </w:p>
    <w:p w14:paraId="01D1F3C5" w14:textId="77777777" w:rsidR="002F115E" w:rsidRDefault="002F115E">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2739</w:t>
      </w:r>
    </w:p>
    <w:p w14:paraId="6E817540" w14:textId="77777777" w:rsidR="002F115E" w:rsidRDefault="002F115E">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2739</w:t>
      </w:r>
    </w:p>
    <w:p w14:paraId="777C0A4A" w14:textId="77777777" w:rsidR="002F115E" w:rsidRDefault="002F115E">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2739</w:t>
      </w:r>
    </w:p>
    <w:p w14:paraId="6CA3BB55" w14:textId="77777777" w:rsidR="002F115E" w:rsidRDefault="002F115E">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2739</w:t>
      </w:r>
    </w:p>
    <w:p w14:paraId="60568EDC" w14:textId="77777777" w:rsidR="002F115E" w:rsidRDefault="002F115E">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2741</w:t>
      </w:r>
    </w:p>
    <w:p w14:paraId="73B365CF" w14:textId="77777777" w:rsidR="002F115E" w:rsidRDefault="002F115E">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2741</w:t>
      </w:r>
    </w:p>
    <w:p w14:paraId="4455B8E0" w14:textId="77777777" w:rsidR="002F115E" w:rsidRDefault="002F115E">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2741</w:t>
      </w:r>
    </w:p>
    <w:p w14:paraId="27A23AD3" w14:textId="77777777" w:rsidR="002F115E" w:rsidRDefault="002F115E">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2741</w:t>
      </w:r>
    </w:p>
    <w:p w14:paraId="15B77524" w14:textId="77777777" w:rsidR="002F115E" w:rsidRDefault="002F115E">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2743</w:t>
      </w:r>
    </w:p>
    <w:p w14:paraId="3A159A4E" w14:textId="77777777" w:rsidR="002F115E" w:rsidRDefault="002F115E">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2743</w:t>
      </w:r>
    </w:p>
    <w:p w14:paraId="69CD6CF6" w14:textId="77777777" w:rsidR="002F115E" w:rsidRDefault="002F115E">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2743</w:t>
      </w:r>
    </w:p>
    <w:p w14:paraId="08DA1647" w14:textId="77777777" w:rsidR="002F115E" w:rsidRDefault="002F115E">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14:paraId="31954D67" w14:textId="77777777" w:rsidR="002F115E" w:rsidRDefault="002F115E">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2746</w:t>
      </w:r>
    </w:p>
    <w:p w14:paraId="47C73751" w14:textId="77777777" w:rsidR="002F115E" w:rsidRDefault="002F115E">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2746</w:t>
      </w:r>
    </w:p>
    <w:p w14:paraId="40A20288" w14:textId="77777777" w:rsidR="002F115E" w:rsidRDefault="002F115E">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2747</w:t>
      </w:r>
    </w:p>
    <w:p w14:paraId="2247E8A9" w14:textId="77777777" w:rsidR="002F115E" w:rsidRDefault="002F115E">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2747</w:t>
      </w:r>
    </w:p>
    <w:p w14:paraId="3BB55949" w14:textId="77777777" w:rsidR="002F115E" w:rsidRDefault="002F115E">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2750</w:t>
      </w:r>
    </w:p>
    <w:p w14:paraId="372F20B5" w14:textId="77777777" w:rsidR="002F115E" w:rsidRDefault="002F115E">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2750</w:t>
      </w:r>
    </w:p>
    <w:p w14:paraId="26069BC5" w14:textId="77777777" w:rsidR="002F115E" w:rsidRDefault="002F115E">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2751</w:t>
      </w:r>
    </w:p>
    <w:p w14:paraId="66928A23" w14:textId="77777777" w:rsidR="002F115E" w:rsidRDefault="002F115E">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2751</w:t>
      </w:r>
    </w:p>
    <w:p w14:paraId="1ECA5C0D" w14:textId="77777777" w:rsidR="002F115E" w:rsidRDefault="002F115E">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2754</w:t>
      </w:r>
    </w:p>
    <w:p w14:paraId="543A1173" w14:textId="77777777" w:rsidR="002F115E" w:rsidRDefault="002F115E">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2754</w:t>
      </w:r>
    </w:p>
    <w:p w14:paraId="52BC417E" w14:textId="77777777" w:rsidR="002F115E" w:rsidRDefault="002F115E">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2754</w:t>
      </w:r>
    </w:p>
    <w:p w14:paraId="1B295B03" w14:textId="77777777" w:rsidR="002F115E" w:rsidRDefault="002F115E">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2754</w:t>
      </w:r>
    </w:p>
    <w:p w14:paraId="1C954C92" w14:textId="77777777" w:rsidR="002F115E" w:rsidRDefault="002F115E">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2757</w:t>
      </w:r>
    </w:p>
    <w:p w14:paraId="26A745A5" w14:textId="77777777" w:rsidR="002F115E" w:rsidRDefault="002F115E">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2757</w:t>
      </w:r>
    </w:p>
    <w:p w14:paraId="7A27A527" w14:textId="77777777" w:rsidR="002F115E" w:rsidRDefault="002F115E">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2757</w:t>
      </w:r>
    </w:p>
    <w:p w14:paraId="5DF7BDAE" w14:textId="77777777" w:rsidR="002F115E" w:rsidRDefault="002F115E">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2757</w:t>
      </w:r>
    </w:p>
    <w:p w14:paraId="0434A770" w14:textId="77777777" w:rsidR="002F115E" w:rsidRDefault="002F115E">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2761</w:t>
      </w:r>
    </w:p>
    <w:p w14:paraId="73082463" w14:textId="77777777" w:rsidR="002F115E" w:rsidRDefault="002F115E">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2762</w:t>
      </w:r>
    </w:p>
    <w:p w14:paraId="1A68ECB8" w14:textId="77777777" w:rsidR="002F115E" w:rsidRDefault="002F115E">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2762</w:t>
      </w:r>
    </w:p>
    <w:p w14:paraId="464E00F9" w14:textId="77777777" w:rsidR="002F115E" w:rsidRDefault="002F115E">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2762</w:t>
      </w:r>
    </w:p>
    <w:p w14:paraId="398817CA" w14:textId="77777777" w:rsidR="002F115E" w:rsidRDefault="002F115E">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2766</w:t>
      </w:r>
    </w:p>
    <w:p w14:paraId="3505773A" w14:textId="77777777" w:rsidR="002F115E" w:rsidRDefault="002F115E">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2766</w:t>
      </w:r>
    </w:p>
    <w:p w14:paraId="2DBBB38E" w14:textId="77777777" w:rsidR="002F115E" w:rsidRDefault="002F115E">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2766</w:t>
      </w:r>
    </w:p>
    <w:p w14:paraId="14E40D01" w14:textId="77777777" w:rsidR="002F115E" w:rsidRDefault="002F115E">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2767</w:t>
      </w:r>
    </w:p>
    <w:p w14:paraId="0BD39E9B" w14:textId="77777777" w:rsidR="002F115E" w:rsidRDefault="002F115E">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2770</w:t>
      </w:r>
    </w:p>
    <w:p w14:paraId="50785F79" w14:textId="77777777" w:rsidR="002F115E" w:rsidRDefault="002F115E">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2770</w:t>
      </w:r>
    </w:p>
    <w:p w14:paraId="34F38384" w14:textId="77777777" w:rsidR="002F115E" w:rsidRDefault="002F115E">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2770</w:t>
      </w:r>
    </w:p>
    <w:p w14:paraId="7D0941A1" w14:textId="77777777" w:rsidR="002F115E" w:rsidRDefault="002F115E">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2770</w:t>
      </w:r>
    </w:p>
    <w:p w14:paraId="6727C628" w14:textId="77777777" w:rsidR="002F115E" w:rsidRDefault="002F115E">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2772</w:t>
      </w:r>
    </w:p>
    <w:p w14:paraId="7BE9D25B" w14:textId="77777777" w:rsidR="002F115E" w:rsidRDefault="002F115E">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2773</w:t>
      </w:r>
    </w:p>
    <w:p w14:paraId="5437E77E" w14:textId="77777777" w:rsidR="002F115E" w:rsidRDefault="002F115E">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2773</w:t>
      </w:r>
    </w:p>
    <w:p w14:paraId="7FB89F1E" w14:textId="77777777" w:rsidR="002F115E" w:rsidRDefault="002F115E">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2773</w:t>
      </w:r>
    </w:p>
    <w:p w14:paraId="68BD33A3" w14:textId="77777777" w:rsidR="002F115E" w:rsidRDefault="002F115E">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2777</w:t>
      </w:r>
    </w:p>
    <w:p w14:paraId="3D72EA3A" w14:textId="77777777" w:rsidR="002F115E" w:rsidRDefault="002F115E">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2778</w:t>
      </w:r>
    </w:p>
    <w:p w14:paraId="7C909021" w14:textId="77777777" w:rsidR="002F115E" w:rsidRDefault="002F115E">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2778</w:t>
      </w:r>
    </w:p>
    <w:p w14:paraId="50F632C1" w14:textId="77777777" w:rsidR="002F115E" w:rsidRDefault="002F115E">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2778</w:t>
      </w:r>
    </w:p>
    <w:p w14:paraId="1005FE31" w14:textId="77777777" w:rsidR="002F115E" w:rsidRDefault="002F115E">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2782</w:t>
      </w:r>
    </w:p>
    <w:p w14:paraId="50F55CBD" w14:textId="77777777" w:rsidR="002F115E" w:rsidRDefault="002F115E">
      <w:pPr>
        <w:pStyle w:val="TOC2"/>
        <w:rPr>
          <w:rFonts w:asciiTheme="minorHAnsi" w:eastAsiaTheme="minorEastAsia" w:hAnsiTheme="minorHAnsi" w:cstheme="minorBidi"/>
          <w:sz w:val="22"/>
          <w:szCs w:val="22"/>
        </w:rPr>
      </w:pPr>
      <w:r w:rsidRPr="00635E3B">
        <w:rPr>
          <w:rFonts w:eastAsia="SimSun"/>
          <w:lang w:val="sv-SE" w:eastAsia="zh-CN"/>
        </w:rPr>
        <w:t>A.9.3</w:t>
      </w:r>
      <w:r>
        <w:rPr>
          <w:rFonts w:asciiTheme="minorHAnsi" w:eastAsiaTheme="minorEastAsia" w:hAnsiTheme="minorHAnsi" w:cstheme="minorBidi"/>
          <w:sz w:val="22"/>
          <w:szCs w:val="22"/>
        </w:rPr>
        <w:tab/>
      </w:r>
      <w:r w:rsidRPr="00635E3B">
        <w:rPr>
          <w:rFonts w:eastAsia="SimSun"/>
          <w:lang w:val="sv-SE" w:eastAsia="zh-CN"/>
        </w:rPr>
        <w:t>UTRAN FDD CPICH RSCP</w:t>
      </w:r>
      <w:r>
        <w:tab/>
        <w:t>2782</w:t>
      </w:r>
    </w:p>
    <w:p w14:paraId="6FF3AEAD" w14:textId="77777777" w:rsidR="002F115E" w:rsidRDefault="002F115E">
      <w:pPr>
        <w:pStyle w:val="TOC3"/>
        <w:rPr>
          <w:rFonts w:asciiTheme="minorHAnsi" w:eastAsiaTheme="minorEastAsia" w:hAnsiTheme="minorHAnsi" w:cstheme="minorBidi"/>
          <w:sz w:val="22"/>
          <w:szCs w:val="22"/>
        </w:rPr>
      </w:pPr>
      <w:r w:rsidRPr="00635E3B">
        <w:rPr>
          <w:lang w:val="sv-SE"/>
        </w:rPr>
        <w:t>A.9.3.1</w:t>
      </w:r>
      <w:r>
        <w:rPr>
          <w:rFonts w:asciiTheme="minorHAnsi" w:eastAsiaTheme="minorEastAsia" w:hAnsiTheme="minorHAnsi" w:cstheme="minorBidi"/>
          <w:sz w:val="22"/>
          <w:szCs w:val="22"/>
        </w:rPr>
        <w:tab/>
      </w:r>
      <w:r w:rsidRPr="00635E3B">
        <w:rPr>
          <w:bCs/>
          <w:lang w:val="sv-SE"/>
        </w:rPr>
        <w:t>E-UTRAN FDD</w:t>
      </w:r>
      <w:r>
        <w:tab/>
        <w:t>2782</w:t>
      </w:r>
    </w:p>
    <w:p w14:paraId="728111E3"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A.9.3.1.1</w:t>
      </w:r>
      <w:r>
        <w:rPr>
          <w:rFonts w:asciiTheme="minorHAnsi" w:eastAsiaTheme="minorEastAsia" w:hAnsiTheme="minorHAnsi" w:cstheme="minorBidi"/>
          <w:sz w:val="22"/>
          <w:szCs w:val="22"/>
        </w:rPr>
        <w:tab/>
      </w:r>
      <w:r w:rsidRPr="00635E3B">
        <w:rPr>
          <w:rFonts w:cs="v4.2.0"/>
          <w:snapToGrid w:val="0"/>
        </w:rPr>
        <w:t>Test Purpose and Environment</w:t>
      </w:r>
      <w:r>
        <w:tab/>
        <w:t>2782</w:t>
      </w:r>
    </w:p>
    <w:p w14:paraId="5C983929" w14:textId="77777777" w:rsidR="002F115E" w:rsidRDefault="002F115E">
      <w:pPr>
        <w:pStyle w:val="TOC4"/>
        <w:rPr>
          <w:rFonts w:asciiTheme="minorHAnsi" w:eastAsiaTheme="minorEastAsia" w:hAnsiTheme="minorHAnsi" w:cstheme="minorBidi"/>
          <w:sz w:val="22"/>
          <w:szCs w:val="22"/>
        </w:rPr>
      </w:pPr>
      <w:r w:rsidRPr="00635E3B">
        <w:rPr>
          <w:snapToGrid w:val="0"/>
        </w:rPr>
        <w:t>A.9.3.1.2</w:t>
      </w:r>
      <w:r>
        <w:rPr>
          <w:rFonts w:asciiTheme="minorHAnsi" w:eastAsiaTheme="minorEastAsia" w:hAnsiTheme="minorHAnsi" w:cstheme="minorBidi"/>
          <w:sz w:val="22"/>
          <w:szCs w:val="22"/>
        </w:rPr>
        <w:tab/>
      </w:r>
      <w:r w:rsidRPr="00635E3B">
        <w:rPr>
          <w:snapToGrid w:val="0"/>
        </w:rPr>
        <w:t>Parameters</w:t>
      </w:r>
      <w:r>
        <w:tab/>
        <w:t>2782</w:t>
      </w:r>
    </w:p>
    <w:p w14:paraId="56D5B1EF"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A.9.3.1.3</w:t>
      </w:r>
      <w:r>
        <w:rPr>
          <w:rFonts w:asciiTheme="minorHAnsi" w:eastAsiaTheme="minorEastAsia" w:hAnsiTheme="minorHAnsi" w:cstheme="minorBidi"/>
          <w:sz w:val="22"/>
          <w:szCs w:val="22"/>
        </w:rPr>
        <w:tab/>
      </w:r>
      <w:r w:rsidRPr="00635E3B">
        <w:rPr>
          <w:rFonts w:cs="v4.2.0"/>
          <w:snapToGrid w:val="0"/>
        </w:rPr>
        <w:t>Test Requirements</w:t>
      </w:r>
      <w:r>
        <w:tab/>
        <w:t>2785</w:t>
      </w:r>
    </w:p>
    <w:p w14:paraId="5F180812" w14:textId="77777777" w:rsidR="002F115E" w:rsidRDefault="002F115E">
      <w:pPr>
        <w:pStyle w:val="TOC4"/>
        <w:rPr>
          <w:rFonts w:asciiTheme="minorHAnsi" w:eastAsiaTheme="minorEastAsia" w:hAnsiTheme="minorHAnsi" w:cstheme="minorBidi"/>
          <w:sz w:val="22"/>
          <w:szCs w:val="22"/>
        </w:rPr>
      </w:pPr>
      <w:r>
        <w:t xml:space="preserve">A.9.3.2 </w:t>
      </w:r>
      <w:r w:rsidRPr="00635E3B">
        <w:rPr>
          <w:bCs/>
        </w:rPr>
        <w:t>E-UTRAN TDD</w:t>
      </w:r>
      <w:r>
        <w:tab/>
        <w:t>2785</w:t>
      </w:r>
    </w:p>
    <w:p w14:paraId="37FA8A1C"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A.9.3.2.1</w:t>
      </w:r>
      <w:r>
        <w:rPr>
          <w:rFonts w:asciiTheme="minorHAnsi" w:eastAsiaTheme="minorEastAsia" w:hAnsiTheme="minorHAnsi" w:cstheme="minorBidi"/>
          <w:sz w:val="22"/>
          <w:szCs w:val="22"/>
        </w:rPr>
        <w:tab/>
      </w:r>
      <w:r w:rsidRPr="00635E3B">
        <w:rPr>
          <w:rFonts w:cs="v4.2.0"/>
          <w:snapToGrid w:val="0"/>
        </w:rPr>
        <w:t>Test Purpose and Environment</w:t>
      </w:r>
      <w:r>
        <w:tab/>
        <w:t>2785</w:t>
      </w:r>
    </w:p>
    <w:p w14:paraId="21911968" w14:textId="77777777" w:rsidR="002F115E" w:rsidRDefault="002F115E">
      <w:pPr>
        <w:pStyle w:val="TOC4"/>
        <w:rPr>
          <w:rFonts w:asciiTheme="minorHAnsi" w:eastAsiaTheme="minorEastAsia" w:hAnsiTheme="minorHAnsi" w:cstheme="minorBidi"/>
          <w:sz w:val="22"/>
          <w:szCs w:val="22"/>
        </w:rPr>
      </w:pPr>
      <w:r w:rsidRPr="00635E3B">
        <w:rPr>
          <w:snapToGrid w:val="0"/>
        </w:rPr>
        <w:t>A.9.3.2.2</w:t>
      </w:r>
      <w:r>
        <w:rPr>
          <w:rFonts w:asciiTheme="minorHAnsi" w:eastAsiaTheme="minorEastAsia" w:hAnsiTheme="minorHAnsi" w:cstheme="minorBidi"/>
          <w:sz w:val="22"/>
          <w:szCs w:val="22"/>
        </w:rPr>
        <w:tab/>
      </w:r>
      <w:r w:rsidRPr="00635E3B">
        <w:rPr>
          <w:snapToGrid w:val="0"/>
        </w:rPr>
        <w:t>Parameters</w:t>
      </w:r>
      <w:r>
        <w:tab/>
        <w:t>2785</w:t>
      </w:r>
    </w:p>
    <w:p w14:paraId="56887E53"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A.9.3.2.3</w:t>
      </w:r>
      <w:r>
        <w:rPr>
          <w:rFonts w:asciiTheme="minorHAnsi" w:eastAsiaTheme="minorEastAsia" w:hAnsiTheme="minorHAnsi" w:cstheme="minorBidi"/>
          <w:sz w:val="22"/>
          <w:szCs w:val="22"/>
        </w:rPr>
        <w:tab/>
      </w:r>
      <w:r w:rsidRPr="00635E3B">
        <w:rPr>
          <w:rFonts w:cs="v4.2.0"/>
          <w:snapToGrid w:val="0"/>
        </w:rPr>
        <w:t>Test Requirements</w:t>
      </w:r>
      <w:r>
        <w:tab/>
        <w:t>2788</w:t>
      </w:r>
    </w:p>
    <w:p w14:paraId="4D63244C" w14:textId="77777777" w:rsidR="002F115E" w:rsidRDefault="002F115E">
      <w:pPr>
        <w:pStyle w:val="TOC3"/>
        <w:rPr>
          <w:rFonts w:asciiTheme="minorHAnsi" w:eastAsiaTheme="minorEastAsia" w:hAnsiTheme="minorHAnsi" w:cstheme="minorBidi"/>
          <w:sz w:val="22"/>
          <w:szCs w:val="22"/>
        </w:rPr>
      </w:pPr>
      <w:r w:rsidRPr="00635E3B">
        <w:rPr>
          <w:lang w:val="de-DE"/>
        </w:rPr>
        <w:t>A.9.3.</w:t>
      </w:r>
      <w:r w:rsidRPr="00635E3B">
        <w:rPr>
          <w:lang w:val="de-DE" w:eastAsia="zh-CN"/>
        </w:rPr>
        <w:t>3</w:t>
      </w:r>
      <w:r>
        <w:rPr>
          <w:rFonts w:asciiTheme="minorHAnsi" w:eastAsiaTheme="minorEastAsia" w:hAnsiTheme="minorHAnsi" w:cstheme="minorBidi"/>
          <w:sz w:val="22"/>
          <w:szCs w:val="22"/>
        </w:rPr>
        <w:tab/>
      </w:r>
      <w:r w:rsidRPr="00635E3B">
        <w:rPr>
          <w:lang w:val="de-DE"/>
        </w:rPr>
        <w:t>E-UTRAN FDD</w:t>
      </w:r>
      <w:r w:rsidRPr="00635E3B">
        <w:rPr>
          <w:lang w:val="de-DE" w:eastAsia="zh-CN"/>
        </w:rPr>
        <w:t xml:space="preserve"> for 5MHz Bandwidth</w:t>
      </w:r>
      <w:r>
        <w:tab/>
        <w:t>2788</w:t>
      </w:r>
    </w:p>
    <w:p w14:paraId="6F7451E5" w14:textId="77777777" w:rsidR="002F115E" w:rsidRDefault="002F115E">
      <w:pPr>
        <w:pStyle w:val="TOC4"/>
        <w:rPr>
          <w:rFonts w:asciiTheme="minorHAnsi" w:eastAsiaTheme="minorEastAsia" w:hAnsiTheme="minorHAnsi" w:cstheme="minorBidi"/>
          <w:sz w:val="22"/>
          <w:szCs w:val="22"/>
        </w:rPr>
      </w:pPr>
      <w:r w:rsidRPr="00635E3B">
        <w:rPr>
          <w:snapToGrid w:val="0"/>
        </w:rPr>
        <w:t>A.9.3.</w:t>
      </w:r>
      <w:r w:rsidRPr="00635E3B">
        <w:rPr>
          <w:snapToGrid w:val="0"/>
          <w:lang w:eastAsia="zh-CN"/>
        </w:rPr>
        <w:t>3</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2788</w:t>
      </w:r>
    </w:p>
    <w:p w14:paraId="5C76B9AC" w14:textId="77777777" w:rsidR="002F115E" w:rsidRDefault="002F115E">
      <w:pPr>
        <w:pStyle w:val="TOC4"/>
        <w:rPr>
          <w:rFonts w:asciiTheme="minorHAnsi" w:eastAsiaTheme="minorEastAsia" w:hAnsiTheme="minorHAnsi" w:cstheme="minorBidi"/>
          <w:sz w:val="22"/>
          <w:szCs w:val="22"/>
        </w:rPr>
      </w:pPr>
      <w:r w:rsidRPr="00635E3B">
        <w:rPr>
          <w:snapToGrid w:val="0"/>
        </w:rPr>
        <w:lastRenderedPageBreak/>
        <w:t>A.9.3.</w:t>
      </w:r>
      <w:r w:rsidRPr="00635E3B">
        <w:rPr>
          <w:snapToGrid w:val="0"/>
          <w:lang w:eastAsia="zh-CN"/>
        </w:rPr>
        <w:t>3</w:t>
      </w:r>
      <w:r w:rsidRPr="00635E3B">
        <w:rPr>
          <w:snapToGrid w:val="0"/>
        </w:rPr>
        <w:t>.2</w:t>
      </w:r>
      <w:r>
        <w:rPr>
          <w:rFonts w:asciiTheme="minorHAnsi" w:eastAsiaTheme="minorEastAsia" w:hAnsiTheme="minorHAnsi" w:cstheme="minorBidi"/>
          <w:sz w:val="22"/>
          <w:szCs w:val="22"/>
        </w:rPr>
        <w:tab/>
      </w:r>
      <w:r w:rsidRPr="00635E3B">
        <w:rPr>
          <w:snapToGrid w:val="0"/>
        </w:rPr>
        <w:t>Parameters</w:t>
      </w:r>
      <w:r>
        <w:tab/>
        <w:t>2788</w:t>
      </w:r>
    </w:p>
    <w:p w14:paraId="51BDE283" w14:textId="77777777" w:rsidR="002F115E" w:rsidRDefault="002F115E">
      <w:pPr>
        <w:pStyle w:val="TOC4"/>
        <w:rPr>
          <w:rFonts w:asciiTheme="minorHAnsi" w:eastAsiaTheme="minorEastAsia" w:hAnsiTheme="minorHAnsi" w:cstheme="minorBidi"/>
          <w:sz w:val="22"/>
          <w:szCs w:val="22"/>
        </w:rPr>
      </w:pPr>
      <w:r w:rsidRPr="00635E3B">
        <w:rPr>
          <w:snapToGrid w:val="0"/>
        </w:rPr>
        <w:t>A.9.3.</w:t>
      </w:r>
      <w:r w:rsidRPr="00635E3B">
        <w:rPr>
          <w:snapToGrid w:val="0"/>
          <w:lang w:eastAsia="zh-CN"/>
        </w:rPr>
        <w:t>3</w:t>
      </w:r>
      <w:r w:rsidRPr="00635E3B">
        <w:rPr>
          <w:snapToGrid w:val="0"/>
        </w:rPr>
        <w:t>.3</w:t>
      </w:r>
      <w:r>
        <w:rPr>
          <w:rFonts w:asciiTheme="minorHAnsi" w:eastAsiaTheme="minorEastAsia" w:hAnsiTheme="minorHAnsi" w:cstheme="minorBidi"/>
          <w:sz w:val="22"/>
          <w:szCs w:val="22"/>
        </w:rPr>
        <w:tab/>
      </w:r>
      <w:r w:rsidRPr="00635E3B">
        <w:rPr>
          <w:snapToGrid w:val="0"/>
        </w:rPr>
        <w:t>Test Requirements</w:t>
      </w:r>
      <w:r>
        <w:tab/>
        <w:t>2789</w:t>
      </w:r>
    </w:p>
    <w:p w14:paraId="7CA78C0F" w14:textId="77777777" w:rsidR="002F115E" w:rsidRDefault="002F115E">
      <w:pPr>
        <w:pStyle w:val="TOC2"/>
        <w:rPr>
          <w:rFonts w:asciiTheme="minorHAnsi" w:eastAsiaTheme="minorEastAsia" w:hAnsiTheme="minorHAnsi" w:cstheme="minorBidi"/>
          <w:sz w:val="22"/>
          <w:szCs w:val="22"/>
        </w:rPr>
      </w:pPr>
      <w:r w:rsidRPr="00635E3B">
        <w:rPr>
          <w:rFonts w:eastAsia="SimSun"/>
        </w:rPr>
        <w:t>A.9.4</w:t>
      </w:r>
      <w:r>
        <w:rPr>
          <w:rFonts w:asciiTheme="minorHAnsi" w:eastAsiaTheme="minorEastAsia" w:hAnsiTheme="minorHAnsi" w:cstheme="minorBidi"/>
          <w:sz w:val="22"/>
          <w:szCs w:val="22"/>
        </w:rPr>
        <w:tab/>
      </w:r>
      <w:r w:rsidRPr="00635E3B">
        <w:rPr>
          <w:rFonts w:eastAsia="SimSun"/>
        </w:rPr>
        <w:t>UTRAN FDD CPICH Ec/No</w:t>
      </w:r>
      <w:r>
        <w:tab/>
        <w:t>2790</w:t>
      </w:r>
    </w:p>
    <w:p w14:paraId="42B51ECC" w14:textId="77777777" w:rsidR="002F115E" w:rsidRDefault="002F115E">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2790</w:t>
      </w:r>
    </w:p>
    <w:p w14:paraId="396B61FC"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A.9.4.1.1</w:t>
      </w:r>
      <w:r>
        <w:rPr>
          <w:rFonts w:asciiTheme="minorHAnsi" w:eastAsiaTheme="minorEastAsia" w:hAnsiTheme="minorHAnsi" w:cstheme="minorBidi"/>
          <w:sz w:val="22"/>
          <w:szCs w:val="22"/>
        </w:rPr>
        <w:tab/>
      </w:r>
      <w:r w:rsidRPr="00635E3B">
        <w:rPr>
          <w:rFonts w:cs="v4.2.0"/>
          <w:snapToGrid w:val="0"/>
        </w:rPr>
        <w:t>Test Purpose and Environment</w:t>
      </w:r>
      <w:r>
        <w:tab/>
        <w:t>2790</w:t>
      </w:r>
    </w:p>
    <w:p w14:paraId="679ACD45" w14:textId="77777777" w:rsidR="002F115E" w:rsidRDefault="002F115E">
      <w:pPr>
        <w:pStyle w:val="TOC4"/>
        <w:rPr>
          <w:rFonts w:asciiTheme="minorHAnsi" w:eastAsiaTheme="minorEastAsia" w:hAnsiTheme="minorHAnsi" w:cstheme="minorBidi"/>
          <w:sz w:val="22"/>
          <w:szCs w:val="22"/>
        </w:rPr>
      </w:pPr>
      <w:r w:rsidRPr="00635E3B">
        <w:rPr>
          <w:snapToGrid w:val="0"/>
        </w:rPr>
        <w:t>A.9.4.1.2</w:t>
      </w:r>
      <w:r>
        <w:rPr>
          <w:rFonts w:asciiTheme="minorHAnsi" w:eastAsiaTheme="minorEastAsia" w:hAnsiTheme="minorHAnsi" w:cstheme="minorBidi"/>
          <w:sz w:val="22"/>
          <w:szCs w:val="22"/>
        </w:rPr>
        <w:tab/>
      </w:r>
      <w:r w:rsidRPr="00635E3B">
        <w:rPr>
          <w:snapToGrid w:val="0"/>
        </w:rPr>
        <w:t>Parameters</w:t>
      </w:r>
      <w:r>
        <w:tab/>
        <w:t>2790</w:t>
      </w:r>
    </w:p>
    <w:p w14:paraId="38C1D045"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A.9.4.1.3</w:t>
      </w:r>
      <w:r>
        <w:rPr>
          <w:rFonts w:asciiTheme="minorHAnsi" w:eastAsiaTheme="minorEastAsia" w:hAnsiTheme="minorHAnsi" w:cstheme="minorBidi"/>
          <w:sz w:val="22"/>
          <w:szCs w:val="22"/>
        </w:rPr>
        <w:tab/>
      </w:r>
      <w:r w:rsidRPr="00635E3B">
        <w:rPr>
          <w:rFonts w:cs="v4.2.0"/>
          <w:snapToGrid w:val="0"/>
        </w:rPr>
        <w:t>Test Requirements</w:t>
      </w:r>
      <w:r>
        <w:tab/>
        <w:t>2792</w:t>
      </w:r>
    </w:p>
    <w:p w14:paraId="7E5FB8BC" w14:textId="77777777" w:rsidR="002F115E" w:rsidRDefault="002F115E">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2793</w:t>
      </w:r>
    </w:p>
    <w:p w14:paraId="393F040D"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A.9.4.2.1</w:t>
      </w:r>
      <w:r>
        <w:rPr>
          <w:rFonts w:asciiTheme="minorHAnsi" w:eastAsiaTheme="minorEastAsia" w:hAnsiTheme="minorHAnsi" w:cstheme="minorBidi"/>
          <w:sz w:val="22"/>
          <w:szCs w:val="22"/>
        </w:rPr>
        <w:tab/>
      </w:r>
      <w:r w:rsidRPr="00635E3B">
        <w:rPr>
          <w:rFonts w:cs="v4.2.0"/>
          <w:snapToGrid w:val="0"/>
        </w:rPr>
        <w:t>Test Purpose and Environment</w:t>
      </w:r>
      <w:r>
        <w:tab/>
        <w:t>2793</w:t>
      </w:r>
    </w:p>
    <w:p w14:paraId="418B3506" w14:textId="77777777" w:rsidR="002F115E" w:rsidRDefault="002F115E">
      <w:pPr>
        <w:pStyle w:val="TOC4"/>
        <w:rPr>
          <w:rFonts w:asciiTheme="minorHAnsi" w:eastAsiaTheme="minorEastAsia" w:hAnsiTheme="minorHAnsi" w:cstheme="minorBidi"/>
          <w:sz w:val="22"/>
          <w:szCs w:val="22"/>
        </w:rPr>
      </w:pPr>
      <w:r w:rsidRPr="00635E3B">
        <w:rPr>
          <w:snapToGrid w:val="0"/>
        </w:rPr>
        <w:t>A.9.4.2.2</w:t>
      </w:r>
      <w:r>
        <w:rPr>
          <w:rFonts w:asciiTheme="minorHAnsi" w:eastAsiaTheme="minorEastAsia" w:hAnsiTheme="minorHAnsi" w:cstheme="minorBidi"/>
          <w:sz w:val="22"/>
          <w:szCs w:val="22"/>
        </w:rPr>
        <w:tab/>
      </w:r>
      <w:r w:rsidRPr="00635E3B">
        <w:rPr>
          <w:snapToGrid w:val="0"/>
        </w:rPr>
        <w:t>Parameters</w:t>
      </w:r>
      <w:r>
        <w:tab/>
        <w:t>2793</w:t>
      </w:r>
    </w:p>
    <w:p w14:paraId="147DF9E7" w14:textId="77777777" w:rsidR="002F115E" w:rsidRDefault="002F115E">
      <w:pPr>
        <w:pStyle w:val="TOC4"/>
        <w:rPr>
          <w:rFonts w:asciiTheme="minorHAnsi" w:eastAsiaTheme="minorEastAsia" w:hAnsiTheme="minorHAnsi" w:cstheme="minorBidi"/>
          <w:sz w:val="22"/>
          <w:szCs w:val="22"/>
        </w:rPr>
      </w:pPr>
      <w:r w:rsidRPr="00635E3B">
        <w:rPr>
          <w:rFonts w:cs="v4.2.0"/>
          <w:snapToGrid w:val="0"/>
        </w:rPr>
        <w:t>A.9.4.2.3</w:t>
      </w:r>
      <w:r>
        <w:rPr>
          <w:rFonts w:asciiTheme="minorHAnsi" w:eastAsiaTheme="minorEastAsia" w:hAnsiTheme="minorHAnsi" w:cstheme="minorBidi"/>
          <w:sz w:val="22"/>
          <w:szCs w:val="22"/>
        </w:rPr>
        <w:tab/>
      </w:r>
      <w:r w:rsidRPr="00635E3B">
        <w:rPr>
          <w:rFonts w:cs="v4.2.0"/>
          <w:snapToGrid w:val="0"/>
        </w:rPr>
        <w:t>Test Requirements</w:t>
      </w:r>
      <w:r>
        <w:tab/>
        <w:t>2795</w:t>
      </w:r>
    </w:p>
    <w:p w14:paraId="3FE8DAC6" w14:textId="77777777" w:rsidR="002F115E" w:rsidRDefault="002F115E">
      <w:pPr>
        <w:pStyle w:val="TOC3"/>
        <w:rPr>
          <w:rFonts w:asciiTheme="minorHAnsi" w:eastAsiaTheme="minorEastAsia" w:hAnsiTheme="minorHAnsi" w:cstheme="minorBidi"/>
          <w:sz w:val="22"/>
          <w:szCs w:val="22"/>
        </w:rPr>
      </w:pPr>
      <w:r w:rsidRPr="00635E3B">
        <w:rPr>
          <w:lang w:val="de-DE"/>
        </w:rPr>
        <w:t>A.9.</w:t>
      </w:r>
      <w:r w:rsidRPr="00635E3B">
        <w:rPr>
          <w:lang w:val="de-DE" w:eastAsia="zh-CN"/>
        </w:rPr>
        <w:t>4</w:t>
      </w:r>
      <w:r w:rsidRPr="00635E3B">
        <w:rPr>
          <w:lang w:val="de-DE"/>
        </w:rPr>
        <w:t>.</w:t>
      </w:r>
      <w:r w:rsidRPr="00635E3B">
        <w:rPr>
          <w:lang w:val="de-DE" w:eastAsia="zh-CN"/>
        </w:rPr>
        <w:t>3</w:t>
      </w:r>
      <w:r>
        <w:rPr>
          <w:rFonts w:asciiTheme="minorHAnsi" w:eastAsiaTheme="minorEastAsia" w:hAnsiTheme="minorHAnsi" w:cstheme="minorBidi"/>
          <w:sz w:val="22"/>
          <w:szCs w:val="22"/>
        </w:rPr>
        <w:tab/>
      </w:r>
      <w:r w:rsidRPr="00635E3B">
        <w:rPr>
          <w:lang w:val="de-DE"/>
        </w:rPr>
        <w:t>E-UTRAN FDD</w:t>
      </w:r>
      <w:r w:rsidRPr="00635E3B">
        <w:rPr>
          <w:lang w:val="de-DE" w:eastAsia="zh-CN"/>
        </w:rPr>
        <w:t xml:space="preserve"> for 5MHz Bandwidth</w:t>
      </w:r>
      <w:r>
        <w:tab/>
        <w:t>2796</w:t>
      </w:r>
    </w:p>
    <w:p w14:paraId="631DBF2F" w14:textId="77777777" w:rsidR="002F115E" w:rsidRDefault="002F115E">
      <w:pPr>
        <w:pStyle w:val="TOC4"/>
        <w:rPr>
          <w:rFonts w:asciiTheme="minorHAnsi" w:eastAsiaTheme="minorEastAsia" w:hAnsiTheme="minorHAnsi" w:cstheme="minorBidi"/>
          <w:sz w:val="22"/>
          <w:szCs w:val="22"/>
        </w:rPr>
      </w:pPr>
      <w:r w:rsidRPr="00635E3B">
        <w:rPr>
          <w:snapToGrid w:val="0"/>
        </w:rPr>
        <w:t>A.9.</w:t>
      </w:r>
      <w:r w:rsidRPr="00635E3B">
        <w:rPr>
          <w:snapToGrid w:val="0"/>
          <w:lang w:eastAsia="zh-CN"/>
        </w:rPr>
        <w:t>4</w:t>
      </w:r>
      <w:r w:rsidRPr="00635E3B">
        <w:rPr>
          <w:snapToGrid w:val="0"/>
        </w:rPr>
        <w:t>.</w:t>
      </w:r>
      <w:r w:rsidRPr="00635E3B">
        <w:rPr>
          <w:snapToGrid w:val="0"/>
          <w:lang w:eastAsia="zh-CN"/>
        </w:rPr>
        <w:t>3</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2796</w:t>
      </w:r>
    </w:p>
    <w:p w14:paraId="073C6570" w14:textId="77777777" w:rsidR="002F115E" w:rsidRDefault="002F115E">
      <w:pPr>
        <w:pStyle w:val="TOC4"/>
        <w:rPr>
          <w:rFonts w:asciiTheme="minorHAnsi" w:eastAsiaTheme="minorEastAsia" w:hAnsiTheme="minorHAnsi" w:cstheme="minorBidi"/>
          <w:sz w:val="22"/>
          <w:szCs w:val="22"/>
        </w:rPr>
      </w:pPr>
      <w:r w:rsidRPr="00635E3B">
        <w:rPr>
          <w:snapToGrid w:val="0"/>
        </w:rPr>
        <w:t>A.9.</w:t>
      </w:r>
      <w:r w:rsidRPr="00635E3B">
        <w:rPr>
          <w:snapToGrid w:val="0"/>
          <w:lang w:eastAsia="zh-CN"/>
        </w:rPr>
        <w:t>4</w:t>
      </w:r>
      <w:r w:rsidRPr="00635E3B">
        <w:rPr>
          <w:snapToGrid w:val="0"/>
        </w:rPr>
        <w:t>.</w:t>
      </w:r>
      <w:r w:rsidRPr="00635E3B">
        <w:rPr>
          <w:snapToGrid w:val="0"/>
          <w:lang w:eastAsia="zh-CN"/>
        </w:rPr>
        <w:t>3</w:t>
      </w:r>
      <w:r w:rsidRPr="00635E3B">
        <w:rPr>
          <w:snapToGrid w:val="0"/>
        </w:rPr>
        <w:t>.2</w:t>
      </w:r>
      <w:r>
        <w:rPr>
          <w:rFonts w:asciiTheme="minorHAnsi" w:eastAsiaTheme="minorEastAsia" w:hAnsiTheme="minorHAnsi" w:cstheme="minorBidi"/>
          <w:sz w:val="22"/>
          <w:szCs w:val="22"/>
        </w:rPr>
        <w:tab/>
      </w:r>
      <w:r w:rsidRPr="00635E3B">
        <w:rPr>
          <w:snapToGrid w:val="0"/>
        </w:rPr>
        <w:t>Parameters</w:t>
      </w:r>
      <w:r>
        <w:tab/>
        <w:t>2796</w:t>
      </w:r>
    </w:p>
    <w:p w14:paraId="330C3ABA" w14:textId="77777777" w:rsidR="002F115E" w:rsidRDefault="002F115E">
      <w:pPr>
        <w:pStyle w:val="TOC4"/>
        <w:rPr>
          <w:rFonts w:asciiTheme="minorHAnsi" w:eastAsiaTheme="minorEastAsia" w:hAnsiTheme="minorHAnsi" w:cstheme="minorBidi"/>
          <w:sz w:val="22"/>
          <w:szCs w:val="22"/>
        </w:rPr>
      </w:pPr>
      <w:r w:rsidRPr="00635E3B">
        <w:rPr>
          <w:snapToGrid w:val="0"/>
        </w:rPr>
        <w:t>A.9.</w:t>
      </w:r>
      <w:r w:rsidRPr="00635E3B">
        <w:rPr>
          <w:snapToGrid w:val="0"/>
          <w:lang w:eastAsia="zh-CN"/>
        </w:rPr>
        <w:t>4</w:t>
      </w:r>
      <w:r w:rsidRPr="00635E3B">
        <w:rPr>
          <w:snapToGrid w:val="0"/>
        </w:rPr>
        <w:t>.</w:t>
      </w:r>
      <w:r w:rsidRPr="00635E3B">
        <w:rPr>
          <w:snapToGrid w:val="0"/>
          <w:lang w:eastAsia="zh-CN"/>
        </w:rPr>
        <w:t>3</w:t>
      </w:r>
      <w:r w:rsidRPr="00635E3B">
        <w:rPr>
          <w:snapToGrid w:val="0"/>
        </w:rPr>
        <w:t>.3</w:t>
      </w:r>
      <w:r>
        <w:rPr>
          <w:rFonts w:asciiTheme="minorHAnsi" w:eastAsiaTheme="minorEastAsia" w:hAnsiTheme="minorHAnsi" w:cstheme="minorBidi"/>
          <w:sz w:val="22"/>
          <w:szCs w:val="22"/>
        </w:rPr>
        <w:tab/>
      </w:r>
      <w:r w:rsidRPr="00635E3B">
        <w:rPr>
          <w:snapToGrid w:val="0"/>
        </w:rPr>
        <w:t>Test Requirements</w:t>
      </w:r>
      <w:r>
        <w:tab/>
        <w:t>2797</w:t>
      </w:r>
    </w:p>
    <w:p w14:paraId="7735BE85" w14:textId="77777777" w:rsidR="002F115E" w:rsidRDefault="002F115E">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2797</w:t>
      </w:r>
    </w:p>
    <w:p w14:paraId="63DAE30F" w14:textId="77777777" w:rsidR="002F115E" w:rsidRDefault="002F115E">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2797</w:t>
      </w:r>
    </w:p>
    <w:p w14:paraId="5F45A245" w14:textId="77777777" w:rsidR="002F115E" w:rsidRDefault="002F115E">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2797</w:t>
      </w:r>
    </w:p>
    <w:p w14:paraId="0D6F1985" w14:textId="77777777" w:rsidR="002F115E" w:rsidRDefault="002F115E">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2797</w:t>
      </w:r>
    </w:p>
    <w:p w14:paraId="7A32BEBB" w14:textId="77777777" w:rsidR="002F115E" w:rsidRDefault="002F115E">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2799</w:t>
      </w:r>
    </w:p>
    <w:p w14:paraId="07CC0DB7" w14:textId="77777777" w:rsidR="002F115E" w:rsidRDefault="002F115E">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2800</w:t>
      </w:r>
    </w:p>
    <w:p w14:paraId="3A36C9AC" w14:textId="77777777" w:rsidR="002F115E" w:rsidRDefault="002F115E">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2800</w:t>
      </w:r>
    </w:p>
    <w:p w14:paraId="62E39B0E" w14:textId="77777777" w:rsidR="002F115E" w:rsidRDefault="002F115E">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2800</w:t>
      </w:r>
    </w:p>
    <w:p w14:paraId="50C0648B" w14:textId="77777777" w:rsidR="002F115E" w:rsidRDefault="002F115E">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2801</w:t>
      </w:r>
    </w:p>
    <w:p w14:paraId="7FDDF704" w14:textId="77777777" w:rsidR="002F115E" w:rsidRDefault="002F115E">
      <w:pPr>
        <w:pStyle w:val="TOC2"/>
        <w:rPr>
          <w:rFonts w:asciiTheme="minorHAnsi" w:eastAsiaTheme="minorEastAsia" w:hAnsiTheme="minorHAnsi" w:cstheme="minorBidi"/>
          <w:sz w:val="22"/>
          <w:szCs w:val="22"/>
        </w:rPr>
      </w:pPr>
      <w:r w:rsidRPr="00635E3B">
        <w:rPr>
          <w:lang w:val="it-IT"/>
        </w:rPr>
        <w:t>A.9.6</w:t>
      </w:r>
      <w:r>
        <w:rPr>
          <w:rFonts w:asciiTheme="minorHAnsi" w:eastAsiaTheme="minorEastAsia" w:hAnsiTheme="minorHAnsi" w:cstheme="minorBidi"/>
          <w:sz w:val="22"/>
          <w:szCs w:val="22"/>
        </w:rPr>
        <w:tab/>
      </w:r>
      <w:r w:rsidRPr="00635E3B">
        <w:rPr>
          <w:lang w:val="it-IT"/>
        </w:rPr>
        <w:t>GSM Carrier RSSI</w:t>
      </w:r>
      <w:r>
        <w:tab/>
        <w:t>2802</w:t>
      </w:r>
    </w:p>
    <w:p w14:paraId="015A6272" w14:textId="77777777" w:rsidR="002F115E" w:rsidRDefault="002F115E">
      <w:pPr>
        <w:pStyle w:val="TOC3"/>
        <w:rPr>
          <w:rFonts w:asciiTheme="minorHAnsi" w:eastAsiaTheme="minorEastAsia" w:hAnsiTheme="minorHAnsi" w:cstheme="minorBidi"/>
          <w:sz w:val="22"/>
          <w:szCs w:val="22"/>
        </w:rPr>
      </w:pPr>
      <w:r w:rsidRPr="00635E3B">
        <w:rPr>
          <w:bCs/>
          <w:lang w:val="it-IT"/>
        </w:rPr>
        <w:t>A.9.6.1</w:t>
      </w:r>
      <w:r>
        <w:rPr>
          <w:rFonts w:asciiTheme="minorHAnsi" w:eastAsiaTheme="minorEastAsia" w:hAnsiTheme="minorHAnsi" w:cstheme="minorBidi"/>
          <w:sz w:val="22"/>
          <w:szCs w:val="22"/>
        </w:rPr>
        <w:tab/>
      </w:r>
      <w:r w:rsidRPr="00635E3B">
        <w:rPr>
          <w:bCs/>
          <w:lang w:val="it-IT"/>
        </w:rPr>
        <w:t>E-UTRAN FDD</w:t>
      </w:r>
      <w:r>
        <w:tab/>
        <w:t>2802</w:t>
      </w:r>
    </w:p>
    <w:p w14:paraId="037F6AFC" w14:textId="77777777" w:rsidR="002F115E" w:rsidRDefault="002F115E">
      <w:pPr>
        <w:pStyle w:val="TOC4"/>
        <w:rPr>
          <w:rFonts w:asciiTheme="minorHAnsi" w:eastAsiaTheme="minorEastAsia" w:hAnsiTheme="minorHAnsi" w:cstheme="minorBidi"/>
          <w:sz w:val="22"/>
          <w:szCs w:val="22"/>
        </w:rPr>
      </w:pPr>
      <w:r w:rsidRPr="00635E3B">
        <w:rPr>
          <w:bCs/>
        </w:rPr>
        <w:t>A.9.6.1.1</w:t>
      </w:r>
      <w:r>
        <w:rPr>
          <w:rFonts w:asciiTheme="minorHAnsi" w:eastAsiaTheme="minorEastAsia" w:hAnsiTheme="minorHAnsi" w:cstheme="minorBidi"/>
          <w:sz w:val="22"/>
          <w:szCs w:val="22"/>
        </w:rPr>
        <w:tab/>
      </w:r>
      <w:r w:rsidRPr="00635E3B">
        <w:rPr>
          <w:bCs/>
        </w:rPr>
        <w:t>Test Purpose and Environment</w:t>
      </w:r>
      <w:r>
        <w:tab/>
        <w:t>2802</w:t>
      </w:r>
    </w:p>
    <w:p w14:paraId="4A380889" w14:textId="77777777" w:rsidR="002F115E" w:rsidRDefault="002F115E">
      <w:pPr>
        <w:pStyle w:val="TOC4"/>
        <w:rPr>
          <w:rFonts w:asciiTheme="minorHAnsi" w:eastAsiaTheme="minorEastAsia" w:hAnsiTheme="minorHAnsi" w:cstheme="minorBidi"/>
          <w:sz w:val="22"/>
          <w:szCs w:val="22"/>
        </w:rPr>
      </w:pPr>
      <w:r w:rsidRPr="00635E3B">
        <w:rPr>
          <w:bCs/>
        </w:rPr>
        <w:t>A.9.6.1.2</w:t>
      </w:r>
      <w:r>
        <w:rPr>
          <w:rFonts w:asciiTheme="minorHAnsi" w:eastAsiaTheme="minorEastAsia" w:hAnsiTheme="minorHAnsi" w:cstheme="minorBidi"/>
          <w:sz w:val="22"/>
          <w:szCs w:val="22"/>
        </w:rPr>
        <w:tab/>
      </w:r>
      <w:r w:rsidRPr="00635E3B">
        <w:rPr>
          <w:bCs/>
        </w:rPr>
        <w:t>Test Requirements</w:t>
      </w:r>
      <w:r>
        <w:tab/>
        <w:t>2803</w:t>
      </w:r>
    </w:p>
    <w:p w14:paraId="62AC3D93" w14:textId="77777777" w:rsidR="002F115E" w:rsidRDefault="002F115E">
      <w:pPr>
        <w:pStyle w:val="TOC3"/>
        <w:rPr>
          <w:rFonts w:asciiTheme="minorHAnsi" w:eastAsiaTheme="minorEastAsia" w:hAnsiTheme="minorHAnsi" w:cstheme="minorBidi"/>
          <w:sz w:val="22"/>
          <w:szCs w:val="22"/>
        </w:rPr>
      </w:pPr>
      <w:r w:rsidRPr="00635E3B">
        <w:rPr>
          <w:bCs/>
        </w:rPr>
        <w:t>A.9.6.2</w:t>
      </w:r>
      <w:r>
        <w:rPr>
          <w:rFonts w:asciiTheme="minorHAnsi" w:eastAsiaTheme="minorEastAsia" w:hAnsiTheme="minorHAnsi" w:cstheme="minorBidi"/>
          <w:sz w:val="22"/>
          <w:szCs w:val="22"/>
        </w:rPr>
        <w:tab/>
      </w:r>
      <w:r w:rsidRPr="00635E3B">
        <w:rPr>
          <w:bCs/>
        </w:rPr>
        <w:t>E-UTRAN TDD</w:t>
      </w:r>
      <w:r>
        <w:tab/>
        <w:t>2803</w:t>
      </w:r>
    </w:p>
    <w:p w14:paraId="04C32E23" w14:textId="77777777" w:rsidR="002F115E" w:rsidRDefault="002F115E">
      <w:pPr>
        <w:pStyle w:val="TOC4"/>
        <w:rPr>
          <w:rFonts w:asciiTheme="minorHAnsi" w:eastAsiaTheme="minorEastAsia" w:hAnsiTheme="minorHAnsi" w:cstheme="minorBidi"/>
          <w:sz w:val="22"/>
          <w:szCs w:val="22"/>
        </w:rPr>
      </w:pPr>
      <w:r w:rsidRPr="00635E3B">
        <w:rPr>
          <w:bCs/>
        </w:rPr>
        <w:t>A.9.6.2.1</w:t>
      </w:r>
      <w:r>
        <w:rPr>
          <w:rFonts w:asciiTheme="minorHAnsi" w:eastAsiaTheme="minorEastAsia" w:hAnsiTheme="minorHAnsi" w:cstheme="minorBidi"/>
          <w:sz w:val="22"/>
          <w:szCs w:val="22"/>
        </w:rPr>
        <w:tab/>
      </w:r>
      <w:r w:rsidRPr="00635E3B">
        <w:rPr>
          <w:bCs/>
        </w:rPr>
        <w:t>Test Purpose and Environment</w:t>
      </w:r>
      <w:r>
        <w:tab/>
        <w:t>2803</w:t>
      </w:r>
    </w:p>
    <w:p w14:paraId="4ECDA03F" w14:textId="77777777" w:rsidR="002F115E" w:rsidRDefault="002F115E">
      <w:pPr>
        <w:pStyle w:val="TOC4"/>
        <w:rPr>
          <w:rFonts w:asciiTheme="minorHAnsi" w:eastAsiaTheme="minorEastAsia" w:hAnsiTheme="minorHAnsi" w:cstheme="minorBidi"/>
          <w:sz w:val="22"/>
          <w:szCs w:val="22"/>
        </w:rPr>
      </w:pPr>
      <w:r w:rsidRPr="00635E3B">
        <w:rPr>
          <w:bCs/>
        </w:rPr>
        <w:t>A.9.6.2.2</w:t>
      </w:r>
      <w:r>
        <w:rPr>
          <w:rFonts w:asciiTheme="minorHAnsi" w:eastAsiaTheme="minorEastAsia" w:hAnsiTheme="minorHAnsi" w:cstheme="minorBidi"/>
          <w:sz w:val="22"/>
          <w:szCs w:val="22"/>
        </w:rPr>
        <w:tab/>
      </w:r>
      <w:r w:rsidRPr="00635E3B">
        <w:rPr>
          <w:bCs/>
        </w:rPr>
        <w:t>Test Requirements</w:t>
      </w:r>
      <w:r>
        <w:tab/>
        <w:t>2806</w:t>
      </w:r>
    </w:p>
    <w:p w14:paraId="41897F2E" w14:textId="77777777" w:rsidR="002F115E" w:rsidRDefault="002F115E">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635E3B">
        <w:rPr>
          <w:b/>
        </w:rPr>
        <w:t>–</w:t>
      </w:r>
      <w:r w:rsidRPr="00635E3B">
        <w:rPr>
          <w:b/>
          <w:lang w:eastAsia="zh-CN"/>
        </w:rPr>
        <w:t xml:space="preserve"> </w:t>
      </w:r>
      <w:r>
        <w:rPr>
          <w:lang w:eastAsia="zh-CN"/>
        </w:rPr>
        <w:t>Tx Time Difference</w:t>
      </w:r>
      <w:r>
        <w:tab/>
        <w:t>2806</w:t>
      </w:r>
    </w:p>
    <w:p w14:paraId="52E0EFEF" w14:textId="77777777" w:rsidR="002F115E" w:rsidRDefault="002F115E">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635E3B">
        <w:rPr>
          <w:b/>
        </w:rPr>
        <w:t>–</w:t>
      </w:r>
      <w:r w:rsidRPr="00635E3B">
        <w:rPr>
          <w:b/>
          <w:lang w:eastAsia="zh-CN"/>
        </w:rPr>
        <w:t xml:space="preserve"> </w:t>
      </w:r>
      <w:r>
        <w:rPr>
          <w:lang w:eastAsia="zh-CN"/>
        </w:rPr>
        <w:t>Tx time difference</w:t>
      </w:r>
      <w:r>
        <w:t xml:space="preserve"> case</w:t>
      </w:r>
      <w:r>
        <w:tab/>
        <w:t>2806</w:t>
      </w:r>
    </w:p>
    <w:p w14:paraId="1A619711" w14:textId="77777777" w:rsidR="002F115E" w:rsidRDefault="002F115E">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2806</w:t>
      </w:r>
    </w:p>
    <w:p w14:paraId="2CED2897" w14:textId="77777777" w:rsidR="002F115E" w:rsidRDefault="002F115E">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2806</w:t>
      </w:r>
    </w:p>
    <w:p w14:paraId="213AF24A" w14:textId="77777777" w:rsidR="002F115E" w:rsidRDefault="002F115E">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2808</w:t>
      </w:r>
    </w:p>
    <w:p w14:paraId="6D6DB4A8" w14:textId="77777777" w:rsidR="002F115E" w:rsidRDefault="002F115E">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635E3B">
        <w:rPr>
          <w:b/>
        </w:rPr>
        <w:t>–</w:t>
      </w:r>
      <w:r w:rsidRPr="00635E3B">
        <w:rPr>
          <w:b/>
          <w:lang w:eastAsia="zh-CN"/>
        </w:rPr>
        <w:t xml:space="preserve"> </w:t>
      </w:r>
      <w:r>
        <w:rPr>
          <w:lang w:eastAsia="zh-CN"/>
        </w:rPr>
        <w:t>Tx time difference</w:t>
      </w:r>
      <w:r>
        <w:t xml:space="preserve"> case</w:t>
      </w:r>
      <w:r>
        <w:tab/>
        <w:t>2808</w:t>
      </w:r>
    </w:p>
    <w:p w14:paraId="24B87E94" w14:textId="77777777" w:rsidR="002F115E" w:rsidRDefault="002F115E">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2808</w:t>
      </w:r>
    </w:p>
    <w:p w14:paraId="54DCBCD2" w14:textId="77777777" w:rsidR="002F115E" w:rsidRDefault="002F115E">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2808</w:t>
      </w:r>
    </w:p>
    <w:p w14:paraId="3344A1F3" w14:textId="77777777" w:rsidR="002F115E" w:rsidRDefault="002F115E">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2810</w:t>
      </w:r>
    </w:p>
    <w:p w14:paraId="6B05C310" w14:textId="77777777" w:rsidR="002F115E" w:rsidRDefault="002F115E">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2810</w:t>
      </w:r>
    </w:p>
    <w:p w14:paraId="57192A35" w14:textId="77777777" w:rsidR="002F115E" w:rsidRDefault="002F115E">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2810</w:t>
      </w:r>
    </w:p>
    <w:p w14:paraId="7B751495" w14:textId="77777777" w:rsidR="002F115E" w:rsidRDefault="002F115E">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2810</w:t>
      </w:r>
    </w:p>
    <w:p w14:paraId="55A39675" w14:textId="77777777" w:rsidR="002F115E" w:rsidRDefault="002F115E">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2813</w:t>
      </w:r>
    </w:p>
    <w:p w14:paraId="7FCFE9EE" w14:textId="77777777" w:rsidR="002F115E" w:rsidRDefault="002F115E">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2813</w:t>
      </w:r>
    </w:p>
    <w:p w14:paraId="664E5116"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2813</w:t>
      </w:r>
    </w:p>
    <w:p w14:paraId="65899C1F"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2813</w:t>
      </w:r>
    </w:p>
    <w:p w14:paraId="6B373703"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2816</w:t>
      </w:r>
    </w:p>
    <w:p w14:paraId="4046618E" w14:textId="77777777" w:rsidR="002F115E" w:rsidRDefault="002F115E">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635E3B">
        <w:rPr>
          <w:b/>
        </w:rPr>
        <w:t>–</w:t>
      </w:r>
      <w:r>
        <w:rPr>
          <w:lang w:eastAsia="zh-CN"/>
        </w:rPr>
        <w:t>Tx time difference</w:t>
      </w:r>
      <w:r>
        <w:t xml:space="preserve"> under Time Domain Measurement Resource Restriction with CRS Assistance Information and Non-MBSFN ABS</w:t>
      </w:r>
      <w:r>
        <w:tab/>
        <w:t>2816</w:t>
      </w:r>
    </w:p>
    <w:p w14:paraId="67195AFA"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2816</w:t>
      </w:r>
    </w:p>
    <w:p w14:paraId="52C41338"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2816</w:t>
      </w:r>
    </w:p>
    <w:p w14:paraId="4722227C"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2819</w:t>
      </w:r>
    </w:p>
    <w:p w14:paraId="0391D268" w14:textId="77777777" w:rsidR="002F115E" w:rsidRDefault="002F115E">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2819</w:t>
      </w:r>
    </w:p>
    <w:p w14:paraId="0C418DB7"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2819</w:t>
      </w:r>
    </w:p>
    <w:p w14:paraId="49E66638"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2819</w:t>
      </w:r>
    </w:p>
    <w:p w14:paraId="26EC49C9" w14:textId="77777777" w:rsidR="002F115E" w:rsidRDefault="002F115E">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2822</w:t>
      </w:r>
    </w:p>
    <w:p w14:paraId="51D77CE2" w14:textId="77777777" w:rsidR="002F115E" w:rsidRDefault="002F115E">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2822</w:t>
      </w:r>
    </w:p>
    <w:p w14:paraId="52DED446" w14:textId="77777777" w:rsidR="002F115E" w:rsidRDefault="002F115E">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2822</w:t>
      </w:r>
    </w:p>
    <w:p w14:paraId="49826A08" w14:textId="77777777" w:rsidR="002F115E" w:rsidRDefault="002F115E">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2822</w:t>
      </w:r>
    </w:p>
    <w:p w14:paraId="2B2A7E43" w14:textId="77777777" w:rsidR="002F115E" w:rsidRDefault="002F115E">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2823</w:t>
      </w:r>
    </w:p>
    <w:p w14:paraId="183AA383" w14:textId="77777777" w:rsidR="002F115E" w:rsidRDefault="002F115E">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2824</w:t>
      </w:r>
    </w:p>
    <w:p w14:paraId="1C9FA3E5" w14:textId="77777777" w:rsidR="002F115E" w:rsidRDefault="002F115E">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2824</w:t>
      </w:r>
    </w:p>
    <w:p w14:paraId="335F50B9" w14:textId="77777777" w:rsidR="002F115E" w:rsidRDefault="002F115E">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2824</w:t>
      </w:r>
    </w:p>
    <w:p w14:paraId="6AA89C73" w14:textId="77777777" w:rsidR="002F115E" w:rsidRDefault="002F115E">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2825</w:t>
      </w:r>
    </w:p>
    <w:p w14:paraId="6186E069" w14:textId="77777777" w:rsidR="002F115E" w:rsidRDefault="002F115E">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2825</w:t>
      </w:r>
    </w:p>
    <w:p w14:paraId="0E5C06EC" w14:textId="77777777" w:rsidR="002F115E" w:rsidRDefault="002F115E">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2825</w:t>
      </w:r>
    </w:p>
    <w:p w14:paraId="7B8238FD" w14:textId="77777777" w:rsidR="002F115E" w:rsidRDefault="002F115E">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2825</w:t>
      </w:r>
    </w:p>
    <w:p w14:paraId="4DD13706" w14:textId="77777777" w:rsidR="002F115E" w:rsidRDefault="002F115E">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2826</w:t>
      </w:r>
    </w:p>
    <w:p w14:paraId="6E38B76B" w14:textId="77777777" w:rsidR="002F115E" w:rsidRDefault="002F115E">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2827</w:t>
      </w:r>
    </w:p>
    <w:p w14:paraId="10E186B3" w14:textId="77777777" w:rsidR="002F115E" w:rsidRDefault="002F115E">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2827</w:t>
      </w:r>
    </w:p>
    <w:p w14:paraId="36F93A33"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2827</w:t>
      </w:r>
    </w:p>
    <w:p w14:paraId="123A80B6"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14:paraId="696872D9"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2829</w:t>
      </w:r>
    </w:p>
    <w:p w14:paraId="670AD987" w14:textId="77777777" w:rsidR="002F115E" w:rsidRDefault="002F115E">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2830</w:t>
      </w:r>
    </w:p>
    <w:p w14:paraId="2648030F"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2830</w:t>
      </w:r>
    </w:p>
    <w:p w14:paraId="33AA2952"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14:paraId="22000496"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2832</w:t>
      </w:r>
    </w:p>
    <w:p w14:paraId="75BCA124"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3</w:t>
      </w:r>
      <w:r>
        <w:rPr>
          <w:rFonts w:asciiTheme="minorHAnsi" w:eastAsiaTheme="minorEastAsia" w:hAnsiTheme="minorHAnsi" w:cstheme="minorBidi"/>
          <w:sz w:val="22"/>
          <w:szCs w:val="22"/>
        </w:rPr>
        <w:tab/>
      </w:r>
      <w:r w:rsidRPr="00635E3B">
        <w:rPr>
          <w:lang w:val="en-US" w:eastAsia="zh-CN"/>
        </w:rPr>
        <w:t>E-UTRAN FDD-FDD RSTD inter frequency case</w:t>
      </w:r>
      <w:r>
        <w:tab/>
        <w:t>2833</w:t>
      </w:r>
    </w:p>
    <w:p w14:paraId="607EDA30"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2833</w:t>
      </w:r>
    </w:p>
    <w:p w14:paraId="7D8543DE"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7C899315"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2835</w:t>
      </w:r>
    </w:p>
    <w:p w14:paraId="44DC7B26"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4</w:t>
      </w:r>
      <w:r>
        <w:rPr>
          <w:rFonts w:asciiTheme="minorHAnsi" w:eastAsiaTheme="minorEastAsia" w:hAnsiTheme="minorHAnsi" w:cstheme="minorBidi"/>
          <w:sz w:val="22"/>
          <w:szCs w:val="22"/>
        </w:rPr>
        <w:tab/>
      </w:r>
      <w:r w:rsidRPr="00635E3B">
        <w:rPr>
          <w:lang w:val="en-US" w:eastAsia="zh-CN"/>
        </w:rPr>
        <w:t>E-UTRAN TDD-TDD RSTD inter frequency case</w:t>
      </w:r>
      <w:r>
        <w:tab/>
        <w:t>2836</w:t>
      </w:r>
    </w:p>
    <w:p w14:paraId="596D37A5"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2836</w:t>
      </w:r>
    </w:p>
    <w:p w14:paraId="4DFCA2C9"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FFDDDCC"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7932C0B5"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5</w:t>
      </w:r>
      <w:r>
        <w:rPr>
          <w:rFonts w:asciiTheme="minorHAnsi" w:eastAsiaTheme="minorEastAsia" w:hAnsiTheme="minorHAnsi" w:cstheme="minorBidi"/>
          <w:sz w:val="22"/>
          <w:szCs w:val="22"/>
        </w:rPr>
        <w:tab/>
      </w:r>
      <w:r w:rsidRPr="00635E3B">
        <w:rPr>
          <w:lang w:val="en-US" w:eastAsia="zh-CN"/>
        </w:rPr>
        <w:t>E-UTRAN FDD RSTD Measurement Accuracy in Carrier Aggregation</w:t>
      </w:r>
      <w:r>
        <w:tab/>
        <w:t>2839</w:t>
      </w:r>
    </w:p>
    <w:p w14:paraId="2B17EBA6"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2839</w:t>
      </w:r>
    </w:p>
    <w:p w14:paraId="4FB7F793"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5FA1AC0D"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6</w:t>
      </w:r>
      <w:r>
        <w:rPr>
          <w:rFonts w:asciiTheme="minorHAnsi" w:eastAsiaTheme="minorEastAsia" w:hAnsiTheme="minorHAnsi" w:cstheme="minorBidi"/>
          <w:sz w:val="22"/>
          <w:szCs w:val="22"/>
        </w:rPr>
        <w:tab/>
      </w:r>
      <w:r w:rsidRPr="00635E3B">
        <w:rPr>
          <w:lang w:val="en-US" w:eastAsia="zh-CN"/>
        </w:rPr>
        <w:t>E-UTRAN TDD RSTD Measurement Accuracy in Carrier Aggregation</w:t>
      </w:r>
      <w:r>
        <w:tab/>
        <w:t>2841</w:t>
      </w:r>
    </w:p>
    <w:p w14:paraId="58524CE8"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2841</w:t>
      </w:r>
    </w:p>
    <w:p w14:paraId="685D467B"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5D65D398"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7</w:t>
      </w:r>
      <w:r>
        <w:rPr>
          <w:rFonts w:asciiTheme="minorHAnsi" w:eastAsiaTheme="minorEastAsia" w:hAnsiTheme="minorHAnsi" w:cstheme="minorBidi"/>
          <w:sz w:val="22"/>
          <w:szCs w:val="22"/>
        </w:rPr>
        <w:tab/>
      </w:r>
      <w:r w:rsidRPr="00635E3B">
        <w:rPr>
          <w:lang w:val="en-US" w:eastAsia="zh-CN"/>
        </w:rPr>
        <w:t>E-UTRAN FDD RSTD Measurement Accuracy in Carrier Aggregation for 20MHz bandwidth</w:t>
      </w:r>
      <w:r>
        <w:tab/>
        <w:t>2844</w:t>
      </w:r>
    </w:p>
    <w:p w14:paraId="2673522D"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2844</w:t>
      </w:r>
    </w:p>
    <w:p w14:paraId="312447AA"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57DE0AE4"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8</w:t>
      </w:r>
      <w:r>
        <w:rPr>
          <w:rFonts w:asciiTheme="minorHAnsi" w:eastAsiaTheme="minorEastAsia" w:hAnsiTheme="minorHAnsi" w:cstheme="minorBidi"/>
          <w:sz w:val="22"/>
          <w:szCs w:val="22"/>
        </w:rPr>
        <w:tab/>
      </w:r>
      <w:r w:rsidRPr="00635E3B">
        <w:rPr>
          <w:lang w:val="en-US" w:eastAsia="zh-CN"/>
        </w:rPr>
        <w:t>E-UTRAN TDD RSTD Measurement Accuracy in Carrier Aggregation for 20MHz bandwidth</w:t>
      </w:r>
      <w:r>
        <w:tab/>
        <w:t>2845</w:t>
      </w:r>
    </w:p>
    <w:p w14:paraId="7C54A743"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2845</w:t>
      </w:r>
    </w:p>
    <w:p w14:paraId="56A1BEC2"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161FF76A"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9</w:t>
      </w:r>
      <w:r>
        <w:rPr>
          <w:rFonts w:asciiTheme="minorHAnsi" w:eastAsiaTheme="minorEastAsia" w:hAnsiTheme="minorHAnsi" w:cstheme="minorBidi"/>
          <w:sz w:val="22"/>
          <w:szCs w:val="22"/>
        </w:rPr>
        <w:tab/>
      </w:r>
      <w:r w:rsidRPr="00635E3B">
        <w:rPr>
          <w:lang w:val="en-US" w:eastAsia="zh-CN"/>
        </w:rPr>
        <w:t>E-UTRAN FDD RSTD Measurement Accuracy in Carrier Aggregation for 10MHz+5MHz</w:t>
      </w:r>
      <w:r>
        <w:tab/>
        <w:t>2846</w:t>
      </w:r>
    </w:p>
    <w:p w14:paraId="6363564D"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2846</w:t>
      </w:r>
    </w:p>
    <w:p w14:paraId="74F2BC09"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1F248CF9" w14:textId="77777777" w:rsidR="002F115E" w:rsidRDefault="002F115E">
      <w:pPr>
        <w:pStyle w:val="TOC3"/>
        <w:rPr>
          <w:rFonts w:asciiTheme="minorHAnsi" w:eastAsiaTheme="minorEastAsia" w:hAnsiTheme="minorHAnsi" w:cstheme="minorBidi"/>
          <w:sz w:val="22"/>
          <w:szCs w:val="22"/>
        </w:rPr>
      </w:pPr>
      <w:r w:rsidRPr="00635E3B">
        <w:rPr>
          <w:lang w:val="en-US"/>
        </w:rPr>
        <w:t>A.9.</w:t>
      </w:r>
      <w:r w:rsidRPr="00635E3B">
        <w:rPr>
          <w:lang w:val="en-US" w:eastAsia="zh-CN"/>
        </w:rPr>
        <w:t>8</w:t>
      </w:r>
      <w:r w:rsidRPr="00635E3B">
        <w:rPr>
          <w:lang w:val="en-US"/>
        </w:rPr>
        <w:t>.</w:t>
      </w:r>
      <w:r w:rsidRPr="00635E3B">
        <w:rPr>
          <w:lang w:val="en-US" w:eastAsia="zh-CN"/>
        </w:rPr>
        <w:t>10</w:t>
      </w:r>
      <w:r>
        <w:rPr>
          <w:rFonts w:asciiTheme="minorHAnsi" w:eastAsiaTheme="minorEastAsia" w:hAnsiTheme="minorHAnsi" w:cstheme="minorBidi"/>
          <w:sz w:val="22"/>
          <w:szCs w:val="22"/>
        </w:rPr>
        <w:tab/>
      </w:r>
      <w:r w:rsidRPr="00635E3B">
        <w:rPr>
          <w:lang w:val="en-US" w:eastAsia="zh-CN"/>
        </w:rPr>
        <w:t>E-UTRAN TDD RSTD Measurement Accuracy in Carrier Aggregation for 10MHz+5MHz</w:t>
      </w:r>
      <w:r>
        <w:tab/>
        <w:t>2847</w:t>
      </w:r>
    </w:p>
    <w:p w14:paraId="5840EEEB"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2847</w:t>
      </w:r>
    </w:p>
    <w:p w14:paraId="4E1A8BA1"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6B6B8CA8" w14:textId="77777777" w:rsidR="002F115E" w:rsidRDefault="002F115E">
      <w:pPr>
        <w:pStyle w:val="TOC3"/>
        <w:rPr>
          <w:rFonts w:asciiTheme="minorHAnsi" w:eastAsiaTheme="minorEastAsia" w:hAnsiTheme="minorHAnsi" w:cstheme="minorBidi"/>
          <w:sz w:val="22"/>
          <w:szCs w:val="22"/>
        </w:rPr>
      </w:pPr>
      <w:r w:rsidRPr="00635E3B">
        <w:rPr>
          <w:lang w:val="en-US"/>
        </w:rPr>
        <w:t>A.9.8.11</w:t>
      </w:r>
      <w:r>
        <w:rPr>
          <w:rFonts w:asciiTheme="minorHAnsi" w:eastAsiaTheme="minorEastAsia" w:hAnsiTheme="minorHAnsi" w:cstheme="minorBidi"/>
          <w:sz w:val="22"/>
          <w:szCs w:val="22"/>
        </w:rPr>
        <w:tab/>
      </w:r>
      <w:r w:rsidRPr="00635E3B">
        <w:rPr>
          <w:lang w:val="en-US" w:eastAsia="zh-CN"/>
        </w:rPr>
        <w:t>E-UTRAN FDD RSTD Measurement Accuracy in Carrier Aggregation for 5 + 5MHz bandwidth</w:t>
      </w:r>
      <w:r>
        <w:tab/>
        <w:t>2847</w:t>
      </w:r>
    </w:p>
    <w:p w14:paraId="17FFFBD3" w14:textId="77777777" w:rsidR="002F115E" w:rsidRDefault="002F115E">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2847</w:t>
      </w:r>
    </w:p>
    <w:p w14:paraId="526C8B9E" w14:textId="77777777" w:rsidR="002F115E" w:rsidRDefault="002F115E">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29350E8E" w14:textId="77777777" w:rsidR="002F115E" w:rsidRDefault="002F115E">
      <w:pPr>
        <w:pStyle w:val="TOC3"/>
        <w:rPr>
          <w:rFonts w:asciiTheme="minorHAnsi" w:eastAsiaTheme="minorEastAsia" w:hAnsiTheme="minorHAnsi" w:cstheme="minorBidi"/>
          <w:sz w:val="22"/>
          <w:szCs w:val="22"/>
        </w:rPr>
      </w:pPr>
      <w:r w:rsidRPr="00635E3B">
        <w:rPr>
          <w:lang w:val="en-US"/>
        </w:rPr>
        <w:t>A.9.8.12</w:t>
      </w:r>
      <w:r>
        <w:rPr>
          <w:rFonts w:asciiTheme="minorHAnsi" w:eastAsiaTheme="minorEastAsia" w:hAnsiTheme="minorHAnsi" w:cstheme="minorBidi"/>
          <w:sz w:val="22"/>
          <w:szCs w:val="22"/>
        </w:rPr>
        <w:tab/>
      </w:r>
      <w:r w:rsidRPr="00635E3B">
        <w:rPr>
          <w:lang w:val="en-US" w:eastAsia="zh-CN"/>
        </w:rPr>
        <w:t>E-UTRAN TDD RSTD Measurement Accuracy in Carrier Aggregation for 5+5MHz bandwidth</w:t>
      </w:r>
      <w:r>
        <w:tab/>
        <w:t>2848</w:t>
      </w:r>
    </w:p>
    <w:p w14:paraId="737C3579" w14:textId="77777777" w:rsidR="002F115E" w:rsidRDefault="002F115E">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2848</w:t>
      </w:r>
    </w:p>
    <w:p w14:paraId="7F1C65A1" w14:textId="77777777" w:rsidR="002F115E" w:rsidRDefault="002F115E">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7F73C94C" w14:textId="77777777" w:rsidR="002F115E" w:rsidRDefault="002F115E">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2849</w:t>
      </w:r>
    </w:p>
    <w:p w14:paraId="17FE5389" w14:textId="77777777" w:rsidR="002F115E" w:rsidRDefault="002F115E">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2849</w:t>
      </w:r>
    </w:p>
    <w:p w14:paraId="12D76A0A" w14:textId="77777777" w:rsidR="002F115E" w:rsidRDefault="002F115E">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6D0BCF1B" w14:textId="77777777" w:rsidR="002F115E" w:rsidRDefault="002F115E">
      <w:pPr>
        <w:pStyle w:val="TOC3"/>
        <w:rPr>
          <w:rFonts w:asciiTheme="minorHAnsi" w:eastAsiaTheme="minorEastAsia" w:hAnsiTheme="minorHAnsi" w:cstheme="minorBidi"/>
          <w:sz w:val="22"/>
          <w:szCs w:val="22"/>
        </w:rPr>
      </w:pPr>
      <w:r w:rsidRPr="00635E3B">
        <w:rPr>
          <w:lang w:val="en-US"/>
        </w:rPr>
        <w:t>A.9.8.14</w:t>
      </w:r>
      <w:r>
        <w:rPr>
          <w:rFonts w:asciiTheme="minorHAnsi" w:eastAsiaTheme="minorEastAsia" w:hAnsiTheme="minorHAnsi" w:cstheme="minorBidi"/>
          <w:sz w:val="22"/>
          <w:szCs w:val="22"/>
        </w:rPr>
        <w:tab/>
      </w:r>
      <w:r w:rsidRPr="00635E3B">
        <w:rPr>
          <w:lang w:val="en-US" w:eastAsia="zh-CN"/>
        </w:rPr>
        <w:t>E-UTRAN FDD RSTD Measurement Accuracy in 3DL Carrier Aggregation</w:t>
      </w:r>
      <w:r>
        <w:tab/>
        <w:t>2850</w:t>
      </w:r>
    </w:p>
    <w:p w14:paraId="791537F7" w14:textId="77777777" w:rsidR="002F115E" w:rsidRDefault="002F115E">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2850</w:t>
      </w:r>
    </w:p>
    <w:p w14:paraId="3E10F3FE" w14:textId="77777777" w:rsidR="002F115E" w:rsidRDefault="002F115E">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2B6D3B74" w14:textId="77777777" w:rsidR="002F115E" w:rsidRDefault="002F115E">
      <w:pPr>
        <w:pStyle w:val="TOC3"/>
        <w:rPr>
          <w:rFonts w:asciiTheme="minorHAnsi" w:eastAsiaTheme="minorEastAsia" w:hAnsiTheme="minorHAnsi" w:cstheme="minorBidi"/>
          <w:sz w:val="22"/>
          <w:szCs w:val="22"/>
        </w:rPr>
      </w:pPr>
      <w:r w:rsidRPr="00635E3B">
        <w:rPr>
          <w:lang w:val="en-US"/>
        </w:rPr>
        <w:t>A.9.8.15</w:t>
      </w:r>
      <w:r>
        <w:rPr>
          <w:rFonts w:asciiTheme="minorHAnsi" w:eastAsiaTheme="minorEastAsia" w:hAnsiTheme="minorHAnsi" w:cstheme="minorBidi"/>
          <w:sz w:val="22"/>
          <w:szCs w:val="22"/>
        </w:rPr>
        <w:tab/>
      </w:r>
      <w:r w:rsidRPr="00635E3B">
        <w:rPr>
          <w:lang w:val="en-US" w:eastAsia="zh-CN"/>
        </w:rPr>
        <w:t>E-UTRAN TDD RSTD Measurement Accuracy in 3DL Carrier Aggregation</w:t>
      </w:r>
      <w:r>
        <w:tab/>
        <w:t>2855</w:t>
      </w:r>
    </w:p>
    <w:p w14:paraId="188EA55D" w14:textId="77777777" w:rsidR="002F115E" w:rsidRDefault="002F115E">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2855</w:t>
      </w:r>
    </w:p>
    <w:p w14:paraId="336A9A8E" w14:textId="77777777" w:rsidR="002F115E" w:rsidRDefault="002F115E">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1BB81527" w14:textId="77777777" w:rsidR="002F115E" w:rsidRDefault="002F115E">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2859</w:t>
      </w:r>
    </w:p>
    <w:p w14:paraId="00102B4D" w14:textId="77777777" w:rsidR="002F115E" w:rsidRDefault="002F115E">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2859</w:t>
      </w:r>
    </w:p>
    <w:p w14:paraId="0759C9F2" w14:textId="77777777" w:rsidR="002F115E" w:rsidRDefault="002F115E">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1AA4F966" w14:textId="77777777" w:rsidR="002F115E" w:rsidRDefault="002F115E">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2862</w:t>
      </w:r>
    </w:p>
    <w:p w14:paraId="46006CD4" w14:textId="77777777" w:rsidR="002F115E" w:rsidRDefault="002F115E">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2862</w:t>
      </w:r>
    </w:p>
    <w:p w14:paraId="195BE032"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14:paraId="74B4A3FF" w14:textId="77777777" w:rsidR="002F115E" w:rsidRDefault="002F115E">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2865</w:t>
      </w:r>
    </w:p>
    <w:p w14:paraId="51045290" w14:textId="77777777" w:rsidR="002F115E" w:rsidRDefault="002F115E">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2865</w:t>
      </w:r>
    </w:p>
    <w:p w14:paraId="2DE051EE"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11B3D55B" w14:textId="77777777" w:rsidR="002F115E" w:rsidRDefault="002F115E">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2868</w:t>
      </w:r>
    </w:p>
    <w:p w14:paraId="3B0CB8E2" w14:textId="77777777" w:rsidR="002F115E" w:rsidRDefault="002F115E">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2868</w:t>
      </w:r>
    </w:p>
    <w:p w14:paraId="721D921C" w14:textId="77777777" w:rsidR="002F115E" w:rsidRDefault="002F115E">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14:paraId="737B3E78" w14:textId="77777777" w:rsidR="002F115E" w:rsidRDefault="002F115E">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2871</w:t>
      </w:r>
    </w:p>
    <w:p w14:paraId="5A187D00" w14:textId="77777777" w:rsidR="002F115E" w:rsidRDefault="002F115E">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2871</w:t>
      </w:r>
    </w:p>
    <w:p w14:paraId="78804921" w14:textId="77777777" w:rsidR="002F115E" w:rsidRDefault="002F115E">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6C8278E9" w14:textId="77777777" w:rsidR="002F115E" w:rsidRDefault="002F115E">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2873</w:t>
      </w:r>
    </w:p>
    <w:p w14:paraId="646581A5" w14:textId="77777777" w:rsidR="002F115E" w:rsidRDefault="002F115E">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2873</w:t>
      </w:r>
    </w:p>
    <w:p w14:paraId="252B92A6" w14:textId="77777777" w:rsidR="002F115E" w:rsidRDefault="002F115E">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13A5BFE0" w14:textId="77777777" w:rsidR="002F115E" w:rsidRDefault="002F115E">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2876</w:t>
      </w:r>
    </w:p>
    <w:p w14:paraId="58BEB87C" w14:textId="77777777" w:rsidR="002F115E" w:rsidRDefault="002F115E">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2876</w:t>
      </w:r>
    </w:p>
    <w:p w14:paraId="27B84B29" w14:textId="77777777" w:rsidR="002F115E" w:rsidRDefault="002F115E">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64281CC3" w14:textId="77777777" w:rsidR="002F115E" w:rsidRDefault="002F115E">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2880</w:t>
      </w:r>
    </w:p>
    <w:p w14:paraId="71E45FDF" w14:textId="77777777" w:rsidR="002F115E" w:rsidRDefault="002F115E">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2880</w:t>
      </w:r>
    </w:p>
    <w:p w14:paraId="613ED197" w14:textId="77777777" w:rsidR="002F115E" w:rsidRDefault="002F115E">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41FB7721" w14:textId="77777777" w:rsidR="002F115E" w:rsidRDefault="002F115E">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2882</w:t>
      </w:r>
    </w:p>
    <w:p w14:paraId="67160EB1" w14:textId="77777777" w:rsidR="002F115E" w:rsidRDefault="002F115E">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2882</w:t>
      </w:r>
    </w:p>
    <w:p w14:paraId="543E971B" w14:textId="77777777" w:rsidR="002F115E" w:rsidRDefault="002F115E">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0037DBDA" w14:textId="77777777" w:rsidR="002F115E" w:rsidRDefault="002F115E">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2886</w:t>
      </w:r>
    </w:p>
    <w:p w14:paraId="79F9E307" w14:textId="77777777" w:rsidR="002F115E" w:rsidRDefault="002F115E">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2886</w:t>
      </w:r>
    </w:p>
    <w:p w14:paraId="02878387" w14:textId="77777777" w:rsidR="002F115E" w:rsidRDefault="002F115E">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23CD76D6" w14:textId="77777777" w:rsidR="002F115E" w:rsidRDefault="002F115E">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2889</w:t>
      </w:r>
    </w:p>
    <w:p w14:paraId="1C54AA57" w14:textId="77777777" w:rsidR="002F115E" w:rsidRDefault="002F115E">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2889</w:t>
      </w:r>
    </w:p>
    <w:p w14:paraId="771797BB" w14:textId="77777777" w:rsidR="002F115E" w:rsidRDefault="002F115E">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2891</w:t>
      </w:r>
    </w:p>
    <w:p w14:paraId="5F24CFC0" w14:textId="77777777" w:rsidR="002F115E" w:rsidRDefault="002F115E">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2891</w:t>
      </w:r>
    </w:p>
    <w:p w14:paraId="2242EB78" w14:textId="77777777" w:rsidR="002F115E" w:rsidRDefault="002F115E">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2891</w:t>
      </w:r>
    </w:p>
    <w:p w14:paraId="7C501196" w14:textId="77777777" w:rsidR="002F115E" w:rsidRDefault="002F115E">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2894</w:t>
      </w:r>
    </w:p>
    <w:p w14:paraId="26BFB422" w14:textId="77777777" w:rsidR="002F115E" w:rsidRDefault="002F115E">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2894</w:t>
      </w:r>
    </w:p>
    <w:p w14:paraId="236E53F2" w14:textId="77777777" w:rsidR="002F115E" w:rsidRDefault="002F115E">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2894</w:t>
      </w:r>
    </w:p>
    <w:p w14:paraId="5A972B5A" w14:textId="77777777" w:rsidR="002F115E" w:rsidRDefault="002F115E">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7466FDA0" w14:textId="77777777" w:rsidR="002F115E" w:rsidRDefault="002F115E">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2897</w:t>
      </w:r>
    </w:p>
    <w:p w14:paraId="2E1CCC7A" w14:textId="77777777" w:rsidR="002F115E" w:rsidRDefault="002F115E">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2897</w:t>
      </w:r>
    </w:p>
    <w:p w14:paraId="21DD26C9" w14:textId="77777777" w:rsidR="002F115E" w:rsidRDefault="002F115E">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2900</w:t>
      </w:r>
    </w:p>
    <w:p w14:paraId="3C25A4EB" w14:textId="77777777" w:rsidR="002F115E" w:rsidRDefault="002F115E">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2901</w:t>
      </w:r>
    </w:p>
    <w:p w14:paraId="0B34922F" w14:textId="77777777" w:rsidR="002F115E" w:rsidRDefault="002F115E">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2901</w:t>
      </w:r>
    </w:p>
    <w:p w14:paraId="7AD8BB22" w14:textId="77777777" w:rsidR="002F115E" w:rsidRDefault="002F115E">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2903</w:t>
      </w:r>
    </w:p>
    <w:p w14:paraId="6790120B" w14:textId="77777777" w:rsidR="002F115E" w:rsidRDefault="002F115E">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2904</w:t>
      </w:r>
    </w:p>
    <w:p w14:paraId="1D11123B" w14:textId="77777777" w:rsidR="002F115E" w:rsidRDefault="002F115E">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2904</w:t>
      </w:r>
    </w:p>
    <w:p w14:paraId="32F519EE" w14:textId="77777777" w:rsidR="002F115E" w:rsidRDefault="002F115E">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2907</w:t>
      </w:r>
    </w:p>
    <w:p w14:paraId="7FF097A6" w14:textId="77777777" w:rsidR="002F115E" w:rsidRDefault="002F115E">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2907</w:t>
      </w:r>
    </w:p>
    <w:p w14:paraId="4BF6B37D" w14:textId="77777777" w:rsidR="002F115E" w:rsidRDefault="002F115E">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2907</w:t>
      </w:r>
    </w:p>
    <w:p w14:paraId="5250A9BC" w14:textId="77777777" w:rsidR="002F115E" w:rsidRDefault="002F115E">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2907</w:t>
      </w:r>
    </w:p>
    <w:p w14:paraId="7B8C7DA4" w14:textId="77777777" w:rsidR="002F115E" w:rsidRDefault="002F115E">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2907</w:t>
      </w:r>
    </w:p>
    <w:p w14:paraId="57BCEF71" w14:textId="77777777" w:rsidR="002F115E" w:rsidRDefault="002F115E">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2909</w:t>
      </w:r>
    </w:p>
    <w:p w14:paraId="063AAD6D" w14:textId="77777777" w:rsidR="002F115E" w:rsidRDefault="002F115E">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2909</w:t>
      </w:r>
    </w:p>
    <w:p w14:paraId="141BED3E" w14:textId="77777777" w:rsidR="002F115E" w:rsidRDefault="002F115E">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2909</w:t>
      </w:r>
    </w:p>
    <w:p w14:paraId="0E69114F" w14:textId="77777777" w:rsidR="002F115E" w:rsidRDefault="002F115E">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2909</w:t>
      </w:r>
    </w:p>
    <w:p w14:paraId="6FC9B67F" w14:textId="77777777" w:rsidR="002F115E" w:rsidRDefault="002F115E">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2911</w:t>
      </w:r>
    </w:p>
    <w:p w14:paraId="286B2C2F" w14:textId="77777777" w:rsidR="002F115E" w:rsidRDefault="002F115E">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2911</w:t>
      </w:r>
    </w:p>
    <w:p w14:paraId="328ADF44" w14:textId="77777777" w:rsidR="002F115E" w:rsidRDefault="002F115E">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2911</w:t>
      </w:r>
    </w:p>
    <w:p w14:paraId="14A40587" w14:textId="77777777" w:rsidR="002F115E" w:rsidRDefault="002F115E">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2911</w:t>
      </w:r>
    </w:p>
    <w:p w14:paraId="7374CD01" w14:textId="77777777" w:rsidR="002F115E" w:rsidRDefault="002F115E">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2911</w:t>
      </w:r>
    </w:p>
    <w:p w14:paraId="62E98BB5" w14:textId="77777777" w:rsidR="002F115E" w:rsidRDefault="002F115E">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635E3B">
        <w:rPr>
          <w:snapToGrid w:val="0"/>
        </w:rPr>
        <w:t>Test Requirements</w:t>
      </w:r>
      <w:r>
        <w:tab/>
        <w:t>2913</w:t>
      </w:r>
    </w:p>
    <w:p w14:paraId="34A191C5" w14:textId="77777777" w:rsidR="002F115E" w:rsidRDefault="002F115E">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2913</w:t>
      </w:r>
    </w:p>
    <w:p w14:paraId="35620570" w14:textId="77777777" w:rsidR="002F115E" w:rsidRDefault="002F115E">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2913</w:t>
      </w:r>
    </w:p>
    <w:p w14:paraId="0C776F7C" w14:textId="77777777" w:rsidR="002F115E" w:rsidRDefault="002F115E">
      <w:pPr>
        <w:pStyle w:val="TOC3"/>
        <w:rPr>
          <w:rFonts w:asciiTheme="minorHAnsi" w:eastAsiaTheme="minorEastAsia" w:hAnsiTheme="minorHAnsi" w:cstheme="minorBidi"/>
          <w:sz w:val="22"/>
          <w:szCs w:val="22"/>
        </w:rPr>
      </w:pPr>
      <w:r>
        <w:lastRenderedPageBreak/>
        <w:t>A.9.10.4</w:t>
      </w:r>
      <w:r>
        <w:rPr>
          <w:rFonts w:asciiTheme="minorHAnsi" w:eastAsiaTheme="minorEastAsia" w:hAnsiTheme="minorHAnsi" w:cstheme="minorBidi"/>
          <w:sz w:val="22"/>
          <w:szCs w:val="22"/>
        </w:rPr>
        <w:tab/>
      </w:r>
      <w:r>
        <w:t>Void</w:t>
      </w:r>
      <w:r>
        <w:tab/>
        <w:t>2913</w:t>
      </w:r>
    </w:p>
    <w:p w14:paraId="5CFC9AB2" w14:textId="77777777" w:rsidR="002F115E" w:rsidRDefault="002F115E">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2913</w:t>
      </w:r>
    </w:p>
    <w:p w14:paraId="61C796C6" w14:textId="77777777" w:rsidR="002F115E" w:rsidRDefault="002F115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2913</w:t>
      </w:r>
    </w:p>
    <w:p w14:paraId="40F00A4A" w14:textId="77777777" w:rsidR="002F115E" w:rsidRDefault="002F115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2913</w:t>
      </w:r>
    </w:p>
    <w:p w14:paraId="53C782FC" w14:textId="77777777" w:rsidR="002F115E" w:rsidRDefault="002F115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2913</w:t>
      </w:r>
    </w:p>
    <w:p w14:paraId="27F8F00A" w14:textId="77777777" w:rsidR="002F115E" w:rsidRDefault="002F115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2915</w:t>
      </w:r>
    </w:p>
    <w:p w14:paraId="141D7817" w14:textId="77777777" w:rsidR="002F115E" w:rsidRDefault="002F115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2915</w:t>
      </w:r>
    </w:p>
    <w:p w14:paraId="4994D6A2" w14:textId="77777777" w:rsidR="002F115E" w:rsidRDefault="002F115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2915</w:t>
      </w:r>
    </w:p>
    <w:p w14:paraId="6DFADB3E" w14:textId="77777777" w:rsidR="002F115E" w:rsidRDefault="002F115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2915</w:t>
      </w:r>
    </w:p>
    <w:p w14:paraId="4BB9C3EC" w14:textId="77777777" w:rsidR="002F115E" w:rsidRDefault="002F115E">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2917</w:t>
      </w:r>
    </w:p>
    <w:p w14:paraId="309E0BE1" w14:textId="77777777" w:rsidR="002F115E" w:rsidRDefault="002F115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2917</w:t>
      </w:r>
    </w:p>
    <w:p w14:paraId="3A3A73BB" w14:textId="77777777" w:rsidR="002F115E" w:rsidRDefault="002F115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2917</w:t>
      </w:r>
    </w:p>
    <w:p w14:paraId="6F76A13A" w14:textId="77777777" w:rsidR="002F115E" w:rsidRDefault="002F115E">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2917</w:t>
      </w:r>
    </w:p>
    <w:p w14:paraId="3514152C" w14:textId="77777777" w:rsidR="002F115E" w:rsidRDefault="002F115E">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2919</w:t>
      </w:r>
    </w:p>
    <w:p w14:paraId="5E7D106D" w14:textId="77777777" w:rsidR="002F115E" w:rsidRDefault="002F115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2919</w:t>
      </w:r>
    </w:p>
    <w:p w14:paraId="7EEBFE76" w14:textId="77777777" w:rsidR="002F115E" w:rsidRDefault="002F115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2919</w:t>
      </w:r>
    </w:p>
    <w:p w14:paraId="3E8DDF0A" w14:textId="77777777" w:rsidR="002F115E" w:rsidRDefault="002F115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2919</w:t>
      </w:r>
    </w:p>
    <w:p w14:paraId="63B26B4E" w14:textId="77777777" w:rsidR="002F115E" w:rsidRDefault="002F115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2921</w:t>
      </w:r>
    </w:p>
    <w:p w14:paraId="4ECB8606" w14:textId="77777777" w:rsidR="002F115E" w:rsidRDefault="002F115E">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2921</w:t>
      </w:r>
    </w:p>
    <w:p w14:paraId="70E1633A" w14:textId="77777777" w:rsidR="002F115E" w:rsidRDefault="002F115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2921</w:t>
      </w:r>
    </w:p>
    <w:p w14:paraId="11A89A1D" w14:textId="77777777" w:rsidR="002F115E" w:rsidRDefault="002F115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2921</w:t>
      </w:r>
    </w:p>
    <w:p w14:paraId="0C2D0FB3" w14:textId="77777777" w:rsidR="002F115E" w:rsidRDefault="002F115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2921</w:t>
      </w:r>
    </w:p>
    <w:p w14:paraId="37BFEC3E" w14:textId="77777777" w:rsidR="002F115E" w:rsidRDefault="002F115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2923</w:t>
      </w:r>
    </w:p>
    <w:p w14:paraId="58D6D26D" w14:textId="77777777" w:rsidR="002F115E" w:rsidRDefault="002F115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2923</w:t>
      </w:r>
    </w:p>
    <w:p w14:paraId="44537983" w14:textId="77777777" w:rsidR="002F115E" w:rsidRDefault="002F115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2923</w:t>
      </w:r>
    </w:p>
    <w:p w14:paraId="51696F3B" w14:textId="77777777" w:rsidR="002F115E" w:rsidRDefault="002F115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2923</w:t>
      </w:r>
    </w:p>
    <w:p w14:paraId="54DCFFB3" w14:textId="77777777" w:rsidR="002F115E" w:rsidRDefault="002F115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2926</w:t>
      </w:r>
    </w:p>
    <w:p w14:paraId="3D4A6AFE" w14:textId="77777777" w:rsidR="002F115E" w:rsidRDefault="002F115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2926</w:t>
      </w:r>
    </w:p>
    <w:p w14:paraId="6AF75A81" w14:textId="77777777" w:rsidR="002F115E" w:rsidRDefault="002F115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2926</w:t>
      </w:r>
    </w:p>
    <w:p w14:paraId="2E57E49A" w14:textId="77777777" w:rsidR="002F115E" w:rsidRDefault="002F115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2926</w:t>
      </w:r>
    </w:p>
    <w:p w14:paraId="7CE9A469" w14:textId="77777777" w:rsidR="002F115E" w:rsidRDefault="002F115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2929</w:t>
      </w:r>
    </w:p>
    <w:p w14:paraId="2A554064" w14:textId="77777777" w:rsidR="002F115E" w:rsidRDefault="002F115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2929</w:t>
      </w:r>
    </w:p>
    <w:p w14:paraId="2393F3B4" w14:textId="77777777" w:rsidR="002F115E" w:rsidRDefault="002F115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2929</w:t>
      </w:r>
    </w:p>
    <w:p w14:paraId="7DF8FCC8" w14:textId="77777777" w:rsidR="002F115E" w:rsidRDefault="002F115E">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2929</w:t>
      </w:r>
    </w:p>
    <w:p w14:paraId="54066DEE" w14:textId="77777777" w:rsidR="002F115E" w:rsidRDefault="002F115E">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2933</w:t>
      </w:r>
    </w:p>
    <w:p w14:paraId="15B4253F" w14:textId="77777777" w:rsidR="002F115E" w:rsidRDefault="002F115E">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2934</w:t>
      </w:r>
    </w:p>
    <w:p w14:paraId="3B0596F0" w14:textId="77777777" w:rsidR="002F115E" w:rsidRDefault="002F115E">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2934</w:t>
      </w:r>
    </w:p>
    <w:p w14:paraId="607C3FBD" w14:textId="77777777" w:rsidR="002F115E" w:rsidRDefault="002F115E">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2934</w:t>
      </w:r>
    </w:p>
    <w:p w14:paraId="19A62B9A" w14:textId="77777777" w:rsidR="002F115E" w:rsidRDefault="002F115E">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2938</w:t>
      </w:r>
    </w:p>
    <w:p w14:paraId="16E362AD" w14:textId="77777777" w:rsidR="002F115E" w:rsidRDefault="002F115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2938</w:t>
      </w:r>
    </w:p>
    <w:p w14:paraId="2C4D5560" w14:textId="77777777" w:rsidR="002F115E" w:rsidRDefault="002F115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2938</w:t>
      </w:r>
    </w:p>
    <w:p w14:paraId="2DD10524" w14:textId="77777777" w:rsidR="002F115E" w:rsidRDefault="002F115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2938</w:t>
      </w:r>
    </w:p>
    <w:p w14:paraId="46BEF192" w14:textId="77777777" w:rsidR="002F115E" w:rsidRDefault="002F115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2941</w:t>
      </w:r>
    </w:p>
    <w:p w14:paraId="2646506C" w14:textId="77777777" w:rsidR="002F115E" w:rsidRDefault="002F115E">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2941</w:t>
      </w:r>
    </w:p>
    <w:p w14:paraId="728805AA" w14:textId="77777777" w:rsidR="002F115E" w:rsidRDefault="002F115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2941</w:t>
      </w:r>
    </w:p>
    <w:p w14:paraId="674E4111" w14:textId="77777777" w:rsidR="002F115E" w:rsidRDefault="002F115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2941</w:t>
      </w:r>
    </w:p>
    <w:p w14:paraId="4023222F" w14:textId="77777777" w:rsidR="002F115E" w:rsidRDefault="002F115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2941</w:t>
      </w:r>
    </w:p>
    <w:p w14:paraId="1EE34C54" w14:textId="77777777" w:rsidR="002F115E" w:rsidRDefault="002F115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2942</w:t>
      </w:r>
    </w:p>
    <w:p w14:paraId="10F3F189" w14:textId="77777777" w:rsidR="002F115E" w:rsidRDefault="002F115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2942</w:t>
      </w:r>
    </w:p>
    <w:p w14:paraId="7985BF07" w14:textId="77777777" w:rsidR="002F115E" w:rsidRDefault="002F115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2942</w:t>
      </w:r>
    </w:p>
    <w:p w14:paraId="1AFE5A78" w14:textId="77777777" w:rsidR="002F115E" w:rsidRDefault="002F115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2942</w:t>
      </w:r>
    </w:p>
    <w:p w14:paraId="2AE168DD" w14:textId="77777777" w:rsidR="002F115E" w:rsidRDefault="002F115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2943</w:t>
      </w:r>
    </w:p>
    <w:p w14:paraId="2480B3C3" w14:textId="77777777" w:rsidR="002F115E" w:rsidRDefault="002F115E">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2943</w:t>
      </w:r>
    </w:p>
    <w:p w14:paraId="787D12A2" w14:textId="77777777" w:rsidR="002F115E" w:rsidRDefault="002F115E">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2943</w:t>
      </w:r>
    </w:p>
    <w:p w14:paraId="7140C609" w14:textId="77777777" w:rsidR="002F115E" w:rsidRDefault="002F115E">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2943</w:t>
      </w:r>
    </w:p>
    <w:p w14:paraId="5CFA4AC4" w14:textId="77777777" w:rsidR="002F115E" w:rsidRDefault="002F115E">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2944</w:t>
      </w:r>
    </w:p>
    <w:p w14:paraId="09133904" w14:textId="77777777" w:rsidR="002F115E" w:rsidRDefault="002F115E">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2945</w:t>
      </w:r>
    </w:p>
    <w:p w14:paraId="417F12F0" w14:textId="77777777" w:rsidR="002F115E" w:rsidRDefault="002F115E">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2945</w:t>
      </w:r>
    </w:p>
    <w:p w14:paraId="43065BC7" w14:textId="77777777" w:rsidR="002F115E" w:rsidRDefault="002F115E">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2946</w:t>
      </w:r>
    </w:p>
    <w:p w14:paraId="65FBABEB" w14:textId="77777777" w:rsidR="002F115E" w:rsidRDefault="002F115E">
      <w:pPr>
        <w:pStyle w:val="TOC2"/>
        <w:rPr>
          <w:rFonts w:asciiTheme="minorHAnsi" w:eastAsiaTheme="minorEastAsia" w:hAnsiTheme="minorHAnsi" w:cstheme="minorBidi"/>
          <w:sz w:val="22"/>
          <w:szCs w:val="22"/>
        </w:rPr>
      </w:pPr>
      <w:r>
        <w:lastRenderedPageBreak/>
        <w:t>A.10.3</w:t>
      </w:r>
      <w:r>
        <w:rPr>
          <w:rFonts w:asciiTheme="minorHAnsi" w:eastAsiaTheme="minorEastAsia" w:hAnsiTheme="minorHAnsi" w:cstheme="minorBidi"/>
          <w:sz w:val="22"/>
          <w:szCs w:val="22"/>
        </w:rPr>
        <w:tab/>
      </w:r>
      <w:r>
        <w:t>E-UTRAN FDD – SyncRef UE Selection / Reselection Test</w:t>
      </w:r>
      <w:r>
        <w:tab/>
        <w:t>2946</w:t>
      </w:r>
    </w:p>
    <w:p w14:paraId="02FF5348" w14:textId="77777777" w:rsidR="002F115E" w:rsidRDefault="002F115E">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2946</w:t>
      </w:r>
    </w:p>
    <w:p w14:paraId="182A9CC4" w14:textId="77777777" w:rsidR="002F115E" w:rsidRDefault="002F115E">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2948</w:t>
      </w:r>
    </w:p>
    <w:p w14:paraId="35CCDA1B" w14:textId="77777777" w:rsidR="002F115E" w:rsidRDefault="002F115E">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2949</w:t>
      </w:r>
    </w:p>
    <w:p w14:paraId="0ED8128E" w14:textId="77777777" w:rsidR="002F115E" w:rsidRDefault="002F115E">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2949</w:t>
      </w:r>
    </w:p>
    <w:p w14:paraId="124C95C6" w14:textId="77777777" w:rsidR="002F115E" w:rsidRDefault="002F115E">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2951</w:t>
      </w:r>
    </w:p>
    <w:p w14:paraId="1F1A8BA6" w14:textId="77777777" w:rsidR="002F115E" w:rsidRDefault="002F115E">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2951</w:t>
      </w:r>
    </w:p>
    <w:p w14:paraId="586C140E" w14:textId="77777777" w:rsidR="002F115E" w:rsidRDefault="002F115E">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2951</w:t>
      </w:r>
    </w:p>
    <w:p w14:paraId="454A3221" w14:textId="77777777" w:rsidR="002F115E" w:rsidRDefault="002F115E">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2951</w:t>
      </w:r>
    </w:p>
    <w:p w14:paraId="4A71FC0C" w14:textId="77777777" w:rsidR="002F115E" w:rsidRDefault="002F115E">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2952</w:t>
      </w:r>
    </w:p>
    <w:p w14:paraId="11DF2CF5" w14:textId="77777777" w:rsidR="002F115E" w:rsidRDefault="002F115E">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635E3B">
        <w:rPr>
          <w:lang w:val="en-US"/>
        </w:rPr>
        <w:t>Interruptions due to V2V sidelink communication</w:t>
      </w:r>
      <w:r>
        <w:tab/>
        <w:t>2952</w:t>
      </w:r>
    </w:p>
    <w:p w14:paraId="39CC6941" w14:textId="77777777" w:rsidR="002F115E" w:rsidRDefault="002F115E">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2952</w:t>
      </w:r>
    </w:p>
    <w:p w14:paraId="71EEA991" w14:textId="77777777" w:rsidR="002F115E" w:rsidRDefault="002F115E">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2954</w:t>
      </w:r>
    </w:p>
    <w:p w14:paraId="6BEC2066" w14:textId="77777777" w:rsidR="002F115E" w:rsidRDefault="002F115E">
      <w:pPr>
        <w:pStyle w:val="TOC1"/>
        <w:rPr>
          <w:rFonts w:asciiTheme="minorHAnsi" w:eastAsiaTheme="minorEastAsia" w:hAnsiTheme="minorHAnsi" w:cstheme="minorBidi"/>
          <w:szCs w:val="22"/>
        </w:rPr>
      </w:pPr>
      <w:r>
        <w:t>A.12</w:t>
      </w:r>
      <w:r>
        <w:tab/>
        <w:t>2954</w:t>
      </w:r>
    </w:p>
    <w:p w14:paraId="5CA3EBA7" w14:textId="77777777" w:rsidR="002F115E" w:rsidRDefault="002F115E">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2954</w:t>
      </w:r>
    </w:p>
    <w:p w14:paraId="17945696" w14:textId="77777777" w:rsidR="002F115E" w:rsidRDefault="002F115E">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2954</w:t>
      </w:r>
    </w:p>
    <w:p w14:paraId="30CA8811" w14:textId="77777777" w:rsidR="002F115E" w:rsidRDefault="002F115E">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2954</w:t>
      </w:r>
    </w:p>
    <w:p w14:paraId="64D2CA44" w14:textId="77777777" w:rsidR="002F115E" w:rsidRDefault="002F115E">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05A68798" w14:textId="77777777" w:rsidR="002F115E" w:rsidRDefault="002F115E">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2956</w:t>
      </w:r>
    </w:p>
    <w:p w14:paraId="60AC937B" w14:textId="77777777" w:rsidR="002F115E" w:rsidRDefault="002F115E">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2956</w:t>
      </w:r>
    </w:p>
    <w:p w14:paraId="57A2B78A" w14:textId="77777777" w:rsidR="002F115E" w:rsidRDefault="002F115E">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2956</w:t>
      </w:r>
    </w:p>
    <w:p w14:paraId="18680B84" w14:textId="77777777" w:rsidR="002F115E" w:rsidRDefault="002F115E">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2957</w:t>
      </w:r>
    </w:p>
    <w:p w14:paraId="6A8E8D62" w14:textId="77777777" w:rsidR="002F115E" w:rsidRDefault="002F115E">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2957</w:t>
      </w:r>
    </w:p>
    <w:p w14:paraId="79D2DEE9" w14:textId="77777777" w:rsidR="002F115E" w:rsidRDefault="002F115E">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2957</w:t>
      </w:r>
    </w:p>
    <w:p w14:paraId="29BE8995" w14:textId="77777777" w:rsidR="002F115E" w:rsidRDefault="002F115E">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2958</w:t>
      </w:r>
    </w:p>
    <w:p w14:paraId="0DB0D334" w14:textId="77777777" w:rsidR="002F115E" w:rsidRDefault="002F115E">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2959</w:t>
      </w:r>
    </w:p>
    <w:p w14:paraId="53A31C99" w14:textId="77777777" w:rsidR="002F115E" w:rsidRDefault="002F115E">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2959</w:t>
      </w:r>
    </w:p>
    <w:p w14:paraId="338D07F4" w14:textId="77777777" w:rsidR="002F115E" w:rsidRDefault="002F115E">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2960</w:t>
      </w:r>
    </w:p>
    <w:p w14:paraId="4476E479" w14:textId="77777777" w:rsidR="002F115E" w:rsidRDefault="002F115E">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2960</w:t>
      </w:r>
    </w:p>
    <w:p w14:paraId="2027BEB7" w14:textId="77777777" w:rsidR="002F115E" w:rsidRDefault="002F115E">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2960</w:t>
      </w:r>
    </w:p>
    <w:p w14:paraId="2FCC3445" w14:textId="77777777" w:rsidR="002F115E" w:rsidRDefault="002F115E">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2960</w:t>
      </w:r>
    </w:p>
    <w:p w14:paraId="47FE00F9" w14:textId="77777777" w:rsidR="002F115E" w:rsidRDefault="002F115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2962</w:t>
      </w:r>
    </w:p>
    <w:p w14:paraId="76783C5A" w14:textId="77777777" w:rsidR="002F115E" w:rsidRDefault="002F115E">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2963</w:t>
      </w:r>
    </w:p>
    <w:p w14:paraId="7DB0381C" w14:textId="77777777" w:rsidR="002F115E" w:rsidRDefault="002F115E">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2963</w:t>
      </w:r>
    </w:p>
    <w:p w14:paraId="6C658E45" w14:textId="77777777" w:rsidR="002F115E" w:rsidRDefault="002F115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2965</w:t>
      </w:r>
    </w:p>
    <w:p w14:paraId="0F0FCFE6" w14:textId="77777777" w:rsidR="002F115E" w:rsidRDefault="002F115E">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2965</w:t>
      </w:r>
    </w:p>
    <w:p w14:paraId="6CA77482" w14:textId="77777777" w:rsidR="002F115E" w:rsidRDefault="002F115E">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2965</w:t>
      </w:r>
    </w:p>
    <w:p w14:paraId="6F2D83C7" w14:textId="77777777" w:rsidR="002F115E" w:rsidRDefault="002F115E">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2967</w:t>
      </w:r>
    </w:p>
    <w:p w14:paraId="40256081" w14:textId="77777777" w:rsidR="002F115E" w:rsidRDefault="002F115E">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2967</w:t>
      </w:r>
    </w:p>
    <w:p w14:paraId="74F40E66" w14:textId="77777777" w:rsidR="002F115E" w:rsidRDefault="002F115E">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2967</w:t>
      </w:r>
    </w:p>
    <w:p w14:paraId="51D96194" w14:textId="77777777" w:rsidR="002F115E" w:rsidRDefault="002F115E">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2969</w:t>
      </w:r>
    </w:p>
    <w:p w14:paraId="1B8154CB" w14:textId="77777777" w:rsidR="002F115E" w:rsidRDefault="002F115E">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2969</w:t>
      </w:r>
    </w:p>
    <w:p w14:paraId="4B9EA40C" w14:textId="77777777" w:rsidR="002F115E" w:rsidRDefault="002F115E">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2969</w:t>
      </w:r>
    </w:p>
    <w:p w14:paraId="200831F5" w14:textId="77777777" w:rsidR="002F115E" w:rsidRDefault="002F115E">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2969</w:t>
      </w:r>
    </w:p>
    <w:p w14:paraId="7571566C" w14:textId="77777777" w:rsidR="002F115E" w:rsidRDefault="002F115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2971</w:t>
      </w:r>
    </w:p>
    <w:p w14:paraId="180D65F2" w14:textId="77777777" w:rsidR="002F115E" w:rsidRDefault="002F115E">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2971</w:t>
      </w:r>
    </w:p>
    <w:p w14:paraId="550CC05E" w14:textId="77777777" w:rsidR="002F115E" w:rsidRDefault="002F115E">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2971</w:t>
      </w:r>
    </w:p>
    <w:p w14:paraId="653CAC9D" w14:textId="77777777" w:rsidR="002F115E" w:rsidRDefault="002F115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2973</w:t>
      </w:r>
    </w:p>
    <w:p w14:paraId="63B6F466" w14:textId="77777777" w:rsidR="002F115E" w:rsidRDefault="002F115E">
      <w:pPr>
        <w:pStyle w:val="TOC8"/>
        <w:rPr>
          <w:rFonts w:asciiTheme="minorHAnsi" w:eastAsiaTheme="minorEastAsia" w:hAnsiTheme="minorHAnsi" w:cstheme="minorBidi"/>
          <w:b w:val="0"/>
          <w:szCs w:val="22"/>
        </w:rPr>
      </w:pPr>
      <w:r>
        <w:t>Annex B (normative): Conditions for RRM requirements applicability for operating bands</w:t>
      </w:r>
      <w:r>
        <w:tab/>
        <w:t>2974</w:t>
      </w:r>
    </w:p>
    <w:p w14:paraId="7CCAE66F" w14:textId="77777777" w:rsidR="002F115E" w:rsidRDefault="002F115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2974</w:t>
      </w:r>
    </w:p>
    <w:p w14:paraId="0EF73A6C" w14:textId="77777777" w:rsidR="002F115E" w:rsidRDefault="002F115E">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2974</w:t>
      </w:r>
    </w:p>
    <w:p w14:paraId="3D88EBB8" w14:textId="77777777" w:rsidR="002F115E" w:rsidRDefault="002F115E">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2974</w:t>
      </w:r>
    </w:p>
    <w:p w14:paraId="48C7CB4F" w14:textId="77777777" w:rsidR="002F115E" w:rsidRDefault="002F115E">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2974</w:t>
      </w:r>
    </w:p>
    <w:p w14:paraId="33CF6AE5" w14:textId="77777777" w:rsidR="002F115E" w:rsidRDefault="002F115E">
      <w:pPr>
        <w:pStyle w:val="TOC2"/>
        <w:rPr>
          <w:rFonts w:asciiTheme="minorHAnsi" w:eastAsiaTheme="minorEastAsia" w:hAnsiTheme="minorHAnsi" w:cstheme="minorBidi"/>
          <w:sz w:val="22"/>
          <w:szCs w:val="22"/>
        </w:rPr>
      </w:pPr>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2976</w:t>
      </w:r>
    </w:p>
    <w:p w14:paraId="37449AD3" w14:textId="77777777" w:rsidR="002F115E" w:rsidRDefault="002F115E">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2976</w:t>
      </w:r>
    </w:p>
    <w:p w14:paraId="5DF45D01" w14:textId="77777777" w:rsidR="002F115E" w:rsidRDefault="002F115E">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2977</w:t>
      </w:r>
    </w:p>
    <w:p w14:paraId="02A0CCBA" w14:textId="77777777" w:rsidR="002F115E" w:rsidRDefault="002F115E">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2977</w:t>
      </w:r>
    </w:p>
    <w:p w14:paraId="6DDABB7B" w14:textId="77777777" w:rsidR="002F115E" w:rsidRDefault="002F115E">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2977</w:t>
      </w:r>
    </w:p>
    <w:p w14:paraId="7B575B90" w14:textId="77777777" w:rsidR="002F115E" w:rsidRDefault="002F115E">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2978</w:t>
      </w:r>
    </w:p>
    <w:p w14:paraId="61609A39" w14:textId="77777777" w:rsidR="002F115E" w:rsidRDefault="002F115E">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2980</w:t>
      </w:r>
    </w:p>
    <w:p w14:paraId="520960BC" w14:textId="77777777" w:rsidR="002F115E" w:rsidRDefault="002F115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2980</w:t>
      </w:r>
    </w:p>
    <w:p w14:paraId="4CD0F8F1" w14:textId="77777777" w:rsidR="002F115E" w:rsidRDefault="002F115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2980</w:t>
      </w:r>
    </w:p>
    <w:p w14:paraId="07EB1DEE" w14:textId="77777777" w:rsidR="002F115E" w:rsidRDefault="002F115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2981</w:t>
      </w:r>
    </w:p>
    <w:p w14:paraId="61E7E7E9" w14:textId="77777777" w:rsidR="002F115E" w:rsidRDefault="002F115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2981</w:t>
      </w:r>
    </w:p>
    <w:p w14:paraId="18B8B52E" w14:textId="77777777" w:rsidR="002F115E" w:rsidRDefault="002F115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2981</w:t>
      </w:r>
    </w:p>
    <w:p w14:paraId="010B6FE5" w14:textId="77777777" w:rsidR="002F115E" w:rsidRDefault="002F115E">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2982</w:t>
      </w:r>
    </w:p>
    <w:p w14:paraId="2ED050ED" w14:textId="77777777" w:rsidR="002F115E" w:rsidRDefault="002F115E">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2982</w:t>
      </w:r>
    </w:p>
    <w:p w14:paraId="08BD5870" w14:textId="77777777" w:rsidR="002F115E" w:rsidRDefault="002F115E">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2982</w:t>
      </w:r>
    </w:p>
    <w:p w14:paraId="62F6727A" w14:textId="77777777" w:rsidR="002F115E" w:rsidRDefault="002F115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2983</w:t>
      </w:r>
    </w:p>
    <w:p w14:paraId="239293D7" w14:textId="77777777" w:rsidR="002F115E" w:rsidRDefault="002F115E">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2983</w:t>
      </w:r>
    </w:p>
    <w:p w14:paraId="493E7546" w14:textId="77777777" w:rsidR="002F115E" w:rsidRDefault="002F115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2984</w:t>
      </w:r>
    </w:p>
    <w:p w14:paraId="7C25D3EB" w14:textId="77777777" w:rsidR="002F115E" w:rsidRDefault="002F115E">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2984</w:t>
      </w:r>
    </w:p>
    <w:p w14:paraId="523FE83D" w14:textId="77777777" w:rsidR="002F115E" w:rsidRDefault="002F115E">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2984</w:t>
      </w:r>
    </w:p>
    <w:p w14:paraId="78BD4E63" w14:textId="77777777" w:rsidR="002F115E" w:rsidRDefault="002F115E">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2985</w:t>
      </w:r>
    </w:p>
    <w:p w14:paraId="11753131" w14:textId="77777777" w:rsidR="002F115E" w:rsidRDefault="002F115E">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2985</w:t>
      </w:r>
    </w:p>
    <w:p w14:paraId="57ECD6C7" w14:textId="77777777" w:rsidR="002F115E" w:rsidRDefault="002F115E">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2985</w:t>
      </w:r>
    </w:p>
    <w:p w14:paraId="33F8700D" w14:textId="77777777" w:rsidR="002F115E" w:rsidRDefault="002F115E">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2986</w:t>
      </w:r>
    </w:p>
    <w:p w14:paraId="5CEF81CE" w14:textId="77777777" w:rsidR="002F115E" w:rsidRDefault="002F115E">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2986</w:t>
      </w:r>
    </w:p>
    <w:p w14:paraId="6B53A8EE" w14:textId="77777777" w:rsidR="002F115E" w:rsidRDefault="002F115E">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2986</w:t>
      </w:r>
    </w:p>
    <w:p w14:paraId="03849E49" w14:textId="77777777" w:rsidR="002F115E" w:rsidRDefault="002F115E">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2986</w:t>
      </w:r>
    </w:p>
    <w:p w14:paraId="11B918AF" w14:textId="77777777" w:rsidR="002F115E" w:rsidRDefault="002F115E">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2987</w:t>
      </w:r>
    </w:p>
    <w:p w14:paraId="04F4B3F7" w14:textId="77777777" w:rsidR="002F115E" w:rsidRDefault="002F115E">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2988</w:t>
      </w:r>
    </w:p>
    <w:p w14:paraId="3AA8BBA9" w14:textId="77777777" w:rsidR="002F115E" w:rsidRDefault="002F115E">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2988</w:t>
      </w:r>
    </w:p>
    <w:p w14:paraId="76340D52" w14:textId="77777777" w:rsidR="002F115E" w:rsidRDefault="002F115E">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2989</w:t>
      </w:r>
    </w:p>
    <w:p w14:paraId="45EFF534" w14:textId="77777777" w:rsidR="002F115E" w:rsidRDefault="002F115E">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2989</w:t>
      </w:r>
    </w:p>
    <w:p w14:paraId="219EB3D1" w14:textId="77777777" w:rsidR="002F115E" w:rsidRDefault="002F115E">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2991</w:t>
      </w:r>
    </w:p>
    <w:p w14:paraId="6065304A" w14:textId="77777777" w:rsidR="002F115E" w:rsidRDefault="002F115E">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2991</w:t>
      </w:r>
    </w:p>
    <w:p w14:paraId="24FA7F25" w14:textId="77777777" w:rsidR="002F115E" w:rsidRDefault="002F115E">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2991</w:t>
      </w:r>
    </w:p>
    <w:p w14:paraId="38EC7660" w14:textId="77777777" w:rsidR="002F115E" w:rsidRDefault="002F115E">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2991</w:t>
      </w:r>
    </w:p>
    <w:p w14:paraId="628602BC" w14:textId="77777777" w:rsidR="002F115E" w:rsidRDefault="002F115E">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2992</w:t>
      </w:r>
    </w:p>
    <w:p w14:paraId="4A23D989" w14:textId="77777777" w:rsidR="002F115E" w:rsidRDefault="002F115E">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2992</w:t>
      </w:r>
    </w:p>
    <w:p w14:paraId="5C5D448B" w14:textId="77777777" w:rsidR="002F115E" w:rsidRDefault="002F115E">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2994</w:t>
      </w:r>
    </w:p>
    <w:p w14:paraId="011B784B" w14:textId="77777777" w:rsidR="002F115E" w:rsidRDefault="002F115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2994</w:t>
      </w:r>
    </w:p>
    <w:p w14:paraId="15E28906" w14:textId="77777777" w:rsidR="002F115E" w:rsidRDefault="002F115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2994</w:t>
      </w:r>
    </w:p>
    <w:p w14:paraId="2EAF725D" w14:textId="77777777" w:rsidR="002F115E" w:rsidRDefault="002F115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2994</w:t>
      </w:r>
    </w:p>
    <w:p w14:paraId="1BC32E32" w14:textId="77777777" w:rsidR="002F115E" w:rsidRDefault="002F115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2994</w:t>
      </w:r>
    </w:p>
    <w:p w14:paraId="29CFEC2D" w14:textId="77777777" w:rsidR="002F115E" w:rsidRDefault="002F115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2994</w:t>
      </w:r>
    </w:p>
    <w:p w14:paraId="28A4386D" w14:textId="77777777" w:rsidR="002F115E" w:rsidRDefault="002F115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2994</w:t>
      </w:r>
    </w:p>
    <w:p w14:paraId="3F158706" w14:textId="77777777" w:rsidR="002F115E" w:rsidRDefault="002F115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2995</w:t>
      </w:r>
    </w:p>
    <w:p w14:paraId="37E9D612" w14:textId="77777777" w:rsidR="002F115E" w:rsidRDefault="002F115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2995</w:t>
      </w:r>
    </w:p>
    <w:p w14:paraId="20C64D74" w14:textId="77777777" w:rsidR="002F115E" w:rsidRDefault="002F115E">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2995</w:t>
      </w:r>
    </w:p>
    <w:p w14:paraId="7296179B" w14:textId="77777777" w:rsidR="002F115E" w:rsidRDefault="002F115E">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2995</w:t>
      </w:r>
    </w:p>
    <w:p w14:paraId="0314858E" w14:textId="77777777" w:rsidR="002F115E" w:rsidRDefault="002F115E">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2995</w:t>
      </w:r>
    </w:p>
    <w:p w14:paraId="45544FF5" w14:textId="77777777" w:rsidR="002F115E" w:rsidRDefault="002F115E">
      <w:pPr>
        <w:pStyle w:val="TOC2"/>
        <w:rPr>
          <w:rFonts w:asciiTheme="minorHAnsi" w:eastAsiaTheme="minorEastAsia" w:hAnsiTheme="minorHAnsi" w:cstheme="minorBidi"/>
          <w:sz w:val="22"/>
          <w:szCs w:val="22"/>
        </w:rPr>
      </w:pPr>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2996</w:t>
      </w:r>
    </w:p>
    <w:p w14:paraId="4E8C4CC3" w14:textId="77777777" w:rsidR="002F115E" w:rsidRDefault="002F115E">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2996</w:t>
      </w:r>
    </w:p>
    <w:p w14:paraId="7769AEC0" w14:textId="77777777" w:rsidR="002F115E" w:rsidRDefault="002F115E">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2996</w:t>
      </w:r>
    </w:p>
    <w:p w14:paraId="2C61FAC1" w14:textId="77777777" w:rsidR="002F115E" w:rsidRDefault="002F115E">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2996</w:t>
      </w:r>
    </w:p>
    <w:p w14:paraId="45DD9375"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2996</w:t>
      </w:r>
    </w:p>
    <w:p w14:paraId="606EC512"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2996</w:t>
      </w:r>
    </w:p>
    <w:p w14:paraId="148B2E04" w14:textId="77777777" w:rsidR="002F115E" w:rsidRDefault="002F115E">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2997</w:t>
      </w:r>
    </w:p>
    <w:p w14:paraId="3A710733"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2997</w:t>
      </w:r>
    </w:p>
    <w:p w14:paraId="1D2E0EC3"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2997</w:t>
      </w:r>
    </w:p>
    <w:p w14:paraId="0AF92383" w14:textId="77777777" w:rsidR="002F115E" w:rsidRDefault="002F115E">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2998</w:t>
      </w:r>
    </w:p>
    <w:p w14:paraId="12D415CF"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p>
    <w:p w14:paraId="6D556908"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p>
    <w:p w14:paraId="00AB5903" w14:textId="77777777" w:rsidR="002F115E" w:rsidRDefault="002F115E">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2998</w:t>
      </w:r>
    </w:p>
    <w:p w14:paraId="48827A5E"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p>
    <w:p w14:paraId="509D3D6B" w14:textId="77777777" w:rsidR="002F115E" w:rsidRDefault="002F115E">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p>
    <w:p w14:paraId="3B4A0BEF" w14:textId="77777777" w:rsidR="002F115E" w:rsidRDefault="002F115E">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2998</w:t>
      </w:r>
    </w:p>
    <w:p w14:paraId="22B8B667" w14:textId="77777777" w:rsidR="002F115E" w:rsidRDefault="002F115E">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2998</w:t>
      </w:r>
    </w:p>
    <w:p w14:paraId="233A5A72" w14:textId="77777777" w:rsidR="002F115E" w:rsidRDefault="002F115E">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2998</w:t>
      </w:r>
    </w:p>
    <w:p w14:paraId="10AC96C4" w14:textId="77777777" w:rsidR="002F115E" w:rsidRDefault="002F115E">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2999</w:t>
      </w:r>
    </w:p>
    <w:p w14:paraId="48209E64" w14:textId="77777777" w:rsidR="002F115E" w:rsidRDefault="002F115E">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p>
    <w:p w14:paraId="26693D38" w14:textId="77777777" w:rsidR="002F115E" w:rsidRDefault="002F115E">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2999</w:t>
      </w:r>
    </w:p>
    <w:p w14:paraId="2E5E4D7C" w14:textId="77777777" w:rsidR="002F115E" w:rsidRDefault="002F115E">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2999</w:t>
      </w:r>
    </w:p>
    <w:p w14:paraId="72CF541A" w14:textId="77777777" w:rsidR="002F115E" w:rsidRDefault="002F115E">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2999</w:t>
      </w:r>
    </w:p>
    <w:p w14:paraId="16DA6348" w14:textId="77777777" w:rsidR="002F115E" w:rsidRDefault="002F115E">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p>
    <w:p w14:paraId="531F821E" w14:textId="77777777" w:rsidR="002F115E" w:rsidRDefault="002F115E">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3000</w:t>
      </w:r>
    </w:p>
    <w:p w14:paraId="7ACFA53E" w14:textId="77777777" w:rsidR="002F115E" w:rsidRDefault="002F115E">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p>
    <w:p w14:paraId="0B032E64" w14:textId="77777777" w:rsidR="002F115E" w:rsidRDefault="002F115E">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3000</w:t>
      </w:r>
    </w:p>
    <w:p w14:paraId="14177757" w14:textId="77777777" w:rsidR="002F115E" w:rsidRDefault="002F115E">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3000</w:t>
      </w:r>
    </w:p>
    <w:p w14:paraId="634A033E" w14:textId="77777777" w:rsidR="002F115E" w:rsidRDefault="002F115E">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3000</w:t>
      </w:r>
    </w:p>
    <w:p w14:paraId="296B5C08" w14:textId="77777777" w:rsidR="002F115E" w:rsidRDefault="002F115E">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p>
    <w:p w14:paraId="16B67813" w14:textId="77777777" w:rsidR="002F115E" w:rsidRDefault="002F115E">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3001</w:t>
      </w:r>
    </w:p>
    <w:p w14:paraId="71292A38" w14:textId="77777777" w:rsidR="002F115E" w:rsidRDefault="002F115E">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5345A4D2" w14:textId="77777777" w:rsidR="002F115E" w:rsidRDefault="002F115E">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p>
    <w:p w14:paraId="31D0FD82" w14:textId="77777777" w:rsidR="002F115E" w:rsidRDefault="002F115E">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p>
    <w:p w14:paraId="399A2950" w14:textId="77777777" w:rsidR="002F115E" w:rsidRDefault="002F115E">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3001</w:t>
      </w:r>
    </w:p>
    <w:p w14:paraId="6A2FA7AB" w14:textId="77777777" w:rsidR="002F115E" w:rsidRDefault="002F115E">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3001</w:t>
      </w:r>
    </w:p>
    <w:p w14:paraId="41404182" w14:textId="77777777" w:rsidR="002F115E" w:rsidRDefault="002F115E">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3001</w:t>
      </w:r>
    </w:p>
    <w:p w14:paraId="591DF1C4" w14:textId="77777777" w:rsidR="002F115E" w:rsidRDefault="002F115E">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3002</w:t>
      </w:r>
    </w:p>
    <w:p w14:paraId="6CD0C85D" w14:textId="77777777" w:rsidR="002F115E" w:rsidRDefault="002F115E">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3002</w:t>
      </w:r>
    </w:p>
    <w:p w14:paraId="20A381A9" w14:textId="77777777" w:rsidR="002F115E" w:rsidRDefault="002F115E">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3002</w:t>
      </w:r>
    </w:p>
    <w:p w14:paraId="3BB1FD32" w14:textId="77777777" w:rsidR="002F115E" w:rsidRDefault="002F115E">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3002</w:t>
      </w:r>
    </w:p>
    <w:p w14:paraId="364B47F9" w14:textId="77777777" w:rsidR="002F115E" w:rsidRDefault="002F115E">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3002</w:t>
      </w:r>
    </w:p>
    <w:p w14:paraId="0114E903" w14:textId="77777777" w:rsidR="002F115E" w:rsidRDefault="002F115E">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3003</w:t>
      </w:r>
    </w:p>
    <w:p w14:paraId="1A3BCB7E" w14:textId="77777777" w:rsidR="002F115E" w:rsidRDefault="002F115E">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3003</w:t>
      </w:r>
    </w:p>
    <w:p w14:paraId="02FA6B7B" w14:textId="77777777" w:rsidR="002F115E" w:rsidRDefault="002F115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3003</w:t>
      </w:r>
    </w:p>
    <w:p w14:paraId="5BFA1055" w14:textId="77777777" w:rsidR="002F115E" w:rsidRDefault="002F115E">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3003</w:t>
      </w:r>
    </w:p>
    <w:p w14:paraId="23516962" w14:textId="77777777" w:rsidR="002F115E" w:rsidRDefault="002F115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3003</w:t>
      </w:r>
    </w:p>
    <w:p w14:paraId="054494E5" w14:textId="77777777" w:rsidR="002F115E" w:rsidRDefault="002F115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3003</w:t>
      </w:r>
    </w:p>
    <w:p w14:paraId="3310C2D3" w14:textId="77777777" w:rsidR="002F115E" w:rsidRDefault="002F115E">
      <w:pPr>
        <w:pStyle w:val="TOC3"/>
        <w:rPr>
          <w:rFonts w:asciiTheme="minorHAnsi" w:eastAsiaTheme="minorEastAsia" w:hAnsiTheme="minorHAnsi" w:cstheme="minorBidi"/>
          <w:sz w:val="22"/>
          <w:szCs w:val="22"/>
        </w:rPr>
      </w:pPr>
      <w:r w:rsidRPr="00635E3B">
        <w:rPr>
          <w:rFonts w:eastAsia="MS Mincho"/>
        </w:rPr>
        <w:t>B.4.3.1</w:t>
      </w:r>
      <w:r>
        <w:rPr>
          <w:rFonts w:asciiTheme="minorHAnsi" w:eastAsiaTheme="minorEastAsia" w:hAnsiTheme="minorHAnsi" w:cstheme="minorBidi"/>
          <w:sz w:val="22"/>
          <w:szCs w:val="22"/>
        </w:rPr>
        <w:tab/>
      </w:r>
      <w:r w:rsidRPr="00635E3B">
        <w:rPr>
          <w:rFonts w:eastAsia="MS Mincho"/>
        </w:rPr>
        <w:t>Inter-band carrier aggregation</w:t>
      </w:r>
      <w:r>
        <w:tab/>
        <w:t>3003</w:t>
      </w:r>
    </w:p>
    <w:p w14:paraId="250EE3E2" w14:textId="77777777" w:rsidR="002F115E" w:rsidRDefault="002F115E">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3003</w:t>
      </w:r>
    </w:p>
    <w:p w14:paraId="474916AA" w14:textId="77777777" w:rsidR="002F115E" w:rsidRDefault="002F115E">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3004</w:t>
      </w:r>
    </w:p>
    <w:p w14:paraId="59F74F1F" w14:textId="77777777" w:rsidR="002F115E" w:rsidRDefault="002F115E">
      <w:pPr>
        <w:pStyle w:val="TOC1"/>
        <w:rPr>
          <w:rFonts w:asciiTheme="minorHAnsi" w:eastAsiaTheme="minorEastAsia" w:hAnsiTheme="minorHAnsi" w:cstheme="minorBidi"/>
          <w:szCs w:val="22"/>
        </w:rPr>
      </w:pPr>
      <w:r>
        <w:lastRenderedPageBreak/>
        <w:t>B.5</w:t>
      </w:r>
      <w:r>
        <w:rPr>
          <w:rFonts w:asciiTheme="minorHAnsi" w:eastAsiaTheme="minorEastAsia" w:hAnsiTheme="minorHAnsi" w:cstheme="minorBidi"/>
          <w:szCs w:val="22"/>
        </w:rPr>
        <w:tab/>
      </w:r>
      <w:r>
        <w:t>Conditions for Measurement Performance Requirements for ProSe UE</w:t>
      </w:r>
      <w:r>
        <w:tab/>
        <w:t>3004</w:t>
      </w:r>
    </w:p>
    <w:p w14:paraId="7FA35085" w14:textId="77777777" w:rsidR="002F115E" w:rsidRDefault="002F115E">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3004</w:t>
      </w:r>
    </w:p>
    <w:p w14:paraId="3754EC9D" w14:textId="77777777" w:rsidR="002F115E" w:rsidRDefault="002F115E">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3004</w:t>
      </w:r>
    </w:p>
    <w:p w14:paraId="500604E5" w14:textId="77777777" w:rsidR="002F115E" w:rsidRDefault="002F115E">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3005</w:t>
      </w:r>
    </w:p>
    <w:p w14:paraId="11F6B86F" w14:textId="77777777" w:rsidR="002F115E" w:rsidRDefault="002F115E">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3005</w:t>
      </w:r>
    </w:p>
    <w:p w14:paraId="410E3BBD" w14:textId="77777777" w:rsidR="002F115E" w:rsidRDefault="002F115E">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3006</w:t>
      </w:r>
    </w:p>
    <w:p w14:paraId="5A168B17" w14:textId="77777777" w:rsidR="002F115E" w:rsidRDefault="002F115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3006</w:t>
      </w:r>
    </w:p>
    <w:p w14:paraId="2DE2CB7F" w14:textId="77777777" w:rsidR="002F115E" w:rsidRDefault="002F115E">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3006</w:t>
      </w:r>
    </w:p>
    <w:p w14:paraId="70A58E51" w14:textId="77777777" w:rsidR="002F115E" w:rsidRDefault="002F115E">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3006</w:t>
      </w:r>
    </w:p>
    <w:p w14:paraId="1A51A8B2" w14:textId="77777777" w:rsidR="002F115E" w:rsidRDefault="002F115E">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3006</w:t>
      </w:r>
    </w:p>
    <w:p w14:paraId="49C18476" w14:textId="77777777" w:rsidR="002F115E" w:rsidRDefault="002F115E">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3007</w:t>
      </w:r>
    </w:p>
    <w:p w14:paraId="20038DDE" w14:textId="77777777" w:rsidR="002F115E" w:rsidRDefault="002F115E">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3007</w:t>
      </w:r>
    </w:p>
    <w:p w14:paraId="43663FCF" w14:textId="77777777" w:rsidR="002F115E" w:rsidRDefault="002F115E">
      <w:pPr>
        <w:pStyle w:val="TOC8"/>
        <w:rPr>
          <w:rFonts w:asciiTheme="minorHAnsi" w:eastAsiaTheme="minorEastAsia" w:hAnsiTheme="minorHAnsi" w:cstheme="minorBidi"/>
          <w:b w:val="0"/>
          <w:szCs w:val="22"/>
        </w:rPr>
      </w:pPr>
      <w:r>
        <w:t>Annex C (informative): Change history:</w:t>
      </w:r>
      <w:r>
        <w:tab/>
        <w:t>3008</w:t>
      </w:r>
    </w:p>
    <w:p w14:paraId="4EEFB6C0" w14:textId="24F7A0E9" w:rsidR="004D51F6" w:rsidRDefault="002F115E" w:rsidP="005F6A6A">
      <w:pPr>
        <w:rPr>
          <w:rFonts w:cs="v4.2.0"/>
          <w:noProof/>
          <w:sz w:val="22"/>
          <w:szCs w:val="22"/>
          <w:lang w:val="en-US"/>
        </w:rPr>
      </w:pPr>
      <w:r>
        <w:rPr>
          <w:rFonts w:cs="v4.2.0"/>
        </w:rPr>
        <w:fldChar w:fldCharType="end"/>
      </w:r>
    </w:p>
    <w:p w14:paraId="5D42B5F2" w14:textId="7574F855"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8F68C0">
        <w:rPr>
          <w:noProof/>
        </w:rPr>
        <w:instrText>i</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8F68C0">
        <w:rPr>
          <w:rFonts w:eastAsia="Malgun Gothic"/>
          <w:noProof/>
        </w:rPr>
        <w:instrText>i</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8F68C0">
        <w:rPr>
          <w:rFonts w:eastAsia="Malgun Gothic"/>
          <w:noProof/>
        </w:rPr>
        <w:instrText>i</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8F68C0">
        <w:rPr>
          <w:noProof/>
        </w:rPr>
        <w:instrText>i</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E2963" w14:textId="77777777" w:rsidR="006729FB" w:rsidRDefault="0067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89EEE" w14:textId="77777777" w:rsidR="006729FB" w:rsidRDefault="0067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94667" w14:textId="77777777" w:rsidR="006729FB" w:rsidRDefault="006729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C1E83" w14:textId="77777777" w:rsidR="006729FB" w:rsidRDefault="00672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B2504" w14:textId="77777777" w:rsidR="006729FB" w:rsidRDefault="0067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2511E" w14:textId="77777777" w:rsidR="006729FB" w:rsidRDefault="006729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F2DE" w14:textId="77777777" w:rsidR="00B96A56" w:rsidRDefault="00B96A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60FFFBE8"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BD6FF2">
      <w:t>3GPP TS 36.133 V14.18.0 (2021-03)</w:t>
    </w:r>
    <w:r>
      <w:fldChar w:fldCharType="end"/>
    </w:r>
  </w:p>
  <w:p w14:paraId="2B2C6DA3" w14:textId="7761ECD4"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BD6FF2">
      <w:t>Release 14</w:t>
    </w:r>
    <w:r>
      <w:fldChar w:fldCharType="end"/>
    </w:r>
  </w:p>
  <w:p w14:paraId="6276D902" w14:textId="77777777" w:rsidR="00B96A56" w:rsidRDefault="00B96A5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FF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F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D6FF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D6F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FF2"/>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D6FF2"/>
    <w:pPr>
      <w:ind w:left="1701" w:hanging="1701"/>
      <w:outlineLvl w:val="4"/>
    </w:pPr>
    <w:rPr>
      <w:sz w:val="22"/>
    </w:rPr>
  </w:style>
  <w:style w:type="paragraph" w:styleId="Heading6">
    <w:name w:val="heading 6"/>
    <w:aliases w:val="T1,Header 6"/>
    <w:basedOn w:val="H6"/>
    <w:next w:val="Normal"/>
    <w:link w:val="Heading6Char"/>
    <w:qFormat/>
    <w:rsid w:val="00BD6FF2"/>
    <w:pPr>
      <w:outlineLvl w:val="5"/>
    </w:pPr>
  </w:style>
  <w:style w:type="paragraph" w:styleId="Heading7">
    <w:name w:val="heading 7"/>
    <w:basedOn w:val="H6"/>
    <w:next w:val="Normal"/>
    <w:link w:val="Heading7Char"/>
    <w:qFormat/>
    <w:rsid w:val="00BD6FF2"/>
    <w:pPr>
      <w:outlineLvl w:val="6"/>
    </w:pPr>
  </w:style>
  <w:style w:type="paragraph" w:styleId="Heading8">
    <w:name w:val="heading 8"/>
    <w:basedOn w:val="Heading1"/>
    <w:next w:val="Normal"/>
    <w:link w:val="Heading8Char"/>
    <w:qFormat/>
    <w:rsid w:val="00BD6FF2"/>
    <w:pPr>
      <w:ind w:left="0" w:firstLine="0"/>
      <w:outlineLvl w:val="7"/>
    </w:pPr>
  </w:style>
  <w:style w:type="paragraph" w:styleId="Heading9">
    <w:name w:val="heading 9"/>
    <w:aliases w:val="Figure Heading,FH"/>
    <w:basedOn w:val="Heading8"/>
    <w:next w:val="Normal"/>
    <w:link w:val="Heading9Char"/>
    <w:qFormat/>
    <w:rsid w:val="00BD6FF2"/>
    <w:pPr>
      <w:outlineLvl w:val="8"/>
    </w:pPr>
  </w:style>
  <w:style w:type="character" w:default="1" w:styleId="DefaultParagraphFont">
    <w:name w:val="Default Paragraph Font"/>
    <w:semiHidden/>
    <w:rsid w:val="00BD6F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6FF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BD6FF2"/>
    <w:pPr>
      <w:ind w:left="1985" w:hanging="1985"/>
      <w:outlineLvl w:val="9"/>
    </w:pPr>
    <w:rPr>
      <w:sz w:val="20"/>
    </w:rPr>
  </w:style>
  <w:style w:type="paragraph" w:customStyle="1" w:styleId="B1">
    <w:name w:val="B1"/>
    <w:basedOn w:val="List"/>
    <w:link w:val="B1Char"/>
    <w:rsid w:val="00BD6FF2"/>
  </w:style>
  <w:style w:type="paragraph" w:styleId="List">
    <w:name w:val="List"/>
    <w:basedOn w:val="Normal"/>
    <w:rsid w:val="00BD6FF2"/>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BD6FF2"/>
  </w:style>
  <w:style w:type="paragraph" w:customStyle="1" w:styleId="ZA">
    <w:name w:val="ZA"/>
    <w:rsid w:val="00BD6F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D6F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D6F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D6F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D6FF2"/>
    <w:pPr>
      <w:framePr w:wrap="notBeside" w:y="16161"/>
    </w:pPr>
  </w:style>
  <w:style w:type="paragraph" w:customStyle="1" w:styleId="FP">
    <w:name w:val="FP"/>
    <w:basedOn w:val="Normal"/>
    <w:rsid w:val="00BD6FF2"/>
    <w:pPr>
      <w:spacing w:after="0"/>
    </w:pPr>
  </w:style>
  <w:style w:type="paragraph" w:customStyle="1" w:styleId="TT">
    <w:name w:val="TT"/>
    <w:basedOn w:val="Heading1"/>
    <w:next w:val="Normal"/>
    <w:rsid w:val="00BD6FF2"/>
    <w:pPr>
      <w:outlineLvl w:val="9"/>
    </w:pPr>
  </w:style>
  <w:style w:type="paragraph" w:styleId="TOC1">
    <w:name w:val="toc 1"/>
    <w:rsid w:val="00BD6F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BD6FF2"/>
    <w:pPr>
      <w:keepNext w:val="0"/>
      <w:spacing w:before="0"/>
      <w:ind w:left="851" w:hanging="851"/>
    </w:pPr>
    <w:rPr>
      <w:sz w:val="20"/>
    </w:rPr>
  </w:style>
  <w:style w:type="paragraph" w:styleId="TOC3">
    <w:name w:val="toc 3"/>
    <w:basedOn w:val="TOC2"/>
    <w:rsid w:val="00BD6FF2"/>
    <w:pPr>
      <w:ind w:left="1134" w:hanging="1134"/>
    </w:pPr>
  </w:style>
  <w:style w:type="paragraph" w:styleId="TOC4">
    <w:name w:val="toc 4"/>
    <w:basedOn w:val="TOC3"/>
    <w:rsid w:val="00BD6FF2"/>
    <w:pPr>
      <w:ind w:left="1418" w:hanging="1418"/>
    </w:pPr>
  </w:style>
  <w:style w:type="paragraph" w:customStyle="1" w:styleId="B2">
    <w:name w:val="B2"/>
    <w:basedOn w:val="List2"/>
    <w:link w:val="B2Char"/>
    <w:rsid w:val="00BD6FF2"/>
  </w:style>
  <w:style w:type="paragraph" w:styleId="List2">
    <w:name w:val="List 2"/>
    <w:basedOn w:val="List"/>
    <w:rsid w:val="00BD6FF2"/>
    <w:pPr>
      <w:ind w:left="851"/>
    </w:pPr>
  </w:style>
  <w:style w:type="paragraph" w:customStyle="1" w:styleId="B3">
    <w:name w:val="B3"/>
    <w:basedOn w:val="List3"/>
    <w:link w:val="B3Char"/>
    <w:rsid w:val="00BD6FF2"/>
  </w:style>
  <w:style w:type="paragraph" w:styleId="List3">
    <w:name w:val="List 3"/>
    <w:basedOn w:val="List2"/>
    <w:rsid w:val="00BD6FF2"/>
    <w:pPr>
      <w:ind w:left="1135"/>
    </w:pPr>
  </w:style>
  <w:style w:type="paragraph" w:customStyle="1" w:styleId="NO">
    <w:name w:val="NO"/>
    <w:basedOn w:val="Normal"/>
    <w:link w:val="NOChar"/>
    <w:rsid w:val="00BD6FF2"/>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BD6FF2"/>
    <w:pPr>
      <w:ind w:left="1418"/>
    </w:pPr>
  </w:style>
  <w:style w:type="paragraph" w:styleId="List5">
    <w:name w:val="List 5"/>
    <w:basedOn w:val="List4"/>
    <w:rsid w:val="00BD6FF2"/>
    <w:pPr>
      <w:ind w:left="1702"/>
    </w:pPr>
  </w:style>
  <w:style w:type="paragraph" w:customStyle="1" w:styleId="EX">
    <w:name w:val="EX"/>
    <w:basedOn w:val="Normal"/>
    <w:rsid w:val="00BD6FF2"/>
    <w:pPr>
      <w:keepLines/>
      <w:ind w:left="1702" w:hanging="1418"/>
    </w:pPr>
  </w:style>
  <w:style w:type="paragraph" w:customStyle="1" w:styleId="EW">
    <w:name w:val="EW"/>
    <w:basedOn w:val="EX"/>
    <w:rsid w:val="00BD6FF2"/>
    <w:pPr>
      <w:spacing w:after="0"/>
    </w:pPr>
  </w:style>
  <w:style w:type="paragraph" w:customStyle="1" w:styleId="TAC">
    <w:name w:val="TAC"/>
    <w:basedOn w:val="TAL"/>
    <w:link w:val="TACChar"/>
    <w:rsid w:val="00BD6FF2"/>
    <w:pPr>
      <w:jc w:val="center"/>
    </w:pPr>
  </w:style>
  <w:style w:type="paragraph" w:customStyle="1" w:styleId="TAL">
    <w:name w:val="TAL"/>
    <w:basedOn w:val="Normal"/>
    <w:link w:val="TALCar"/>
    <w:rsid w:val="00BD6FF2"/>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BD6FF2"/>
    <w:rPr>
      <w:color w:val="FF0000"/>
    </w:rPr>
  </w:style>
  <w:style w:type="paragraph" w:customStyle="1" w:styleId="EQ">
    <w:name w:val="EQ"/>
    <w:basedOn w:val="Normal"/>
    <w:next w:val="Normal"/>
    <w:rsid w:val="00BD6FF2"/>
    <w:pPr>
      <w:keepLines/>
      <w:tabs>
        <w:tab w:val="center" w:pos="4536"/>
        <w:tab w:val="right" w:pos="9072"/>
      </w:tabs>
    </w:pPr>
    <w:rPr>
      <w:noProof/>
    </w:rPr>
  </w:style>
  <w:style w:type="paragraph" w:customStyle="1" w:styleId="TF">
    <w:name w:val="TF"/>
    <w:basedOn w:val="TH"/>
    <w:link w:val="TFChar"/>
    <w:rsid w:val="00BD6FF2"/>
    <w:pPr>
      <w:keepNext w:val="0"/>
      <w:spacing w:before="0" w:after="240"/>
    </w:pPr>
  </w:style>
  <w:style w:type="paragraph" w:customStyle="1" w:styleId="TH">
    <w:name w:val="TH"/>
    <w:basedOn w:val="Normal"/>
    <w:link w:val="THChar"/>
    <w:rsid w:val="00BD6FF2"/>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BD6FF2"/>
    <w:pPr>
      <w:spacing w:before="180"/>
      <w:ind w:left="2693" w:hanging="2693"/>
    </w:pPr>
    <w:rPr>
      <w:b/>
    </w:rPr>
  </w:style>
  <w:style w:type="paragraph" w:styleId="TOC5">
    <w:name w:val="toc 5"/>
    <w:basedOn w:val="TOC4"/>
    <w:rsid w:val="00BD6FF2"/>
    <w:pPr>
      <w:ind w:left="1701" w:hanging="1701"/>
    </w:pPr>
  </w:style>
  <w:style w:type="paragraph" w:customStyle="1" w:styleId="ZH">
    <w:name w:val="ZH"/>
    <w:rsid w:val="00BD6F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D6FF2"/>
    <w:pPr>
      <w:ind w:left="1418" w:hanging="1418"/>
    </w:pPr>
  </w:style>
  <w:style w:type="paragraph" w:customStyle="1" w:styleId="LD">
    <w:name w:val="LD"/>
    <w:rsid w:val="00BD6FF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D6FF2"/>
    <w:pPr>
      <w:spacing w:after="0"/>
    </w:pPr>
  </w:style>
  <w:style w:type="paragraph" w:styleId="TOC6">
    <w:name w:val="toc 6"/>
    <w:basedOn w:val="TOC5"/>
    <w:next w:val="Normal"/>
    <w:rsid w:val="00BD6FF2"/>
    <w:pPr>
      <w:ind w:left="1985" w:hanging="1985"/>
    </w:pPr>
  </w:style>
  <w:style w:type="paragraph" w:styleId="TOC7">
    <w:name w:val="toc 7"/>
    <w:basedOn w:val="TOC6"/>
    <w:next w:val="Normal"/>
    <w:rsid w:val="00BD6FF2"/>
    <w:pPr>
      <w:ind w:left="2268" w:hanging="2268"/>
    </w:pPr>
  </w:style>
  <w:style w:type="paragraph" w:customStyle="1" w:styleId="NF">
    <w:name w:val="NF"/>
    <w:basedOn w:val="NO"/>
    <w:rsid w:val="00BD6FF2"/>
    <w:pPr>
      <w:keepNext/>
      <w:spacing w:after="0"/>
    </w:pPr>
    <w:rPr>
      <w:rFonts w:ascii="Arial" w:hAnsi="Arial"/>
      <w:sz w:val="18"/>
    </w:rPr>
  </w:style>
  <w:style w:type="paragraph" w:customStyle="1" w:styleId="PL">
    <w:name w:val="PL"/>
    <w:link w:val="PLChar"/>
    <w:rsid w:val="00BD6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D6FF2"/>
    <w:pPr>
      <w:jc w:val="right"/>
    </w:pPr>
  </w:style>
  <w:style w:type="paragraph" w:customStyle="1" w:styleId="ZD">
    <w:name w:val="ZD"/>
    <w:rsid w:val="00BD6F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D6F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D6FF2"/>
  </w:style>
  <w:style w:type="paragraph" w:customStyle="1" w:styleId="B5">
    <w:name w:val="B5"/>
    <w:basedOn w:val="List5"/>
    <w:rsid w:val="00BD6FF2"/>
  </w:style>
  <w:style w:type="paragraph" w:customStyle="1" w:styleId="ZTD">
    <w:name w:val="ZTD"/>
    <w:basedOn w:val="ZB"/>
    <w:rsid w:val="00BD6FF2"/>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D6FF2"/>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BD6FF2"/>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BD6FF2"/>
    <w:rPr>
      <w:b/>
      <w:position w:val="6"/>
      <w:sz w:val="16"/>
    </w:rPr>
  </w:style>
  <w:style w:type="paragraph" w:styleId="Footer">
    <w:name w:val="footer"/>
    <w:basedOn w:val="Header"/>
    <w:link w:val="FooterChar"/>
    <w:rsid w:val="00BD6FF2"/>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D6FF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BD6FF2"/>
  </w:style>
  <w:style w:type="paragraph" w:styleId="Index2">
    <w:name w:val="index 2"/>
    <w:basedOn w:val="Index1"/>
    <w:semiHidden/>
    <w:rsid w:val="00BD6FF2"/>
    <w:pPr>
      <w:ind w:left="284"/>
    </w:pPr>
  </w:style>
  <w:style w:type="paragraph" w:styleId="Index1">
    <w:name w:val="index 1"/>
    <w:basedOn w:val="Normal"/>
    <w:semiHidden/>
    <w:rsid w:val="00BD6FF2"/>
    <w:pPr>
      <w:keepLines/>
      <w:spacing w:after="0"/>
    </w:pPr>
  </w:style>
  <w:style w:type="paragraph" w:styleId="ListNumber2">
    <w:name w:val="List Number 2"/>
    <w:basedOn w:val="ListNumber"/>
    <w:rsid w:val="00BD6FF2"/>
    <w:pPr>
      <w:ind w:left="851"/>
    </w:pPr>
  </w:style>
  <w:style w:type="paragraph" w:styleId="ListNumber">
    <w:name w:val="List Number"/>
    <w:basedOn w:val="List"/>
    <w:rsid w:val="00BD6F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D6FF2"/>
    <w:pPr>
      <w:keepLines/>
      <w:spacing w:after="0"/>
      <w:ind w:left="454" w:hanging="454"/>
    </w:pPr>
    <w:rPr>
      <w:sz w:val="16"/>
    </w:rPr>
  </w:style>
  <w:style w:type="paragraph" w:styleId="ListBullet2">
    <w:name w:val="List Bullet 2"/>
    <w:basedOn w:val="ListBullet"/>
    <w:rsid w:val="00BD6FF2"/>
    <w:pPr>
      <w:ind w:left="851"/>
    </w:pPr>
  </w:style>
  <w:style w:type="paragraph" w:styleId="ListBullet3">
    <w:name w:val="List Bullet 3"/>
    <w:basedOn w:val="ListBullet2"/>
    <w:rsid w:val="00BD6FF2"/>
    <w:pPr>
      <w:ind w:left="1135"/>
    </w:pPr>
  </w:style>
  <w:style w:type="paragraph" w:styleId="ListBullet4">
    <w:name w:val="List Bullet 4"/>
    <w:basedOn w:val="ListBullet3"/>
    <w:rsid w:val="00BD6FF2"/>
    <w:pPr>
      <w:ind w:left="1418"/>
    </w:pPr>
  </w:style>
  <w:style w:type="paragraph" w:styleId="ListBullet5">
    <w:name w:val="List Bullet 5"/>
    <w:basedOn w:val="ListBullet4"/>
    <w:rsid w:val="00BD6FF2"/>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255</TotalTime>
  <Pages>77</Pages>
  <Words>35754</Words>
  <Characters>203798</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19</cp:revision>
  <dcterms:created xsi:type="dcterms:W3CDTF">2020-06-25T08:51:00Z</dcterms:created>
  <dcterms:modified xsi:type="dcterms:W3CDTF">2021-04-08T10:05:00Z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