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427DFC" w14:textId="77777777"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FB7A0E" w:rsidRPr="000C718F">
        <w:rPr>
          <w:noProof w:val="0"/>
        </w:rPr>
        <w:t>1</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FB7A0E" w:rsidRPr="000C718F">
        <w:rPr>
          <w:noProof w:val="0"/>
          <w:sz w:val="32"/>
        </w:rPr>
        <w:t>1</w:t>
      </w:r>
      <w:r w:rsidR="004A3549" w:rsidRPr="000C718F">
        <w:rPr>
          <w:noProof w:val="0"/>
          <w:sz w:val="32"/>
        </w:rPr>
        <w:t>-</w:t>
      </w:r>
      <w:r w:rsidR="00FB7A0E" w:rsidRPr="000C718F">
        <w:rPr>
          <w:noProof w:val="0"/>
          <w:sz w:val="32"/>
        </w:rPr>
        <w:t>03</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0C718F" w:rsidP="0043300F">
      <w:pPr>
        <w:pStyle w:val="ZU"/>
        <w:framePr w:h="2045" w:hRule="exact" w:wrap="notBeside"/>
        <w:tabs>
          <w:tab w:val="right" w:pos="10206"/>
        </w:tabs>
        <w:jc w:val="left"/>
        <w:rPr>
          <w:noProof w:val="0"/>
        </w:rPr>
      </w:pPr>
      <w:r w:rsidRPr="000C718F">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61.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pt" o:ole="">
            <v:imagedata r:id="rId9" o:title=""/>
          </v:shape>
          <o:OLEObject Type="Embed" ProgID="Word.Picture.8" ShapeID="_x0000_i1026" DrawAspect="Content" ObjectID="_1678683407"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650 Route des Lucioles - Sophia Antipolis</w:t>
      </w:r>
    </w:p>
    <w:p w14:paraId="05A8D09A"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68C55F04"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88004D" w:rsidRPr="000C718F">
        <w:rPr>
          <w:sz w:val="18"/>
        </w:rPr>
        <w:t>1</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t>Contents</w:t>
      </w:r>
    </w:p>
    <w:p w14:paraId="15E1C264" w14:textId="77777777" w:rsidR="000E26E2" w:rsidRPr="000C718F" w:rsidRDefault="000E26E2">
      <w:pPr>
        <w:pStyle w:val="TOC1"/>
        <w:rPr>
          <w:rFonts w:ascii="Calibri" w:hAnsi="Calibri"/>
          <w:noProof w:val="0"/>
          <w:szCs w:val="22"/>
        </w:rPr>
      </w:pPr>
      <w:r w:rsidRPr="000C718F">
        <w:rPr>
          <w:noProof w:val="0"/>
        </w:rPr>
        <w:fldChar w:fldCharType="begin" w:fldLock="1"/>
      </w:r>
      <w:r w:rsidRPr="000C718F">
        <w:rPr>
          <w:noProof w:val="0"/>
        </w:rPr>
        <w:instrText xml:space="preserve"> TOC \o "1-9" </w:instrText>
      </w:r>
      <w:r w:rsidRPr="000C718F">
        <w:rPr>
          <w:noProof w:val="0"/>
        </w:rPr>
        <w:fldChar w:fldCharType="separate"/>
      </w:r>
      <w:r w:rsidRPr="000C718F">
        <w:rPr>
          <w:noProof w:val="0"/>
        </w:rPr>
        <w:t>Foreword</w:t>
      </w:r>
      <w:r w:rsidRPr="000C718F">
        <w:rPr>
          <w:noProof w:val="0"/>
        </w:rPr>
        <w:tab/>
      </w:r>
      <w:r w:rsidRPr="000C718F">
        <w:rPr>
          <w:noProof w:val="0"/>
        </w:rPr>
        <w:fldChar w:fldCharType="begin" w:fldLock="1"/>
      </w:r>
      <w:r w:rsidRPr="000C718F">
        <w:rPr>
          <w:noProof w:val="0"/>
        </w:rPr>
        <w:instrText xml:space="preserve"> PAGEREF _Toc58314671 \h </w:instrText>
      </w:r>
      <w:r w:rsidRPr="000C718F">
        <w:rPr>
          <w:noProof w:val="0"/>
        </w:rPr>
      </w:r>
      <w:r w:rsidRPr="000C718F">
        <w:rPr>
          <w:noProof w:val="0"/>
        </w:rPr>
        <w:fldChar w:fldCharType="separate"/>
      </w:r>
      <w:r w:rsidRPr="000C718F">
        <w:rPr>
          <w:noProof w:val="0"/>
        </w:rPr>
        <w:t>5</w:t>
      </w:r>
      <w:r w:rsidRPr="000C718F">
        <w:rPr>
          <w:noProof w:val="0"/>
        </w:rPr>
        <w:fldChar w:fldCharType="end"/>
      </w:r>
    </w:p>
    <w:p w14:paraId="10EB399E" w14:textId="77777777" w:rsidR="000E26E2" w:rsidRPr="000C718F" w:rsidRDefault="000E26E2">
      <w:pPr>
        <w:pStyle w:val="TOC1"/>
        <w:rPr>
          <w:rFonts w:ascii="Calibri" w:hAnsi="Calibri"/>
          <w:noProof w:val="0"/>
          <w:szCs w:val="22"/>
        </w:rPr>
      </w:pPr>
      <w:r w:rsidRPr="000C718F">
        <w:rPr>
          <w:noProof w:val="0"/>
        </w:rPr>
        <w:t>Introduction</w:t>
      </w:r>
      <w:r w:rsidRPr="000C718F">
        <w:rPr>
          <w:noProof w:val="0"/>
        </w:rPr>
        <w:tab/>
      </w:r>
      <w:r w:rsidRPr="000C718F">
        <w:rPr>
          <w:noProof w:val="0"/>
        </w:rPr>
        <w:fldChar w:fldCharType="begin" w:fldLock="1"/>
      </w:r>
      <w:r w:rsidRPr="000C718F">
        <w:rPr>
          <w:noProof w:val="0"/>
        </w:rPr>
        <w:instrText xml:space="preserve"> PAGEREF _Toc58314672 \h </w:instrText>
      </w:r>
      <w:r w:rsidRPr="000C718F">
        <w:rPr>
          <w:noProof w:val="0"/>
        </w:rPr>
      </w:r>
      <w:r w:rsidRPr="000C718F">
        <w:rPr>
          <w:noProof w:val="0"/>
        </w:rPr>
        <w:fldChar w:fldCharType="separate"/>
      </w:r>
      <w:r w:rsidRPr="000C718F">
        <w:rPr>
          <w:noProof w:val="0"/>
        </w:rPr>
        <w:t>5</w:t>
      </w:r>
      <w:r w:rsidRPr="000C718F">
        <w:rPr>
          <w:noProof w:val="0"/>
        </w:rPr>
        <w:fldChar w:fldCharType="end"/>
      </w:r>
    </w:p>
    <w:p w14:paraId="2B0E1A39" w14:textId="77777777" w:rsidR="000E26E2" w:rsidRPr="000C718F" w:rsidRDefault="000E26E2">
      <w:pPr>
        <w:pStyle w:val="TOC1"/>
        <w:rPr>
          <w:rFonts w:ascii="Calibri" w:hAnsi="Calibri"/>
          <w:noProof w:val="0"/>
          <w:szCs w:val="22"/>
        </w:rPr>
      </w:pPr>
      <w:r w:rsidRPr="000C718F">
        <w:rPr>
          <w:noProof w:val="0"/>
        </w:rPr>
        <w:t>1</w:t>
      </w:r>
      <w:r w:rsidRPr="000C718F">
        <w:rPr>
          <w:rFonts w:ascii="Calibri" w:hAnsi="Calibri"/>
          <w:noProof w:val="0"/>
          <w:szCs w:val="22"/>
        </w:rPr>
        <w:tab/>
      </w:r>
      <w:r w:rsidRPr="000C718F">
        <w:rPr>
          <w:noProof w:val="0"/>
        </w:rPr>
        <w:t>Scope</w:t>
      </w:r>
      <w:r w:rsidRPr="000C718F">
        <w:rPr>
          <w:noProof w:val="0"/>
        </w:rPr>
        <w:tab/>
      </w:r>
      <w:r w:rsidRPr="000C718F">
        <w:rPr>
          <w:noProof w:val="0"/>
        </w:rPr>
        <w:fldChar w:fldCharType="begin" w:fldLock="1"/>
      </w:r>
      <w:r w:rsidRPr="000C718F">
        <w:rPr>
          <w:noProof w:val="0"/>
        </w:rPr>
        <w:instrText xml:space="preserve"> PAGEREF _Toc58314673 \h </w:instrText>
      </w:r>
      <w:r w:rsidRPr="000C718F">
        <w:rPr>
          <w:noProof w:val="0"/>
        </w:rPr>
      </w:r>
      <w:r w:rsidRPr="000C718F">
        <w:rPr>
          <w:noProof w:val="0"/>
        </w:rPr>
        <w:fldChar w:fldCharType="separate"/>
      </w:r>
      <w:r w:rsidRPr="000C718F">
        <w:rPr>
          <w:noProof w:val="0"/>
        </w:rPr>
        <w:t>6</w:t>
      </w:r>
      <w:r w:rsidRPr="000C718F">
        <w:rPr>
          <w:noProof w:val="0"/>
        </w:rPr>
        <w:fldChar w:fldCharType="end"/>
      </w:r>
    </w:p>
    <w:p w14:paraId="5710BC8B" w14:textId="77777777" w:rsidR="000E26E2" w:rsidRPr="000C718F" w:rsidRDefault="000E26E2">
      <w:pPr>
        <w:pStyle w:val="TOC1"/>
        <w:rPr>
          <w:rFonts w:ascii="Calibri" w:hAnsi="Calibri"/>
          <w:noProof w:val="0"/>
          <w:szCs w:val="22"/>
        </w:rPr>
      </w:pPr>
      <w:r w:rsidRPr="000C718F">
        <w:rPr>
          <w:noProof w:val="0"/>
        </w:rPr>
        <w:t>2</w:t>
      </w:r>
      <w:r w:rsidRPr="000C718F">
        <w:rPr>
          <w:rFonts w:ascii="Calibri" w:hAnsi="Calibri"/>
          <w:noProof w:val="0"/>
          <w:szCs w:val="22"/>
        </w:rPr>
        <w:tab/>
      </w:r>
      <w:r w:rsidRPr="000C718F">
        <w:rPr>
          <w:noProof w:val="0"/>
        </w:rPr>
        <w:t>References</w:t>
      </w:r>
      <w:r w:rsidRPr="000C718F">
        <w:rPr>
          <w:noProof w:val="0"/>
        </w:rPr>
        <w:tab/>
      </w:r>
      <w:r w:rsidRPr="000C718F">
        <w:rPr>
          <w:noProof w:val="0"/>
        </w:rPr>
        <w:fldChar w:fldCharType="begin" w:fldLock="1"/>
      </w:r>
      <w:r w:rsidRPr="000C718F">
        <w:rPr>
          <w:noProof w:val="0"/>
        </w:rPr>
        <w:instrText xml:space="preserve"> PAGEREF _Toc58314674 \h </w:instrText>
      </w:r>
      <w:r w:rsidRPr="000C718F">
        <w:rPr>
          <w:noProof w:val="0"/>
        </w:rPr>
      </w:r>
      <w:r w:rsidRPr="000C718F">
        <w:rPr>
          <w:noProof w:val="0"/>
        </w:rPr>
        <w:fldChar w:fldCharType="separate"/>
      </w:r>
      <w:r w:rsidRPr="000C718F">
        <w:rPr>
          <w:noProof w:val="0"/>
        </w:rPr>
        <w:t>6</w:t>
      </w:r>
      <w:r w:rsidRPr="000C718F">
        <w:rPr>
          <w:noProof w:val="0"/>
        </w:rPr>
        <w:fldChar w:fldCharType="end"/>
      </w:r>
    </w:p>
    <w:p w14:paraId="381E1768" w14:textId="77777777" w:rsidR="000E26E2" w:rsidRPr="000C718F" w:rsidRDefault="000E26E2">
      <w:pPr>
        <w:pStyle w:val="TOC1"/>
        <w:rPr>
          <w:rFonts w:ascii="Calibri" w:hAnsi="Calibri"/>
          <w:noProof w:val="0"/>
          <w:szCs w:val="22"/>
        </w:rPr>
      </w:pPr>
      <w:r w:rsidRPr="000C718F">
        <w:rPr>
          <w:noProof w:val="0"/>
        </w:rPr>
        <w:t>3</w:t>
      </w:r>
      <w:r w:rsidRPr="000C718F">
        <w:rPr>
          <w:rFonts w:ascii="Calibri" w:hAnsi="Calibri"/>
          <w:noProof w:val="0"/>
          <w:szCs w:val="22"/>
        </w:rPr>
        <w:tab/>
      </w:r>
      <w:r w:rsidRPr="000C718F">
        <w:rPr>
          <w:noProof w:val="0"/>
        </w:rPr>
        <w:t>Definitions and abbreviations</w:t>
      </w:r>
      <w:r w:rsidRPr="000C718F">
        <w:rPr>
          <w:noProof w:val="0"/>
        </w:rPr>
        <w:tab/>
      </w:r>
      <w:r w:rsidRPr="000C718F">
        <w:rPr>
          <w:noProof w:val="0"/>
        </w:rPr>
        <w:fldChar w:fldCharType="begin" w:fldLock="1"/>
      </w:r>
      <w:r w:rsidRPr="000C718F">
        <w:rPr>
          <w:noProof w:val="0"/>
        </w:rPr>
        <w:instrText xml:space="preserve"> PAGEREF _Toc58314675 \h </w:instrText>
      </w:r>
      <w:r w:rsidRPr="000C718F">
        <w:rPr>
          <w:noProof w:val="0"/>
        </w:rPr>
      </w:r>
      <w:r w:rsidRPr="000C718F">
        <w:rPr>
          <w:noProof w:val="0"/>
        </w:rPr>
        <w:fldChar w:fldCharType="separate"/>
      </w:r>
      <w:r w:rsidRPr="000C718F">
        <w:rPr>
          <w:noProof w:val="0"/>
        </w:rPr>
        <w:t>9</w:t>
      </w:r>
      <w:r w:rsidRPr="000C718F">
        <w:rPr>
          <w:noProof w:val="0"/>
        </w:rPr>
        <w:fldChar w:fldCharType="end"/>
      </w:r>
    </w:p>
    <w:p w14:paraId="7574D4BC" w14:textId="77777777" w:rsidR="000E26E2" w:rsidRPr="000C718F" w:rsidRDefault="000E26E2">
      <w:pPr>
        <w:pStyle w:val="TOC2"/>
        <w:rPr>
          <w:rFonts w:ascii="Calibri" w:hAnsi="Calibri"/>
          <w:noProof w:val="0"/>
          <w:sz w:val="22"/>
          <w:szCs w:val="22"/>
        </w:rPr>
      </w:pPr>
      <w:r w:rsidRPr="000C718F">
        <w:rPr>
          <w:noProof w:val="0"/>
        </w:rPr>
        <w:t>3.1</w:t>
      </w:r>
      <w:r w:rsidRPr="000C718F">
        <w:rPr>
          <w:rFonts w:ascii="Calibri" w:hAnsi="Calibri"/>
          <w:noProof w:val="0"/>
          <w:sz w:val="22"/>
          <w:szCs w:val="22"/>
        </w:rPr>
        <w:tab/>
      </w:r>
      <w:r w:rsidRPr="000C718F">
        <w:rPr>
          <w:noProof w:val="0"/>
        </w:rPr>
        <w:t>Definitions</w:t>
      </w:r>
      <w:r w:rsidRPr="000C718F">
        <w:rPr>
          <w:noProof w:val="0"/>
        </w:rPr>
        <w:tab/>
      </w:r>
      <w:r w:rsidRPr="000C718F">
        <w:rPr>
          <w:noProof w:val="0"/>
        </w:rPr>
        <w:fldChar w:fldCharType="begin" w:fldLock="1"/>
      </w:r>
      <w:r w:rsidRPr="000C718F">
        <w:rPr>
          <w:noProof w:val="0"/>
        </w:rPr>
        <w:instrText xml:space="preserve"> PAGEREF _Toc58314676 \h </w:instrText>
      </w:r>
      <w:r w:rsidRPr="000C718F">
        <w:rPr>
          <w:noProof w:val="0"/>
        </w:rPr>
      </w:r>
      <w:r w:rsidRPr="000C718F">
        <w:rPr>
          <w:noProof w:val="0"/>
        </w:rPr>
        <w:fldChar w:fldCharType="separate"/>
      </w:r>
      <w:r w:rsidRPr="000C718F">
        <w:rPr>
          <w:noProof w:val="0"/>
        </w:rPr>
        <w:t>9</w:t>
      </w:r>
      <w:r w:rsidRPr="000C718F">
        <w:rPr>
          <w:noProof w:val="0"/>
        </w:rPr>
        <w:fldChar w:fldCharType="end"/>
      </w:r>
    </w:p>
    <w:p w14:paraId="1E1215FA" w14:textId="77777777" w:rsidR="000E26E2" w:rsidRPr="000C718F" w:rsidRDefault="000E26E2">
      <w:pPr>
        <w:pStyle w:val="TOC2"/>
        <w:rPr>
          <w:rFonts w:ascii="Calibri" w:hAnsi="Calibri"/>
          <w:noProof w:val="0"/>
          <w:sz w:val="22"/>
          <w:szCs w:val="22"/>
        </w:rPr>
      </w:pPr>
      <w:r w:rsidRPr="000C718F">
        <w:rPr>
          <w:noProof w:val="0"/>
        </w:rPr>
        <w:t>3.2</w:t>
      </w:r>
      <w:r w:rsidRPr="000C718F">
        <w:rPr>
          <w:rFonts w:ascii="Calibri" w:hAnsi="Calibri"/>
          <w:noProof w:val="0"/>
          <w:sz w:val="22"/>
          <w:szCs w:val="22"/>
        </w:rPr>
        <w:tab/>
      </w:r>
      <w:r w:rsidRPr="000C718F">
        <w:rPr>
          <w:noProof w:val="0"/>
        </w:rPr>
        <w:t>Abbreviations</w:t>
      </w:r>
      <w:r w:rsidRPr="000C718F">
        <w:rPr>
          <w:noProof w:val="0"/>
        </w:rPr>
        <w:tab/>
      </w:r>
      <w:r w:rsidRPr="000C718F">
        <w:rPr>
          <w:noProof w:val="0"/>
        </w:rPr>
        <w:fldChar w:fldCharType="begin" w:fldLock="1"/>
      </w:r>
      <w:r w:rsidRPr="000C718F">
        <w:rPr>
          <w:noProof w:val="0"/>
        </w:rPr>
        <w:instrText xml:space="preserve"> PAGEREF _Toc58314677 \h </w:instrText>
      </w:r>
      <w:r w:rsidRPr="000C718F">
        <w:rPr>
          <w:noProof w:val="0"/>
        </w:rPr>
      </w:r>
      <w:r w:rsidRPr="000C718F">
        <w:rPr>
          <w:noProof w:val="0"/>
        </w:rPr>
        <w:fldChar w:fldCharType="separate"/>
      </w:r>
      <w:r w:rsidRPr="000C718F">
        <w:rPr>
          <w:noProof w:val="0"/>
        </w:rPr>
        <w:t>9</w:t>
      </w:r>
      <w:r w:rsidRPr="000C718F">
        <w:rPr>
          <w:noProof w:val="0"/>
        </w:rPr>
        <w:fldChar w:fldCharType="end"/>
      </w:r>
    </w:p>
    <w:p w14:paraId="36E1DE07" w14:textId="77777777" w:rsidR="000E26E2" w:rsidRPr="000C718F" w:rsidRDefault="000E26E2">
      <w:pPr>
        <w:pStyle w:val="TOC1"/>
        <w:rPr>
          <w:rFonts w:ascii="Calibri" w:hAnsi="Calibri"/>
          <w:noProof w:val="0"/>
          <w:szCs w:val="22"/>
        </w:rPr>
      </w:pPr>
      <w:r w:rsidRPr="000C718F">
        <w:rPr>
          <w:noProof w:val="0"/>
        </w:rPr>
        <w:t>4</w:t>
      </w:r>
      <w:r w:rsidRPr="000C718F">
        <w:rPr>
          <w:rFonts w:ascii="Calibri" w:hAnsi="Calibri"/>
          <w:noProof w:val="0"/>
          <w:szCs w:val="22"/>
        </w:rPr>
        <w:tab/>
      </w:r>
      <w:r w:rsidRPr="000C718F">
        <w:rPr>
          <w:noProof w:val="0"/>
        </w:rPr>
        <w:t>Requirements on the TTCN development</w:t>
      </w:r>
      <w:r w:rsidRPr="000C718F">
        <w:rPr>
          <w:noProof w:val="0"/>
        </w:rPr>
        <w:tab/>
      </w:r>
      <w:r w:rsidRPr="000C718F">
        <w:rPr>
          <w:noProof w:val="0"/>
        </w:rPr>
        <w:fldChar w:fldCharType="begin" w:fldLock="1"/>
      </w:r>
      <w:r w:rsidRPr="000C718F">
        <w:rPr>
          <w:noProof w:val="0"/>
        </w:rPr>
        <w:instrText xml:space="preserve"> PAGEREF _Toc58314678 \h </w:instrText>
      </w:r>
      <w:r w:rsidRPr="000C718F">
        <w:rPr>
          <w:noProof w:val="0"/>
        </w:rPr>
      </w:r>
      <w:r w:rsidRPr="000C718F">
        <w:rPr>
          <w:noProof w:val="0"/>
        </w:rPr>
        <w:fldChar w:fldCharType="separate"/>
      </w:r>
      <w:r w:rsidRPr="000C718F">
        <w:rPr>
          <w:noProof w:val="0"/>
        </w:rPr>
        <w:t>9</w:t>
      </w:r>
      <w:r w:rsidRPr="000C718F">
        <w:rPr>
          <w:noProof w:val="0"/>
        </w:rPr>
        <w:fldChar w:fldCharType="end"/>
      </w:r>
    </w:p>
    <w:p w14:paraId="120F93F4" w14:textId="77777777" w:rsidR="000E26E2" w:rsidRPr="000C718F" w:rsidRDefault="000E26E2">
      <w:pPr>
        <w:pStyle w:val="TOC1"/>
        <w:rPr>
          <w:rFonts w:ascii="Calibri" w:hAnsi="Calibri"/>
          <w:noProof w:val="0"/>
          <w:szCs w:val="22"/>
        </w:rPr>
      </w:pPr>
      <w:r w:rsidRPr="000C718F">
        <w:rPr>
          <w:noProof w:val="0"/>
        </w:rPr>
        <w:t>5</w:t>
      </w:r>
      <w:r w:rsidRPr="000C718F">
        <w:rPr>
          <w:rFonts w:ascii="Calibri" w:hAnsi="Calibri"/>
          <w:noProof w:val="0"/>
          <w:szCs w:val="22"/>
        </w:rPr>
        <w:tab/>
      </w:r>
      <w:r w:rsidRPr="000C718F">
        <w:rPr>
          <w:noProof w:val="0"/>
        </w:rPr>
        <w:t>Test method and test model</w:t>
      </w:r>
      <w:r w:rsidRPr="000C718F">
        <w:rPr>
          <w:noProof w:val="0"/>
        </w:rPr>
        <w:tab/>
      </w:r>
      <w:r w:rsidRPr="000C718F">
        <w:rPr>
          <w:noProof w:val="0"/>
        </w:rPr>
        <w:fldChar w:fldCharType="begin" w:fldLock="1"/>
      </w:r>
      <w:r w:rsidRPr="000C718F">
        <w:rPr>
          <w:noProof w:val="0"/>
        </w:rPr>
        <w:instrText xml:space="preserve"> PAGEREF _Toc58314679 \h </w:instrText>
      </w:r>
      <w:r w:rsidRPr="000C718F">
        <w:rPr>
          <w:noProof w:val="0"/>
        </w:rPr>
      </w:r>
      <w:r w:rsidRPr="000C718F">
        <w:rPr>
          <w:noProof w:val="0"/>
        </w:rPr>
        <w:fldChar w:fldCharType="separate"/>
      </w:r>
      <w:r w:rsidRPr="000C718F">
        <w:rPr>
          <w:noProof w:val="0"/>
        </w:rPr>
        <w:t>10</w:t>
      </w:r>
      <w:r w:rsidRPr="000C718F">
        <w:rPr>
          <w:noProof w:val="0"/>
        </w:rPr>
        <w:fldChar w:fldCharType="end"/>
      </w:r>
    </w:p>
    <w:p w14:paraId="7AABB035" w14:textId="77777777" w:rsidR="000E26E2" w:rsidRPr="000C718F" w:rsidRDefault="000E26E2">
      <w:pPr>
        <w:pStyle w:val="TOC2"/>
        <w:rPr>
          <w:rFonts w:ascii="Calibri" w:hAnsi="Calibri"/>
          <w:noProof w:val="0"/>
          <w:sz w:val="22"/>
          <w:szCs w:val="22"/>
        </w:rPr>
      </w:pPr>
      <w:r w:rsidRPr="000C718F">
        <w:rPr>
          <w:noProof w:val="0"/>
          <w:snapToGrid w:val="0"/>
        </w:rPr>
        <w:t>5.1</w:t>
      </w:r>
      <w:r w:rsidRPr="000C718F">
        <w:rPr>
          <w:rFonts w:ascii="Calibri" w:hAnsi="Calibri"/>
          <w:noProof w:val="0"/>
          <w:sz w:val="22"/>
          <w:szCs w:val="22"/>
        </w:rPr>
        <w:tab/>
      </w:r>
      <w:r w:rsidRPr="000C718F">
        <w:rPr>
          <w:noProof w:val="0"/>
          <w:snapToGrid w:val="0"/>
        </w:rPr>
        <w:t>Test method</w:t>
      </w:r>
      <w:r w:rsidRPr="000C718F">
        <w:rPr>
          <w:noProof w:val="0"/>
        </w:rPr>
        <w:tab/>
      </w:r>
      <w:r w:rsidRPr="000C718F">
        <w:rPr>
          <w:noProof w:val="0"/>
        </w:rPr>
        <w:fldChar w:fldCharType="begin" w:fldLock="1"/>
      </w:r>
      <w:r w:rsidRPr="000C718F">
        <w:rPr>
          <w:noProof w:val="0"/>
        </w:rPr>
        <w:instrText xml:space="preserve"> PAGEREF _Toc58314680 \h </w:instrText>
      </w:r>
      <w:r w:rsidRPr="000C718F">
        <w:rPr>
          <w:noProof w:val="0"/>
        </w:rPr>
      </w:r>
      <w:r w:rsidRPr="000C718F">
        <w:rPr>
          <w:noProof w:val="0"/>
        </w:rPr>
        <w:fldChar w:fldCharType="separate"/>
      </w:r>
      <w:r w:rsidRPr="000C718F">
        <w:rPr>
          <w:noProof w:val="0"/>
        </w:rPr>
        <w:t>10</w:t>
      </w:r>
      <w:r w:rsidRPr="000C718F">
        <w:rPr>
          <w:noProof w:val="0"/>
        </w:rPr>
        <w:fldChar w:fldCharType="end"/>
      </w:r>
    </w:p>
    <w:p w14:paraId="2793E6C7" w14:textId="77777777" w:rsidR="000E26E2" w:rsidRPr="000C718F" w:rsidRDefault="000E26E2">
      <w:pPr>
        <w:pStyle w:val="TOC2"/>
        <w:rPr>
          <w:rFonts w:ascii="Calibri" w:hAnsi="Calibri"/>
          <w:noProof w:val="0"/>
          <w:sz w:val="22"/>
          <w:szCs w:val="22"/>
        </w:rPr>
      </w:pPr>
      <w:r w:rsidRPr="000C718F">
        <w:rPr>
          <w:noProof w:val="0"/>
          <w:snapToGrid w:val="0"/>
        </w:rPr>
        <w:t>5.2</w:t>
      </w:r>
      <w:r w:rsidRPr="000C718F">
        <w:rPr>
          <w:rFonts w:ascii="Calibri" w:hAnsi="Calibri"/>
          <w:noProof w:val="0"/>
          <w:sz w:val="22"/>
          <w:szCs w:val="22"/>
        </w:rPr>
        <w:tab/>
      </w:r>
      <w:r w:rsidRPr="000C718F">
        <w:rPr>
          <w:noProof w:val="0"/>
          <w:snapToGrid w:val="0"/>
        </w:rPr>
        <w:t>IMS CC test model</w:t>
      </w:r>
      <w:r w:rsidRPr="000C718F">
        <w:rPr>
          <w:noProof w:val="0"/>
        </w:rPr>
        <w:tab/>
      </w:r>
      <w:r w:rsidRPr="000C718F">
        <w:rPr>
          <w:noProof w:val="0"/>
        </w:rPr>
        <w:fldChar w:fldCharType="begin" w:fldLock="1"/>
      </w:r>
      <w:r w:rsidRPr="000C718F">
        <w:rPr>
          <w:noProof w:val="0"/>
        </w:rPr>
        <w:instrText xml:space="preserve"> PAGEREF _Toc58314681 \h </w:instrText>
      </w:r>
      <w:r w:rsidRPr="000C718F">
        <w:rPr>
          <w:noProof w:val="0"/>
        </w:rPr>
      </w:r>
      <w:r w:rsidRPr="000C718F">
        <w:rPr>
          <w:noProof w:val="0"/>
        </w:rPr>
        <w:fldChar w:fldCharType="separate"/>
      </w:r>
      <w:r w:rsidRPr="000C718F">
        <w:rPr>
          <w:noProof w:val="0"/>
        </w:rPr>
        <w:t>10</w:t>
      </w:r>
      <w:r w:rsidRPr="000C718F">
        <w:rPr>
          <w:noProof w:val="0"/>
        </w:rPr>
        <w:fldChar w:fldCharType="end"/>
      </w:r>
    </w:p>
    <w:p w14:paraId="70092E24" w14:textId="77777777" w:rsidR="000E26E2" w:rsidRPr="000C718F" w:rsidRDefault="000E26E2">
      <w:pPr>
        <w:pStyle w:val="TOC3"/>
        <w:rPr>
          <w:rFonts w:ascii="Calibri" w:hAnsi="Calibri"/>
          <w:noProof w:val="0"/>
          <w:sz w:val="22"/>
          <w:szCs w:val="22"/>
        </w:rPr>
      </w:pPr>
      <w:r w:rsidRPr="000C718F">
        <w:rPr>
          <w:noProof w:val="0"/>
        </w:rPr>
        <w:t>5.2.1</w:t>
      </w:r>
      <w:r w:rsidRPr="000C718F">
        <w:rPr>
          <w:rFonts w:ascii="Calibri" w:hAnsi="Calibri"/>
          <w:noProof w:val="0"/>
          <w:sz w:val="22"/>
          <w:szCs w:val="22"/>
        </w:rPr>
        <w:tab/>
      </w:r>
      <w:r w:rsidRPr="000C718F">
        <w:rPr>
          <w:noProof w:val="0"/>
        </w:rPr>
        <w:t>Transport protocol</w:t>
      </w:r>
      <w:r w:rsidRPr="000C718F">
        <w:rPr>
          <w:noProof w:val="0"/>
        </w:rPr>
        <w:tab/>
      </w:r>
      <w:r w:rsidRPr="000C718F">
        <w:rPr>
          <w:noProof w:val="0"/>
        </w:rPr>
        <w:fldChar w:fldCharType="begin" w:fldLock="1"/>
      </w:r>
      <w:r w:rsidRPr="000C718F">
        <w:rPr>
          <w:noProof w:val="0"/>
        </w:rPr>
        <w:instrText xml:space="preserve"> PAGEREF _Toc58314682 \h </w:instrText>
      </w:r>
      <w:r w:rsidRPr="000C718F">
        <w:rPr>
          <w:noProof w:val="0"/>
        </w:rPr>
      </w:r>
      <w:r w:rsidRPr="000C718F">
        <w:rPr>
          <w:noProof w:val="0"/>
        </w:rPr>
        <w:fldChar w:fldCharType="separate"/>
      </w:r>
      <w:r w:rsidRPr="000C718F">
        <w:rPr>
          <w:noProof w:val="0"/>
        </w:rPr>
        <w:t>15</w:t>
      </w:r>
      <w:r w:rsidRPr="000C718F">
        <w:rPr>
          <w:noProof w:val="0"/>
        </w:rPr>
        <w:fldChar w:fldCharType="end"/>
      </w:r>
    </w:p>
    <w:p w14:paraId="2B3C10B8" w14:textId="77777777" w:rsidR="000E26E2" w:rsidRPr="000C718F" w:rsidRDefault="000E26E2">
      <w:pPr>
        <w:pStyle w:val="TOC3"/>
        <w:rPr>
          <w:rFonts w:ascii="Calibri" w:hAnsi="Calibri"/>
          <w:noProof w:val="0"/>
          <w:sz w:val="22"/>
          <w:szCs w:val="22"/>
        </w:rPr>
      </w:pPr>
      <w:r w:rsidRPr="000C718F">
        <w:rPr>
          <w:noProof w:val="0"/>
        </w:rPr>
        <w:t>5.2.2</w:t>
      </w:r>
      <w:r w:rsidRPr="000C718F">
        <w:rPr>
          <w:rFonts w:ascii="Calibri" w:hAnsi="Calibri"/>
          <w:noProof w:val="0"/>
          <w:sz w:val="22"/>
          <w:szCs w:val="22"/>
        </w:rPr>
        <w:tab/>
      </w:r>
      <w:r w:rsidRPr="000C718F">
        <w:rPr>
          <w:noProof w:val="0"/>
        </w:rPr>
        <w:t>IMS CC test cases over IP-CAN test model</w:t>
      </w:r>
      <w:r w:rsidRPr="000C718F">
        <w:rPr>
          <w:noProof w:val="0"/>
        </w:rPr>
        <w:tab/>
      </w:r>
      <w:r w:rsidRPr="000C718F">
        <w:rPr>
          <w:noProof w:val="0"/>
        </w:rPr>
        <w:fldChar w:fldCharType="begin" w:fldLock="1"/>
      </w:r>
      <w:r w:rsidRPr="000C718F">
        <w:rPr>
          <w:noProof w:val="0"/>
        </w:rPr>
        <w:instrText xml:space="preserve"> PAGEREF _Toc58314683 \h </w:instrText>
      </w:r>
      <w:r w:rsidRPr="000C718F">
        <w:rPr>
          <w:noProof w:val="0"/>
        </w:rPr>
      </w:r>
      <w:r w:rsidRPr="000C718F">
        <w:rPr>
          <w:noProof w:val="0"/>
        </w:rPr>
        <w:fldChar w:fldCharType="separate"/>
      </w:r>
      <w:r w:rsidRPr="000C718F">
        <w:rPr>
          <w:noProof w:val="0"/>
        </w:rPr>
        <w:t>15</w:t>
      </w:r>
      <w:r w:rsidRPr="000C718F">
        <w:rPr>
          <w:noProof w:val="0"/>
        </w:rPr>
        <w:fldChar w:fldCharType="end"/>
      </w:r>
    </w:p>
    <w:p w14:paraId="3A5A1D37" w14:textId="77777777" w:rsidR="000E26E2" w:rsidRPr="000C718F" w:rsidRDefault="000E26E2">
      <w:pPr>
        <w:pStyle w:val="TOC2"/>
        <w:rPr>
          <w:rFonts w:ascii="Calibri" w:hAnsi="Calibri"/>
          <w:noProof w:val="0"/>
          <w:sz w:val="22"/>
          <w:szCs w:val="22"/>
        </w:rPr>
      </w:pPr>
      <w:r w:rsidRPr="000C718F">
        <w:rPr>
          <w:noProof w:val="0"/>
        </w:rPr>
        <w:t>5.3</w:t>
      </w:r>
      <w:r w:rsidRPr="000C718F">
        <w:rPr>
          <w:rFonts w:ascii="Calibri" w:hAnsi="Calibri"/>
          <w:noProof w:val="0"/>
          <w:sz w:val="22"/>
          <w:szCs w:val="22"/>
        </w:rPr>
        <w:tab/>
      </w:r>
      <w:r w:rsidRPr="000C718F">
        <w:rPr>
          <w:noProof w:val="0"/>
        </w:rPr>
        <w:t>Upper Tester (UT)</w:t>
      </w:r>
      <w:r w:rsidRPr="000C718F">
        <w:rPr>
          <w:noProof w:val="0"/>
        </w:rPr>
        <w:tab/>
      </w:r>
      <w:r w:rsidRPr="000C718F">
        <w:rPr>
          <w:noProof w:val="0"/>
        </w:rPr>
        <w:fldChar w:fldCharType="begin" w:fldLock="1"/>
      </w:r>
      <w:r w:rsidRPr="000C718F">
        <w:rPr>
          <w:noProof w:val="0"/>
        </w:rPr>
        <w:instrText xml:space="preserve"> PAGEREF _Toc58314684 \h </w:instrText>
      </w:r>
      <w:r w:rsidRPr="000C718F">
        <w:rPr>
          <w:noProof w:val="0"/>
        </w:rPr>
      </w:r>
      <w:r w:rsidRPr="000C718F">
        <w:rPr>
          <w:noProof w:val="0"/>
        </w:rPr>
        <w:fldChar w:fldCharType="separate"/>
      </w:r>
      <w:r w:rsidRPr="000C718F">
        <w:rPr>
          <w:noProof w:val="0"/>
        </w:rPr>
        <w:t>16</w:t>
      </w:r>
      <w:r w:rsidRPr="000C718F">
        <w:rPr>
          <w:noProof w:val="0"/>
        </w:rPr>
        <w:fldChar w:fldCharType="end"/>
      </w:r>
    </w:p>
    <w:p w14:paraId="2E1F8D90" w14:textId="77777777" w:rsidR="000E26E2" w:rsidRPr="000C718F" w:rsidRDefault="000E26E2">
      <w:pPr>
        <w:pStyle w:val="TOC2"/>
        <w:rPr>
          <w:rFonts w:ascii="Calibri" w:hAnsi="Calibri"/>
          <w:noProof w:val="0"/>
          <w:sz w:val="22"/>
          <w:szCs w:val="22"/>
        </w:rPr>
      </w:pPr>
      <w:r w:rsidRPr="000C718F">
        <w:rPr>
          <w:noProof w:val="0"/>
        </w:rPr>
        <w:t>5.4</w:t>
      </w:r>
      <w:r w:rsidRPr="000C718F">
        <w:rPr>
          <w:rFonts w:ascii="Calibri" w:hAnsi="Calibri"/>
          <w:noProof w:val="0"/>
          <w:sz w:val="22"/>
          <w:szCs w:val="22"/>
        </w:rPr>
        <w:tab/>
      </w:r>
      <w:r w:rsidRPr="000C718F">
        <w:rPr>
          <w:noProof w:val="0"/>
        </w:rPr>
        <w:t>TTCN-3</w:t>
      </w:r>
      <w:r w:rsidRPr="000C718F">
        <w:rPr>
          <w:noProof w:val="0"/>
        </w:rPr>
        <w:tab/>
      </w:r>
      <w:r w:rsidRPr="000C718F">
        <w:rPr>
          <w:noProof w:val="0"/>
        </w:rPr>
        <w:fldChar w:fldCharType="begin" w:fldLock="1"/>
      </w:r>
      <w:r w:rsidRPr="000C718F">
        <w:rPr>
          <w:noProof w:val="0"/>
        </w:rPr>
        <w:instrText xml:space="preserve"> PAGEREF _Toc58314685 \h </w:instrText>
      </w:r>
      <w:r w:rsidRPr="000C718F">
        <w:rPr>
          <w:noProof w:val="0"/>
        </w:rPr>
      </w:r>
      <w:r w:rsidRPr="000C718F">
        <w:rPr>
          <w:noProof w:val="0"/>
        </w:rPr>
        <w:fldChar w:fldCharType="separate"/>
      </w:r>
      <w:r w:rsidRPr="000C718F">
        <w:rPr>
          <w:noProof w:val="0"/>
        </w:rPr>
        <w:t>16</w:t>
      </w:r>
      <w:r w:rsidRPr="000C718F">
        <w:rPr>
          <w:noProof w:val="0"/>
        </w:rPr>
        <w:fldChar w:fldCharType="end"/>
      </w:r>
    </w:p>
    <w:p w14:paraId="0B86AB34" w14:textId="77777777" w:rsidR="000E26E2" w:rsidRPr="000C718F" w:rsidRDefault="000E26E2">
      <w:pPr>
        <w:pStyle w:val="TOC2"/>
        <w:rPr>
          <w:rFonts w:ascii="Calibri" w:hAnsi="Calibri"/>
          <w:noProof w:val="0"/>
          <w:sz w:val="22"/>
          <w:szCs w:val="22"/>
        </w:rPr>
      </w:pPr>
      <w:r w:rsidRPr="000C718F">
        <w:rPr>
          <w:noProof w:val="0"/>
        </w:rPr>
        <w:t>5.5</w:t>
      </w:r>
      <w:r w:rsidRPr="000C718F">
        <w:rPr>
          <w:rFonts w:ascii="Calibri" w:hAnsi="Calibri"/>
          <w:noProof w:val="0"/>
          <w:sz w:val="22"/>
          <w:szCs w:val="22"/>
        </w:rPr>
        <w:tab/>
      </w:r>
      <w:r w:rsidRPr="000C718F">
        <w:rPr>
          <w:noProof w:val="0"/>
        </w:rPr>
        <w:t>Support of XCAP</w:t>
      </w:r>
      <w:r w:rsidRPr="000C718F">
        <w:rPr>
          <w:noProof w:val="0"/>
        </w:rPr>
        <w:tab/>
      </w:r>
      <w:r w:rsidRPr="000C718F">
        <w:rPr>
          <w:noProof w:val="0"/>
        </w:rPr>
        <w:fldChar w:fldCharType="begin" w:fldLock="1"/>
      </w:r>
      <w:r w:rsidRPr="000C718F">
        <w:rPr>
          <w:noProof w:val="0"/>
        </w:rPr>
        <w:instrText xml:space="preserve"> PAGEREF _Toc58314686 \h </w:instrText>
      </w:r>
      <w:r w:rsidRPr="000C718F">
        <w:rPr>
          <w:noProof w:val="0"/>
        </w:rPr>
      </w:r>
      <w:r w:rsidRPr="000C718F">
        <w:rPr>
          <w:noProof w:val="0"/>
        </w:rPr>
        <w:fldChar w:fldCharType="separate"/>
      </w:r>
      <w:r w:rsidRPr="000C718F">
        <w:rPr>
          <w:noProof w:val="0"/>
        </w:rPr>
        <w:t>16</w:t>
      </w:r>
      <w:r w:rsidRPr="000C718F">
        <w:rPr>
          <w:noProof w:val="0"/>
        </w:rPr>
        <w:fldChar w:fldCharType="end"/>
      </w:r>
    </w:p>
    <w:p w14:paraId="48628DDB" w14:textId="77777777" w:rsidR="000E26E2" w:rsidRPr="000C718F" w:rsidRDefault="000E26E2">
      <w:pPr>
        <w:pStyle w:val="TOC3"/>
        <w:rPr>
          <w:rFonts w:ascii="Calibri" w:hAnsi="Calibri"/>
          <w:noProof w:val="0"/>
          <w:sz w:val="22"/>
          <w:szCs w:val="22"/>
        </w:rPr>
      </w:pPr>
      <w:r w:rsidRPr="000C718F">
        <w:rPr>
          <w:noProof w:val="0"/>
        </w:rPr>
        <w:t>5.5.1</w:t>
      </w:r>
      <w:r w:rsidRPr="000C718F">
        <w:rPr>
          <w:rFonts w:ascii="Calibri" w:hAnsi="Calibri"/>
          <w:noProof w:val="0"/>
          <w:sz w:val="22"/>
          <w:szCs w:val="22"/>
        </w:rPr>
        <w:tab/>
      </w:r>
      <w:r w:rsidRPr="000C718F">
        <w:rPr>
          <w:noProof w:val="0"/>
        </w:rPr>
        <w:t>XCAP Server</w:t>
      </w:r>
      <w:r w:rsidRPr="000C718F">
        <w:rPr>
          <w:noProof w:val="0"/>
        </w:rPr>
        <w:tab/>
      </w:r>
      <w:r w:rsidRPr="000C718F">
        <w:rPr>
          <w:noProof w:val="0"/>
        </w:rPr>
        <w:fldChar w:fldCharType="begin" w:fldLock="1"/>
      </w:r>
      <w:r w:rsidRPr="000C718F">
        <w:rPr>
          <w:noProof w:val="0"/>
        </w:rPr>
        <w:instrText xml:space="preserve"> PAGEREF _Toc58314687 \h </w:instrText>
      </w:r>
      <w:r w:rsidRPr="000C718F">
        <w:rPr>
          <w:noProof w:val="0"/>
        </w:rPr>
      </w:r>
      <w:r w:rsidRPr="000C718F">
        <w:rPr>
          <w:noProof w:val="0"/>
        </w:rPr>
        <w:fldChar w:fldCharType="separate"/>
      </w:r>
      <w:r w:rsidRPr="000C718F">
        <w:rPr>
          <w:noProof w:val="0"/>
        </w:rPr>
        <w:t>16</w:t>
      </w:r>
      <w:r w:rsidRPr="000C718F">
        <w:rPr>
          <w:noProof w:val="0"/>
        </w:rPr>
        <w:fldChar w:fldCharType="end"/>
      </w:r>
    </w:p>
    <w:p w14:paraId="07E8EB98" w14:textId="77777777" w:rsidR="000E26E2" w:rsidRPr="000C718F" w:rsidRDefault="000E26E2">
      <w:pPr>
        <w:pStyle w:val="TOC3"/>
        <w:rPr>
          <w:rFonts w:ascii="Calibri" w:hAnsi="Calibri"/>
          <w:noProof w:val="0"/>
          <w:sz w:val="22"/>
          <w:szCs w:val="22"/>
        </w:rPr>
      </w:pPr>
      <w:r w:rsidRPr="000C718F">
        <w:rPr>
          <w:noProof w:val="0"/>
        </w:rPr>
        <w:t>5.5.2</w:t>
      </w:r>
      <w:r w:rsidRPr="000C718F">
        <w:rPr>
          <w:rFonts w:ascii="Calibri" w:hAnsi="Calibri"/>
          <w:noProof w:val="0"/>
          <w:sz w:val="22"/>
          <w:szCs w:val="22"/>
        </w:rPr>
        <w:tab/>
      </w:r>
      <w:r w:rsidRPr="000C718F">
        <w:rPr>
          <w:noProof w:val="0"/>
        </w:rPr>
        <w:t>HTTP Signalling</w:t>
      </w:r>
      <w:r w:rsidRPr="000C718F">
        <w:rPr>
          <w:noProof w:val="0"/>
        </w:rPr>
        <w:tab/>
      </w:r>
      <w:r w:rsidRPr="000C718F">
        <w:rPr>
          <w:noProof w:val="0"/>
        </w:rPr>
        <w:fldChar w:fldCharType="begin" w:fldLock="1"/>
      </w:r>
      <w:r w:rsidRPr="000C718F">
        <w:rPr>
          <w:noProof w:val="0"/>
        </w:rPr>
        <w:instrText xml:space="preserve"> PAGEREF _Toc58314688 \h </w:instrText>
      </w:r>
      <w:r w:rsidRPr="000C718F">
        <w:rPr>
          <w:noProof w:val="0"/>
        </w:rPr>
      </w:r>
      <w:r w:rsidRPr="000C718F">
        <w:rPr>
          <w:noProof w:val="0"/>
        </w:rPr>
        <w:fldChar w:fldCharType="separate"/>
      </w:r>
      <w:r w:rsidRPr="000C718F">
        <w:rPr>
          <w:noProof w:val="0"/>
        </w:rPr>
        <w:t>17</w:t>
      </w:r>
      <w:r w:rsidRPr="000C718F">
        <w:rPr>
          <w:noProof w:val="0"/>
        </w:rPr>
        <w:fldChar w:fldCharType="end"/>
      </w:r>
    </w:p>
    <w:p w14:paraId="0DA2E251" w14:textId="77777777" w:rsidR="000E26E2" w:rsidRPr="000C718F" w:rsidRDefault="000E26E2">
      <w:pPr>
        <w:pStyle w:val="TOC2"/>
        <w:rPr>
          <w:rFonts w:ascii="Calibri" w:hAnsi="Calibri"/>
          <w:noProof w:val="0"/>
          <w:sz w:val="22"/>
          <w:szCs w:val="22"/>
        </w:rPr>
      </w:pPr>
      <w:r w:rsidRPr="000C718F">
        <w:rPr>
          <w:noProof w:val="0"/>
        </w:rPr>
        <w:t>5.6</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_Toc58314689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3CD0E477" w14:textId="77777777" w:rsidR="000E26E2" w:rsidRPr="000C718F" w:rsidRDefault="000E26E2">
      <w:pPr>
        <w:pStyle w:val="TOC1"/>
        <w:rPr>
          <w:rFonts w:ascii="Calibri" w:hAnsi="Calibri"/>
          <w:noProof w:val="0"/>
          <w:szCs w:val="22"/>
        </w:rPr>
      </w:pPr>
      <w:r w:rsidRPr="000C718F">
        <w:rPr>
          <w:noProof w:val="0"/>
        </w:rPr>
        <w:t>6</w:t>
      </w:r>
      <w:r w:rsidRPr="000C718F">
        <w:rPr>
          <w:rFonts w:ascii="Calibri" w:hAnsi="Calibri"/>
          <w:noProof w:val="0"/>
          <w:szCs w:val="22"/>
        </w:rPr>
        <w:tab/>
      </w:r>
      <w:r w:rsidRPr="000C718F">
        <w:rPr>
          <w:noProof w:val="0"/>
        </w:rPr>
        <w:t>ASP definitions</w:t>
      </w:r>
      <w:r w:rsidRPr="000C718F">
        <w:rPr>
          <w:noProof w:val="0"/>
        </w:rPr>
        <w:tab/>
      </w:r>
      <w:r w:rsidRPr="000C718F">
        <w:rPr>
          <w:noProof w:val="0"/>
        </w:rPr>
        <w:fldChar w:fldCharType="begin" w:fldLock="1"/>
      </w:r>
      <w:r w:rsidRPr="000C718F">
        <w:rPr>
          <w:noProof w:val="0"/>
        </w:rPr>
        <w:instrText xml:space="preserve"> PAGEREF _Toc58314690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34D9750F" w14:textId="77777777" w:rsidR="000E26E2" w:rsidRPr="000C718F" w:rsidRDefault="000E26E2">
      <w:pPr>
        <w:pStyle w:val="TOC2"/>
        <w:rPr>
          <w:rFonts w:ascii="Calibri" w:hAnsi="Calibri"/>
          <w:noProof w:val="0"/>
          <w:sz w:val="22"/>
          <w:szCs w:val="22"/>
        </w:rPr>
      </w:pPr>
      <w:r w:rsidRPr="000C718F">
        <w:rPr>
          <w:noProof w:val="0"/>
        </w:rPr>
        <w:t>6.1</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_Toc58314691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156C9366" w14:textId="77777777" w:rsidR="000E26E2" w:rsidRPr="000C718F" w:rsidRDefault="000E26E2">
      <w:pPr>
        <w:pStyle w:val="TOC2"/>
        <w:rPr>
          <w:rFonts w:ascii="Calibri" w:hAnsi="Calibri"/>
          <w:noProof w:val="0"/>
          <w:sz w:val="22"/>
          <w:szCs w:val="22"/>
        </w:rPr>
      </w:pPr>
      <w:r w:rsidRPr="000C718F">
        <w:rPr>
          <w:noProof w:val="0"/>
        </w:rPr>
        <w:t>6.2</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_Toc58314692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015F6675" w14:textId="77777777" w:rsidR="000E26E2" w:rsidRPr="000C718F" w:rsidRDefault="000E26E2">
      <w:pPr>
        <w:pStyle w:val="TOC2"/>
        <w:rPr>
          <w:rFonts w:ascii="Calibri" w:hAnsi="Calibri"/>
          <w:noProof w:val="0"/>
          <w:sz w:val="22"/>
          <w:szCs w:val="22"/>
        </w:rPr>
      </w:pPr>
      <w:r w:rsidRPr="000C718F">
        <w:rPr>
          <w:noProof w:val="0"/>
        </w:rPr>
        <w:t>6.3</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_Toc58314693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43EA4509" w14:textId="77777777" w:rsidR="000E26E2" w:rsidRPr="000C718F" w:rsidRDefault="000E26E2">
      <w:pPr>
        <w:pStyle w:val="TOC2"/>
        <w:rPr>
          <w:rFonts w:ascii="Calibri" w:hAnsi="Calibri"/>
          <w:noProof w:val="0"/>
          <w:sz w:val="22"/>
          <w:szCs w:val="22"/>
        </w:rPr>
      </w:pPr>
      <w:r w:rsidRPr="000C718F">
        <w:rPr>
          <w:noProof w:val="0"/>
        </w:rPr>
        <w:t>6.4</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_Toc58314694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0D673C65" w14:textId="77777777" w:rsidR="000E26E2" w:rsidRPr="000C718F" w:rsidRDefault="000E26E2">
      <w:pPr>
        <w:pStyle w:val="TOC2"/>
        <w:rPr>
          <w:rFonts w:ascii="Calibri" w:hAnsi="Calibri"/>
          <w:noProof w:val="0"/>
          <w:sz w:val="22"/>
          <w:szCs w:val="22"/>
        </w:rPr>
      </w:pPr>
      <w:r w:rsidRPr="000C718F">
        <w:rPr>
          <w:noProof w:val="0"/>
        </w:rPr>
        <w:t>6.5</w:t>
      </w:r>
      <w:r w:rsidRPr="000C718F">
        <w:rPr>
          <w:rFonts w:ascii="Calibri" w:hAnsi="Calibri"/>
          <w:noProof w:val="0"/>
          <w:sz w:val="22"/>
          <w:szCs w:val="22"/>
        </w:rPr>
        <w:tab/>
      </w:r>
      <w:r w:rsidRPr="000C718F">
        <w:rPr>
          <w:noProof w:val="0"/>
        </w:rPr>
        <w:t>XCAP server ASP definitions</w:t>
      </w:r>
      <w:r w:rsidRPr="000C718F">
        <w:rPr>
          <w:noProof w:val="0"/>
        </w:rPr>
        <w:tab/>
      </w:r>
      <w:r w:rsidRPr="000C718F">
        <w:rPr>
          <w:noProof w:val="0"/>
        </w:rPr>
        <w:fldChar w:fldCharType="begin" w:fldLock="1"/>
      </w:r>
      <w:r w:rsidRPr="000C718F">
        <w:rPr>
          <w:noProof w:val="0"/>
        </w:rPr>
        <w:instrText xml:space="preserve"> PAGEREF _Toc58314695 \h </w:instrText>
      </w:r>
      <w:r w:rsidRPr="000C718F">
        <w:rPr>
          <w:noProof w:val="0"/>
        </w:rPr>
      </w:r>
      <w:r w:rsidRPr="000C718F">
        <w:rPr>
          <w:noProof w:val="0"/>
        </w:rPr>
        <w:fldChar w:fldCharType="separate"/>
      </w:r>
      <w:r w:rsidRPr="000C718F">
        <w:rPr>
          <w:noProof w:val="0"/>
        </w:rPr>
        <w:t>18</w:t>
      </w:r>
      <w:r w:rsidRPr="000C718F">
        <w:rPr>
          <w:noProof w:val="0"/>
        </w:rPr>
        <w:fldChar w:fldCharType="end"/>
      </w:r>
    </w:p>
    <w:p w14:paraId="4C84B0A1" w14:textId="77777777" w:rsidR="000E26E2" w:rsidRPr="000C718F" w:rsidRDefault="000E26E2">
      <w:pPr>
        <w:pStyle w:val="TOC1"/>
        <w:rPr>
          <w:rFonts w:ascii="Calibri" w:hAnsi="Calibri"/>
          <w:noProof w:val="0"/>
          <w:szCs w:val="22"/>
        </w:rPr>
      </w:pPr>
      <w:r w:rsidRPr="000C718F">
        <w:rPr>
          <w:noProof w:val="0"/>
        </w:rPr>
        <w:t>7</w:t>
      </w:r>
      <w:r w:rsidRPr="000C718F">
        <w:rPr>
          <w:rFonts w:ascii="Calibri" w:hAnsi="Calibri"/>
          <w:noProof w:val="0"/>
          <w:szCs w:val="22"/>
        </w:rPr>
        <w:tab/>
      </w:r>
      <w:r w:rsidRPr="000C718F">
        <w:rPr>
          <w:noProof w:val="0"/>
        </w:rPr>
        <w:t>Codec definitions for IP User Data</w:t>
      </w:r>
      <w:r w:rsidRPr="000C718F">
        <w:rPr>
          <w:noProof w:val="0"/>
        </w:rPr>
        <w:tab/>
      </w:r>
      <w:r w:rsidRPr="000C718F">
        <w:rPr>
          <w:noProof w:val="0"/>
        </w:rPr>
        <w:fldChar w:fldCharType="begin" w:fldLock="1"/>
      </w:r>
      <w:r w:rsidRPr="000C718F">
        <w:rPr>
          <w:noProof w:val="0"/>
        </w:rPr>
        <w:instrText xml:space="preserve"> PAGEREF _Toc58314696 \h </w:instrText>
      </w:r>
      <w:r w:rsidRPr="000C718F">
        <w:rPr>
          <w:noProof w:val="0"/>
        </w:rPr>
      </w:r>
      <w:r w:rsidRPr="000C718F">
        <w:rPr>
          <w:noProof w:val="0"/>
        </w:rPr>
        <w:fldChar w:fldCharType="separate"/>
      </w:r>
      <w:r w:rsidRPr="000C718F">
        <w:rPr>
          <w:noProof w:val="0"/>
        </w:rPr>
        <w:t>19</w:t>
      </w:r>
      <w:r w:rsidRPr="000C718F">
        <w:rPr>
          <w:noProof w:val="0"/>
        </w:rPr>
        <w:fldChar w:fldCharType="end"/>
      </w:r>
    </w:p>
    <w:p w14:paraId="1978E456" w14:textId="77777777" w:rsidR="000E26E2" w:rsidRPr="000C718F" w:rsidRDefault="000E26E2">
      <w:pPr>
        <w:pStyle w:val="TOC2"/>
        <w:rPr>
          <w:rFonts w:ascii="Calibri" w:hAnsi="Calibri"/>
          <w:noProof w:val="0"/>
          <w:sz w:val="22"/>
          <w:szCs w:val="22"/>
        </w:rPr>
      </w:pPr>
      <w:r w:rsidRPr="000C718F">
        <w:rPr>
          <w:noProof w:val="0"/>
        </w:rPr>
        <w:t>7.1</w:t>
      </w:r>
      <w:r w:rsidRPr="000C718F">
        <w:rPr>
          <w:rFonts w:ascii="Calibri" w:hAnsi="Calibri"/>
          <w:noProof w:val="0"/>
          <w:sz w:val="22"/>
          <w:szCs w:val="22"/>
        </w:rPr>
        <w:tab/>
      </w:r>
      <w:r w:rsidRPr="000C718F">
        <w:rPr>
          <w:noProof w:val="0"/>
        </w:rPr>
        <w:t>Introduction</w:t>
      </w:r>
      <w:r w:rsidRPr="000C718F">
        <w:rPr>
          <w:noProof w:val="0"/>
        </w:rPr>
        <w:tab/>
      </w:r>
      <w:r w:rsidRPr="000C718F">
        <w:rPr>
          <w:noProof w:val="0"/>
        </w:rPr>
        <w:fldChar w:fldCharType="begin" w:fldLock="1"/>
      </w:r>
      <w:r w:rsidRPr="000C718F">
        <w:rPr>
          <w:noProof w:val="0"/>
        </w:rPr>
        <w:instrText xml:space="preserve"> PAGEREF _Toc58314697 \h </w:instrText>
      </w:r>
      <w:r w:rsidRPr="000C718F">
        <w:rPr>
          <w:noProof w:val="0"/>
        </w:rPr>
      </w:r>
      <w:r w:rsidRPr="000C718F">
        <w:rPr>
          <w:noProof w:val="0"/>
        </w:rPr>
        <w:fldChar w:fldCharType="separate"/>
      </w:r>
      <w:r w:rsidRPr="000C718F">
        <w:rPr>
          <w:noProof w:val="0"/>
        </w:rPr>
        <w:t>19</w:t>
      </w:r>
      <w:r w:rsidRPr="000C718F">
        <w:rPr>
          <w:noProof w:val="0"/>
        </w:rPr>
        <w:fldChar w:fldCharType="end"/>
      </w:r>
    </w:p>
    <w:p w14:paraId="4DDC7488" w14:textId="77777777" w:rsidR="000E26E2" w:rsidRPr="000C718F" w:rsidRDefault="000E26E2">
      <w:pPr>
        <w:pStyle w:val="TOC2"/>
        <w:rPr>
          <w:rFonts w:ascii="Calibri" w:hAnsi="Calibri"/>
          <w:noProof w:val="0"/>
          <w:sz w:val="22"/>
          <w:szCs w:val="22"/>
        </w:rPr>
      </w:pPr>
      <w:r w:rsidRPr="000C718F">
        <w:rPr>
          <w:noProof w:val="0"/>
        </w:rPr>
        <w:t>7.2</w:t>
      </w:r>
      <w:r w:rsidRPr="000C718F">
        <w:rPr>
          <w:rFonts w:ascii="Calibri" w:hAnsi="Calibri"/>
          <w:noProof w:val="0"/>
          <w:sz w:val="22"/>
          <w:szCs w:val="22"/>
        </w:rPr>
        <w:tab/>
      </w:r>
      <w:r w:rsidRPr="000C718F">
        <w:rPr>
          <w:noProof w:val="0"/>
        </w:rPr>
        <w:t>General Aspects</w:t>
      </w:r>
      <w:r w:rsidRPr="000C718F">
        <w:rPr>
          <w:noProof w:val="0"/>
        </w:rPr>
        <w:tab/>
      </w:r>
      <w:r w:rsidRPr="000C718F">
        <w:rPr>
          <w:noProof w:val="0"/>
        </w:rPr>
        <w:fldChar w:fldCharType="begin" w:fldLock="1"/>
      </w:r>
      <w:r w:rsidRPr="000C718F">
        <w:rPr>
          <w:noProof w:val="0"/>
        </w:rPr>
        <w:instrText xml:space="preserve"> PAGEREF _Toc58314698 \h </w:instrText>
      </w:r>
      <w:r w:rsidRPr="000C718F">
        <w:rPr>
          <w:noProof w:val="0"/>
        </w:rPr>
      </w:r>
      <w:r w:rsidRPr="000C718F">
        <w:rPr>
          <w:noProof w:val="0"/>
        </w:rPr>
        <w:fldChar w:fldCharType="separate"/>
      </w:r>
      <w:r w:rsidRPr="000C718F">
        <w:rPr>
          <w:noProof w:val="0"/>
        </w:rPr>
        <w:t>19</w:t>
      </w:r>
      <w:r w:rsidRPr="000C718F">
        <w:rPr>
          <w:noProof w:val="0"/>
        </w:rPr>
        <w:fldChar w:fldCharType="end"/>
      </w:r>
    </w:p>
    <w:p w14:paraId="1D6F7594" w14:textId="77777777" w:rsidR="000E26E2" w:rsidRPr="000C718F" w:rsidRDefault="000E26E2">
      <w:pPr>
        <w:pStyle w:val="TOC2"/>
        <w:rPr>
          <w:rFonts w:ascii="Calibri" w:hAnsi="Calibri"/>
          <w:noProof w:val="0"/>
          <w:sz w:val="22"/>
          <w:szCs w:val="22"/>
        </w:rPr>
      </w:pPr>
      <w:r w:rsidRPr="000C718F">
        <w:rPr>
          <w:noProof w:val="0"/>
        </w:rPr>
        <w:t>7.3</w:t>
      </w:r>
      <w:r w:rsidRPr="000C718F">
        <w:rPr>
          <w:rFonts w:ascii="Calibri" w:hAnsi="Calibri"/>
          <w:noProof w:val="0"/>
          <w:sz w:val="22"/>
          <w:szCs w:val="22"/>
        </w:rPr>
        <w:tab/>
      </w:r>
      <w:r w:rsidRPr="000C718F">
        <w:rPr>
          <w:noProof w:val="0"/>
        </w:rPr>
        <w:t>Requirements on abstract message syntax for IMS (SIP, SDP)</w:t>
      </w:r>
      <w:r w:rsidRPr="000C718F">
        <w:rPr>
          <w:noProof w:val="0"/>
        </w:rPr>
        <w:tab/>
      </w:r>
      <w:r w:rsidRPr="000C718F">
        <w:rPr>
          <w:noProof w:val="0"/>
        </w:rPr>
        <w:fldChar w:fldCharType="begin" w:fldLock="1"/>
      </w:r>
      <w:r w:rsidRPr="000C718F">
        <w:rPr>
          <w:noProof w:val="0"/>
        </w:rPr>
        <w:instrText xml:space="preserve"> PAGEREF _Toc58314699 \h </w:instrText>
      </w:r>
      <w:r w:rsidRPr="000C718F">
        <w:rPr>
          <w:noProof w:val="0"/>
        </w:rPr>
      </w:r>
      <w:r w:rsidRPr="000C718F">
        <w:rPr>
          <w:noProof w:val="0"/>
        </w:rPr>
        <w:fldChar w:fldCharType="separate"/>
      </w:r>
      <w:r w:rsidRPr="000C718F">
        <w:rPr>
          <w:noProof w:val="0"/>
        </w:rPr>
        <w:t>19</w:t>
      </w:r>
      <w:r w:rsidRPr="000C718F">
        <w:rPr>
          <w:noProof w:val="0"/>
        </w:rPr>
        <w:fldChar w:fldCharType="end"/>
      </w:r>
    </w:p>
    <w:p w14:paraId="57FE5F05" w14:textId="77777777" w:rsidR="000E26E2" w:rsidRPr="000C718F" w:rsidRDefault="000E26E2">
      <w:pPr>
        <w:pStyle w:val="TOC3"/>
        <w:rPr>
          <w:rFonts w:ascii="Calibri" w:hAnsi="Calibri"/>
          <w:noProof w:val="0"/>
          <w:sz w:val="22"/>
          <w:szCs w:val="22"/>
        </w:rPr>
      </w:pPr>
      <w:r w:rsidRPr="000C718F">
        <w:rPr>
          <w:noProof w:val="0"/>
        </w:rPr>
        <w:t>7.3.1</w:t>
      </w:r>
      <w:r w:rsidRPr="000C718F">
        <w:rPr>
          <w:rFonts w:ascii="Calibri" w:hAnsi="Calibri"/>
          <w:noProof w:val="0"/>
          <w:sz w:val="22"/>
          <w:szCs w:val="22"/>
        </w:rPr>
        <w:tab/>
      </w:r>
      <w:r w:rsidRPr="000C718F">
        <w:rPr>
          <w:noProof w:val="0"/>
        </w:rPr>
        <w:t>Type definition - Syntax / Semantic aspects</w:t>
      </w:r>
      <w:r w:rsidRPr="000C718F">
        <w:rPr>
          <w:noProof w:val="0"/>
        </w:rPr>
        <w:tab/>
      </w:r>
      <w:r w:rsidRPr="000C718F">
        <w:rPr>
          <w:noProof w:val="0"/>
        </w:rPr>
        <w:fldChar w:fldCharType="begin" w:fldLock="1"/>
      </w:r>
      <w:r w:rsidRPr="000C718F">
        <w:rPr>
          <w:noProof w:val="0"/>
        </w:rPr>
        <w:instrText xml:space="preserve"> PAGEREF _Toc58314700 \h </w:instrText>
      </w:r>
      <w:r w:rsidRPr="000C718F">
        <w:rPr>
          <w:noProof w:val="0"/>
        </w:rPr>
      </w:r>
      <w:r w:rsidRPr="000C718F">
        <w:rPr>
          <w:noProof w:val="0"/>
        </w:rPr>
        <w:fldChar w:fldCharType="separate"/>
      </w:r>
      <w:r w:rsidRPr="000C718F">
        <w:rPr>
          <w:noProof w:val="0"/>
        </w:rPr>
        <w:t>19</w:t>
      </w:r>
      <w:r w:rsidRPr="000C718F">
        <w:rPr>
          <w:noProof w:val="0"/>
        </w:rPr>
        <w:fldChar w:fldCharType="end"/>
      </w:r>
    </w:p>
    <w:p w14:paraId="54901BC1" w14:textId="77777777" w:rsidR="000E26E2" w:rsidRPr="000C718F" w:rsidRDefault="000E26E2">
      <w:pPr>
        <w:pStyle w:val="TOC3"/>
        <w:rPr>
          <w:rFonts w:ascii="Calibri" w:hAnsi="Calibri"/>
          <w:noProof w:val="0"/>
          <w:sz w:val="22"/>
          <w:szCs w:val="22"/>
        </w:rPr>
      </w:pPr>
      <w:r w:rsidRPr="000C718F">
        <w:rPr>
          <w:noProof w:val="0"/>
        </w:rPr>
        <w:t>7.3.2</w:t>
      </w:r>
      <w:r w:rsidRPr="000C718F">
        <w:rPr>
          <w:rFonts w:ascii="Calibri" w:hAnsi="Calibri"/>
          <w:noProof w:val="0"/>
          <w:sz w:val="22"/>
          <w:szCs w:val="22"/>
        </w:rPr>
        <w:tab/>
      </w:r>
      <w:r w:rsidRPr="000C718F">
        <w:rPr>
          <w:noProof w:val="0"/>
        </w:rPr>
        <w:t>Deviations of the type definition semantic</w:t>
      </w:r>
      <w:r w:rsidRPr="000C718F">
        <w:rPr>
          <w:noProof w:val="0"/>
        </w:rPr>
        <w:tab/>
      </w:r>
      <w:r w:rsidRPr="000C718F">
        <w:rPr>
          <w:noProof w:val="0"/>
        </w:rPr>
        <w:fldChar w:fldCharType="begin" w:fldLock="1"/>
      </w:r>
      <w:r w:rsidRPr="000C718F">
        <w:rPr>
          <w:noProof w:val="0"/>
        </w:rPr>
        <w:instrText xml:space="preserve"> PAGEREF _Toc58314701 \h </w:instrText>
      </w:r>
      <w:r w:rsidRPr="000C718F">
        <w:rPr>
          <w:noProof w:val="0"/>
        </w:rPr>
      </w:r>
      <w:r w:rsidRPr="000C718F">
        <w:rPr>
          <w:noProof w:val="0"/>
        </w:rPr>
        <w:fldChar w:fldCharType="separate"/>
      </w:r>
      <w:r w:rsidRPr="000C718F">
        <w:rPr>
          <w:noProof w:val="0"/>
        </w:rPr>
        <w:t>20</w:t>
      </w:r>
      <w:r w:rsidRPr="000C718F">
        <w:rPr>
          <w:noProof w:val="0"/>
        </w:rPr>
        <w:fldChar w:fldCharType="end"/>
      </w:r>
    </w:p>
    <w:p w14:paraId="3785AC41" w14:textId="77777777" w:rsidR="000E26E2" w:rsidRPr="000C718F" w:rsidRDefault="000E26E2">
      <w:pPr>
        <w:pStyle w:val="TOC3"/>
        <w:rPr>
          <w:rFonts w:ascii="Calibri" w:hAnsi="Calibri"/>
          <w:noProof w:val="0"/>
          <w:sz w:val="22"/>
          <w:szCs w:val="22"/>
        </w:rPr>
      </w:pPr>
      <w:r w:rsidRPr="000C718F">
        <w:rPr>
          <w:noProof w:val="0"/>
        </w:rPr>
        <w:t>7.3.3</w:t>
      </w:r>
      <w:r w:rsidRPr="000C718F">
        <w:rPr>
          <w:rFonts w:ascii="Calibri" w:hAnsi="Calibri"/>
          <w:noProof w:val="0"/>
          <w:sz w:val="22"/>
          <w:szCs w:val="22"/>
        </w:rPr>
        <w:tab/>
      </w:r>
      <w:r w:rsidRPr="000C718F">
        <w:rPr>
          <w:noProof w:val="0"/>
        </w:rPr>
        <w:t>Additional requirements for codec implementations (SIP/IMS Message</w:t>
      </w:r>
      <w:r w:rsidRPr="000C718F">
        <w:rPr>
          <w:noProof w:val="0"/>
        </w:rPr>
        <w:tab/>
      </w:r>
      <w:r w:rsidRPr="000C718F">
        <w:rPr>
          <w:noProof w:val="0"/>
        </w:rPr>
        <w:fldChar w:fldCharType="begin" w:fldLock="1"/>
      </w:r>
      <w:r w:rsidRPr="000C718F">
        <w:rPr>
          <w:noProof w:val="0"/>
        </w:rPr>
        <w:instrText xml:space="preserve"> PAGEREF _Toc58314702 \h </w:instrText>
      </w:r>
      <w:r w:rsidRPr="000C718F">
        <w:rPr>
          <w:noProof w:val="0"/>
        </w:rPr>
      </w:r>
      <w:r w:rsidRPr="000C718F">
        <w:rPr>
          <w:noProof w:val="0"/>
        </w:rPr>
        <w:fldChar w:fldCharType="separate"/>
      </w:r>
      <w:r w:rsidRPr="000C718F">
        <w:rPr>
          <w:noProof w:val="0"/>
        </w:rPr>
        <w:t>21</w:t>
      </w:r>
      <w:r w:rsidRPr="000C718F">
        <w:rPr>
          <w:noProof w:val="0"/>
        </w:rPr>
        <w:fldChar w:fldCharType="end"/>
      </w:r>
    </w:p>
    <w:p w14:paraId="1E2E1E18" w14:textId="77777777" w:rsidR="000E26E2" w:rsidRPr="000C718F" w:rsidRDefault="000E26E2">
      <w:pPr>
        <w:pStyle w:val="TOC4"/>
        <w:rPr>
          <w:rFonts w:ascii="Calibri" w:hAnsi="Calibri"/>
          <w:noProof w:val="0"/>
          <w:sz w:val="22"/>
          <w:szCs w:val="22"/>
        </w:rPr>
      </w:pPr>
      <w:r w:rsidRPr="000C718F">
        <w:rPr>
          <w:noProof w:val="0"/>
        </w:rPr>
        <w:t>7.3.3.1</w:t>
      </w:r>
      <w:r w:rsidRPr="000C718F">
        <w:rPr>
          <w:rFonts w:ascii="Calibri" w:hAnsi="Calibri"/>
          <w:noProof w:val="0"/>
          <w:sz w:val="22"/>
          <w:szCs w:val="22"/>
        </w:rPr>
        <w:tab/>
      </w:r>
      <w:r w:rsidRPr="000C718F">
        <w:rPr>
          <w:noProof w:val="0"/>
        </w:rPr>
        <w:t>Differences between BNF - TTCN-3 Type Mapping</w:t>
      </w:r>
      <w:r w:rsidRPr="000C718F">
        <w:rPr>
          <w:noProof w:val="0"/>
        </w:rPr>
        <w:tab/>
      </w:r>
      <w:r w:rsidRPr="000C718F">
        <w:rPr>
          <w:noProof w:val="0"/>
        </w:rPr>
        <w:fldChar w:fldCharType="begin" w:fldLock="1"/>
      </w:r>
      <w:r w:rsidRPr="000C718F">
        <w:rPr>
          <w:noProof w:val="0"/>
        </w:rPr>
        <w:instrText xml:space="preserve"> PAGEREF _Toc58314703 \h </w:instrText>
      </w:r>
      <w:r w:rsidRPr="000C718F">
        <w:rPr>
          <w:noProof w:val="0"/>
        </w:rPr>
      </w:r>
      <w:r w:rsidRPr="000C718F">
        <w:rPr>
          <w:noProof w:val="0"/>
        </w:rPr>
        <w:fldChar w:fldCharType="separate"/>
      </w:r>
      <w:r w:rsidRPr="000C718F">
        <w:rPr>
          <w:noProof w:val="0"/>
        </w:rPr>
        <w:t>21</w:t>
      </w:r>
      <w:r w:rsidRPr="000C718F">
        <w:rPr>
          <w:noProof w:val="0"/>
        </w:rPr>
        <w:fldChar w:fldCharType="end"/>
      </w:r>
    </w:p>
    <w:p w14:paraId="6A454872" w14:textId="77777777" w:rsidR="000E26E2" w:rsidRPr="000C718F" w:rsidRDefault="000E26E2">
      <w:pPr>
        <w:pStyle w:val="TOC4"/>
        <w:rPr>
          <w:rFonts w:ascii="Calibri" w:hAnsi="Calibri"/>
          <w:noProof w:val="0"/>
          <w:sz w:val="22"/>
          <w:szCs w:val="22"/>
        </w:rPr>
      </w:pPr>
      <w:r w:rsidRPr="000C718F">
        <w:rPr>
          <w:noProof w:val="0"/>
        </w:rPr>
        <w:t>7.3.3.2</w:t>
      </w:r>
      <w:r w:rsidRPr="000C718F">
        <w:rPr>
          <w:rFonts w:ascii="Calibri" w:hAnsi="Calibri"/>
          <w:noProof w:val="0"/>
          <w:sz w:val="22"/>
          <w:szCs w:val="22"/>
        </w:rPr>
        <w:tab/>
      </w:r>
      <w:r w:rsidRPr="000C718F">
        <w:rPr>
          <w:noProof w:val="0"/>
        </w:rPr>
        <w:t>URL Encoding</w:t>
      </w:r>
      <w:r w:rsidRPr="000C718F">
        <w:rPr>
          <w:noProof w:val="0"/>
        </w:rPr>
        <w:tab/>
      </w:r>
      <w:r w:rsidRPr="000C718F">
        <w:rPr>
          <w:noProof w:val="0"/>
        </w:rPr>
        <w:fldChar w:fldCharType="begin" w:fldLock="1"/>
      </w:r>
      <w:r w:rsidRPr="000C718F">
        <w:rPr>
          <w:noProof w:val="0"/>
        </w:rPr>
        <w:instrText xml:space="preserve"> PAGEREF _Toc58314704 \h </w:instrText>
      </w:r>
      <w:r w:rsidRPr="000C718F">
        <w:rPr>
          <w:noProof w:val="0"/>
        </w:rPr>
      </w:r>
      <w:r w:rsidRPr="000C718F">
        <w:rPr>
          <w:noProof w:val="0"/>
        </w:rPr>
        <w:fldChar w:fldCharType="separate"/>
      </w:r>
      <w:r w:rsidRPr="000C718F">
        <w:rPr>
          <w:noProof w:val="0"/>
        </w:rPr>
        <w:t>24</w:t>
      </w:r>
      <w:r w:rsidRPr="000C718F">
        <w:rPr>
          <w:noProof w:val="0"/>
        </w:rPr>
        <w:fldChar w:fldCharType="end"/>
      </w:r>
    </w:p>
    <w:p w14:paraId="7EF9336C" w14:textId="77777777" w:rsidR="000E26E2" w:rsidRPr="000C718F" w:rsidRDefault="000E26E2">
      <w:pPr>
        <w:pStyle w:val="TOC3"/>
        <w:rPr>
          <w:rFonts w:ascii="Calibri" w:hAnsi="Calibri"/>
          <w:noProof w:val="0"/>
          <w:sz w:val="22"/>
          <w:szCs w:val="22"/>
        </w:rPr>
      </w:pPr>
      <w:r w:rsidRPr="000C718F">
        <w:rPr>
          <w:noProof w:val="0"/>
        </w:rPr>
        <w:t>7.3.4</w:t>
      </w:r>
      <w:r w:rsidRPr="000C718F">
        <w:rPr>
          <w:rFonts w:ascii="Calibri" w:hAnsi="Calibri"/>
          <w:noProof w:val="0"/>
          <w:sz w:val="22"/>
          <w:szCs w:val="22"/>
        </w:rPr>
        <w:tab/>
      </w:r>
      <w:r w:rsidRPr="000C718F">
        <w:rPr>
          <w:noProof w:val="0"/>
        </w:rPr>
        <w:t>Additional requirements for codec implementations (Message Body)</w:t>
      </w:r>
      <w:r w:rsidRPr="000C718F">
        <w:rPr>
          <w:noProof w:val="0"/>
        </w:rPr>
        <w:tab/>
      </w:r>
      <w:r w:rsidRPr="000C718F">
        <w:rPr>
          <w:noProof w:val="0"/>
        </w:rPr>
        <w:fldChar w:fldCharType="begin" w:fldLock="1"/>
      </w:r>
      <w:r w:rsidRPr="000C718F">
        <w:rPr>
          <w:noProof w:val="0"/>
        </w:rPr>
        <w:instrText xml:space="preserve"> PAGEREF _Toc58314705 \h </w:instrText>
      </w:r>
      <w:r w:rsidRPr="000C718F">
        <w:rPr>
          <w:noProof w:val="0"/>
        </w:rPr>
      </w:r>
      <w:r w:rsidRPr="000C718F">
        <w:rPr>
          <w:noProof w:val="0"/>
        </w:rPr>
        <w:fldChar w:fldCharType="separate"/>
      </w:r>
      <w:r w:rsidRPr="000C718F">
        <w:rPr>
          <w:noProof w:val="0"/>
        </w:rPr>
        <w:t>25</w:t>
      </w:r>
      <w:r w:rsidRPr="000C718F">
        <w:rPr>
          <w:noProof w:val="0"/>
        </w:rPr>
        <w:fldChar w:fldCharType="end"/>
      </w:r>
    </w:p>
    <w:p w14:paraId="3936B9A9" w14:textId="77777777" w:rsidR="000E26E2" w:rsidRPr="000C718F" w:rsidRDefault="000E26E2">
      <w:pPr>
        <w:pStyle w:val="TOC3"/>
        <w:rPr>
          <w:rFonts w:ascii="Calibri" w:hAnsi="Calibri"/>
          <w:noProof w:val="0"/>
          <w:sz w:val="22"/>
          <w:szCs w:val="22"/>
        </w:rPr>
      </w:pPr>
      <w:r w:rsidRPr="000C718F">
        <w:rPr>
          <w:noProof w:val="0"/>
        </w:rPr>
        <w:t>7.3.5</w:t>
      </w:r>
      <w:r w:rsidRPr="000C718F">
        <w:rPr>
          <w:rFonts w:ascii="Calibri" w:hAnsi="Calibri"/>
          <w:noProof w:val="0"/>
          <w:sz w:val="22"/>
          <w:szCs w:val="22"/>
        </w:rPr>
        <w:tab/>
      </w:r>
      <w:r w:rsidRPr="000C718F">
        <w:rPr>
          <w:noProof w:val="0"/>
        </w:rPr>
        <w:t>Additional requirements for codec implementations (SDP Body)</w:t>
      </w:r>
      <w:r w:rsidRPr="000C718F">
        <w:rPr>
          <w:noProof w:val="0"/>
        </w:rPr>
        <w:tab/>
      </w:r>
      <w:r w:rsidRPr="000C718F">
        <w:rPr>
          <w:noProof w:val="0"/>
        </w:rPr>
        <w:fldChar w:fldCharType="begin" w:fldLock="1"/>
      </w:r>
      <w:r w:rsidRPr="000C718F">
        <w:rPr>
          <w:noProof w:val="0"/>
        </w:rPr>
        <w:instrText xml:space="preserve"> PAGEREF _Toc58314706 \h </w:instrText>
      </w:r>
      <w:r w:rsidRPr="000C718F">
        <w:rPr>
          <w:noProof w:val="0"/>
        </w:rPr>
      </w:r>
      <w:r w:rsidRPr="000C718F">
        <w:rPr>
          <w:noProof w:val="0"/>
        </w:rPr>
        <w:fldChar w:fldCharType="separate"/>
      </w:r>
      <w:r w:rsidRPr="000C718F">
        <w:rPr>
          <w:noProof w:val="0"/>
        </w:rPr>
        <w:t>25</w:t>
      </w:r>
      <w:r w:rsidRPr="000C718F">
        <w:rPr>
          <w:noProof w:val="0"/>
        </w:rPr>
        <w:fldChar w:fldCharType="end"/>
      </w:r>
    </w:p>
    <w:p w14:paraId="037D52F4" w14:textId="77777777" w:rsidR="000E26E2" w:rsidRPr="000C718F" w:rsidRDefault="000E26E2">
      <w:pPr>
        <w:pStyle w:val="TOC4"/>
        <w:rPr>
          <w:rFonts w:ascii="Calibri" w:hAnsi="Calibri"/>
          <w:noProof w:val="0"/>
          <w:sz w:val="22"/>
          <w:szCs w:val="22"/>
        </w:rPr>
      </w:pPr>
      <w:r w:rsidRPr="000C718F">
        <w:rPr>
          <w:noProof w:val="0"/>
        </w:rPr>
        <w:t>7.3.5.1</w:t>
      </w:r>
      <w:r w:rsidRPr="000C718F">
        <w:rPr>
          <w:rFonts w:ascii="Calibri" w:hAnsi="Calibri"/>
          <w:noProof w:val="0"/>
          <w:sz w:val="22"/>
          <w:szCs w:val="22"/>
        </w:rPr>
        <w:tab/>
      </w:r>
      <w:r w:rsidRPr="000C718F">
        <w:rPr>
          <w:noProof w:val="0"/>
        </w:rPr>
        <w:t>Differences between BNF - SDP Type Mapping</w:t>
      </w:r>
      <w:r w:rsidRPr="000C718F">
        <w:rPr>
          <w:noProof w:val="0"/>
        </w:rPr>
        <w:tab/>
      </w:r>
      <w:r w:rsidRPr="000C718F">
        <w:rPr>
          <w:noProof w:val="0"/>
        </w:rPr>
        <w:fldChar w:fldCharType="begin" w:fldLock="1"/>
      </w:r>
      <w:r w:rsidRPr="000C718F">
        <w:rPr>
          <w:noProof w:val="0"/>
        </w:rPr>
        <w:instrText xml:space="preserve"> PAGEREF _Toc58314707 \h </w:instrText>
      </w:r>
      <w:r w:rsidRPr="000C718F">
        <w:rPr>
          <w:noProof w:val="0"/>
        </w:rPr>
      </w:r>
      <w:r w:rsidRPr="000C718F">
        <w:rPr>
          <w:noProof w:val="0"/>
        </w:rPr>
        <w:fldChar w:fldCharType="separate"/>
      </w:r>
      <w:r w:rsidRPr="000C718F">
        <w:rPr>
          <w:noProof w:val="0"/>
        </w:rPr>
        <w:t>25</w:t>
      </w:r>
      <w:r w:rsidRPr="000C718F">
        <w:rPr>
          <w:noProof w:val="0"/>
        </w:rPr>
        <w:fldChar w:fldCharType="end"/>
      </w:r>
    </w:p>
    <w:p w14:paraId="79E403D9" w14:textId="77777777" w:rsidR="000E26E2" w:rsidRPr="000C718F" w:rsidRDefault="000E26E2">
      <w:pPr>
        <w:pStyle w:val="TOC4"/>
        <w:rPr>
          <w:rFonts w:ascii="Calibri" w:hAnsi="Calibri"/>
          <w:noProof w:val="0"/>
          <w:sz w:val="22"/>
          <w:szCs w:val="22"/>
        </w:rPr>
      </w:pPr>
      <w:r w:rsidRPr="000C718F">
        <w:rPr>
          <w:noProof w:val="0"/>
        </w:rPr>
        <w:t>7.3.5.2</w:t>
      </w:r>
      <w:r w:rsidRPr="000C718F">
        <w:rPr>
          <w:rFonts w:ascii="Calibri" w:hAnsi="Calibri"/>
          <w:noProof w:val="0"/>
          <w:sz w:val="22"/>
          <w:szCs w:val="22"/>
        </w:rPr>
        <w:tab/>
      </w:r>
      <w:r w:rsidRPr="000C718F">
        <w:rPr>
          <w:noProof w:val="0"/>
        </w:rPr>
        <w:t>Defined attributes</w:t>
      </w:r>
      <w:r w:rsidRPr="000C718F">
        <w:rPr>
          <w:noProof w:val="0"/>
        </w:rPr>
        <w:tab/>
      </w:r>
      <w:r w:rsidRPr="000C718F">
        <w:rPr>
          <w:noProof w:val="0"/>
        </w:rPr>
        <w:fldChar w:fldCharType="begin" w:fldLock="1"/>
      </w:r>
      <w:r w:rsidRPr="000C718F">
        <w:rPr>
          <w:noProof w:val="0"/>
        </w:rPr>
        <w:instrText xml:space="preserve"> PAGEREF _Toc58314708 \h </w:instrText>
      </w:r>
      <w:r w:rsidRPr="000C718F">
        <w:rPr>
          <w:noProof w:val="0"/>
        </w:rPr>
      </w:r>
      <w:r w:rsidRPr="000C718F">
        <w:rPr>
          <w:noProof w:val="0"/>
        </w:rPr>
        <w:fldChar w:fldCharType="separate"/>
      </w:r>
      <w:r w:rsidRPr="000C718F">
        <w:rPr>
          <w:noProof w:val="0"/>
        </w:rPr>
        <w:t>26</w:t>
      </w:r>
      <w:r w:rsidRPr="000C718F">
        <w:rPr>
          <w:noProof w:val="0"/>
        </w:rPr>
        <w:fldChar w:fldCharType="end"/>
      </w:r>
    </w:p>
    <w:p w14:paraId="3B74984A" w14:textId="77777777" w:rsidR="000E26E2" w:rsidRPr="000C718F" w:rsidRDefault="000E26E2">
      <w:pPr>
        <w:pStyle w:val="TOC3"/>
        <w:rPr>
          <w:rFonts w:ascii="Calibri" w:hAnsi="Calibri"/>
          <w:noProof w:val="0"/>
          <w:sz w:val="22"/>
          <w:szCs w:val="22"/>
        </w:rPr>
      </w:pPr>
      <w:r w:rsidRPr="000C718F">
        <w:rPr>
          <w:noProof w:val="0"/>
        </w:rPr>
        <w:t>7.3.6</w:t>
      </w:r>
      <w:r w:rsidRPr="000C718F">
        <w:rPr>
          <w:rFonts w:ascii="Calibri" w:hAnsi="Calibri"/>
          <w:noProof w:val="0"/>
          <w:sz w:val="22"/>
          <w:szCs w:val="22"/>
        </w:rPr>
        <w:tab/>
      </w:r>
      <w:r w:rsidRPr="000C718F">
        <w:rPr>
          <w:noProof w:val="0"/>
        </w:rPr>
        <w:t>Additional requirements for codec implementations (HTTP)</w:t>
      </w:r>
      <w:r w:rsidRPr="000C718F">
        <w:rPr>
          <w:noProof w:val="0"/>
        </w:rPr>
        <w:tab/>
      </w:r>
      <w:r w:rsidRPr="000C718F">
        <w:rPr>
          <w:noProof w:val="0"/>
        </w:rPr>
        <w:fldChar w:fldCharType="begin" w:fldLock="1"/>
      </w:r>
      <w:r w:rsidRPr="000C718F">
        <w:rPr>
          <w:noProof w:val="0"/>
        </w:rPr>
        <w:instrText xml:space="preserve"> PAGEREF _Toc58314709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03031D7D" w14:textId="77777777" w:rsidR="000E26E2" w:rsidRPr="000C718F" w:rsidRDefault="000E26E2">
      <w:pPr>
        <w:pStyle w:val="TOC3"/>
        <w:rPr>
          <w:rFonts w:ascii="Calibri" w:hAnsi="Calibri"/>
          <w:noProof w:val="0"/>
          <w:sz w:val="22"/>
          <w:szCs w:val="22"/>
        </w:rPr>
      </w:pPr>
      <w:r w:rsidRPr="000C718F">
        <w:rPr>
          <w:noProof w:val="0"/>
        </w:rPr>
        <w:t>7.3.7</w:t>
      </w:r>
      <w:r w:rsidRPr="000C718F">
        <w:rPr>
          <w:rFonts w:ascii="Calibri" w:hAnsi="Calibri"/>
          <w:noProof w:val="0"/>
          <w:sz w:val="22"/>
          <w:szCs w:val="22"/>
        </w:rPr>
        <w:tab/>
      </w:r>
      <w:r w:rsidRPr="000C718F">
        <w:rPr>
          <w:noProof w:val="0"/>
        </w:rPr>
        <w:t>Additional requirements for codec implementations (XML)</w:t>
      </w:r>
      <w:r w:rsidRPr="000C718F">
        <w:rPr>
          <w:noProof w:val="0"/>
        </w:rPr>
        <w:tab/>
      </w:r>
      <w:r w:rsidRPr="000C718F">
        <w:rPr>
          <w:noProof w:val="0"/>
        </w:rPr>
        <w:fldChar w:fldCharType="begin" w:fldLock="1"/>
      </w:r>
      <w:r w:rsidRPr="000C718F">
        <w:rPr>
          <w:noProof w:val="0"/>
        </w:rPr>
        <w:instrText xml:space="preserve"> PAGEREF _Toc58314710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298EE648" w14:textId="77777777" w:rsidR="000E26E2" w:rsidRPr="000C718F" w:rsidRDefault="000E26E2">
      <w:pPr>
        <w:pStyle w:val="TOC2"/>
        <w:rPr>
          <w:rFonts w:ascii="Calibri" w:hAnsi="Calibri"/>
          <w:noProof w:val="0"/>
          <w:sz w:val="22"/>
          <w:szCs w:val="22"/>
        </w:rPr>
      </w:pPr>
      <w:r w:rsidRPr="000C718F">
        <w:rPr>
          <w:noProof w:val="0"/>
        </w:rPr>
        <w:t>7.4</w:t>
      </w:r>
      <w:r w:rsidRPr="000C718F">
        <w:rPr>
          <w:rFonts w:ascii="Calibri" w:hAnsi="Calibri"/>
          <w:noProof w:val="0"/>
          <w:sz w:val="22"/>
          <w:szCs w:val="22"/>
        </w:rPr>
        <w:tab/>
      </w:r>
      <w:r w:rsidRPr="000C718F">
        <w:rPr>
          <w:noProof w:val="0"/>
        </w:rPr>
        <w:t>Requirements for codec implementations (DHCP, DNS)</w:t>
      </w:r>
      <w:r w:rsidRPr="000C718F">
        <w:rPr>
          <w:noProof w:val="0"/>
        </w:rPr>
        <w:tab/>
      </w:r>
      <w:r w:rsidRPr="000C718F">
        <w:rPr>
          <w:noProof w:val="0"/>
        </w:rPr>
        <w:fldChar w:fldCharType="begin" w:fldLock="1"/>
      </w:r>
      <w:r w:rsidRPr="000C718F">
        <w:rPr>
          <w:noProof w:val="0"/>
        </w:rPr>
        <w:instrText xml:space="preserve"> PAGEREF _Toc58314711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6A250F87" w14:textId="77777777" w:rsidR="000E26E2" w:rsidRPr="000C718F" w:rsidRDefault="000E26E2">
      <w:pPr>
        <w:pStyle w:val="TOC1"/>
        <w:rPr>
          <w:rFonts w:ascii="Calibri" w:hAnsi="Calibri"/>
          <w:noProof w:val="0"/>
          <w:szCs w:val="22"/>
        </w:rPr>
      </w:pPr>
      <w:r w:rsidRPr="000C718F">
        <w:rPr>
          <w:noProof w:val="0"/>
        </w:rPr>
        <w:t>8</w:t>
      </w:r>
      <w:r w:rsidRPr="000C718F">
        <w:rPr>
          <w:rFonts w:ascii="Calibri" w:hAnsi="Calibri"/>
          <w:noProof w:val="0"/>
          <w:szCs w:val="22"/>
        </w:rPr>
        <w:tab/>
      </w:r>
      <w:r w:rsidRPr="000C718F">
        <w:rPr>
          <w:noProof w:val="0"/>
        </w:rPr>
        <w:t>Design consideration</w:t>
      </w:r>
      <w:r w:rsidRPr="000C718F">
        <w:rPr>
          <w:noProof w:val="0"/>
        </w:rPr>
        <w:tab/>
      </w:r>
      <w:r w:rsidRPr="000C718F">
        <w:rPr>
          <w:noProof w:val="0"/>
        </w:rPr>
        <w:fldChar w:fldCharType="begin" w:fldLock="1"/>
      </w:r>
      <w:r w:rsidRPr="000C718F">
        <w:rPr>
          <w:noProof w:val="0"/>
        </w:rPr>
        <w:instrText xml:space="preserve"> PAGEREF _Toc58314712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2AD1A7CE" w14:textId="77777777" w:rsidR="000E26E2" w:rsidRPr="000C718F" w:rsidRDefault="000E26E2">
      <w:pPr>
        <w:pStyle w:val="TOC2"/>
        <w:rPr>
          <w:rFonts w:ascii="Calibri" w:hAnsi="Calibri"/>
          <w:noProof w:val="0"/>
          <w:sz w:val="22"/>
          <w:szCs w:val="22"/>
        </w:rPr>
      </w:pPr>
      <w:r w:rsidRPr="000C718F">
        <w:rPr>
          <w:noProof w:val="0"/>
        </w:rPr>
        <w:t>8.1</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_Toc58314713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481F43AE" w14:textId="77777777" w:rsidR="000E26E2" w:rsidRPr="000C718F" w:rsidRDefault="000E26E2">
      <w:pPr>
        <w:pStyle w:val="TOC2"/>
        <w:rPr>
          <w:rFonts w:ascii="Calibri" w:hAnsi="Calibri"/>
          <w:noProof w:val="0"/>
          <w:sz w:val="22"/>
          <w:szCs w:val="22"/>
        </w:rPr>
      </w:pPr>
      <w:r w:rsidRPr="000C718F">
        <w:rPr>
          <w:noProof w:val="0"/>
        </w:rPr>
        <w:t>8.2</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_Toc58314714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72744CBD" w14:textId="77777777" w:rsidR="000E26E2" w:rsidRPr="000C718F" w:rsidRDefault="000E26E2">
      <w:pPr>
        <w:pStyle w:val="TOC2"/>
        <w:rPr>
          <w:rFonts w:ascii="Calibri" w:hAnsi="Calibri"/>
          <w:noProof w:val="0"/>
          <w:sz w:val="22"/>
          <w:szCs w:val="22"/>
        </w:rPr>
      </w:pPr>
      <w:r w:rsidRPr="000C718F">
        <w:rPr>
          <w:noProof w:val="0"/>
        </w:rPr>
        <w:t>8.3</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_Toc58314715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72B0E964" w14:textId="77777777" w:rsidR="000E26E2" w:rsidRPr="000C718F" w:rsidRDefault="000E26E2">
      <w:pPr>
        <w:pStyle w:val="TOC2"/>
        <w:rPr>
          <w:rFonts w:ascii="Calibri" w:hAnsi="Calibri"/>
          <w:noProof w:val="0"/>
          <w:sz w:val="22"/>
          <w:szCs w:val="22"/>
        </w:rPr>
      </w:pPr>
      <w:r w:rsidRPr="000C718F">
        <w:rPr>
          <w:noProof w:val="0"/>
        </w:rPr>
        <w:t>8.4</w:t>
      </w:r>
      <w:r w:rsidRPr="000C718F">
        <w:rPr>
          <w:rFonts w:ascii="Calibri" w:hAnsi="Calibri"/>
          <w:noProof w:val="0"/>
          <w:sz w:val="22"/>
          <w:szCs w:val="22"/>
        </w:rPr>
        <w:tab/>
      </w:r>
      <w:r w:rsidRPr="000C718F">
        <w:rPr>
          <w:noProof w:val="0"/>
        </w:rPr>
        <w:t>AT commands</w:t>
      </w:r>
      <w:r w:rsidRPr="000C718F">
        <w:rPr>
          <w:noProof w:val="0"/>
        </w:rPr>
        <w:tab/>
      </w:r>
      <w:r w:rsidRPr="000C718F">
        <w:rPr>
          <w:noProof w:val="0"/>
        </w:rPr>
        <w:fldChar w:fldCharType="begin" w:fldLock="1"/>
      </w:r>
      <w:r w:rsidRPr="000C718F">
        <w:rPr>
          <w:noProof w:val="0"/>
        </w:rPr>
        <w:instrText xml:space="preserve"> PAGEREF _Toc58314716 \h </w:instrText>
      </w:r>
      <w:r w:rsidRPr="000C718F">
        <w:rPr>
          <w:noProof w:val="0"/>
        </w:rPr>
      </w:r>
      <w:r w:rsidRPr="000C718F">
        <w:rPr>
          <w:noProof w:val="0"/>
        </w:rPr>
        <w:fldChar w:fldCharType="separate"/>
      </w:r>
      <w:r w:rsidRPr="000C718F">
        <w:rPr>
          <w:noProof w:val="0"/>
        </w:rPr>
        <w:t>28</w:t>
      </w:r>
      <w:r w:rsidRPr="000C718F">
        <w:rPr>
          <w:noProof w:val="0"/>
        </w:rPr>
        <w:fldChar w:fldCharType="end"/>
      </w:r>
    </w:p>
    <w:p w14:paraId="07F68F8D" w14:textId="77777777" w:rsidR="000E26E2" w:rsidRPr="000C718F" w:rsidRDefault="000E26E2">
      <w:pPr>
        <w:pStyle w:val="TOC2"/>
        <w:rPr>
          <w:rFonts w:ascii="Calibri" w:hAnsi="Calibri"/>
          <w:noProof w:val="0"/>
          <w:sz w:val="22"/>
          <w:szCs w:val="22"/>
        </w:rPr>
      </w:pPr>
      <w:r w:rsidRPr="000C718F">
        <w:rPr>
          <w:noProof w:val="0"/>
        </w:rPr>
        <w:t>8.5</w:t>
      </w:r>
      <w:r w:rsidRPr="000C718F">
        <w:rPr>
          <w:rFonts w:ascii="Calibri" w:hAnsi="Calibri"/>
          <w:noProof w:val="0"/>
          <w:sz w:val="22"/>
          <w:szCs w:val="22"/>
        </w:rPr>
        <w:tab/>
      </w:r>
      <w:r w:rsidRPr="000C718F">
        <w:rPr>
          <w:noProof w:val="0"/>
        </w:rPr>
        <w:t>Timer Tolerances</w:t>
      </w:r>
      <w:r w:rsidRPr="000C718F">
        <w:rPr>
          <w:noProof w:val="0"/>
        </w:rPr>
        <w:tab/>
      </w:r>
      <w:r w:rsidRPr="000C718F">
        <w:rPr>
          <w:noProof w:val="0"/>
        </w:rPr>
        <w:fldChar w:fldCharType="begin" w:fldLock="1"/>
      </w:r>
      <w:r w:rsidRPr="000C718F">
        <w:rPr>
          <w:noProof w:val="0"/>
        </w:rPr>
        <w:instrText xml:space="preserve"> PAGEREF _Toc58314717 \h </w:instrText>
      </w:r>
      <w:r w:rsidRPr="000C718F">
        <w:rPr>
          <w:noProof w:val="0"/>
        </w:rPr>
      </w:r>
      <w:r w:rsidRPr="000C718F">
        <w:rPr>
          <w:noProof w:val="0"/>
        </w:rPr>
        <w:fldChar w:fldCharType="separate"/>
      </w:r>
      <w:r w:rsidRPr="000C718F">
        <w:rPr>
          <w:noProof w:val="0"/>
        </w:rPr>
        <w:t>29</w:t>
      </w:r>
      <w:r w:rsidRPr="000C718F">
        <w:rPr>
          <w:noProof w:val="0"/>
        </w:rPr>
        <w:fldChar w:fldCharType="end"/>
      </w:r>
    </w:p>
    <w:p w14:paraId="18EDCF32" w14:textId="77777777" w:rsidR="000E26E2" w:rsidRPr="000C718F" w:rsidRDefault="000E26E2">
      <w:pPr>
        <w:pStyle w:val="TOC2"/>
        <w:rPr>
          <w:rFonts w:ascii="Calibri" w:hAnsi="Calibri"/>
          <w:noProof w:val="0"/>
          <w:sz w:val="22"/>
          <w:szCs w:val="22"/>
        </w:rPr>
      </w:pPr>
      <w:r w:rsidRPr="000C718F">
        <w:rPr>
          <w:noProof w:val="0"/>
        </w:rPr>
        <w:t>8.6</w:t>
      </w:r>
      <w:r w:rsidRPr="000C718F">
        <w:rPr>
          <w:rFonts w:ascii="Calibri" w:hAnsi="Calibri"/>
          <w:noProof w:val="0"/>
          <w:sz w:val="22"/>
          <w:szCs w:val="22"/>
        </w:rPr>
        <w:tab/>
      </w:r>
      <w:r w:rsidRPr="000C718F">
        <w:rPr>
          <w:noProof w:val="0"/>
        </w:rPr>
        <w:t>Bearer information for UTRAN</w:t>
      </w:r>
      <w:r w:rsidRPr="000C718F">
        <w:rPr>
          <w:noProof w:val="0"/>
        </w:rPr>
        <w:tab/>
      </w:r>
      <w:r w:rsidRPr="000C718F">
        <w:rPr>
          <w:noProof w:val="0"/>
        </w:rPr>
        <w:fldChar w:fldCharType="begin" w:fldLock="1"/>
      </w:r>
      <w:r w:rsidRPr="000C718F">
        <w:rPr>
          <w:noProof w:val="0"/>
        </w:rPr>
        <w:instrText xml:space="preserve"> PAGEREF _Toc58314718 \h </w:instrText>
      </w:r>
      <w:r w:rsidRPr="000C718F">
        <w:rPr>
          <w:noProof w:val="0"/>
        </w:rPr>
      </w:r>
      <w:r w:rsidRPr="000C718F">
        <w:rPr>
          <w:noProof w:val="0"/>
        </w:rPr>
        <w:fldChar w:fldCharType="separate"/>
      </w:r>
      <w:r w:rsidRPr="000C718F">
        <w:rPr>
          <w:noProof w:val="0"/>
        </w:rPr>
        <w:t>29</w:t>
      </w:r>
      <w:r w:rsidRPr="000C718F">
        <w:rPr>
          <w:noProof w:val="0"/>
        </w:rPr>
        <w:fldChar w:fldCharType="end"/>
      </w:r>
    </w:p>
    <w:p w14:paraId="763262C3" w14:textId="77777777" w:rsidR="000E26E2" w:rsidRPr="000C718F" w:rsidRDefault="000E26E2">
      <w:pPr>
        <w:pStyle w:val="TOC8"/>
        <w:rPr>
          <w:rFonts w:ascii="Calibri" w:hAnsi="Calibri"/>
          <w:b w:val="0"/>
          <w:noProof w:val="0"/>
          <w:szCs w:val="22"/>
        </w:rPr>
      </w:pPr>
      <w:r w:rsidRPr="000C718F">
        <w:rPr>
          <w:noProof w:val="0"/>
        </w:rPr>
        <w:t>Annex A (normative): Abstract Test Suites (ATS)</w:t>
      </w:r>
      <w:r w:rsidRPr="000C718F">
        <w:rPr>
          <w:noProof w:val="0"/>
        </w:rPr>
        <w:tab/>
      </w:r>
      <w:r w:rsidRPr="000C718F">
        <w:rPr>
          <w:noProof w:val="0"/>
        </w:rPr>
        <w:fldChar w:fldCharType="begin" w:fldLock="1"/>
      </w:r>
      <w:r w:rsidRPr="000C718F">
        <w:rPr>
          <w:noProof w:val="0"/>
        </w:rPr>
        <w:instrText xml:space="preserve"> PAGEREF _Toc58314719 \h </w:instrText>
      </w:r>
      <w:r w:rsidRPr="000C718F">
        <w:rPr>
          <w:noProof w:val="0"/>
        </w:rPr>
      </w:r>
      <w:r w:rsidRPr="000C718F">
        <w:rPr>
          <w:noProof w:val="0"/>
        </w:rPr>
        <w:fldChar w:fldCharType="separate"/>
      </w:r>
      <w:r w:rsidRPr="000C718F">
        <w:rPr>
          <w:noProof w:val="0"/>
        </w:rPr>
        <w:t>30</w:t>
      </w:r>
      <w:r w:rsidRPr="000C718F">
        <w:rPr>
          <w:noProof w:val="0"/>
        </w:rPr>
        <w:fldChar w:fldCharType="end"/>
      </w:r>
    </w:p>
    <w:p w14:paraId="0603DC7D" w14:textId="77777777" w:rsidR="000E26E2" w:rsidRPr="000C718F" w:rsidRDefault="000E26E2">
      <w:pPr>
        <w:pStyle w:val="TOC1"/>
        <w:rPr>
          <w:rFonts w:ascii="Calibri" w:hAnsi="Calibri"/>
          <w:noProof w:val="0"/>
          <w:szCs w:val="22"/>
        </w:rPr>
      </w:pPr>
      <w:r w:rsidRPr="000C718F">
        <w:rPr>
          <w:noProof w:val="0"/>
        </w:rPr>
        <w:t>A.1</w:t>
      </w:r>
      <w:r w:rsidRPr="000C718F">
        <w:rPr>
          <w:rFonts w:ascii="Calibri" w:hAnsi="Calibri"/>
          <w:noProof w:val="0"/>
          <w:szCs w:val="22"/>
        </w:rPr>
        <w:tab/>
      </w:r>
      <w:r w:rsidRPr="000C718F">
        <w:rPr>
          <w:noProof w:val="0"/>
        </w:rPr>
        <w:t>Baseline of specifications</w:t>
      </w:r>
      <w:r w:rsidRPr="000C718F">
        <w:rPr>
          <w:noProof w:val="0"/>
        </w:rPr>
        <w:tab/>
      </w:r>
      <w:r w:rsidRPr="000C718F">
        <w:rPr>
          <w:noProof w:val="0"/>
        </w:rPr>
        <w:fldChar w:fldCharType="begin" w:fldLock="1"/>
      </w:r>
      <w:r w:rsidRPr="000C718F">
        <w:rPr>
          <w:noProof w:val="0"/>
        </w:rPr>
        <w:instrText xml:space="preserve"> PAGEREF _Toc58314720 \h </w:instrText>
      </w:r>
      <w:r w:rsidRPr="000C718F">
        <w:rPr>
          <w:noProof w:val="0"/>
        </w:rPr>
      </w:r>
      <w:r w:rsidRPr="000C718F">
        <w:rPr>
          <w:noProof w:val="0"/>
        </w:rPr>
        <w:fldChar w:fldCharType="separate"/>
      </w:r>
      <w:r w:rsidRPr="000C718F">
        <w:rPr>
          <w:noProof w:val="0"/>
        </w:rPr>
        <w:t>30</w:t>
      </w:r>
      <w:r w:rsidRPr="000C718F">
        <w:rPr>
          <w:noProof w:val="0"/>
        </w:rPr>
        <w:fldChar w:fldCharType="end"/>
      </w:r>
    </w:p>
    <w:p w14:paraId="5D2E4E72" w14:textId="77777777" w:rsidR="000E26E2" w:rsidRPr="000C718F" w:rsidRDefault="000E26E2">
      <w:pPr>
        <w:pStyle w:val="TOC1"/>
        <w:rPr>
          <w:rFonts w:ascii="Calibri" w:hAnsi="Calibri"/>
          <w:noProof w:val="0"/>
          <w:szCs w:val="22"/>
        </w:rPr>
      </w:pPr>
      <w:r w:rsidRPr="000C718F">
        <w:rPr>
          <w:noProof w:val="0"/>
        </w:rPr>
        <w:t>A.2</w:t>
      </w:r>
      <w:r w:rsidRPr="000C718F">
        <w:rPr>
          <w:rFonts w:ascii="Calibri" w:hAnsi="Calibri"/>
          <w:noProof w:val="0"/>
          <w:szCs w:val="22"/>
        </w:rPr>
        <w:tab/>
      </w:r>
      <w:r w:rsidRPr="000C718F">
        <w:rPr>
          <w:noProof w:val="0"/>
        </w:rPr>
        <w:t>IMS-CC ATS</w:t>
      </w:r>
      <w:r w:rsidRPr="000C718F">
        <w:rPr>
          <w:noProof w:val="0"/>
        </w:rPr>
        <w:tab/>
      </w:r>
      <w:r w:rsidRPr="000C718F">
        <w:rPr>
          <w:noProof w:val="0"/>
        </w:rPr>
        <w:fldChar w:fldCharType="begin" w:fldLock="1"/>
      </w:r>
      <w:r w:rsidRPr="000C718F">
        <w:rPr>
          <w:noProof w:val="0"/>
        </w:rPr>
        <w:instrText xml:space="preserve"> PAGEREF _Toc58314721 \h </w:instrText>
      </w:r>
      <w:r w:rsidRPr="000C718F">
        <w:rPr>
          <w:noProof w:val="0"/>
        </w:rPr>
      </w:r>
      <w:r w:rsidRPr="000C718F">
        <w:rPr>
          <w:noProof w:val="0"/>
        </w:rPr>
        <w:fldChar w:fldCharType="separate"/>
      </w:r>
      <w:r w:rsidRPr="000C718F">
        <w:rPr>
          <w:noProof w:val="0"/>
        </w:rPr>
        <w:t>30</w:t>
      </w:r>
      <w:r w:rsidRPr="000C718F">
        <w:rPr>
          <w:noProof w:val="0"/>
        </w:rPr>
        <w:fldChar w:fldCharType="end"/>
      </w:r>
    </w:p>
    <w:p w14:paraId="54845D9B" w14:textId="77777777" w:rsidR="000E26E2" w:rsidRPr="000C718F" w:rsidRDefault="000E26E2">
      <w:pPr>
        <w:pStyle w:val="TOC2"/>
        <w:rPr>
          <w:rFonts w:ascii="Calibri" w:hAnsi="Calibri"/>
          <w:noProof w:val="0"/>
          <w:sz w:val="22"/>
          <w:szCs w:val="22"/>
        </w:rPr>
      </w:pPr>
      <w:r w:rsidRPr="000C718F">
        <w:rPr>
          <w:noProof w:val="0"/>
        </w:rPr>
        <w:t>A.2.1</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_Toc58314722 \h </w:instrText>
      </w:r>
      <w:r w:rsidRPr="000C718F">
        <w:rPr>
          <w:noProof w:val="0"/>
        </w:rPr>
      </w:r>
      <w:r w:rsidRPr="000C718F">
        <w:rPr>
          <w:noProof w:val="0"/>
        </w:rPr>
        <w:fldChar w:fldCharType="separate"/>
      </w:r>
      <w:r w:rsidRPr="000C718F">
        <w:rPr>
          <w:noProof w:val="0"/>
        </w:rPr>
        <w:t>33</w:t>
      </w:r>
      <w:r w:rsidRPr="000C718F">
        <w:rPr>
          <w:noProof w:val="0"/>
        </w:rPr>
        <w:fldChar w:fldCharType="end"/>
      </w:r>
    </w:p>
    <w:p w14:paraId="7507D640" w14:textId="77777777" w:rsidR="000E26E2" w:rsidRPr="000C718F" w:rsidRDefault="000E26E2">
      <w:pPr>
        <w:pStyle w:val="TOC2"/>
        <w:rPr>
          <w:rFonts w:ascii="Calibri" w:hAnsi="Calibri"/>
          <w:noProof w:val="0"/>
          <w:sz w:val="22"/>
          <w:szCs w:val="22"/>
        </w:rPr>
      </w:pPr>
      <w:r w:rsidRPr="000C718F">
        <w:rPr>
          <w:noProof w:val="0"/>
        </w:rPr>
        <w:t>A.2.2</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_Toc58314723 \h </w:instrText>
      </w:r>
      <w:r w:rsidRPr="000C718F">
        <w:rPr>
          <w:noProof w:val="0"/>
        </w:rPr>
      </w:r>
      <w:r w:rsidRPr="000C718F">
        <w:rPr>
          <w:noProof w:val="0"/>
        </w:rPr>
        <w:fldChar w:fldCharType="separate"/>
      </w:r>
      <w:r w:rsidRPr="000C718F">
        <w:rPr>
          <w:noProof w:val="0"/>
        </w:rPr>
        <w:t>33</w:t>
      </w:r>
      <w:r w:rsidRPr="000C718F">
        <w:rPr>
          <w:noProof w:val="0"/>
        </w:rPr>
        <w:fldChar w:fldCharType="end"/>
      </w:r>
    </w:p>
    <w:p w14:paraId="48B35860" w14:textId="77777777" w:rsidR="000E26E2" w:rsidRPr="000C718F" w:rsidRDefault="000E26E2">
      <w:pPr>
        <w:pStyle w:val="TOC2"/>
        <w:rPr>
          <w:rFonts w:ascii="Calibri" w:hAnsi="Calibri"/>
          <w:noProof w:val="0"/>
          <w:sz w:val="22"/>
          <w:szCs w:val="22"/>
        </w:rPr>
      </w:pPr>
      <w:r w:rsidRPr="000C718F">
        <w:rPr>
          <w:noProof w:val="0"/>
        </w:rPr>
        <w:t>A.2.3</w:t>
      </w:r>
      <w:r w:rsidRPr="000C718F">
        <w:rPr>
          <w:rFonts w:ascii="Calibri" w:hAnsi="Calibri"/>
          <w:noProof w:val="0"/>
          <w:sz w:val="22"/>
          <w:szCs w:val="22"/>
        </w:rPr>
        <w:tab/>
      </w:r>
      <w:r w:rsidRPr="000C718F">
        <w:rPr>
          <w:noProof w:val="0"/>
        </w:rPr>
        <w:t>Void</w:t>
      </w:r>
      <w:r w:rsidRPr="000C718F">
        <w:rPr>
          <w:noProof w:val="0"/>
        </w:rPr>
        <w:tab/>
      </w:r>
      <w:r w:rsidRPr="000C718F">
        <w:rPr>
          <w:noProof w:val="0"/>
        </w:rPr>
        <w:fldChar w:fldCharType="begin" w:fldLock="1"/>
      </w:r>
      <w:r w:rsidRPr="000C718F">
        <w:rPr>
          <w:noProof w:val="0"/>
        </w:rPr>
        <w:instrText xml:space="preserve"> PAGEREF _Toc58314724 \h </w:instrText>
      </w:r>
      <w:r w:rsidRPr="000C718F">
        <w:rPr>
          <w:noProof w:val="0"/>
        </w:rPr>
      </w:r>
      <w:r w:rsidRPr="000C718F">
        <w:rPr>
          <w:noProof w:val="0"/>
        </w:rPr>
        <w:fldChar w:fldCharType="separate"/>
      </w:r>
      <w:r w:rsidRPr="000C718F">
        <w:rPr>
          <w:noProof w:val="0"/>
        </w:rPr>
        <w:t>33</w:t>
      </w:r>
      <w:r w:rsidRPr="000C718F">
        <w:rPr>
          <w:noProof w:val="0"/>
        </w:rPr>
        <w:fldChar w:fldCharType="end"/>
      </w:r>
    </w:p>
    <w:p w14:paraId="23522FEC" w14:textId="77777777" w:rsidR="000E26E2" w:rsidRPr="000C718F" w:rsidRDefault="000E26E2">
      <w:pPr>
        <w:pStyle w:val="TOC1"/>
        <w:rPr>
          <w:rFonts w:ascii="Calibri" w:hAnsi="Calibri"/>
          <w:noProof w:val="0"/>
          <w:szCs w:val="22"/>
        </w:rPr>
      </w:pPr>
      <w:r w:rsidRPr="000C718F">
        <w:rPr>
          <w:noProof w:val="0"/>
        </w:rPr>
        <w:t>A.3</w:t>
      </w:r>
      <w:r w:rsidRPr="000C718F">
        <w:rPr>
          <w:rFonts w:ascii="Calibri" w:hAnsi="Calibri"/>
          <w:noProof w:val="0"/>
          <w:szCs w:val="22"/>
        </w:rPr>
        <w:tab/>
      </w:r>
      <w:r w:rsidRPr="000C718F">
        <w:rPr>
          <w:noProof w:val="0"/>
        </w:rPr>
        <w:t>IMS_NR5GC ATS</w:t>
      </w:r>
      <w:r w:rsidRPr="000C718F">
        <w:rPr>
          <w:noProof w:val="0"/>
        </w:rPr>
        <w:tab/>
      </w:r>
      <w:r w:rsidRPr="000C718F">
        <w:rPr>
          <w:noProof w:val="0"/>
        </w:rPr>
        <w:fldChar w:fldCharType="begin" w:fldLock="1"/>
      </w:r>
      <w:r w:rsidRPr="000C718F">
        <w:rPr>
          <w:noProof w:val="0"/>
        </w:rPr>
        <w:instrText xml:space="preserve"> PAGEREF _Toc58314725 \h </w:instrText>
      </w:r>
      <w:r w:rsidRPr="000C718F">
        <w:rPr>
          <w:noProof w:val="0"/>
        </w:rPr>
      </w:r>
      <w:r w:rsidRPr="000C718F">
        <w:rPr>
          <w:noProof w:val="0"/>
        </w:rPr>
        <w:fldChar w:fldCharType="separate"/>
      </w:r>
      <w:r w:rsidRPr="000C718F">
        <w:rPr>
          <w:noProof w:val="0"/>
        </w:rPr>
        <w:t>33</w:t>
      </w:r>
      <w:r w:rsidRPr="000C718F">
        <w:rPr>
          <w:noProof w:val="0"/>
        </w:rPr>
        <w:fldChar w:fldCharType="end"/>
      </w:r>
    </w:p>
    <w:p w14:paraId="23052A6E" w14:textId="77777777" w:rsidR="000E26E2" w:rsidRPr="000C718F" w:rsidRDefault="000E26E2">
      <w:pPr>
        <w:pStyle w:val="TOC8"/>
        <w:rPr>
          <w:rFonts w:ascii="Calibri" w:hAnsi="Calibri"/>
          <w:b w:val="0"/>
          <w:noProof w:val="0"/>
          <w:szCs w:val="22"/>
        </w:rPr>
      </w:pPr>
      <w:r w:rsidRPr="000C718F">
        <w:rPr>
          <w:noProof w:val="0"/>
        </w:rPr>
        <w:t>Annex B (normative): Partial IXIT proforma</w:t>
      </w:r>
      <w:r w:rsidRPr="000C718F">
        <w:rPr>
          <w:noProof w:val="0"/>
        </w:rPr>
        <w:tab/>
      </w:r>
      <w:r w:rsidRPr="000C718F">
        <w:rPr>
          <w:noProof w:val="0"/>
        </w:rPr>
        <w:fldChar w:fldCharType="begin" w:fldLock="1"/>
      </w:r>
      <w:r w:rsidRPr="000C718F">
        <w:rPr>
          <w:noProof w:val="0"/>
        </w:rPr>
        <w:instrText xml:space="preserve"> PAGEREF _Toc58314726 \h </w:instrText>
      </w:r>
      <w:r w:rsidRPr="000C718F">
        <w:rPr>
          <w:noProof w:val="0"/>
        </w:rPr>
      </w:r>
      <w:r w:rsidRPr="000C718F">
        <w:rPr>
          <w:noProof w:val="0"/>
        </w:rPr>
        <w:fldChar w:fldCharType="separate"/>
      </w:r>
      <w:r w:rsidRPr="000C718F">
        <w:rPr>
          <w:noProof w:val="0"/>
        </w:rPr>
        <w:t>33</w:t>
      </w:r>
      <w:r w:rsidRPr="000C718F">
        <w:rPr>
          <w:noProof w:val="0"/>
        </w:rPr>
        <w:fldChar w:fldCharType="end"/>
      </w:r>
    </w:p>
    <w:p w14:paraId="1839928F" w14:textId="77777777" w:rsidR="000E26E2" w:rsidRPr="000C718F" w:rsidRDefault="000E26E2">
      <w:pPr>
        <w:pStyle w:val="TOC1"/>
        <w:rPr>
          <w:rFonts w:ascii="Calibri" w:hAnsi="Calibri"/>
          <w:noProof w:val="0"/>
          <w:szCs w:val="22"/>
        </w:rPr>
      </w:pPr>
      <w:r w:rsidRPr="000C718F">
        <w:rPr>
          <w:noProof w:val="0"/>
        </w:rPr>
        <w:t>B.0</w:t>
      </w:r>
      <w:r w:rsidRPr="000C718F">
        <w:rPr>
          <w:rFonts w:ascii="Calibri" w:hAnsi="Calibri"/>
          <w:noProof w:val="0"/>
          <w:szCs w:val="22"/>
        </w:rPr>
        <w:tab/>
      </w:r>
      <w:r w:rsidRPr="000C718F">
        <w:rPr>
          <w:noProof w:val="0"/>
        </w:rPr>
        <w:t>Introduction</w:t>
      </w:r>
      <w:r w:rsidRPr="000C718F">
        <w:rPr>
          <w:noProof w:val="0"/>
        </w:rPr>
        <w:tab/>
      </w:r>
      <w:r w:rsidRPr="000C718F">
        <w:rPr>
          <w:noProof w:val="0"/>
        </w:rPr>
        <w:fldChar w:fldCharType="begin" w:fldLock="1"/>
      </w:r>
      <w:r w:rsidRPr="000C718F">
        <w:rPr>
          <w:noProof w:val="0"/>
        </w:rPr>
        <w:instrText xml:space="preserve"> PAGEREF _Toc58314727 \h </w:instrText>
      </w:r>
      <w:r w:rsidRPr="000C718F">
        <w:rPr>
          <w:noProof w:val="0"/>
        </w:rPr>
      </w:r>
      <w:r w:rsidRPr="000C718F">
        <w:rPr>
          <w:noProof w:val="0"/>
        </w:rPr>
        <w:fldChar w:fldCharType="separate"/>
      </w:r>
      <w:r w:rsidRPr="000C718F">
        <w:rPr>
          <w:noProof w:val="0"/>
        </w:rPr>
        <w:t>34</w:t>
      </w:r>
      <w:r w:rsidRPr="000C718F">
        <w:rPr>
          <w:noProof w:val="0"/>
        </w:rPr>
        <w:fldChar w:fldCharType="end"/>
      </w:r>
    </w:p>
    <w:p w14:paraId="73B82E32" w14:textId="77777777" w:rsidR="000E26E2" w:rsidRPr="000C718F" w:rsidRDefault="000E26E2">
      <w:pPr>
        <w:pStyle w:val="TOC1"/>
        <w:rPr>
          <w:rFonts w:ascii="Calibri" w:hAnsi="Calibri"/>
          <w:noProof w:val="0"/>
          <w:szCs w:val="22"/>
        </w:rPr>
      </w:pPr>
      <w:r w:rsidRPr="000C718F">
        <w:rPr>
          <w:noProof w:val="0"/>
        </w:rPr>
        <w:t>B.1</w:t>
      </w:r>
      <w:r w:rsidRPr="000C718F">
        <w:rPr>
          <w:rFonts w:ascii="Calibri" w:hAnsi="Calibri"/>
          <w:noProof w:val="0"/>
          <w:szCs w:val="22"/>
        </w:rPr>
        <w:tab/>
      </w:r>
      <w:r w:rsidRPr="000C718F">
        <w:rPr>
          <w:noProof w:val="0"/>
        </w:rPr>
        <w:t>Parameter values</w:t>
      </w:r>
      <w:r w:rsidRPr="000C718F">
        <w:rPr>
          <w:noProof w:val="0"/>
        </w:rPr>
        <w:tab/>
      </w:r>
      <w:r w:rsidRPr="000C718F">
        <w:rPr>
          <w:noProof w:val="0"/>
        </w:rPr>
        <w:fldChar w:fldCharType="begin" w:fldLock="1"/>
      </w:r>
      <w:r w:rsidRPr="000C718F">
        <w:rPr>
          <w:noProof w:val="0"/>
        </w:rPr>
        <w:instrText xml:space="preserve"> PAGEREF _Toc58314728 \h </w:instrText>
      </w:r>
      <w:r w:rsidRPr="000C718F">
        <w:rPr>
          <w:noProof w:val="0"/>
        </w:rPr>
      </w:r>
      <w:r w:rsidRPr="000C718F">
        <w:rPr>
          <w:noProof w:val="0"/>
        </w:rPr>
        <w:fldChar w:fldCharType="separate"/>
      </w:r>
      <w:r w:rsidRPr="000C718F">
        <w:rPr>
          <w:noProof w:val="0"/>
        </w:rPr>
        <w:t>34</w:t>
      </w:r>
      <w:r w:rsidRPr="000C718F">
        <w:rPr>
          <w:noProof w:val="0"/>
        </w:rPr>
        <w:fldChar w:fldCharType="end"/>
      </w:r>
    </w:p>
    <w:p w14:paraId="7BD1217B" w14:textId="77777777" w:rsidR="000E26E2" w:rsidRPr="000C718F" w:rsidRDefault="000E26E2">
      <w:pPr>
        <w:pStyle w:val="TOC2"/>
        <w:rPr>
          <w:rFonts w:ascii="Calibri" w:hAnsi="Calibri"/>
          <w:noProof w:val="0"/>
          <w:sz w:val="22"/>
          <w:szCs w:val="22"/>
        </w:rPr>
      </w:pPr>
      <w:r w:rsidRPr="000C718F">
        <w:rPr>
          <w:noProof w:val="0"/>
        </w:rPr>
        <w:t>B.1.1</w:t>
      </w:r>
      <w:r w:rsidRPr="000C718F">
        <w:rPr>
          <w:rFonts w:ascii="Calibri" w:hAnsi="Calibri"/>
          <w:noProof w:val="0"/>
          <w:sz w:val="22"/>
          <w:szCs w:val="22"/>
        </w:rPr>
        <w:tab/>
      </w:r>
      <w:r w:rsidRPr="000C718F">
        <w:rPr>
          <w:noProof w:val="0"/>
        </w:rPr>
        <w:t>PIXITs</w:t>
      </w:r>
      <w:r w:rsidRPr="000C718F">
        <w:rPr>
          <w:noProof w:val="0"/>
        </w:rPr>
        <w:tab/>
      </w:r>
      <w:r w:rsidRPr="000C718F">
        <w:rPr>
          <w:noProof w:val="0"/>
        </w:rPr>
        <w:fldChar w:fldCharType="begin" w:fldLock="1"/>
      </w:r>
      <w:r w:rsidRPr="000C718F">
        <w:rPr>
          <w:noProof w:val="0"/>
        </w:rPr>
        <w:instrText xml:space="preserve"> PAGEREF _Toc58314729 \h </w:instrText>
      </w:r>
      <w:r w:rsidRPr="000C718F">
        <w:rPr>
          <w:noProof w:val="0"/>
        </w:rPr>
      </w:r>
      <w:r w:rsidRPr="000C718F">
        <w:rPr>
          <w:noProof w:val="0"/>
        </w:rPr>
        <w:fldChar w:fldCharType="separate"/>
      </w:r>
      <w:r w:rsidRPr="000C718F">
        <w:rPr>
          <w:noProof w:val="0"/>
        </w:rPr>
        <w:t>34</w:t>
      </w:r>
      <w:r w:rsidRPr="000C718F">
        <w:rPr>
          <w:noProof w:val="0"/>
        </w:rPr>
        <w:fldChar w:fldCharType="end"/>
      </w:r>
    </w:p>
    <w:p w14:paraId="20FE6C7D" w14:textId="77777777" w:rsidR="000E26E2" w:rsidRPr="000C718F" w:rsidRDefault="000E26E2">
      <w:pPr>
        <w:pStyle w:val="TOC1"/>
        <w:rPr>
          <w:rFonts w:ascii="Calibri" w:hAnsi="Calibri"/>
          <w:noProof w:val="0"/>
          <w:szCs w:val="22"/>
        </w:rPr>
      </w:pPr>
      <w:r w:rsidRPr="000C718F">
        <w:rPr>
          <w:noProof w:val="0"/>
        </w:rPr>
        <w:t>B.2</w:t>
      </w:r>
      <w:r w:rsidRPr="000C718F">
        <w:rPr>
          <w:rFonts w:ascii="Calibri" w:hAnsi="Calibri"/>
          <w:noProof w:val="0"/>
          <w:szCs w:val="22"/>
        </w:rPr>
        <w:tab/>
      </w:r>
      <w:r w:rsidRPr="000C718F">
        <w:rPr>
          <w:noProof w:val="0"/>
        </w:rPr>
        <w:t>MMI Commands</w:t>
      </w:r>
      <w:r w:rsidRPr="000C718F">
        <w:rPr>
          <w:noProof w:val="0"/>
        </w:rPr>
        <w:tab/>
      </w:r>
      <w:r w:rsidRPr="000C718F">
        <w:rPr>
          <w:noProof w:val="0"/>
        </w:rPr>
        <w:fldChar w:fldCharType="begin" w:fldLock="1"/>
      </w:r>
      <w:r w:rsidRPr="000C718F">
        <w:rPr>
          <w:noProof w:val="0"/>
        </w:rPr>
        <w:instrText xml:space="preserve"> PAGEREF _Toc58314730 \h </w:instrText>
      </w:r>
      <w:r w:rsidRPr="000C718F">
        <w:rPr>
          <w:noProof w:val="0"/>
        </w:rPr>
      </w:r>
      <w:r w:rsidRPr="000C718F">
        <w:rPr>
          <w:noProof w:val="0"/>
        </w:rPr>
        <w:fldChar w:fldCharType="separate"/>
      </w:r>
      <w:r w:rsidRPr="000C718F">
        <w:rPr>
          <w:noProof w:val="0"/>
        </w:rPr>
        <w:t>36</w:t>
      </w:r>
      <w:r w:rsidRPr="000C718F">
        <w:rPr>
          <w:noProof w:val="0"/>
        </w:rPr>
        <w:fldChar w:fldCharType="end"/>
      </w:r>
    </w:p>
    <w:p w14:paraId="5B94B42D" w14:textId="77777777" w:rsidR="000E26E2" w:rsidRPr="000C718F" w:rsidRDefault="000E26E2">
      <w:pPr>
        <w:pStyle w:val="TOC8"/>
        <w:rPr>
          <w:rFonts w:ascii="Calibri" w:hAnsi="Calibri"/>
          <w:b w:val="0"/>
          <w:noProof w:val="0"/>
          <w:szCs w:val="22"/>
        </w:rPr>
      </w:pPr>
      <w:r w:rsidRPr="000C718F">
        <w:rPr>
          <w:noProof w:val="0"/>
        </w:rPr>
        <w:t>Annex C: Void</w:t>
      </w:r>
      <w:r w:rsidRPr="000C718F">
        <w:rPr>
          <w:noProof w:val="0"/>
        </w:rPr>
        <w:tab/>
      </w:r>
      <w:r w:rsidRPr="000C718F">
        <w:rPr>
          <w:noProof w:val="0"/>
        </w:rPr>
        <w:fldChar w:fldCharType="begin" w:fldLock="1"/>
      </w:r>
      <w:r w:rsidRPr="000C718F">
        <w:rPr>
          <w:noProof w:val="0"/>
        </w:rPr>
        <w:instrText xml:space="preserve"> PAGEREF _Toc58314731 \h </w:instrText>
      </w:r>
      <w:r w:rsidRPr="000C718F">
        <w:rPr>
          <w:noProof w:val="0"/>
        </w:rPr>
      </w:r>
      <w:r w:rsidRPr="000C718F">
        <w:rPr>
          <w:noProof w:val="0"/>
        </w:rPr>
        <w:fldChar w:fldCharType="separate"/>
      </w:r>
      <w:r w:rsidRPr="000C718F">
        <w:rPr>
          <w:noProof w:val="0"/>
        </w:rPr>
        <w:t>37</w:t>
      </w:r>
      <w:r w:rsidRPr="000C718F">
        <w:rPr>
          <w:noProof w:val="0"/>
        </w:rPr>
        <w:fldChar w:fldCharType="end"/>
      </w:r>
    </w:p>
    <w:p w14:paraId="72D10819" w14:textId="77777777" w:rsidR="000E26E2" w:rsidRPr="000C718F" w:rsidRDefault="000E26E2">
      <w:pPr>
        <w:pStyle w:val="TOC8"/>
        <w:rPr>
          <w:rFonts w:ascii="Calibri" w:hAnsi="Calibri"/>
          <w:b w:val="0"/>
          <w:noProof w:val="0"/>
          <w:szCs w:val="22"/>
        </w:rPr>
      </w:pPr>
      <w:r w:rsidRPr="000C718F">
        <w:rPr>
          <w:noProof w:val="0"/>
        </w:rPr>
        <w:t>Annex D: Void</w:t>
      </w:r>
      <w:r w:rsidRPr="000C718F">
        <w:rPr>
          <w:noProof w:val="0"/>
        </w:rPr>
        <w:tab/>
      </w:r>
      <w:r w:rsidRPr="000C718F">
        <w:rPr>
          <w:noProof w:val="0"/>
        </w:rPr>
        <w:fldChar w:fldCharType="begin" w:fldLock="1"/>
      </w:r>
      <w:r w:rsidRPr="000C718F">
        <w:rPr>
          <w:noProof w:val="0"/>
        </w:rPr>
        <w:instrText xml:space="preserve"> PAGEREF _Toc58314732 \h </w:instrText>
      </w:r>
      <w:r w:rsidRPr="000C718F">
        <w:rPr>
          <w:noProof w:val="0"/>
        </w:rPr>
      </w:r>
      <w:r w:rsidRPr="000C718F">
        <w:rPr>
          <w:noProof w:val="0"/>
        </w:rPr>
        <w:fldChar w:fldCharType="separate"/>
      </w:r>
      <w:r w:rsidRPr="000C718F">
        <w:rPr>
          <w:noProof w:val="0"/>
        </w:rPr>
        <w:t>38</w:t>
      </w:r>
      <w:r w:rsidRPr="000C718F">
        <w:rPr>
          <w:noProof w:val="0"/>
        </w:rPr>
        <w:fldChar w:fldCharType="end"/>
      </w:r>
    </w:p>
    <w:p w14:paraId="58309A8C" w14:textId="77777777" w:rsidR="000E26E2" w:rsidRPr="000C718F" w:rsidRDefault="000E26E2">
      <w:pPr>
        <w:pStyle w:val="TOC8"/>
        <w:rPr>
          <w:rFonts w:ascii="Calibri" w:hAnsi="Calibri"/>
          <w:b w:val="0"/>
          <w:noProof w:val="0"/>
          <w:szCs w:val="22"/>
        </w:rPr>
      </w:pPr>
      <w:r w:rsidRPr="000C718F">
        <w:rPr>
          <w:noProof w:val="0"/>
        </w:rPr>
        <w:t>Annex E (informative): TTCN-3 style guide for 3GPP IMS ATS</w:t>
      </w:r>
      <w:r w:rsidRPr="000C718F">
        <w:rPr>
          <w:noProof w:val="0"/>
        </w:rPr>
        <w:tab/>
      </w:r>
      <w:r w:rsidRPr="000C718F">
        <w:rPr>
          <w:noProof w:val="0"/>
        </w:rPr>
        <w:fldChar w:fldCharType="begin" w:fldLock="1"/>
      </w:r>
      <w:r w:rsidRPr="000C718F">
        <w:rPr>
          <w:noProof w:val="0"/>
        </w:rPr>
        <w:instrText xml:space="preserve"> PAGEREF _Toc58314733 \h </w:instrText>
      </w:r>
      <w:r w:rsidRPr="000C718F">
        <w:rPr>
          <w:noProof w:val="0"/>
        </w:rPr>
      </w:r>
      <w:r w:rsidRPr="000C718F">
        <w:rPr>
          <w:noProof w:val="0"/>
        </w:rPr>
        <w:fldChar w:fldCharType="separate"/>
      </w:r>
      <w:r w:rsidRPr="000C718F">
        <w:rPr>
          <w:noProof w:val="0"/>
        </w:rPr>
        <w:t>39</w:t>
      </w:r>
      <w:r w:rsidRPr="000C718F">
        <w:rPr>
          <w:noProof w:val="0"/>
        </w:rPr>
        <w:fldChar w:fldCharType="end"/>
      </w:r>
    </w:p>
    <w:p w14:paraId="5BA5C340" w14:textId="77777777" w:rsidR="000E26E2" w:rsidRPr="000C718F" w:rsidRDefault="000E26E2">
      <w:pPr>
        <w:pStyle w:val="TOC8"/>
        <w:rPr>
          <w:rFonts w:ascii="Calibri" w:hAnsi="Calibri"/>
          <w:b w:val="0"/>
          <w:noProof w:val="0"/>
          <w:szCs w:val="22"/>
        </w:rPr>
      </w:pPr>
      <w:r w:rsidRPr="000C718F">
        <w:rPr>
          <w:noProof w:val="0"/>
        </w:rPr>
        <w:t>Annex F (informative): BNF Message Definitions</w:t>
      </w:r>
      <w:r w:rsidRPr="000C718F">
        <w:rPr>
          <w:noProof w:val="0"/>
        </w:rPr>
        <w:tab/>
      </w:r>
      <w:r w:rsidRPr="000C718F">
        <w:rPr>
          <w:noProof w:val="0"/>
        </w:rPr>
        <w:fldChar w:fldCharType="begin" w:fldLock="1"/>
      </w:r>
      <w:r w:rsidRPr="000C718F">
        <w:rPr>
          <w:noProof w:val="0"/>
        </w:rPr>
        <w:instrText xml:space="preserve"> PAGEREF _Toc58314734 \h </w:instrText>
      </w:r>
      <w:r w:rsidRPr="000C718F">
        <w:rPr>
          <w:noProof w:val="0"/>
        </w:rPr>
      </w:r>
      <w:r w:rsidRPr="000C718F">
        <w:rPr>
          <w:noProof w:val="0"/>
        </w:rPr>
        <w:fldChar w:fldCharType="separate"/>
      </w:r>
      <w:r w:rsidRPr="000C718F">
        <w:rPr>
          <w:noProof w:val="0"/>
        </w:rPr>
        <w:t>40</w:t>
      </w:r>
      <w:r w:rsidRPr="000C718F">
        <w:rPr>
          <w:noProof w:val="0"/>
        </w:rPr>
        <w:fldChar w:fldCharType="end"/>
      </w:r>
    </w:p>
    <w:p w14:paraId="014058A7" w14:textId="77777777" w:rsidR="000E26E2" w:rsidRPr="000C718F" w:rsidRDefault="000E26E2">
      <w:pPr>
        <w:pStyle w:val="TOC8"/>
        <w:rPr>
          <w:rFonts w:ascii="Calibri" w:hAnsi="Calibri"/>
          <w:b w:val="0"/>
          <w:noProof w:val="0"/>
          <w:szCs w:val="22"/>
        </w:rPr>
      </w:pPr>
      <w:r w:rsidRPr="000C718F">
        <w:rPr>
          <w:noProof w:val="0"/>
        </w:rPr>
        <w:t>Annex G (Normative): SIP Type Definitions and XSD References</w:t>
      </w:r>
      <w:r w:rsidRPr="000C718F">
        <w:rPr>
          <w:noProof w:val="0"/>
        </w:rPr>
        <w:tab/>
      </w:r>
      <w:r w:rsidRPr="000C718F">
        <w:rPr>
          <w:noProof w:val="0"/>
        </w:rPr>
        <w:fldChar w:fldCharType="begin" w:fldLock="1"/>
      </w:r>
      <w:r w:rsidRPr="000C718F">
        <w:rPr>
          <w:noProof w:val="0"/>
        </w:rPr>
        <w:instrText xml:space="preserve"> PAGEREF _Toc58314735 \h </w:instrText>
      </w:r>
      <w:r w:rsidRPr="000C718F">
        <w:rPr>
          <w:noProof w:val="0"/>
        </w:rPr>
      </w:r>
      <w:r w:rsidRPr="000C718F">
        <w:rPr>
          <w:noProof w:val="0"/>
        </w:rPr>
        <w:fldChar w:fldCharType="separate"/>
      </w:r>
      <w:r w:rsidRPr="000C718F">
        <w:rPr>
          <w:noProof w:val="0"/>
        </w:rPr>
        <w:t>41</w:t>
      </w:r>
      <w:r w:rsidRPr="000C718F">
        <w:rPr>
          <w:noProof w:val="0"/>
        </w:rPr>
        <w:fldChar w:fldCharType="end"/>
      </w:r>
    </w:p>
    <w:p w14:paraId="1C95AF73" w14:textId="77777777" w:rsidR="000E26E2" w:rsidRPr="000C718F" w:rsidRDefault="000E26E2">
      <w:pPr>
        <w:pStyle w:val="TOC1"/>
        <w:rPr>
          <w:rFonts w:ascii="Calibri" w:hAnsi="Calibri"/>
          <w:noProof w:val="0"/>
          <w:szCs w:val="22"/>
        </w:rPr>
      </w:pPr>
      <w:r w:rsidRPr="000C718F">
        <w:rPr>
          <w:noProof w:val="0"/>
        </w:rPr>
        <w:t>G.0</w:t>
      </w:r>
      <w:r w:rsidRPr="000C718F">
        <w:rPr>
          <w:rFonts w:ascii="Calibri" w:hAnsi="Calibri"/>
          <w:noProof w:val="0"/>
          <w:szCs w:val="22"/>
        </w:rPr>
        <w:tab/>
      </w:r>
      <w:r w:rsidRPr="000C718F">
        <w:rPr>
          <w:noProof w:val="0"/>
        </w:rPr>
        <w:t>References of XSD and SIP Type Definitions</w:t>
      </w:r>
      <w:r w:rsidRPr="000C718F">
        <w:rPr>
          <w:noProof w:val="0"/>
        </w:rPr>
        <w:tab/>
      </w:r>
      <w:r w:rsidRPr="000C718F">
        <w:rPr>
          <w:noProof w:val="0"/>
        </w:rPr>
        <w:fldChar w:fldCharType="begin" w:fldLock="1"/>
      </w:r>
      <w:r w:rsidRPr="000C718F">
        <w:rPr>
          <w:noProof w:val="0"/>
        </w:rPr>
        <w:instrText xml:space="preserve"> PAGEREF _Toc58314736 \h </w:instrText>
      </w:r>
      <w:r w:rsidRPr="000C718F">
        <w:rPr>
          <w:noProof w:val="0"/>
        </w:rPr>
      </w:r>
      <w:r w:rsidRPr="000C718F">
        <w:rPr>
          <w:noProof w:val="0"/>
        </w:rPr>
        <w:fldChar w:fldCharType="separate"/>
      </w:r>
      <w:r w:rsidRPr="000C718F">
        <w:rPr>
          <w:noProof w:val="0"/>
        </w:rPr>
        <w:t>41</w:t>
      </w:r>
      <w:r w:rsidRPr="000C718F">
        <w:rPr>
          <w:noProof w:val="0"/>
        </w:rPr>
        <w:fldChar w:fldCharType="end"/>
      </w:r>
    </w:p>
    <w:p w14:paraId="35788BC5" w14:textId="77777777" w:rsidR="000E26E2" w:rsidRPr="000C718F" w:rsidRDefault="000E26E2">
      <w:pPr>
        <w:pStyle w:val="TOC2"/>
        <w:rPr>
          <w:rFonts w:ascii="Calibri" w:hAnsi="Calibri"/>
          <w:noProof w:val="0"/>
          <w:sz w:val="22"/>
          <w:szCs w:val="22"/>
        </w:rPr>
      </w:pPr>
      <w:r w:rsidRPr="000C718F">
        <w:rPr>
          <w:noProof w:val="0"/>
        </w:rPr>
        <w:t>G.0.1</w:t>
      </w:r>
      <w:r w:rsidRPr="000C718F">
        <w:rPr>
          <w:rFonts w:ascii="Calibri" w:hAnsi="Calibri"/>
          <w:noProof w:val="0"/>
          <w:sz w:val="22"/>
          <w:szCs w:val="22"/>
        </w:rPr>
        <w:tab/>
      </w:r>
      <w:r w:rsidRPr="000C718F">
        <w:rPr>
          <w:noProof w:val="0"/>
        </w:rPr>
        <w:t>XML Schema Definitions (XSD)</w:t>
      </w:r>
      <w:r w:rsidRPr="000C718F">
        <w:rPr>
          <w:noProof w:val="0"/>
        </w:rPr>
        <w:tab/>
      </w:r>
      <w:r w:rsidRPr="000C718F">
        <w:rPr>
          <w:noProof w:val="0"/>
        </w:rPr>
        <w:fldChar w:fldCharType="begin" w:fldLock="1"/>
      </w:r>
      <w:r w:rsidRPr="000C718F">
        <w:rPr>
          <w:noProof w:val="0"/>
        </w:rPr>
        <w:instrText xml:space="preserve"> PAGEREF _Toc58314737 \h </w:instrText>
      </w:r>
      <w:r w:rsidRPr="000C718F">
        <w:rPr>
          <w:noProof w:val="0"/>
        </w:rPr>
      </w:r>
      <w:r w:rsidRPr="000C718F">
        <w:rPr>
          <w:noProof w:val="0"/>
        </w:rPr>
        <w:fldChar w:fldCharType="separate"/>
      </w:r>
      <w:r w:rsidRPr="000C718F">
        <w:rPr>
          <w:noProof w:val="0"/>
        </w:rPr>
        <w:t>41</w:t>
      </w:r>
      <w:r w:rsidRPr="000C718F">
        <w:rPr>
          <w:noProof w:val="0"/>
        </w:rPr>
        <w:fldChar w:fldCharType="end"/>
      </w:r>
    </w:p>
    <w:p w14:paraId="6C96E45C" w14:textId="77777777" w:rsidR="000E26E2" w:rsidRPr="000C718F" w:rsidRDefault="000E26E2">
      <w:pPr>
        <w:pStyle w:val="TOC2"/>
        <w:rPr>
          <w:rFonts w:ascii="Calibri" w:hAnsi="Calibri"/>
          <w:noProof w:val="0"/>
          <w:sz w:val="22"/>
          <w:szCs w:val="22"/>
        </w:rPr>
      </w:pPr>
      <w:r w:rsidRPr="000C718F">
        <w:rPr>
          <w:noProof w:val="0"/>
        </w:rPr>
        <w:t>G.0.2</w:t>
      </w:r>
      <w:r w:rsidRPr="000C718F">
        <w:rPr>
          <w:rFonts w:ascii="Calibri" w:hAnsi="Calibri"/>
          <w:noProof w:val="0"/>
          <w:sz w:val="22"/>
          <w:szCs w:val="22"/>
        </w:rPr>
        <w:tab/>
      </w:r>
      <w:r w:rsidRPr="000C718F">
        <w:rPr>
          <w:noProof w:val="0"/>
        </w:rPr>
        <w:t>Common TTCN-3 Libraries</w:t>
      </w:r>
      <w:r w:rsidRPr="000C718F">
        <w:rPr>
          <w:noProof w:val="0"/>
        </w:rPr>
        <w:tab/>
      </w:r>
      <w:r w:rsidRPr="000C718F">
        <w:rPr>
          <w:noProof w:val="0"/>
        </w:rPr>
        <w:fldChar w:fldCharType="begin" w:fldLock="1"/>
      </w:r>
      <w:r w:rsidRPr="000C718F">
        <w:rPr>
          <w:noProof w:val="0"/>
        </w:rPr>
        <w:instrText xml:space="preserve"> PAGEREF _Toc58314738 \h </w:instrText>
      </w:r>
      <w:r w:rsidRPr="000C718F">
        <w:rPr>
          <w:noProof w:val="0"/>
        </w:rPr>
      </w:r>
      <w:r w:rsidRPr="000C718F">
        <w:rPr>
          <w:noProof w:val="0"/>
        </w:rPr>
        <w:fldChar w:fldCharType="separate"/>
      </w:r>
      <w:r w:rsidRPr="000C718F">
        <w:rPr>
          <w:noProof w:val="0"/>
        </w:rPr>
        <w:t>42</w:t>
      </w:r>
      <w:r w:rsidRPr="000C718F">
        <w:rPr>
          <w:noProof w:val="0"/>
        </w:rPr>
        <w:fldChar w:fldCharType="end"/>
      </w:r>
    </w:p>
    <w:p w14:paraId="73C39335" w14:textId="77777777" w:rsidR="000E26E2" w:rsidRPr="000C718F" w:rsidRDefault="000E26E2">
      <w:pPr>
        <w:pStyle w:val="TOC1"/>
        <w:rPr>
          <w:rFonts w:ascii="Calibri" w:hAnsi="Calibri"/>
          <w:noProof w:val="0"/>
          <w:szCs w:val="22"/>
        </w:rPr>
      </w:pPr>
      <w:r w:rsidRPr="000C718F">
        <w:rPr>
          <w:noProof w:val="0"/>
        </w:rPr>
        <w:t>G.1</w:t>
      </w:r>
      <w:r w:rsidRPr="000C718F">
        <w:rPr>
          <w:rFonts w:ascii="Calibri" w:hAnsi="Calibri"/>
          <w:noProof w:val="0"/>
          <w:szCs w:val="22"/>
        </w:rPr>
        <w:tab/>
      </w:r>
      <w:r w:rsidRPr="000C718F">
        <w:rPr>
          <w:noProof w:val="0"/>
        </w:rPr>
        <w:t>LibSip_MessageBodyTypes</w:t>
      </w:r>
      <w:r w:rsidRPr="000C718F">
        <w:rPr>
          <w:noProof w:val="0"/>
        </w:rPr>
        <w:tab/>
      </w:r>
      <w:r w:rsidRPr="000C718F">
        <w:rPr>
          <w:noProof w:val="0"/>
        </w:rPr>
        <w:fldChar w:fldCharType="begin" w:fldLock="1"/>
      </w:r>
      <w:r w:rsidRPr="000C718F">
        <w:rPr>
          <w:noProof w:val="0"/>
        </w:rPr>
        <w:instrText xml:space="preserve"> PAGEREF _Toc58314739 \h </w:instrText>
      </w:r>
      <w:r w:rsidRPr="000C718F">
        <w:rPr>
          <w:noProof w:val="0"/>
        </w:rPr>
      </w:r>
      <w:r w:rsidRPr="000C718F">
        <w:rPr>
          <w:noProof w:val="0"/>
        </w:rPr>
        <w:fldChar w:fldCharType="separate"/>
      </w:r>
      <w:r w:rsidRPr="000C718F">
        <w:rPr>
          <w:noProof w:val="0"/>
        </w:rPr>
        <w:t>43</w:t>
      </w:r>
      <w:r w:rsidRPr="000C718F">
        <w:rPr>
          <w:noProof w:val="0"/>
        </w:rPr>
        <w:fldChar w:fldCharType="end"/>
      </w:r>
    </w:p>
    <w:p w14:paraId="30F346C6" w14:textId="77777777" w:rsidR="000E26E2" w:rsidRPr="000C718F" w:rsidRDefault="000E26E2">
      <w:pPr>
        <w:pStyle w:val="TOC2"/>
        <w:rPr>
          <w:rFonts w:ascii="Calibri" w:hAnsi="Calibri"/>
          <w:noProof w:val="0"/>
          <w:sz w:val="22"/>
          <w:szCs w:val="22"/>
        </w:rPr>
      </w:pPr>
      <w:r w:rsidRPr="000C718F">
        <w:rPr>
          <w:noProof w:val="0"/>
        </w:rPr>
        <w:t>G.1.1</w:t>
      </w:r>
      <w:r w:rsidRPr="000C718F">
        <w:rPr>
          <w:rFonts w:ascii="Calibri" w:hAnsi="Calibri"/>
          <w:noProof w:val="0"/>
          <w:sz w:val="22"/>
          <w:szCs w:val="22"/>
        </w:rPr>
        <w:tab/>
      </w:r>
      <w:r w:rsidRPr="000C718F">
        <w:rPr>
          <w:noProof w:val="0"/>
        </w:rPr>
        <w:t>MIMETypes</w:t>
      </w:r>
      <w:r w:rsidRPr="000C718F">
        <w:rPr>
          <w:noProof w:val="0"/>
        </w:rPr>
        <w:tab/>
      </w:r>
      <w:r w:rsidRPr="000C718F">
        <w:rPr>
          <w:noProof w:val="0"/>
        </w:rPr>
        <w:fldChar w:fldCharType="begin" w:fldLock="1"/>
      </w:r>
      <w:r w:rsidRPr="000C718F">
        <w:rPr>
          <w:noProof w:val="0"/>
        </w:rPr>
        <w:instrText xml:space="preserve"> PAGEREF _Toc58314740 \h </w:instrText>
      </w:r>
      <w:r w:rsidRPr="000C718F">
        <w:rPr>
          <w:noProof w:val="0"/>
        </w:rPr>
      </w:r>
      <w:r w:rsidRPr="000C718F">
        <w:rPr>
          <w:noProof w:val="0"/>
        </w:rPr>
        <w:fldChar w:fldCharType="separate"/>
      </w:r>
      <w:r w:rsidRPr="000C718F">
        <w:rPr>
          <w:noProof w:val="0"/>
        </w:rPr>
        <w:t>43</w:t>
      </w:r>
      <w:r w:rsidRPr="000C718F">
        <w:rPr>
          <w:noProof w:val="0"/>
        </w:rPr>
        <w:fldChar w:fldCharType="end"/>
      </w:r>
    </w:p>
    <w:p w14:paraId="7FEEF0C5" w14:textId="77777777" w:rsidR="000E26E2" w:rsidRPr="000C718F" w:rsidRDefault="000E26E2">
      <w:pPr>
        <w:pStyle w:val="TOC1"/>
        <w:rPr>
          <w:rFonts w:ascii="Calibri" w:hAnsi="Calibri"/>
          <w:noProof w:val="0"/>
          <w:szCs w:val="22"/>
        </w:rPr>
      </w:pPr>
      <w:r w:rsidRPr="000C718F">
        <w:rPr>
          <w:noProof w:val="0"/>
        </w:rPr>
        <w:t>G.2</w:t>
      </w:r>
      <w:r w:rsidRPr="000C718F">
        <w:rPr>
          <w:rFonts w:ascii="Calibri" w:hAnsi="Calibri"/>
          <w:noProof w:val="0"/>
          <w:szCs w:val="22"/>
        </w:rPr>
        <w:tab/>
      </w:r>
      <w:r w:rsidRPr="000C718F">
        <w:rPr>
          <w:noProof w:val="0"/>
        </w:rPr>
        <w:t>References to TTCN-3</w:t>
      </w:r>
      <w:r w:rsidRPr="000C718F">
        <w:rPr>
          <w:noProof w:val="0"/>
        </w:rPr>
        <w:tab/>
      </w:r>
      <w:r w:rsidRPr="000C718F">
        <w:rPr>
          <w:noProof w:val="0"/>
        </w:rPr>
        <w:fldChar w:fldCharType="begin" w:fldLock="1"/>
      </w:r>
      <w:r w:rsidRPr="000C718F">
        <w:rPr>
          <w:noProof w:val="0"/>
        </w:rPr>
        <w:instrText xml:space="preserve"> PAGEREF _Toc58314741 \h </w:instrText>
      </w:r>
      <w:r w:rsidRPr="000C718F">
        <w:rPr>
          <w:noProof w:val="0"/>
        </w:rPr>
      </w:r>
      <w:r w:rsidRPr="000C718F">
        <w:rPr>
          <w:noProof w:val="0"/>
        </w:rPr>
        <w:fldChar w:fldCharType="separate"/>
      </w:r>
      <w:r w:rsidRPr="000C718F">
        <w:rPr>
          <w:noProof w:val="0"/>
        </w:rPr>
        <w:t>45</w:t>
      </w:r>
      <w:r w:rsidRPr="000C718F">
        <w:rPr>
          <w:noProof w:val="0"/>
        </w:rPr>
        <w:fldChar w:fldCharType="end"/>
      </w:r>
    </w:p>
    <w:p w14:paraId="0C97A36A" w14:textId="77777777" w:rsidR="000E26E2" w:rsidRPr="000C718F" w:rsidRDefault="000E26E2">
      <w:pPr>
        <w:pStyle w:val="TOC8"/>
        <w:rPr>
          <w:rFonts w:ascii="Calibri" w:hAnsi="Calibri"/>
          <w:b w:val="0"/>
          <w:noProof w:val="0"/>
          <w:szCs w:val="22"/>
        </w:rPr>
      </w:pPr>
      <w:r w:rsidRPr="000C718F">
        <w:rPr>
          <w:noProof w:val="0"/>
        </w:rPr>
        <w:t>Annex H (informative): TTCN-3 Definitions of Common Interfaces</w:t>
      </w:r>
      <w:r w:rsidRPr="000C718F">
        <w:rPr>
          <w:noProof w:val="0"/>
        </w:rPr>
        <w:tab/>
      </w:r>
      <w:r w:rsidRPr="000C718F">
        <w:rPr>
          <w:noProof w:val="0"/>
        </w:rPr>
        <w:fldChar w:fldCharType="begin" w:fldLock="1"/>
      </w:r>
      <w:r w:rsidRPr="000C718F">
        <w:rPr>
          <w:noProof w:val="0"/>
        </w:rPr>
        <w:instrText xml:space="preserve"> PAGEREF _Toc58314742 \h </w:instrText>
      </w:r>
      <w:r w:rsidRPr="000C718F">
        <w:rPr>
          <w:noProof w:val="0"/>
        </w:rPr>
      </w:r>
      <w:r w:rsidRPr="000C718F">
        <w:rPr>
          <w:noProof w:val="0"/>
        </w:rPr>
        <w:fldChar w:fldCharType="separate"/>
      </w:r>
      <w:r w:rsidRPr="000C718F">
        <w:rPr>
          <w:noProof w:val="0"/>
        </w:rPr>
        <w:t>45</w:t>
      </w:r>
      <w:r w:rsidRPr="000C718F">
        <w:rPr>
          <w:noProof w:val="0"/>
        </w:rPr>
        <w:fldChar w:fldCharType="end"/>
      </w:r>
    </w:p>
    <w:p w14:paraId="3064D813" w14:textId="77777777" w:rsidR="000E26E2" w:rsidRPr="000C718F" w:rsidRDefault="000E26E2">
      <w:pPr>
        <w:pStyle w:val="TOC1"/>
        <w:rPr>
          <w:rFonts w:ascii="Calibri" w:hAnsi="Calibri"/>
          <w:noProof w:val="0"/>
          <w:szCs w:val="22"/>
        </w:rPr>
      </w:pPr>
      <w:r w:rsidRPr="000C718F">
        <w:rPr>
          <w:noProof w:val="0"/>
        </w:rPr>
        <w:t>H.1</w:t>
      </w:r>
      <w:r w:rsidRPr="000C718F">
        <w:rPr>
          <w:rFonts w:ascii="Calibri" w:hAnsi="Calibri"/>
          <w:noProof w:val="0"/>
          <w:szCs w:val="22"/>
        </w:rPr>
        <w:tab/>
      </w:r>
      <w:r w:rsidRPr="000C718F">
        <w:rPr>
          <w:noProof w:val="0"/>
        </w:rPr>
        <w:t>IMS_PTC_CoordMsg</w:t>
      </w:r>
      <w:r w:rsidRPr="000C718F">
        <w:rPr>
          <w:noProof w:val="0"/>
        </w:rPr>
        <w:tab/>
      </w:r>
      <w:r w:rsidRPr="000C718F">
        <w:rPr>
          <w:noProof w:val="0"/>
        </w:rPr>
        <w:fldChar w:fldCharType="begin" w:fldLock="1"/>
      </w:r>
      <w:r w:rsidRPr="000C718F">
        <w:rPr>
          <w:noProof w:val="0"/>
        </w:rPr>
        <w:instrText xml:space="preserve"> PAGEREF _Toc58314743 \h </w:instrText>
      </w:r>
      <w:r w:rsidRPr="000C718F">
        <w:rPr>
          <w:noProof w:val="0"/>
        </w:rPr>
      </w:r>
      <w:r w:rsidRPr="000C718F">
        <w:rPr>
          <w:noProof w:val="0"/>
        </w:rPr>
        <w:fldChar w:fldCharType="separate"/>
      </w:r>
      <w:r w:rsidRPr="000C718F">
        <w:rPr>
          <w:noProof w:val="0"/>
        </w:rPr>
        <w:t>46</w:t>
      </w:r>
      <w:r w:rsidRPr="000C718F">
        <w:rPr>
          <w:noProof w:val="0"/>
        </w:rPr>
        <w:fldChar w:fldCharType="end"/>
      </w:r>
    </w:p>
    <w:p w14:paraId="27C21E15" w14:textId="77777777" w:rsidR="000E26E2" w:rsidRPr="000C718F" w:rsidRDefault="000E26E2">
      <w:pPr>
        <w:pStyle w:val="TOC1"/>
        <w:rPr>
          <w:rFonts w:ascii="Calibri" w:hAnsi="Calibri"/>
          <w:noProof w:val="0"/>
          <w:szCs w:val="22"/>
        </w:rPr>
      </w:pPr>
      <w:r w:rsidRPr="000C718F">
        <w:rPr>
          <w:noProof w:val="0"/>
        </w:rPr>
        <w:t>H.2</w:t>
      </w:r>
      <w:r w:rsidRPr="000C718F">
        <w:rPr>
          <w:rFonts w:ascii="Calibri" w:hAnsi="Calibri"/>
          <w:noProof w:val="0"/>
          <w:szCs w:val="22"/>
        </w:rPr>
        <w:tab/>
      </w:r>
      <w:r w:rsidRPr="000C718F">
        <w:rPr>
          <w:noProof w:val="0"/>
        </w:rPr>
        <w:t>IMS_ASP_TypeDefs</w:t>
      </w:r>
      <w:r w:rsidRPr="000C718F">
        <w:rPr>
          <w:noProof w:val="0"/>
        </w:rPr>
        <w:tab/>
      </w:r>
      <w:r w:rsidRPr="000C718F">
        <w:rPr>
          <w:noProof w:val="0"/>
        </w:rPr>
        <w:fldChar w:fldCharType="begin" w:fldLock="1"/>
      </w:r>
      <w:r w:rsidRPr="000C718F">
        <w:rPr>
          <w:noProof w:val="0"/>
        </w:rPr>
        <w:instrText xml:space="preserve"> PAGEREF _Toc58314744 \h </w:instrText>
      </w:r>
      <w:r w:rsidRPr="000C718F">
        <w:rPr>
          <w:noProof w:val="0"/>
        </w:rPr>
      </w:r>
      <w:r w:rsidRPr="000C718F">
        <w:rPr>
          <w:noProof w:val="0"/>
        </w:rPr>
        <w:fldChar w:fldCharType="separate"/>
      </w:r>
      <w:r w:rsidRPr="000C718F">
        <w:rPr>
          <w:noProof w:val="0"/>
        </w:rPr>
        <w:t>49</w:t>
      </w:r>
      <w:r w:rsidRPr="000C718F">
        <w:rPr>
          <w:noProof w:val="0"/>
        </w:rPr>
        <w:fldChar w:fldCharType="end"/>
      </w:r>
    </w:p>
    <w:p w14:paraId="5D08C28D" w14:textId="77777777" w:rsidR="000E26E2" w:rsidRPr="000C718F" w:rsidRDefault="000E26E2">
      <w:pPr>
        <w:pStyle w:val="TOC1"/>
        <w:rPr>
          <w:rFonts w:ascii="Calibri" w:hAnsi="Calibri"/>
          <w:noProof w:val="0"/>
          <w:szCs w:val="22"/>
        </w:rPr>
      </w:pPr>
      <w:r w:rsidRPr="000C718F">
        <w:rPr>
          <w:noProof w:val="0"/>
        </w:rPr>
        <w:t>H.3</w:t>
      </w:r>
      <w:r w:rsidRPr="000C718F">
        <w:rPr>
          <w:rFonts w:ascii="Calibri" w:hAnsi="Calibri"/>
          <w:noProof w:val="0"/>
          <w:szCs w:val="22"/>
        </w:rPr>
        <w:tab/>
      </w:r>
      <w:r w:rsidRPr="000C718F">
        <w:rPr>
          <w:noProof w:val="0"/>
        </w:rPr>
        <w:t>HTTP_ASP_TypeDefs</w:t>
      </w:r>
      <w:r w:rsidRPr="000C718F">
        <w:rPr>
          <w:noProof w:val="0"/>
        </w:rPr>
        <w:tab/>
      </w:r>
      <w:r w:rsidRPr="000C718F">
        <w:rPr>
          <w:noProof w:val="0"/>
        </w:rPr>
        <w:fldChar w:fldCharType="begin" w:fldLock="1"/>
      </w:r>
      <w:r w:rsidRPr="000C718F">
        <w:rPr>
          <w:noProof w:val="0"/>
        </w:rPr>
        <w:instrText xml:space="preserve"> PAGEREF _Toc58314745 \h </w:instrText>
      </w:r>
      <w:r w:rsidRPr="000C718F">
        <w:rPr>
          <w:noProof w:val="0"/>
        </w:rPr>
      </w:r>
      <w:r w:rsidRPr="000C718F">
        <w:rPr>
          <w:noProof w:val="0"/>
        </w:rPr>
        <w:fldChar w:fldCharType="separate"/>
      </w:r>
      <w:r w:rsidRPr="000C718F">
        <w:rPr>
          <w:noProof w:val="0"/>
        </w:rPr>
        <w:t>52</w:t>
      </w:r>
      <w:r w:rsidRPr="000C718F">
        <w:rPr>
          <w:noProof w:val="0"/>
        </w:rPr>
        <w:fldChar w:fldCharType="end"/>
      </w:r>
    </w:p>
    <w:p w14:paraId="341C7A88" w14:textId="77777777" w:rsidR="000E26E2" w:rsidRPr="000C718F" w:rsidRDefault="000E26E2">
      <w:pPr>
        <w:pStyle w:val="TOC2"/>
        <w:rPr>
          <w:rFonts w:ascii="Calibri" w:hAnsi="Calibri"/>
          <w:noProof w:val="0"/>
          <w:sz w:val="22"/>
          <w:szCs w:val="22"/>
        </w:rPr>
      </w:pPr>
      <w:r w:rsidRPr="000C718F">
        <w:rPr>
          <w:noProof w:val="0"/>
        </w:rPr>
        <w:t>H.3.1</w:t>
      </w:r>
      <w:r w:rsidRPr="000C718F">
        <w:rPr>
          <w:rFonts w:ascii="Calibri" w:hAnsi="Calibri"/>
          <w:noProof w:val="0"/>
          <w:sz w:val="22"/>
          <w:szCs w:val="22"/>
        </w:rPr>
        <w:tab/>
      </w:r>
      <w:r w:rsidRPr="000C718F">
        <w:rPr>
          <w:noProof w:val="0"/>
        </w:rPr>
        <w:t>HTTP_ASP_Definitions</w:t>
      </w:r>
      <w:r w:rsidRPr="000C718F">
        <w:rPr>
          <w:noProof w:val="0"/>
        </w:rPr>
        <w:tab/>
      </w:r>
      <w:r w:rsidRPr="000C718F">
        <w:rPr>
          <w:noProof w:val="0"/>
        </w:rPr>
        <w:fldChar w:fldCharType="begin" w:fldLock="1"/>
      </w:r>
      <w:r w:rsidRPr="000C718F">
        <w:rPr>
          <w:noProof w:val="0"/>
        </w:rPr>
        <w:instrText xml:space="preserve"> PAGEREF _Toc58314746 \h </w:instrText>
      </w:r>
      <w:r w:rsidRPr="000C718F">
        <w:rPr>
          <w:noProof w:val="0"/>
        </w:rPr>
      </w:r>
      <w:r w:rsidRPr="000C718F">
        <w:rPr>
          <w:noProof w:val="0"/>
        </w:rPr>
        <w:fldChar w:fldCharType="separate"/>
      </w:r>
      <w:r w:rsidRPr="000C718F">
        <w:rPr>
          <w:noProof w:val="0"/>
        </w:rPr>
        <w:t>52</w:t>
      </w:r>
      <w:r w:rsidRPr="000C718F">
        <w:rPr>
          <w:noProof w:val="0"/>
        </w:rPr>
        <w:fldChar w:fldCharType="end"/>
      </w:r>
    </w:p>
    <w:p w14:paraId="43958F0B" w14:textId="77777777" w:rsidR="000E26E2" w:rsidRPr="000C718F" w:rsidRDefault="000E26E2">
      <w:pPr>
        <w:pStyle w:val="TOC2"/>
        <w:rPr>
          <w:rFonts w:ascii="Calibri" w:hAnsi="Calibri"/>
          <w:noProof w:val="0"/>
          <w:sz w:val="22"/>
          <w:szCs w:val="22"/>
        </w:rPr>
      </w:pPr>
      <w:r w:rsidRPr="000C718F">
        <w:rPr>
          <w:noProof w:val="0"/>
        </w:rPr>
        <w:t>H.3.2</w:t>
      </w:r>
      <w:r w:rsidRPr="000C718F">
        <w:rPr>
          <w:rFonts w:ascii="Calibri" w:hAnsi="Calibri"/>
          <w:noProof w:val="0"/>
          <w:sz w:val="22"/>
          <w:szCs w:val="22"/>
        </w:rPr>
        <w:tab/>
      </w:r>
      <w:r w:rsidRPr="000C718F">
        <w:rPr>
          <w:noProof w:val="0"/>
        </w:rPr>
        <w:t>HTTP_Port_Definitions</w:t>
      </w:r>
      <w:r w:rsidRPr="000C718F">
        <w:rPr>
          <w:noProof w:val="0"/>
        </w:rPr>
        <w:tab/>
      </w:r>
      <w:r w:rsidRPr="000C718F">
        <w:rPr>
          <w:noProof w:val="0"/>
        </w:rPr>
        <w:fldChar w:fldCharType="begin" w:fldLock="1"/>
      </w:r>
      <w:r w:rsidRPr="000C718F">
        <w:rPr>
          <w:noProof w:val="0"/>
        </w:rPr>
        <w:instrText xml:space="preserve"> PAGEREF _Toc58314747 \h </w:instrText>
      </w:r>
      <w:r w:rsidRPr="000C718F">
        <w:rPr>
          <w:noProof w:val="0"/>
        </w:rPr>
      </w:r>
      <w:r w:rsidRPr="000C718F">
        <w:rPr>
          <w:noProof w:val="0"/>
        </w:rPr>
        <w:fldChar w:fldCharType="separate"/>
      </w:r>
      <w:r w:rsidRPr="000C718F">
        <w:rPr>
          <w:noProof w:val="0"/>
        </w:rPr>
        <w:t>54</w:t>
      </w:r>
      <w:r w:rsidRPr="000C718F">
        <w:rPr>
          <w:noProof w:val="0"/>
        </w:rPr>
        <w:fldChar w:fldCharType="end"/>
      </w:r>
    </w:p>
    <w:p w14:paraId="5B9D7874" w14:textId="77777777" w:rsidR="000E26E2" w:rsidRPr="000C718F" w:rsidRDefault="000E26E2">
      <w:pPr>
        <w:pStyle w:val="TOC1"/>
        <w:rPr>
          <w:rFonts w:ascii="Calibri" w:hAnsi="Calibri"/>
          <w:noProof w:val="0"/>
          <w:szCs w:val="22"/>
        </w:rPr>
      </w:pPr>
      <w:r w:rsidRPr="000C718F">
        <w:rPr>
          <w:noProof w:val="0"/>
        </w:rPr>
        <w:t>H.4</w:t>
      </w:r>
      <w:r w:rsidRPr="000C718F">
        <w:rPr>
          <w:rFonts w:ascii="Calibri" w:hAnsi="Calibri"/>
          <w:noProof w:val="0"/>
          <w:szCs w:val="22"/>
        </w:rPr>
        <w:tab/>
      </w:r>
      <w:r w:rsidRPr="000C718F">
        <w:rPr>
          <w:noProof w:val="0"/>
        </w:rPr>
        <w:t>References to TTCN-3</w:t>
      </w:r>
      <w:r w:rsidRPr="000C718F">
        <w:rPr>
          <w:noProof w:val="0"/>
        </w:rPr>
        <w:tab/>
      </w:r>
      <w:r w:rsidRPr="000C718F">
        <w:rPr>
          <w:noProof w:val="0"/>
        </w:rPr>
        <w:fldChar w:fldCharType="begin" w:fldLock="1"/>
      </w:r>
      <w:r w:rsidRPr="000C718F">
        <w:rPr>
          <w:noProof w:val="0"/>
        </w:rPr>
        <w:instrText xml:space="preserve"> PAGEREF _Toc58314748 \h </w:instrText>
      </w:r>
      <w:r w:rsidRPr="000C718F">
        <w:rPr>
          <w:noProof w:val="0"/>
        </w:rPr>
      </w:r>
      <w:r w:rsidRPr="000C718F">
        <w:rPr>
          <w:noProof w:val="0"/>
        </w:rPr>
        <w:fldChar w:fldCharType="separate"/>
      </w:r>
      <w:r w:rsidRPr="000C718F">
        <w:rPr>
          <w:noProof w:val="0"/>
        </w:rPr>
        <w:t>55</w:t>
      </w:r>
      <w:r w:rsidRPr="000C718F">
        <w:rPr>
          <w:noProof w:val="0"/>
        </w:rPr>
        <w:fldChar w:fldCharType="end"/>
      </w:r>
    </w:p>
    <w:p w14:paraId="4322E3B7" w14:textId="77777777" w:rsidR="000E26E2" w:rsidRPr="000C718F" w:rsidRDefault="000E26E2">
      <w:pPr>
        <w:pStyle w:val="TOC8"/>
        <w:rPr>
          <w:rFonts w:ascii="Calibri" w:hAnsi="Calibri"/>
          <w:b w:val="0"/>
          <w:noProof w:val="0"/>
          <w:szCs w:val="22"/>
        </w:rPr>
      </w:pPr>
      <w:r w:rsidRPr="000C718F">
        <w:rPr>
          <w:noProof w:val="0"/>
        </w:rPr>
        <w:t>Annex I (informative): Change history</w:t>
      </w:r>
      <w:r w:rsidRPr="000C718F">
        <w:rPr>
          <w:noProof w:val="0"/>
        </w:rPr>
        <w:tab/>
      </w:r>
      <w:r w:rsidRPr="000C718F">
        <w:rPr>
          <w:noProof w:val="0"/>
        </w:rPr>
        <w:fldChar w:fldCharType="begin" w:fldLock="1"/>
      </w:r>
      <w:r w:rsidRPr="000C718F">
        <w:rPr>
          <w:noProof w:val="0"/>
        </w:rPr>
        <w:instrText xml:space="preserve"> PAGEREF _Toc58314749 \h </w:instrText>
      </w:r>
      <w:r w:rsidRPr="000C718F">
        <w:rPr>
          <w:noProof w:val="0"/>
        </w:rPr>
      </w:r>
      <w:r w:rsidRPr="000C718F">
        <w:rPr>
          <w:noProof w:val="0"/>
        </w:rPr>
        <w:fldChar w:fldCharType="separate"/>
      </w:r>
      <w:r w:rsidRPr="000C718F">
        <w:rPr>
          <w:noProof w:val="0"/>
        </w:rPr>
        <w:t>56</w:t>
      </w:r>
      <w:r w:rsidRPr="000C718F">
        <w:rPr>
          <w:noProof w:val="0"/>
        </w:rPr>
        <w:fldChar w:fldCharType="end"/>
      </w:r>
    </w:p>
    <w:p w14:paraId="2C86BAB3" w14:textId="77777777" w:rsidR="004A3549" w:rsidRPr="000C718F" w:rsidRDefault="000E26E2">
      <w:r w:rsidRPr="000C718F">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r w:rsidRPr="000C718F">
        <w:t>Foreword</w:t>
      </w:r>
      <w:bookmarkEnd w:id="3"/>
      <w:bookmarkEnd w:id="4"/>
      <w:bookmarkEnd w:id="5"/>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6" w:name="_Toc508883332"/>
      <w:bookmarkStart w:id="7" w:name="_Toc35971568"/>
      <w:bookmarkStart w:id="8" w:name="_Toc58314672"/>
      <w:r w:rsidRPr="000C718F">
        <w:t>Introduction</w:t>
      </w:r>
      <w:bookmarkEnd w:id="6"/>
      <w:bookmarkEnd w:id="7"/>
      <w:bookmarkEnd w:id="8"/>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9" w:name="_Toc508883333"/>
      <w:bookmarkStart w:id="10" w:name="_Toc35971569"/>
      <w:bookmarkStart w:id="11" w:name="_Toc58314673"/>
      <w:r w:rsidRPr="000C718F">
        <w:t>1</w:t>
      </w:r>
      <w:r w:rsidRPr="000C718F">
        <w:tab/>
        <w:t>Scope</w:t>
      </w:r>
      <w:bookmarkEnd w:id="9"/>
      <w:bookmarkEnd w:id="10"/>
      <w:bookmarkEnd w:id="11"/>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2" w:name="_Toc508883334"/>
      <w:bookmarkStart w:id="13" w:name="_Toc35971570"/>
      <w:bookmarkStart w:id="14" w:name="_Toc58314674"/>
      <w:r w:rsidRPr="000C718F">
        <w:t>2</w:t>
      </w:r>
      <w:r w:rsidRPr="000C718F">
        <w:tab/>
        <w:t>References</w:t>
      </w:r>
      <w:bookmarkEnd w:id="12"/>
      <w:bookmarkEnd w:id="13"/>
      <w:bookmarkEnd w:id="14"/>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5"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16" w:name="_Toc35971571"/>
      <w:bookmarkStart w:id="17" w:name="_Toc58314675"/>
      <w:r w:rsidRPr="000C718F">
        <w:t>3</w:t>
      </w:r>
      <w:r w:rsidRPr="000C718F">
        <w:tab/>
        <w:t>Definitions and abbreviations</w:t>
      </w:r>
      <w:bookmarkEnd w:id="15"/>
      <w:bookmarkEnd w:id="16"/>
      <w:bookmarkEnd w:id="17"/>
    </w:p>
    <w:p w14:paraId="606D8992" w14:textId="77777777" w:rsidR="004A3549" w:rsidRPr="000C718F" w:rsidRDefault="004A3549" w:rsidP="00E65641">
      <w:pPr>
        <w:pStyle w:val="Heading2"/>
      </w:pPr>
      <w:bookmarkStart w:id="18" w:name="_Toc508883336"/>
      <w:bookmarkStart w:id="19" w:name="_Toc35971572"/>
      <w:bookmarkStart w:id="20" w:name="_Toc58314676"/>
      <w:r w:rsidRPr="000C718F">
        <w:t>3.1</w:t>
      </w:r>
      <w:r w:rsidRPr="000C718F">
        <w:tab/>
        <w:t>Definitions</w:t>
      </w:r>
      <w:bookmarkEnd w:id="18"/>
      <w:bookmarkEnd w:id="19"/>
      <w:bookmarkEnd w:id="20"/>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1" w:name="_Toc508883337"/>
      <w:bookmarkStart w:id="22" w:name="_Toc35971573"/>
      <w:bookmarkStart w:id="23" w:name="_Toc58314677"/>
      <w:r w:rsidRPr="000C718F">
        <w:t>3.</w:t>
      </w:r>
      <w:r w:rsidR="000E5C10" w:rsidRPr="000C718F">
        <w:t>2</w:t>
      </w:r>
      <w:r w:rsidRPr="000C718F">
        <w:tab/>
        <w:t>Abbreviations</w:t>
      </w:r>
      <w:bookmarkEnd w:id="21"/>
      <w:bookmarkEnd w:id="22"/>
      <w:bookmarkEnd w:id="23"/>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24" w:name="_Toc508883338"/>
      <w:bookmarkStart w:id="25" w:name="_Toc35971574"/>
      <w:bookmarkStart w:id="26" w:name="_Toc58314678"/>
      <w:r w:rsidRPr="000C718F">
        <w:t>4</w:t>
      </w:r>
      <w:r w:rsidRPr="000C718F">
        <w:tab/>
        <w:t>Requirements on the TTCN development</w:t>
      </w:r>
      <w:bookmarkEnd w:id="24"/>
      <w:bookmarkEnd w:id="25"/>
      <w:bookmarkEnd w:id="26"/>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27" w:name="_Toc508883339"/>
      <w:bookmarkStart w:id="28" w:name="_Toc35971575"/>
      <w:bookmarkStart w:id="29" w:name="_Toc58314679"/>
      <w:r w:rsidRPr="000C718F">
        <w:t>5</w:t>
      </w:r>
      <w:r w:rsidR="00CD15A7" w:rsidRPr="000C718F">
        <w:tab/>
        <w:t>Test method and test</w:t>
      </w:r>
      <w:r w:rsidR="00765EFB" w:rsidRPr="000C718F">
        <w:t xml:space="preserve"> model</w:t>
      </w:r>
      <w:bookmarkEnd w:id="27"/>
      <w:bookmarkEnd w:id="28"/>
      <w:bookmarkEnd w:id="29"/>
    </w:p>
    <w:p w14:paraId="40089835" w14:textId="77777777" w:rsidR="00CD15A7" w:rsidRPr="000C718F" w:rsidRDefault="000B2411" w:rsidP="00E65641">
      <w:pPr>
        <w:pStyle w:val="Heading2"/>
        <w:rPr>
          <w:snapToGrid w:val="0"/>
        </w:rPr>
      </w:pPr>
      <w:bookmarkStart w:id="30" w:name="_Toc508883340"/>
      <w:bookmarkStart w:id="31" w:name="_Toc35971576"/>
      <w:bookmarkStart w:id="32" w:name="_Toc58314680"/>
      <w:r w:rsidRPr="000C718F">
        <w:rPr>
          <w:snapToGrid w:val="0"/>
        </w:rPr>
        <w:t>5</w:t>
      </w:r>
      <w:r w:rsidR="00CD15A7" w:rsidRPr="000C718F">
        <w:rPr>
          <w:snapToGrid w:val="0"/>
        </w:rPr>
        <w:t>.1</w:t>
      </w:r>
      <w:r w:rsidR="00CD15A7" w:rsidRPr="000C718F">
        <w:rPr>
          <w:snapToGrid w:val="0"/>
        </w:rPr>
        <w:tab/>
        <w:t>Test method</w:t>
      </w:r>
      <w:bookmarkEnd w:id="30"/>
      <w:bookmarkEnd w:id="31"/>
      <w:bookmarkEnd w:id="32"/>
    </w:p>
    <w:p w14:paraId="24C3FBD4" w14:textId="77777777" w:rsidR="0004474C" w:rsidRPr="000C718F" w:rsidRDefault="000B2411" w:rsidP="00E65641">
      <w:pPr>
        <w:pStyle w:val="Heading2"/>
        <w:rPr>
          <w:snapToGrid w:val="0"/>
        </w:rPr>
      </w:pPr>
      <w:bookmarkStart w:id="33" w:name="_Toc508883341"/>
      <w:bookmarkStart w:id="34" w:name="_Toc35971577"/>
      <w:bookmarkStart w:id="35" w:name="_Toc58314681"/>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33"/>
      <w:bookmarkEnd w:id="34"/>
      <w:bookmarkEnd w:id="35"/>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0C718F" w:rsidP="00C610D9">
      <w:pPr>
        <w:pStyle w:val="TH"/>
      </w:pPr>
      <w:r w:rsidRPr="000C718F">
        <w:pict w14:anchorId="4FC21322">
          <v:shape id="Objekt 12" o:spid="_x0000_i1027"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0C718F" w:rsidP="003322ED">
      <w:pPr>
        <w:pStyle w:val="TH"/>
        <w:rPr>
          <w:snapToGrid w:val="0"/>
        </w:rPr>
      </w:pPr>
      <w:r w:rsidRPr="000C718F">
        <w:rPr>
          <w:snapToGrid w:val="0"/>
        </w:rPr>
        <w:pict w14:anchorId="6364ED32">
          <v:shape id="Objekt 1" o:spid="_x0000_i1028"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0C718F" w:rsidP="00D03D1C">
      <w:pPr>
        <w:pStyle w:val="TH"/>
        <w:rPr>
          <w:snapToGrid w:val="0"/>
        </w:rPr>
      </w:pPr>
      <w:r w:rsidRPr="000C718F">
        <w:rPr>
          <w:snapToGrid w:val="0"/>
        </w:rPr>
        <w:pict w14:anchorId="31EC7BF2">
          <v:shape id="Objekt 6" o:spid="_x0000_i1029" type="#_x0000_t75" style="width:468.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0C718F" w:rsidP="00D03D1C">
      <w:pPr>
        <w:pStyle w:val="TH"/>
        <w:rPr>
          <w:snapToGrid w:val="0"/>
        </w:rPr>
      </w:pPr>
      <w:r w:rsidRPr="000C718F">
        <w:rPr>
          <w:snapToGrid w:val="0"/>
        </w:rPr>
        <w:pict w14:anchorId="585BB227">
          <v:shape id="Objekt 8" o:spid="_x0000_i1030"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5pt;height:356pt" o:ole="">
            <v:imagedata r:id="rId15" o:title=""/>
          </v:shape>
          <o:OLEObject Type="Embed" ProgID="Word.Document.12" ShapeID="_x0000_i1031" DrawAspect="Content" ObjectID="_1678683408"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5pt;height:355.5pt" o:ole="">
            <v:imagedata r:id="rId17" o:title=""/>
          </v:shape>
          <o:OLEObject Type="Embed" ProgID="Word.Document.12" ShapeID="_x0000_i1032" DrawAspect="Content" ObjectID="_1678683409"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36" w:name="_Toc508883342"/>
      <w:bookmarkStart w:id="37" w:name="_Toc35971578"/>
      <w:bookmarkStart w:id="38" w:name="_Toc58314682"/>
      <w:r w:rsidRPr="000C718F">
        <w:t>5.2.1</w:t>
      </w:r>
      <w:r w:rsidRPr="000C718F">
        <w:tab/>
        <w:t>Transport protocol</w:t>
      </w:r>
      <w:bookmarkEnd w:id="36"/>
      <w:bookmarkEnd w:id="37"/>
      <w:bookmarkEnd w:id="38"/>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39" w:name="_Toc508883343"/>
      <w:bookmarkStart w:id="40" w:name="_Toc35971579"/>
      <w:bookmarkStart w:id="41" w:name="_Toc58314683"/>
      <w:r w:rsidRPr="000C718F">
        <w:t>5.2.2</w:t>
      </w:r>
      <w:r w:rsidRPr="000C718F">
        <w:tab/>
        <w:t>IMS CC test cases over IP-CAN test model</w:t>
      </w:r>
      <w:bookmarkEnd w:id="39"/>
      <w:bookmarkEnd w:id="40"/>
      <w:bookmarkEnd w:id="41"/>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42" w:name="_Toc508883344"/>
      <w:bookmarkStart w:id="43" w:name="_Toc35971580"/>
      <w:bookmarkStart w:id="44" w:name="_Toc58314684"/>
      <w:r w:rsidRPr="000C718F">
        <w:t>5</w:t>
      </w:r>
      <w:r w:rsidR="00CD15A7" w:rsidRPr="000C718F">
        <w:t>.3</w:t>
      </w:r>
      <w:r w:rsidR="00CD15A7" w:rsidRPr="000C718F">
        <w:tab/>
        <w:t>Upper Tester (UT)</w:t>
      </w:r>
      <w:bookmarkEnd w:id="42"/>
      <w:bookmarkEnd w:id="43"/>
      <w:bookmarkEnd w:id="44"/>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45" w:name="_Toc508883345"/>
      <w:bookmarkStart w:id="46" w:name="_Toc35971581"/>
      <w:bookmarkStart w:id="47" w:name="_Toc58314685"/>
      <w:r w:rsidRPr="000C718F">
        <w:t>5</w:t>
      </w:r>
      <w:r w:rsidR="00CD15A7" w:rsidRPr="000C718F">
        <w:t>.4</w:t>
      </w:r>
      <w:r w:rsidR="00CD15A7" w:rsidRPr="000C718F">
        <w:tab/>
        <w:t>TTCN</w:t>
      </w:r>
      <w:r w:rsidR="00474710" w:rsidRPr="000C718F">
        <w:t>-3</w:t>
      </w:r>
      <w:bookmarkEnd w:id="45"/>
      <w:bookmarkEnd w:id="46"/>
      <w:bookmarkEnd w:id="47"/>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48" w:name="_Toc508883346"/>
      <w:bookmarkStart w:id="49" w:name="_Toc35971582"/>
      <w:bookmarkStart w:id="50" w:name="_Toc58314686"/>
      <w:bookmarkStart w:id="51" w:name="OLE_LINK1"/>
      <w:r w:rsidRPr="000C718F">
        <w:t>5.5</w:t>
      </w:r>
      <w:r w:rsidRPr="000C718F">
        <w:tab/>
      </w:r>
      <w:r w:rsidR="00385324" w:rsidRPr="000C718F">
        <w:t>Support of XCAP</w:t>
      </w:r>
      <w:bookmarkEnd w:id="48"/>
      <w:bookmarkEnd w:id="49"/>
      <w:bookmarkEnd w:id="50"/>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51"/>
    </w:p>
    <w:p w14:paraId="5026524B" w14:textId="77777777" w:rsidR="00B32629" w:rsidRPr="000C718F" w:rsidRDefault="009561F8" w:rsidP="00B32629">
      <w:pPr>
        <w:pStyle w:val="Heading3"/>
      </w:pPr>
      <w:bookmarkStart w:id="52" w:name="_Toc508883347"/>
      <w:bookmarkStart w:id="53" w:name="_Toc35971583"/>
      <w:bookmarkStart w:id="54" w:name="_Toc58314687"/>
      <w:r w:rsidRPr="000C718F">
        <w:t>5.5.1</w:t>
      </w:r>
      <w:r w:rsidRPr="000C718F">
        <w:tab/>
      </w:r>
      <w:r w:rsidR="00B32629" w:rsidRPr="000C718F">
        <w:t>XCAP Server</w:t>
      </w:r>
      <w:bookmarkEnd w:id="52"/>
      <w:bookmarkEnd w:id="53"/>
      <w:bookmarkEnd w:id="54"/>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55" w:name="_Hlk50976582"/>
      <w:r w:rsidR="00DB78CA" w:rsidRPr="000C718F">
        <w:t xml:space="preserve">e.g. </w:t>
      </w:r>
      <w:bookmarkEnd w:id="55"/>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0C718F" w:rsidP="00B32629">
      <w:pPr>
        <w:pStyle w:val="TH"/>
      </w:pPr>
      <w:r w:rsidRPr="000C718F">
        <w:pict w14:anchorId="042ECB64">
          <v:shape id="_x0000_i1033" type="#_x0000_t75" style="width:470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56" w:name="_Toc508883348"/>
      <w:bookmarkStart w:id="57" w:name="_Toc35971584"/>
      <w:bookmarkStart w:id="58" w:name="_Toc58314688"/>
      <w:r w:rsidRPr="000C718F">
        <w:t>5.5.2</w:t>
      </w:r>
      <w:r w:rsidRPr="000C718F">
        <w:tab/>
      </w:r>
      <w:r w:rsidR="007E6590" w:rsidRPr="000C718F">
        <w:t>HTTP Signalling</w:t>
      </w:r>
      <w:bookmarkEnd w:id="56"/>
      <w:bookmarkEnd w:id="57"/>
      <w:bookmarkEnd w:id="58"/>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59" w:name="_Toc508883349"/>
      <w:bookmarkStart w:id="60" w:name="_Toc35971585"/>
      <w:bookmarkStart w:id="61" w:name="_Toc58314689"/>
      <w:r w:rsidRPr="000C718F">
        <w:t>5.6</w:t>
      </w:r>
      <w:r w:rsidRPr="000C718F">
        <w:tab/>
      </w:r>
      <w:r w:rsidR="00B92D12" w:rsidRPr="000C718F">
        <w:t>Void</w:t>
      </w:r>
      <w:bookmarkEnd w:id="59"/>
      <w:bookmarkEnd w:id="60"/>
      <w:bookmarkEnd w:id="61"/>
    </w:p>
    <w:p w14:paraId="498A8E36" w14:textId="77777777" w:rsidR="00E848D0" w:rsidRPr="000C718F" w:rsidRDefault="000B2411" w:rsidP="00E848D0">
      <w:pPr>
        <w:pStyle w:val="Heading1"/>
      </w:pPr>
      <w:bookmarkStart w:id="62" w:name="_Toc508883350"/>
      <w:bookmarkStart w:id="63" w:name="_Toc35971586"/>
      <w:bookmarkStart w:id="64" w:name="_Toc58314690"/>
      <w:r w:rsidRPr="000C718F">
        <w:t>6</w:t>
      </w:r>
      <w:r w:rsidR="00CD15A7" w:rsidRPr="000C718F">
        <w:tab/>
        <w:t>ASP definitions</w:t>
      </w:r>
      <w:bookmarkEnd w:id="62"/>
      <w:bookmarkEnd w:id="63"/>
      <w:bookmarkEnd w:id="6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65" w:name="_Toc508883351"/>
      <w:bookmarkStart w:id="66" w:name="_Toc35971587"/>
      <w:bookmarkStart w:id="67" w:name="_Toc58314691"/>
      <w:r w:rsidRPr="000C718F">
        <w:t>6</w:t>
      </w:r>
      <w:r w:rsidR="003365EC" w:rsidRPr="000C718F">
        <w:t>.1</w:t>
      </w:r>
      <w:r w:rsidR="003365EC" w:rsidRPr="000C718F">
        <w:tab/>
      </w:r>
      <w:r w:rsidR="005F66AA" w:rsidRPr="000C718F">
        <w:t>Void</w:t>
      </w:r>
      <w:bookmarkEnd w:id="65"/>
      <w:bookmarkEnd w:id="66"/>
      <w:bookmarkEnd w:id="67"/>
    </w:p>
    <w:p w14:paraId="31A57F71" w14:textId="77777777" w:rsidR="00C5247C" w:rsidRPr="000C718F" w:rsidRDefault="00C5247C" w:rsidP="00C5247C">
      <w:pPr>
        <w:pStyle w:val="Heading2"/>
      </w:pPr>
      <w:bookmarkStart w:id="68" w:name="_Toc508883352"/>
      <w:bookmarkStart w:id="69" w:name="_Toc35971588"/>
      <w:bookmarkStart w:id="70" w:name="_Toc58314692"/>
      <w:r w:rsidRPr="000C718F">
        <w:t>6.2</w:t>
      </w:r>
      <w:r w:rsidRPr="000C718F">
        <w:tab/>
      </w:r>
      <w:r w:rsidR="005F66AA" w:rsidRPr="000C718F">
        <w:t>Void</w:t>
      </w:r>
      <w:bookmarkEnd w:id="68"/>
      <w:bookmarkEnd w:id="69"/>
      <w:bookmarkEnd w:id="70"/>
    </w:p>
    <w:p w14:paraId="3516D02B" w14:textId="77777777" w:rsidR="00C5247C" w:rsidRPr="000C718F" w:rsidRDefault="00C5247C" w:rsidP="005F66AA">
      <w:pPr>
        <w:pStyle w:val="Heading2"/>
      </w:pPr>
      <w:bookmarkStart w:id="71" w:name="_Toc508883353"/>
      <w:bookmarkStart w:id="72" w:name="_Toc35971589"/>
      <w:bookmarkStart w:id="73" w:name="_Toc58314693"/>
      <w:r w:rsidRPr="000C718F">
        <w:t>6.3</w:t>
      </w:r>
      <w:r w:rsidRPr="000C718F">
        <w:tab/>
      </w:r>
      <w:r w:rsidR="005F66AA" w:rsidRPr="000C718F">
        <w:t>Void</w:t>
      </w:r>
      <w:bookmarkEnd w:id="71"/>
      <w:bookmarkEnd w:id="72"/>
      <w:bookmarkEnd w:id="73"/>
    </w:p>
    <w:p w14:paraId="473CCB5A" w14:textId="77777777" w:rsidR="00EC6007" w:rsidRPr="000C718F" w:rsidRDefault="00C5247C" w:rsidP="00EC6007">
      <w:pPr>
        <w:pStyle w:val="Heading2"/>
      </w:pPr>
      <w:bookmarkStart w:id="74" w:name="_Toc508883354"/>
      <w:bookmarkStart w:id="75" w:name="_Toc35971590"/>
      <w:bookmarkStart w:id="76" w:name="_Toc58314694"/>
      <w:r w:rsidRPr="000C718F">
        <w:t>6.4</w:t>
      </w:r>
      <w:r w:rsidRPr="000C718F">
        <w:tab/>
      </w:r>
      <w:r w:rsidR="00E848D0" w:rsidRPr="000C718F">
        <w:t>Void</w:t>
      </w:r>
      <w:bookmarkEnd w:id="74"/>
      <w:bookmarkEnd w:id="75"/>
      <w:bookmarkEnd w:id="76"/>
    </w:p>
    <w:p w14:paraId="02520B59" w14:textId="77777777" w:rsidR="00163925" w:rsidRPr="000C718F" w:rsidRDefault="00C5247C" w:rsidP="00163925">
      <w:pPr>
        <w:pStyle w:val="Heading2"/>
      </w:pPr>
      <w:bookmarkStart w:id="77" w:name="_Toc508883355"/>
      <w:bookmarkStart w:id="78" w:name="_Toc35971591"/>
      <w:bookmarkStart w:id="79" w:name="_Toc58314695"/>
      <w:r w:rsidRPr="000C718F">
        <w:t>6.5</w:t>
      </w:r>
      <w:r w:rsidRPr="000C718F">
        <w:tab/>
        <w:t>XCAP server ASP definitions</w:t>
      </w:r>
      <w:bookmarkEnd w:id="77"/>
      <w:bookmarkEnd w:id="78"/>
      <w:bookmarkEnd w:id="79"/>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80" w:name="_Toc508883356"/>
      <w:bookmarkStart w:id="81" w:name="_Toc35971592"/>
      <w:bookmarkStart w:id="82" w:name="_Toc58314696"/>
      <w:r w:rsidRPr="000C718F">
        <w:t>7</w:t>
      </w:r>
      <w:r w:rsidR="009C2095" w:rsidRPr="000C718F">
        <w:tab/>
        <w:t>Codec definition</w:t>
      </w:r>
      <w:r w:rsidR="009E30CC" w:rsidRPr="000C718F">
        <w:t>s for IP User Data</w:t>
      </w:r>
      <w:bookmarkEnd w:id="80"/>
      <w:bookmarkEnd w:id="81"/>
      <w:bookmarkEnd w:id="82"/>
    </w:p>
    <w:p w14:paraId="04F7FFBF" w14:textId="77777777" w:rsidR="009C2095" w:rsidRPr="000C718F" w:rsidRDefault="000B2411" w:rsidP="00E65641">
      <w:pPr>
        <w:pStyle w:val="Heading2"/>
      </w:pPr>
      <w:bookmarkStart w:id="83" w:name="_Toc508883357"/>
      <w:bookmarkStart w:id="84" w:name="_Toc35971593"/>
      <w:bookmarkStart w:id="85" w:name="_Toc58314697"/>
      <w:r w:rsidRPr="000C718F">
        <w:t>7</w:t>
      </w:r>
      <w:r w:rsidR="00796F95" w:rsidRPr="000C718F">
        <w:t>.1</w:t>
      </w:r>
      <w:r w:rsidR="009C2095" w:rsidRPr="000C718F">
        <w:tab/>
        <w:t>Introduction</w:t>
      </w:r>
      <w:bookmarkEnd w:id="83"/>
      <w:bookmarkEnd w:id="84"/>
      <w:bookmarkEnd w:id="85"/>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86" w:name="_Toc508883358"/>
      <w:bookmarkStart w:id="87" w:name="_Toc35971594"/>
      <w:bookmarkStart w:id="88" w:name="_Toc58314698"/>
      <w:r w:rsidRPr="000C718F">
        <w:t>7</w:t>
      </w:r>
      <w:r w:rsidR="00796F95" w:rsidRPr="000C718F">
        <w:t>.2</w:t>
      </w:r>
      <w:r w:rsidR="009C2095" w:rsidRPr="000C718F">
        <w:tab/>
      </w:r>
      <w:r w:rsidR="009E30CC" w:rsidRPr="000C718F">
        <w:t>General Aspects</w:t>
      </w:r>
      <w:bookmarkEnd w:id="86"/>
      <w:bookmarkEnd w:id="87"/>
      <w:bookmarkEnd w:id="88"/>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89" w:name="_Toc508883359"/>
      <w:bookmarkStart w:id="90" w:name="_Toc35971595"/>
      <w:bookmarkStart w:id="91" w:name="_Toc58314699"/>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89"/>
      <w:bookmarkEnd w:id="90"/>
      <w:bookmarkEnd w:id="91"/>
    </w:p>
    <w:p w14:paraId="33915B59" w14:textId="77777777" w:rsidR="009C2095" w:rsidRPr="000C718F" w:rsidRDefault="000B2411" w:rsidP="00E65641">
      <w:pPr>
        <w:pStyle w:val="Heading3"/>
        <w:rPr>
          <w:rStyle w:val="Heading3Char1"/>
        </w:rPr>
      </w:pPr>
      <w:bookmarkStart w:id="92" w:name="_Toc508883360"/>
      <w:bookmarkStart w:id="93" w:name="_Toc35971596"/>
      <w:bookmarkStart w:id="94" w:name="_Toc58314700"/>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92"/>
      <w:bookmarkEnd w:id="93"/>
      <w:bookmarkEnd w:id="9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95" w:name="_Toc508883361"/>
      <w:bookmarkStart w:id="96" w:name="_Toc35971597"/>
      <w:bookmarkStart w:id="97" w:name="_Toc58314701"/>
      <w:r w:rsidRPr="000C718F">
        <w:t>7</w:t>
      </w:r>
      <w:r w:rsidR="00796F95" w:rsidRPr="000C718F">
        <w:t>.3.2</w:t>
      </w:r>
      <w:r w:rsidR="00796F95" w:rsidRPr="000C718F">
        <w:tab/>
      </w:r>
      <w:r w:rsidR="009C2095" w:rsidRPr="000C718F">
        <w:t>Deviations of the type definition semantic</w:t>
      </w:r>
      <w:bookmarkEnd w:id="95"/>
      <w:bookmarkEnd w:id="96"/>
      <w:bookmarkEnd w:id="97"/>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98" w:name="_Toc508883362"/>
      <w:bookmarkStart w:id="99" w:name="_Toc35971598"/>
      <w:bookmarkStart w:id="100" w:name="_Toc58314702"/>
      <w:r w:rsidRPr="000C718F">
        <w:t>7</w:t>
      </w:r>
      <w:r w:rsidR="002B0E3B" w:rsidRPr="000C718F">
        <w:t>.3.3</w:t>
      </w:r>
      <w:r w:rsidR="002B0E3B" w:rsidRPr="000C718F">
        <w:tab/>
      </w:r>
      <w:r w:rsidR="009C2095" w:rsidRPr="000C718F">
        <w:t>Additional requirements for codec implementations (SIP/IMS Message</w:t>
      </w:r>
      <w:bookmarkEnd w:id="98"/>
      <w:bookmarkEnd w:id="99"/>
      <w:bookmarkEnd w:id="100"/>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01" w:name="_Toc508883363"/>
      <w:bookmarkStart w:id="102" w:name="_Toc35971599"/>
      <w:bookmarkStart w:id="103" w:name="_Toc58314703"/>
      <w:r w:rsidRPr="000C718F">
        <w:t>7.3.3.1</w:t>
      </w:r>
      <w:r w:rsidRPr="000C718F">
        <w:tab/>
        <w:t>Differences between BNF - TTCN-3 Type Mapping</w:t>
      </w:r>
      <w:bookmarkEnd w:id="101"/>
      <w:bookmarkEnd w:id="102"/>
      <w:bookmarkEnd w:id="103"/>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0C718F" w:rsidRDefault="00CA6A32" w:rsidP="00E628B6">
            <w:pPr>
              <w:pStyle w:val="TAL"/>
            </w:pPr>
            <w:r w:rsidRPr="000C718F">
              <w:t>D</w:t>
            </w:r>
            <w:r w:rsidR="005E27F8" w:rsidRPr="000C718F">
              <w:t>igest-cln =</w:t>
            </w:r>
            <w:r w:rsidR="005E27F8" w:rsidRPr="000C718F">
              <w:tab/>
            </w:r>
            <w:r w:rsidR="005E27F8" w:rsidRPr="000C718F">
              <w:tab/>
            </w:r>
            <w:r w:rsidR="005E27F8" w:rsidRPr="000C718F">
              <w:tab/>
              <w:t xml:space="preserve">realm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xml:space="preserve">/ domain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nonce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opaque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stale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algorithm</w:t>
            </w:r>
          </w:p>
          <w:p w14:paraId="246EF07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0C718F" w:rsidRDefault="005E27F8" w:rsidP="00E628B6">
            <w:pPr>
              <w:pStyle w:val="TAL"/>
            </w:pPr>
            <w:r w:rsidRPr="000C718F">
              <w:t>Request-URI =</w:t>
            </w:r>
            <w:r w:rsidRPr="000C718F">
              <w:tab/>
            </w:r>
            <w:r w:rsidRPr="000C718F">
              <w:tab/>
              <w:t xml:space="preserve">SIP-URI </w:t>
            </w:r>
            <w:r w:rsidRPr="000C718F">
              <w:br/>
            </w:r>
            <w:r w:rsidRPr="000C718F">
              <w:tab/>
            </w:r>
            <w:r w:rsidRPr="000C718F">
              <w:tab/>
            </w:r>
            <w:r w:rsidRPr="000C718F">
              <w:tab/>
            </w:r>
            <w:r w:rsidRPr="000C718F">
              <w:tab/>
            </w:r>
            <w:r w:rsidRPr="000C718F">
              <w:tab/>
            </w:r>
            <w:r w:rsidRPr="000C718F">
              <w:tab/>
              <w:t xml:space="preserve">/ SIPS-URI </w:t>
            </w:r>
            <w:r w:rsidRPr="000C718F">
              <w:br/>
            </w:r>
            <w:r w:rsidRPr="000C718F">
              <w:tab/>
            </w:r>
            <w:r w:rsidRPr="000C718F">
              <w:tab/>
            </w:r>
            <w:r w:rsidRPr="000C718F">
              <w:tab/>
            </w:r>
            <w:r w:rsidRPr="000C718F">
              <w:tab/>
            </w:r>
            <w:r w:rsidRPr="000C718F">
              <w:tab/>
            </w:r>
            <w:r w:rsidRPr="000C718F">
              <w:tab/>
              <w:t>/ absoluteURI</w:t>
            </w:r>
          </w:p>
          <w:p w14:paraId="31442E85" w14:textId="77777777" w:rsidR="005E27F8" w:rsidRPr="000C718F" w:rsidRDefault="005E27F8" w:rsidP="00E628B6">
            <w:pPr>
              <w:pStyle w:val="TAL"/>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04" w:name="_Toc508883364"/>
      <w:bookmarkStart w:id="105" w:name="_Toc35971600"/>
      <w:bookmarkStart w:id="106" w:name="_Toc58314704"/>
      <w:r w:rsidRPr="000C718F">
        <w:t>7.3.3.2</w:t>
      </w:r>
      <w:r w:rsidRPr="000C718F">
        <w:tab/>
        <w:t>URL Encoding</w:t>
      </w:r>
      <w:bookmarkEnd w:id="104"/>
      <w:bookmarkEnd w:id="105"/>
      <w:bookmarkEnd w:id="106"/>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07" w:name="_Toc508883365"/>
      <w:bookmarkStart w:id="108" w:name="_Toc35971601"/>
      <w:bookmarkStart w:id="109" w:name="_Toc58314705"/>
      <w:r w:rsidRPr="000C718F">
        <w:t>7.3.4</w:t>
      </w:r>
      <w:r w:rsidRPr="000C718F">
        <w:tab/>
        <w:t>Additional requirements for codec implementations (Message Body)</w:t>
      </w:r>
      <w:bookmarkEnd w:id="107"/>
      <w:bookmarkEnd w:id="108"/>
      <w:bookmarkEnd w:id="109"/>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10" w:name="_Toc508883366"/>
      <w:bookmarkStart w:id="111" w:name="_Toc35971602"/>
      <w:bookmarkStart w:id="112" w:name="_Toc58314706"/>
      <w:r w:rsidRPr="000C718F">
        <w:t>7.3.5</w:t>
      </w:r>
      <w:r w:rsidRPr="000C718F">
        <w:tab/>
        <w:t>Additional requirements for codec implementations (SDP Body)</w:t>
      </w:r>
      <w:bookmarkEnd w:id="110"/>
      <w:bookmarkEnd w:id="111"/>
      <w:bookmarkEnd w:id="112"/>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13" w:name="_Toc508883367"/>
      <w:bookmarkStart w:id="114" w:name="_Toc35971603"/>
      <w:bookmarkStart w:id="115" w:name="_Toc58314707"/>
      <w:r w:rsidRPr="000C718F">
        <w:t>7.3.5.1</w:t>
      </w:r>
      <w:r w:rsidRPr="000C718F">
        <w:tab/>
        <w:t>Differences between BNF - SDP Type Mapping</w:t>
      </w:r>
      <w:bookmarkEnd w:id="113"/>
      <w:bookmarkEnd w:id="114"/>
      <w:bookmarkEnd w:id="115"/>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16" w:name="_Toc508883368"/>
      <w:bookmarkStart w:id="117" w:name="_Toc35971604"/>
      <w:bookmarkStart w:id="118" w:name="_Toc58314708"/>
      <w:r w:rsidRPr="000C718F">
        <w:t>7.3.5.2</w:t>
      </w:r>
      <w:r w:rsidRPr="000C718F">
        <w:tab/>
        <w:t>Defined attributes</w:t>
      </w:r>
      <w:bookmarkEnd w:id="116"/>
      <w:bookmarkEnd w:id="117"/>
      <w:bookmarkEnd w:id="118"/>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0C718F" w:rsidRDefault="005E27F8" w:rsidP="002D415F">
            <w:pPr>
              <w:pStyle w:val="TAL"/>
              <w:keepNext w:val="0"/>
              <w:keepLines w:val="0"/>
            </w:pPr>
            <w:r w:rsidRPr="000C718F">
              <w:t>type record SDP_attribute_des {</w:t>
            </w:r>
          </w:p>
          <w:p w14:paraId="601430C2" w14:textId="77777777" w:rsidR="005E27F8" w:rsidRPr="000C718F" w:rsidRDefault="005E27F8" w:rsidP="002D415F">
            <w:pPr>
              <w:pStyle w:val="TAL"/>
              <w:keepNext w:val="0"/>
              <w:keepLines w:val="0"/>
            </w:pPr>
            <w:r w:rsidRPr="000C718F">
              <w:t xml:space="preserve">                             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0C718F" w:rsidRDefault="005E27F8" w:rsidP="002D415F">
            <w:pPr>
              <w:pStyle w:val="TAL"/>
              <w:keepNext w:val="0"/>
              <w:keepLines w:val="0"/>
            </w:pPr>
            <w:r w:rsidRPr="000C718F">
              <w:t>type record SDP_attribute_lang {</w:t>
            </w:r>
          </w:p>
          <w:p w14:paraId="290DC758" w14:textId="77777777" w:rsidR="005E27F8" w:rsidRPr="000C718F" w:rsidRDefault="005E27F8" w:rsidP="002D415F">
            <w:pPr>
              <w:pStyle w:val="TAL"/>
              <w:keepNext w:val="0"/>
              <w:keepLines w:val="0"/>
            </w:pPr>
            <w:r w:rsidRPr="000C718F">
              <w:t xml:space="preserve">                             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19" w:name="_Toc508883369"/>
      <w:bookmarkStart w:id="120" w:name="_Toc35971605"/>
      <w:bookmarkStart w:id="121" w:name="_Toc58314709"/>
      <w:r w:rsidRPr="000C718F">
        <w:t>7.3.6</w:t>
      </w:r>
      <w:r w:rsidRPr="000C718F">
        <w:tab/>
        <w:t>Additional requirements for codec implementations (</w:t>
      </w:r>
      <w:r w:rsidR="009726A5" w:rsidRPr="000C718F">
        <w:t>HTTP</w:t>
      </w:r>
      <w:r w:rsidRPr="000C718F">
        <w:t>)</w:t>
      </w:r>
      <w:bookmarkEnd w:id="119"/>
      <w:bookmarkEnd w:id="120"/>
      <w:bookmarkEnd w:id="121"/>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22" w:name="_Toc508883370"/>
      <w:bookmarkStart w:id="123" w:name="_Toc35971606"/>
      <w:bookmarkStart w:id="124" w:name="_Toc58314710"/>
      <w:r w:rsidRPr="000C718F">
        <w:t>7.3.7</w:t>
      </w:r>
      <w:r w:rsidRPr="000C718F">
        <w:tab/>
        <w:t>Additional requirements for codec implementations (XML)</w:t>
      </w:r>
      <w:bookmarkEnd w:id="122"/>
      <w:bookmarkEnd w:id="123"/>
      <w:bookmarkEnd w:id="12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25" w:name="_Toc508883371"/>
      <w:bookmarkStart w:id="126" w:name="_Toc35971607"/>
      <w:bookmarkStart w:id="127" w:name="_Toc58314711"/>
      <w:r w:rsidRPr="000C718F">
        <w:rPr>
          <w:rStyle w:val="CharChar6"/>
        </w:rPr>
        <w:t>7.4</w:t>
      </w:r>
      <w:r w:rsidRPr="000C718F">
        <w:rPr>
          <w:rStyle w:val="CharChar6"/>
        </w:rPr>
        <w:tab/>
        <w:t>Requirements for codec implementations (DHCP, DNS)</w:t>
      </w:r>
      <w:bookmarkEnd w:id="125"/>
      <w:bookmarkEnd w:id="126"/>
      <w:bookmarkEnd w:id="127"/>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28" w:name="_Toc508883372"/>
      <w:bookmarkStart w:id="129" w:name="_Toc35971608"/>
      <w:bookmarkStart w:id="130" w:name="_Toc58314712"/>
      <w:r w:rsidRPr="000C718F">
        <w:t>8</w:t>
      </w:r>
      <w:r w:rsidR="00CD15A7" w:rsidRPr="000C718F">
        <w:tab/>
        <w:t xml:space="preserve">Design </w:t>
      </w:r>
      <w:r w:rsidR="00284C61" w:rsidRPr="000C718F">
        <w:t>c</w:t>
      </w:r>
      <w:r w:rsidR="00CD15A7" w:rsidRPr="000C718F">
        <w:t>onsideration</w:t>
      </w:r>
      <w:bookmarkEnd w:id="128"/>
      <w:bookmarkEnd w:id="129"/>
      <w:bookmarkEnd w:id="130"/>
    </w:p>
    <w:p w14:paraId="5DA8D1DD" w14:textId="77777777" w:rsidR="00CD15A7" w:rsidRPr="000C718F" w:rsidRDefault="000B2411" w:rsidP="00E65641">
      <w:pPr>
        <w:pStyle w:val="Heading2"/>
      </w:pPr>
      <w:bookmarkStart w:id="131" w:name="_Toc508883373"/>
      <w:bookmarkStart w:id="132" w:name="_Toc35971609"/>
      <w:bookmarkStart w:id="133" w:name="_Toc58314713"/>
      <w:r w:rsidRPr="000C718F">
        <w:t>8</w:t>
      </w:r>
      <w:r w:rsidR="00CD15A7" w:rsidRPr="000C718F">
        <w:t>.1</w:t>
      </w:r>
      <w:r w:rsidR="00CD15A7" w:rsidRPr="000C718F">
        <w:tab/>
      </w:r>
      <w:r w:rsidR="00897761" w:rsidRPr="000C718F">
        <w:t>Void</w:t>
      </w:r>
      <w:bookmarkEnd w:id="131"/>
      <w:bookmarkEnd w:id="132"/>
      <w:bookmarkEnd w:id="133"/>
    </w:p>
    <w:p w14:paraId="3087E127" w14:textId="77777777" w:rsidR="00841655" w:rsidRPr="000C718F" w:rsidRDefault="00841655" w:rsidP="00897761">
      <w:pPr>
        <w:pStyle w:val="Heading2"/>
      </w:pPr>
      <w:bookmarkStart w:id="134" w:name="_Toc508883374"/>
      <w:bookmarkStart w:id="135" w:name="_Toc35971610"/>
      <w:bookmarkStart w:id="136" w:name="_Toc58314714"/>
      <w:r w:rsidRPr="000C718F">
        <w:t>8.2</w:t>
      </w:r>
      <w:r w:rsidRPr="000C718F">
        <w:tab/>
      </w:r>
      <w:r w:rsidR="00897761" w:rsidRPr="000C718F">
        <w:t>Void</w:t>
      </w:r>
      <w:bookmarkEnd w:id="134"/>
      <w:bookmarkEnd w:id="135"/>
      <w:bookmarkEnd w:id="136"/>
    </w:p>
    <w:p w14:paraId="67D57526" w14:textId="77777777" w:rsidR="008D5DAD" w:rsidRPr="000C718F" w:rsidRDefault="00841655" w:rsidP="00897761">
      <w:pPr>
        <w:pStyle w:val="Heading2"/>
      </w:pPr>
      <w:bookmarkStart w:id="137" w:name="_Toc508883375"/>
      <w:bookmarkStart w:id="138" w:name="_Toc35971611"/>
      <w:bookmarkStart w:id="139" w:name="_Toc58314715"/>
      <w:r w:rsidRPr="000C718F">
        <w:t>8.3</w:t>
      </w:r>
      <w:r w:rsidRPr="000C718F">
        <w:tab/>
      </w:r>
      <w:r w:rsidR="00897761" w:rsidRPr="000C718F">
        <w:t>Void</w:t>
      </w:r>
      <w:bookmarkEnd w:id="137"/>
      <w:bookmarkEnd w:id="138"/>
      <w:bookmarkEnd w:id="139"/>
    </w:p>
    <w:p w14:paraId="02FC26CC" w14:textId="77777777" w:rsidR="00841655" w:rsidRPr="000C718F" w:rsidRDefault="00841655" w:rsidP="00841655">
      <w:pPr>
        <w:pStyle w:val="Heading2"/>
      </w:pPr>
      <w:bookmarkStart w:id="140" w:name="_Toc508883376"/>
      <w:bookmarkStart w:id="141" w:name="_Toc35971612"/>
      <w:bookmarkStart w:id="142" w:name="_Toc58314716"/>
      <w:r w:rsidRPr="000C718F">
        <w:t>8.4</w:t>
      </w:r>
      <w:r w:rsidRPr="000C718F">
        <w:tab/>
        <w:t>AT commands</w:t>
      </w:r>
      <w:bookmarkEnd w:id="140"/>
      <w:bookmarkEnd w:id="141"/>
      <w:bookmarkEnd w:id="142"/>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43" w:name="_Toc508883377"/>
      <w:bookmarkStart w:id="144" w:name="_Toc35971613"/>
      <w:bookmarkStart w:id="145" w:name="_Toc58314717"/>
      <w:r w:rsidRPr="000C718F">
        <w:t>8.5</w:t>
      </w:r>
      <w:r w:rsidRPr="000C718F">
        <w:tab/>
        <w:t>Timer Tolerances</w:t>
      </w:r>
      <w:bookmarkEnd w:id="143"/>
      <w:bookmarkEnd w:id="144"/>
      <w:bookmarkEnd w:id="145"/>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46" w:name="_Toc508883378"/>
      <w:bookmarkStart w:id="147" w:name="_Toc35971614"/>
      <w:bookmarkStart w:id="148" w:name="_Toc58314718"/>
      <w:r w:rsidRPr="000C718F">
        <w:t>8.6</w:t>
      </w:r>
      <w:r w:rsidRPr="000C718F">
        <w:tab/>
        <w:t>Bearer information for UTRAN</w:t>
      </w:r>
      <w:bookmarkEnd w:id="146"/>
      <w:bookmarkEnd w:id="147"/>
      <w:bookmarkEnd w:id="148"/>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49" w:name="_Toc508883379"/>
      <w:bookmarkStart w:id="150" w:name="_Toc35971615"/>
      <w:bookmarkStart w:id="151" w:name="_Toc58314719"/>
      <w:r w:rsidR="005F7E6C" w:rsidRPr="000C718F">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49"/>
      <w:bookmarkEnd w:id="150"/>
      <w:bookmarkEnd w:id="151"/>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152" w:name="_Toc508883380"/>
      <w:bookmarkStart w:id="153" w:name="_Toc35971616"/>
      <w:bookmarkStart w:id="154" w:name="_Toc58314720"/>
      <w:r w:rsidRPr="000C718F">
        <w:t>A.1</w:t>
      </w:r>
      <w:r w:rsidRPr="000C718F">
        <w:tab/>
      </w:r>
      <w:r w:rsidR="001A6767" w:rsidRPr="000C718F">
        <w:t xml:space="preserve">Baseline </w:t>
      </w:r>
      <w:r w:rsidRPr="000C718F">
        <w:t>of specifications</w:t>
      </w:r>
      <w:bookmarkEnd w:id="152"/>
      <w:bookmarkEnd w:id="153"/>
      <w:bookmarkEnd w:id="15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155" w:name="_Toc508883381"/>
      <w:bookmarkStart w:id="156" w:name="_Toc35971617"/>
      <w:bookmarkStart w:id="157" w:name="_Toc58314721"/>
      <w:r w:rsidRPr="000C718F">
        <w:t>A.2</w:t>
      </w:r>
      <w:r w:rsidRPr="000C718F">
        <w:tab/>
        <w:t>IMS-CC ATS</w:t>
      </w:r>
      <w:bookmarkEnd w:id="155"/>
      <w:bookmarkEnd w:id="156"/>
      <w:bookmarkEnd w:id="157"/>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158" w:name="_Toc508883382"/>
      <w:bookmarkStart w:id="159" w:name="_Toc35971618"/>
      <w:bookmarkStart w:id="160" w:name="_Toc58314722"/>
      <w:r w:rsidRPr="000C718F">
        <w:t>A.2.1</w:t>
      </w:r>
      <w:r w:rsidRPr="000C718F">
        <w:tab/>
        <w:t>Void</w:t>
      </w:r>
      <w:bookmarkEnd w:id="158"/>
      <w:bookmarkEnd w:id="159"/>
      <w:bookmarkEnd w:id="160"/>
    </w:p>
    <w:p w14:paraId="69B0686F" w14:textId="77777777" w:rsidR="008A6CF5" w:rsidRPr="000C718F" w:rsidRDefault="008A6CF5" w:rsidP="00E65641">
      <w:pPr>
        <w:pStyle w:val="Heading2"/>
      </w:pPr>
      <w:bookmarkStart w:id="161" w:name="_Toc508883383"/>
      <w:bookmarkStart w:id="162" w:name="_Toc35971619"/>
      <w:bookmarkStart w:id="163" w:name="_Toc58314723"/>
      <w:r w:rsidRPr="000C718F">
        <w:t>A.2.2</w:t>
      </w:r>
      <w:r w:rsidRPr="000C718F">
        <w:tab/>
        <w:t>Void</w:t>
      </w:r>
      <w:bookmarkEnd w:id="161"/>
      <w:bookmarkEnd w:id="162"/>
      <w:bookmarkEnd w:id="163"/>
    </w:p>
    <w:p w14:paraId="2FA360F0" w14:textId="77777777" w:rsidR="001A6767" w:rsidRPr="000C718F" w:rsidRDefault="00474710" w:rsidP="001A6767">
      <w:pPr>
        <w:pStyle w:val="Heading2"/>
      </w:pPr>
      <w:bookmarkStart w:id="164" w:name="_Toc508883384"/>
      <w:bookmarkStart w:id="165" w:name="_Toc35971620"/>
      <w:bookmarkStart w:id="166" w:name="_Toc58314724"/>
      <w:r w:rsidRPr="000C718F">
        <w:t>A.2.3</w:t>
      </w:r>
      <w:r w:rsidRPr="000C718F">
        <w:tab/>
      </w:r>
      <w:r w:rsidR="00D62603" w:rsidRPr="000C718F">
        <w:t>Void</w:t>
      </w:r>
      <w:bookmarkEnd w:id="164"/>
      <w:bookmarkEnd w:id="165"/>
      <w:bookmarkEnd w:id="166"/>
    </w:p>
    <w:p w14:paraId="29CA9F45" w14:textId="77777777" w:rsidR="001A6767" w:rsidRPr="000C718F" w:rsidRDefault="001A6767" w:rsidP="001A6767">
      <w:pPr>
        <w:pStyle w:val="Heading1"/>
      </w:pPr>
      <w:bookmarkStart w:id="167" w:name="_Toc58314725"/>
      <w:r w:rsidRPr="000C718F">
        <w:t>A.3</w:t>
      </w:r>
      <w:r w:rsidRPr="000C718F">
        <w:tab/>
        <w:t>IMS_NR5GC ATS</w:t>
      </w:r>
      <w:bookmarkEnd w:id="167"/>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1565"/>
        <w:gridCol w:w="6950"/>
      </w:tblGrid>
      <w:tr w:rsidR="001A6767" w:rsidRPr="000C718F" w14:paraId="7B190BA8" w14:textId="77777777" w:rsidTr="007B309D">
        <w:trPr>
          <w:jc w:val="center"/>
        </w:trPr>
        <w:tc>
          <w:tcPr>
            <w:tcW w:w="1565" w:type="dxa"/>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151CFC" w:rsidRPr="000C718F" w14:paraId="5544F530"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1A6767" w:rsidRPr="000C718F" w14:paraId="209F1BF3"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151CFC" w:rsidRPr="000C718F" w14:paraId="084F8E4C"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151CFC" w:rsidRPr="000C718F" w14:paraId="44E72EEE"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151CFC" w:rsidRPr="000C718F" w14:paraId="2D6AE323"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1A6767" w:rsidRPr="000C718F" w14:paraId="101D49DC"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bl>
    <w:p w14:paraId="12EDF1E2" w14:textId="77777777" w:rsidR="00B57E29" w:rsidRPr="000C718F" w:rsidRDefault="00B57E29" w:rsidP="000E26E2"/>
    <w:p w14:paraId="4D653761" w14:textId="77777777" w:rsidR="00AC4FA8" w:rsidRPr="000C718F" w:rsidRDefault="00AC4FA8" w:rsidP="00B23676">
      <w:pPr>
        <w:pStyle w:val="Heading8"/>
      </w:pPr>
      <w:bookmarkStart w:id="168" w:name="_Toc508883385"/>
      <w:bookmarkStart w:id="169" w:name="_Toc35971621"/>
      <w:bookmarkStart w:id="170" w:name="_Toc58314726"/>
      <w:bookmarkStart w:id="171" w:name="historyclause"/>
      <w:r w:rsidRPr="000C718F">
        <w:t>Annex B (normative):</w:t>
      </w:r>
      <w:r w:rsidRPr="000C718F">
        <w:br/>
        <w:t>Partial IXIT proforma</w:t>
      </w:r>
      <w:bookmarkEnd w:id="168"/>
      <w:bookmarkEnd w:id="169"/>
      <w:bookmarkEnd w:id="170"/>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172" w:name="_Toc508883386"/>
      <w:bookmarkStart w:id="173" w:name="_Toc35971622"/>
      <w:bookmarkStart w:id="174" w:name="_Toc58314727"/>
      <w:r w:rsidRPr="000C718F">
        <w:t>B.0</w:t>
      </w:r>
      <w:r w:rsidRPr="000C718F">
        <w:tab/>
        <w:t>Introduction</w:t>
      </w:r>
      <w:bookmarkEnd w:id="172"/>
      <w:bookmarkEnd w:id="173"/>
      <w:bookmarkEnd w:id="174"/>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175" w:name="_Toc508883387"/>
      <w:bookmarkStart w:id="176" w:name="_Toc35971623"/>
      <w:bookmarkStart w:id="177" w:name="_Toc58314728"/>
      <w:r w:rsidRPr="000C718F">
        <w:t>B.1</w:t>
      </w:r>
      <w:r w:rsidRPr="000C718F">
        <w:tab/>
        <w:t>Parameter values</w:t>
      </w:r>
      <w:bookmarkEnd w:id="175"/>
      <w:bookmarkEnd w:id="176"/>
      <w:bookmarkEnd w:id="177"/>
    </w:p>
    <w:p w14:paraId="72EFF117" w14:textId="77777777" w:rsidR="00D62603" w:rsidRPr="000C718F" w:rsidRDefault="00D62603" w:rsidP="00D62603">
      <w:pPr>
        <w:pStyle w:val="Heading2"/>
      </w:pPr>
      <w:bookmarkStart w:id="178" w:name="_Toc508883388"/>
      <w:bookmarkStart w:id="179" w:name="_Toc35971624"/>
      <w:bookmarkStart w:id="180" w:name="_Toc58314729"/>
      <w:r w:rsidRPr="000C718F">
        <w:t>B.1.1</w:t>
      </w:r>
      <w:r w:rsidRPr="000C718F">
        <w:tab/>
        <w:t>PIXITs</w:t>
      </w:r>
      <w:bookmarkEnd w:id="178"/>
      <w:bookmarkEnd w:id="179"/>
      <w:bookmarkEnd w:id="180"/>
    </w:p>
    <w:p w14:paraId="7A00FE95" w14:textId="77777777" w:rsidR="00AA4597" w:rsidRPr="000C718F" w:rsidRDefault="00AA4597" w:rsidP="00246B8B">
      <w:pPr>
        <w:pStyle w:val="TH"/>
      </w:pPr>
      <w:r w:rsidRPr="000C718F">
        <w:t>Table B.</w:t>
      </w:r>
      <w:r w:rsidR="00D62603" w:rsidRPr="000C718F">
        <w:t>1.</w:t>
      </w:r>
      <w:r w:rsidRPr="000C718F">
        <w:t>1: PIXIT</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1"/>
        <w:gridCol w:w="3253"/>
        <w:gridCol w:w="1141"/>
        <w:gridCol w:w="1414"/>
        <w:gridCol w:w="1556"/>
      </w:tblGrid>
      <w:tr w:rsidR="00AA4597" w:rsidRPr="000C718F" w14:paraId="763AC862" w14:textId="77777777">
        <w:trPr>
          <w:tblHeader/>
          <w:jc w:val="center"/>
        </w:trPr>
        <w:tc>
          <w:tcPr>
            <w:tcW w:w="2341" w:type="dxa"/>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trPr>
          <w:jc w:val="center"/>
        </w:trPr>
        <w:tc>
          <w:tcPr>
            <w:tcW w:w="2341" w:type="dxa"/>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trPr>
          <w:jc w:val="center"/>
        </w:trPr>
        <w:tc>
          <w:tcPr>
            <w:tcW w:w="2341" w:type="dxa"/>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77777777"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917B2F">
        <w:trPr>
          <w:jc w:val="center"/>
        </w:trPr>
        <w:tc>
          <w:tcPr>
            <w:tcW w:w="2341" w:type="dxa"/>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77777777"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trPr>
          <w:jc w:val="center"/>
        </w:trPr>
        <w:tc>
          <w:tcPr>
            <w:tcW w:w="2341" w:type="dxa"/>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77777777"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Pr="000C718F">
              <w:rPr>
                <w:rFonts w:eastAsia="Arial Unicode MS"/>
              </w:rPr>
              <w:br/>
              <w:t xml:space="preserve">NOTE: in general this URI shall be different than the </w:t>
            </w:r>
            <w:r w:rsidR="007612D2" w:rsidRPr="000C718F">
              <w:rPr>
                <w:rFonts w:eastAsia="Arial Unicode MS"/>
              </w:rPr>
              <w:t>one in</w:t>
            </w:r>
            <w:r w:rsidRPr="000C718F">
              <w:rPr>
                <w:rFonts w:eastAsia="Arial Unicode MS"/>
              </w:rPr>
              <w:t xml:space="preserve"> px_CalleeUri</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917B2F">
        <w:trPr>
          <w:jc w:val="center"/>
        </w:trPr>
        <w:tc>
          <w:tcPr>
            <w:tcW w:w="2341" w:type="dxa"/>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3072EC8E" w14:textId="77777777" w:rsidR="00B93163" w:rsidRPr="000C718F" w:rsidRDefault="00B93163" w:rsidP="00917B2F">
            <w:pPr>
              <w:pStyle w:val="TAL"/>
              <w:rPr>
                <w:rFonts w:eastAsia="Arial Unicode MS"/>
              </w:rPr>
            </w:pPr>
            <w:r w:rsidRPr="000C718F">
              <w:rPr>
                <w:rFonts w:eastAsia="Arial Unicode MS"/>
              </w:rPr>
              <w:t>URI provided by the remote side (i.e. by SS) to be used by the UE as contact address in further SIP signalling of the dialog</w:t>
            </w:r>
          </w:p>
          <w:p w14:paraId="43E9C560" w14:textId="77777777" w:rsidR="00B93163" w:rsidRPr="000C718F" w:rsidRDefault="00B93163" w:rsidP="00917B2F">
            <w:pPr>
              <w:pStyle w:val="TAL"/>
              <w:keepNext w:val="0"/>
              <w:keepLines w:val="0"/>
              <w:rPr>
                <w:rFonts w:eastAsia="Arial Unicode MS"/>
              </w:rPr>
            </w:pPr>
            <w:r w:rsidRPr="000C718F">
              <w:rPr>
                <w:rFonts w:eastAsia="Arial Unicode MS"/>
              </w:rPr>
              <w:t>NOTE: in general this URI shall be different than the one in px_CalleeUri2</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trPr>
          <w:jc w:val="center"/>
        </w:trPr>
        <w:tc>
          <w:tcPr>
            <w:tcW w:w="2341" w:type="dxa"/>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trPr>
          <w:jc w:val="center"/>
        </w:trPr>
        <w:tc>
          <w:tcPr>
            <w:tcW w:w="2341" w:type="dxa"/>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7410D1">
        <w:trPr>
          <w:jc w:val="center"/>
        </w:trPr>
        <w:tc>
          <w:tcPr>
            <w:tcW w:w="2341" w:type="dxa"/>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7410D1">
        <w:trPr>
          <w:jc w:val="center"/>
        </w:trPr>
        <w:tc>
          <w:tcPr>
            <w:tcW w:w="2341" w:type="dxa"/>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7410D1">
        <w:trPr>
          <w:jc w:val="center"/>
        </w:trPr>
        <w:tc>
          <w:tcPr>
            <w:tcW w:w="2341" w:type="dxa"/>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3A7017">
        <w:trPr>
          <w:jc w:val="center"/>
        </w:trPr>
        <w:tc>
          <w:tcPr>
            <w:tcW w:w="2341" w:type="dxa"/>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6136F8">
        <w:trPr>
          <w:jc w:val="center"/>
        </w:trPr>
        <w:tc>
          <w:tcPr>
            <w:tcW w:w="2341" w:type="dxa"/>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6136F8">
        <w:trPr>
          <w:jc w:val="center"/>
        </w:trPr>
        <w:tc>
          <w:tcPr>
            <w:tcW w:w="2341" w:type="dxa"/>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trPr>
          <w:jc w:val="center"/>
        </w:trPr>
        <w:tc>
          <w:tcPr>
            <w:tcW w:w="2341" w:type="dxa"/>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trPr>
          <w:jc w:val="center"/>
        </w:trPr>
        <w:tc>
          <w:tcPr>
            <w:tcW w:w="2341" w:type="dxa"/>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trPr>
          <w:jc w:val="center"/>
        </w:trPr>
        <w:tc>
          <w:tcPr>
            <w:tcW w:w="2341" w:type="dxa"/>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trPr>
          <w:jc w:val="center"/>
        </w:trPr>
        <w:tc>
          <w:tcPr>
            <w:tcW w:w="2341" w:type="dxa"/>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trPr>
          <w:jc w:val="center"/>
        </w:trPr>
        <w:tc>
          <w:tcPr>
            <w:tcW w:w="2341" w:type="dxa"/>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7410D1">
        <w:trPr>
          <w:jc w:val="center"/>
        </w:trPr>
        <w:tc>
          <w:tcPr>
            <w:tcW w:w="2341" w:type="dxa"/>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761745">
        <w:trPr>
          <w:jc w:val="center"/>
        </w:trPr>
        <w:tc>
          <w:tcPr>
            <w:tcW w:w="2341" w:type="dxa"/>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B81CBA">
        <w:trPr>
          <w:jc w:val="center"/>
        </w:trPr>
        <w:tc>
          <w:tcPr>
            <w:tcW w:w="2341" w:type="dxa"/>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734AFF">
        <w:trPr>
          <w:jc w:val="center"/>
        </w:trPr>
        <w:tc>
          <w:tcPr>
            <w:tcW w:w="2341" w:type="dxa"/>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734AFF">
        <w:trPr>
          <w:jc w:val="center"/>
        </w:trPr>
        <w:tc>
          <w:tcPr>
            <w:tcW w:w="2341" w:type="dxa"/>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734AFF">
        <w:trPr>
          <w:jc w:val="center"/>
        </w:trPr>
        <w:tc>
          <w:tcPr>
            <w:tcW w:w="2341" w:type="dxa"/>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bl>
    <w:p w14:paraId="142BAE7B" w14:textId="77777777" w:rsidR="005115C5" w:rsidRPr="000C718F" w:rsidRDefault="005115C5" w:rsidP="005115C5"/>
    <w:p w14:paraId="6AD16173" w14:textId="77777777" w:rsidR="00AC4FA8" w:rsidRPr="000C718F" w:rsidRDefault="00AC4FA8" w:rsidP="00AC4FA8"/>
    <w:p w14:paraId="7D945E87" w14:textId="77777777" w:rsidR="00AC4FA8" w:rsidRPr="000C718F" w:rsidRDefault="00AC4FA8" w:rsidP="00E65641">
      <w:pPr>
        <w:pStyle w:val="Heading1"/>
      </w:pPr>
      <w:bookmarkStart w:id="181" w:name="_Toc508883389"/>
      <w:bookmarkStart w:id="182" w:name="_Toc35971625"/>
      <w:bookmarkStart w:id="183" w:name="_Toc58314730"/>
      <w:r w:rsidRPr="000C718F">
        <w:t>B.2</w:t>
      </w:r>
      <w:r w:rsidRPr="000C718F">
        <w:tab/>
        <w:t xml:space="preserve">MMI </w:t>
      </w:r>
      <w:r w:rsidR="00761745" w:rsidRPr="000C718F">
        <w:t>Commands</w:t>
      </w:r>
      <w:bookmarkEnd w:id="181"/>
      <w:bookmarkEnd w:id="182"/>
      <w:bookmarkEnd w:id="18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7777777" w:rsidR="00FC5118" w:rsidRPr="000C718F" w:rsidRDefault="00FC5118" w:rsidP="003A7017">
            <w:pPr>
              <w:pStyle w:val="TAL"/>
            </w:pPr>
            <w:r w:rsidRPr="000C718F">
              <w:t>" 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184" w:name="_Toc508883390"/>
      <w:bookmarkStart w:id="185" w:name="_Toc35971626"/>
      <w:bookmarkStart w:id="186" w:name="_Toc58314731"/>
      <w:bookmarkEnd w:id="171"/>
      <w:r w:rsidR="00AC4FA8" w:rsidRPr="000C718F">
        <w:t>Annex C:</w:t>
      </w:r>
      <w:r w:rsidR="002E108E" w:rsidRPr="000C718F">
        <w:t xml:space="preserve"> Void</w:t>
      </w:r>
      <w:bookmarkEnd w:id="184"/>
      <w:bookmarkEnd w:id="185"/>
      <w:bookmarkEnd w:id="186"/>
    </w:p>
    <w:p w14:paraId="0CFB56AA" w14:textId="77777777" w:rsidR="00AC4FA8" w:rsidRPr="000C718F" w:rsidRDefault="00AC4FA8" w:rsidP="00E65641">
      <w:pPr>
        <w:pStyle w:val="Heading8"/>
      </w:pPr>
      <w:r w:rsidRPr="000C718F">
        <w:br w:type="page"/>
      </w:r>
      <w:bookmarkStart w:id="187" w:name="_Toc508883391"/>
      <w:bookmarkStart w:id="188" w:name="_Toc35971627"/>
      <w:bookmarkStart w:id="189" w:name="_Toc58314732"/>
      <w:r w:rsidRPr="000C718F">
        <w:t>Annex D:</w:t>
      </w:r>
      <w:r w:rsidR="002E108E" w:rsidRPr="000C718F">
        <w:t xml:space="preserve"> Void</w:t>
      </w:r>
      <w:bookmarkEnd w:id="187"/>
      <w:bookmarkEnd w:id="188"/>
      <w:bookmarkEnd w:id="189"/>
    </w:p>
    <w:p w14:paraId="21387B45" w14:textId="77777777" w:rsidR="00467D24" w:rsidRPr="000C718F" w:rsidRDefault="00AC4FA8" w:rsidP="00467D24">
      <w:pPr>
        <w:pStyle w:val="Heading8"/>
      </w:pPr>
      <w:r w:rsidRPr="000C718F">
        <w:br w:type="page"/>
      </w:r>
      <w:bookmarkStart w:id="190" w:name="_Toc508883392"/>
      <w:bookmarkStart w:id="191" w:name="_Toc35971628"/>
      <w:bookmarkStart w:id="192" w:name="_Toc58314733"/>
      <w:r w:rsidRPr="000C718F">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190"/>
      <w:bookmarkEnd w:id="191"/>
      <w:bookmarkEnd w:id="192"/>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193" w:name="_Toc508883393"/>
      <w:bookmarkStart w:id="194" w:name="_Toc35971629"/>
      <w:bookmarkStart w:id="195" w:name="_Toc58314734"/>
      <w:r w:rsidR="0085265A" w:rsidRPr="000C718F">
        <w:t>Annex F (informative):</w:t>
      </w:r>
      <w:r w:rsidRPr="000C718F">
        <w:br/>
      </w:r>
      <w:r w:rsidR="00E44429" w:rsidRPr="000C718F">
        <w:t>BNF</w:t>
      </w:r>
      <w:r w:rsidR="00C02498" w:rsidRPr="000C718F">
        <w:t xml:space="preserve"> Message Definitions</w:t>
      </w:r>
      <w:bookmarkEnd w:id="193"/>
      <w:bookmarkEnd w:id="194"/>
      <w:bookmarkEnd w:id="195"/>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196" w:name="_Toc508883394"/>
      <w:bookmarkStart w:id="197" w:name="_Toc35971630"/>
      <w:bookmarkStart w:id="198" w:name="_Toc58314735"/>
      <w:r w:rsidR="00DD73D2" w:rsidRPr="000C718F">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196"/>
      <w:bookmarkEnd w:id="197"/>
      <w:bookmarkEnd w:id="198"/>
    </w:p>
    <w:p w14:paraId="0787B5F2" w14:textId="77777777" w:rsidR="004B703A" w:rsidRPr="000C718F" w:rsidRDefault="004B703A" w:rsidP="004B703A">
      <w:pPr>
        <w:pStyle w:val="Heading1"/>
      </w:pPr>
      <w:bookmarkStart w:id="199" w:name="_Toc508883395"/>
      <w:bookmarkStart w:id="200" w:name="_Toc35971631"/>
      <w:bookmarkStart w:id="201" w:name="_Toc58314736"/>
      <w:r w:rsidRPr="000C718F">
        <w:t>G.0</w:t>
      </w:r>
      <w:r w:rsidRPr="000C718F">
        <w:tab/>
        <w:t>References of XSD and SIP Type Definitions</w:t>
      </w:r>
      <w:bookmarkEnd w:id="199"/>
      <w:bookmarkEnd w:id="200"/>
      <w:bookmarkEnd w:id="201"/>
    </w:p>
    <w:p w14:paraId="7C5BAB46" w14:textId="77777777" w:rsidR="004B703A" w:rsidRPr="000C718F" w:rsidRDefault="004B703A" w:rsidP="004B703A">
      <w:pPr>
        <w:pStyle w:val="Heading2"/>
      </w:pPr>
      <w:bookmarkStart w:id="202" w:name="_Toc508883396"/>
      <w:bookmarkStart w:id="203" w:name="_Toc35971632"/>
      <w:bookmarkStart w:id="204" w:name="_Toc58314737"/>
      <w:r w:rsidRPr="000C718F">
        <w:t>G.0.1</w:t>
      </w:r>
      <w:r w:rsidRPr="000C718F">
        <w:tab/>
        <w:t>XML Schema Definitions (XSD)</w:t>
      </w:r>
      <w:bookmarkEnd w:id="202"/>
      <w:bookmarkEnd w:id="203"/>
      <w:bookmarkEnd w:id="204"/>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05"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05"/>
    </w:tbl>
    <w:p w14:paraId="215E6359" w14:textId="77777777" w:rsidR="00F5624A" w:rsidRPr="000C718F" w:rsidRDefault="00F5624A" w:rsidP="00F5624A"/>
    <w:p w14:paraId="3D1624A0" w14:textId="77777777" w:rsidR="004B703A" w:rsidRPr="000C718F" w:rsidRDefault="004B703A" w:rsidP="004B703A">
      <w:pPr>
        <w:pStyle w:val="Heading2"/>
      </w:pPr>
      <w:bookmarkStart w:id="206" w:name="_Toc508883397"/>
      <w:bookmarkStart w:id="207" w:name="_Toc35971633"/>
      <w:bookmarkStart w:id="208" w:name="_Toc58314738"/>
      <w:r w:rsidRPr="000C718F">
        <w:t>G.0.2</w:t>
      </w:r>
      <w:r w:rsidRPr="000C718F">
        <w:tab/>
        <w:t>Common TTCN-3 Libraries</w:t>
      </w:r>
      <w:bookmarkEnd w:id="206"/>
      <w:bookmarkEnd w:id="207"/>
      <w:bookmarkEnd w:id="208"/>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56451511" w14:textId="77777777" w:rsidR="00C607BF" w:rsidRPr="000C718F" w:rsidRDefault="00C607BF" w:rsidP="00C607BF">
      <w:pPr>
        <w:pStyle w:val="Heading1"/>
      </w:pPr>
      <w:bookmarkStart w:id="209" w:name="_Toc508883398"/>
      <w:bookmarkStart w:id="210" w:name="_Toc35971634"/>
      <w:bookmarkStart w:id="211" w:name="_Toc58314739"/>
      <w:r w:rsidRPr="000C718F">
        <w:t>G.1</w:t>
      </w:r>
      <w:r w:rsidRPr="000C718F">
        <w:tab/>
        <w:t>LibSip_MessageBodyTypes</w:t>
      </w:r>
      <w:bookmarkEnd w:id="209"/>
      <w:bookmarkEnd w:id="210"/>
      <w:bookmarkEnd w:id="211"/>
    </w:p>
    <w:p w14:paraId="3346157A" w14:textId="77777777" w:rsidR="00015B71" w:rsidRPr="000C718F" w:rsidRDefault="00015B71" w:rsidP="00015B71">
      <w:pPr>
        <w:pStyle w:val="TH"/>
      </w:pPr>
      <w:bookmarkStart w:id="212" w:name="_Toc508883399"/>
      <w:bookmarkStart w:id="213" w:name="_Toc35971635"/>
      <w:r w:rsidRPr="000C718F">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15B71" w:rsidRPr="000C718F" w14:paraId="3E0FD7EA" w14:textId="77777777" w:rsidTr="00B75508">
        <w:tc>
          <w:tcPr>
            <w:tcW w:w="9857" w:type="dxa"/>
            <w:gridSpan w:val="3"/>
            <w:tcBorders>
              <w:bottom w:val="double" w:sz="4" w:space="0" w:color="auto"/>
            </w:tcBorders>
            <w:shd w:val="clear" w:color="auto" w:fill="E0E0E0"/>
          </w:tcPr>
          <w:p w14:paraId="22B2BD2B" w14:textId="77777777" w:rsidR="00015B71" w:rsidRPr="000C718F" w:rsidRDefault="00015B71" w:rsidP="00B75508">
            <w:pPr>
              <w:pStyle w:val="TAL"/>
              <w:rPr>
                <w:b/>
              </w:rPr>
            </w:pPr>
            <w:r w:rsidRPr="000C718F">
              <w:rPr>
                <w:b/>
              </w:rPr>
              <w:t>TTCN-3 Basic Types</w:t>
            </w:r>
          </w:p>
        </w:tc>
      </w:tr>
      <w:tr w:rsidR="00015B71" w:rsidRPr="000C718F" w14:paraId="3315E110" w14:textId="77777777" w:rsidTr="00B75508">
        <w:tc>
          <w:tcPr>
            <w:tcW w:w="2464" w:type="dxa"/>
            <w:tcBorders>
              <w:top w:val="double" w:sz="4" w:space="0" w:color="auto"/>
            </w:tcBorders>
            <w:shd w:val="clear" w:color="auto" w:fill="auto"/>
          </w:tcPr>
          <w:p w14:paraId="00DAF5D1" w14:textId="77777777" w:rsidR="00015B71" w:rsidRPr="000C718F" w:rsidRDefault="00015B71" w:rsidP="00B75508">
            <w:pPr>
              <w:pStyle w:val="TAL"/>
              <w:rPr>
                <w:b/>
              </w:rPr>
            </w:pPr>
            <w:bookmarkStart w:id="214" w:name="XmlBody" w:colFirst="0" w:colLast="0"/>
            <w:r w:rsidRPr="000C718F">
              <w:rPr>
                <w:b/>
              </w:rPr>
              <w:t>XmlBody</w:t>
            </w:r>
          </w:p>
        </w:tc>
        <w:tc>
          <w:tcPr>
            <w:tcW w:w="3450" w:type="dxa"/>
            <w:tcBorders>
              <w:top w:val="double" w:sz="4" w:space="0" w:color="auto"/>
            </w:tcBorders>
            <w:shd w:val="clear" w:color="auto" w:fill="auto"/>
          </w:tcPr>
          <w:p w14:paraId="6B15032D" w14:textId="77777777" w:rsidR="00015B71" w:rsidRPr="000C718F" w:rsidRDefault="00015B71" w:rsidP="00B75508">
            <w:pPr>
              <w:pStyle w:val="TAL"/>
            </w:pPr>
            <w:r w:rsidRPr="000C718F">
              <w:t>charstring</w:t>
            </w:r>
          </w:p>
        </w:tc>
        <w:tc>
          <w:tcPr>
            <w:tcW w:w="3943" w:type="dxa"/>
            <w:tcBorders>
              <w:top w:val="double" w:sz="4" w:space="0" w:color="auto"/>
            </w:tcBorders>
            <w:shd w:val="clear" w:color="auto" w:fill="auto"/>
          </w:tcPr>
          <w:p w14:paraId="2027D4A7" w14:textId="77777777" w:rsidR="00015B71" w:rsidRPr="000C718F" w:rsidRDefault="00015B71" w:rsidP="00B75508">
            <w:pPr>
              <w:pStyle w:val="TAL"/>
            </w:pPr>
          </w:p>
        </w:tc>
      </w:tr>
      <w:tr w:rsidR="00015B71" w:rsidRPr="000C718F" w14:paraId="747D77DB" w14:textId="77777777" w:rsidTr="00B75508">
        <w:tc>
          <w:tcPr>
            <w:tcW w:w="2464" w:type="dxa"/>
            <w:shd w:val="clear" w:color="auto" w:fill="auto"/>
          </w:tcPr>
          <w:p w14:paraId="6967E6D8" w14:textId="77777777" w:rsidR="00015B71" w:rsidRPr="000C718F" w:rsidRDefault="00015B71" w:rsidP="00B75508">
            <w:pPr>
              <w:pStyle w:val="TAL"/>
              <w:rPr>
                <w:b/>
              </w:rPr>
            </w:pPr>
            <w:bookmarkStart w:id="215" w:name="SdpBody" w:colFirst="0" w:colLast="0"/>
            <w:bookmarkEnd w:id="214"/>
            <w:r w:rsidRPr="000C718F">
              <w:rPr>
                <w:b/>
              </w:rPr>
              <w:t>SdpBody</w:t>
            </w:r>
          </w:p>
        </w:tc>
        <w:tc>
          <w:tcPr>
            <w:tcW w:w="3450" w:type="dxa"/>
            <w:shd w:val="clear" w:color="auto" w:fill="auto"/>
          </w:tcPr>
          <w:p w14:paraId="520FE9F9" w14:textId="77777777" w:rsidR="00015B71" w:rsidRPr="000C718F" w:rsidRDefault="00015B71" w:rsidP="00B75508">
            <w:pPr>
              <w:pStyle w:val="TAL"/>
            </w:pPr>
            <w:r w:rsidRPr="000C718F">
              <w:t>charstring</w:t>
            </w:r>
          </w:p>
        </w:tc>
        <w:tc>
          <w:tcPr>
            <w:tcW w:w="3943" w:type="dxa"/>
            <w:shd w:val="clear" w:color="auto" w:fill="auto"/>
          </w:tcPr>
          <w:p w14:paraId="478FD8D0" w14:textId="77777777" w:rsidR="00015B71" w:rsidRPr="000C718F" w:rsidRDefault="00015B71" w:rsidP="00B75508">
            <w:pPr>
              <w:pStyle w:val="TAL"/>
            </w:pPr>
          </w:p>
        </w:tc>
      </w:tr>
      <w:bookmarkEnd w:id="215"/>
    </w:tbl>
    <w:p w14:paraId="0C6BF3AA" w14:textId="77777777" w:rsidR="00015B71" w:rsidRPr="000C718F" w:rsidRDefault="00015B71" w:rsidP="00015B71"/>
    <w:p w14:paraId="246F71D6" w14:textId="77777777" w:rsidR="00015B71" w:rsidRPr="000C718F" w:rsidRDefault="00015B71" w:rsidP="00015B71">
      <w:pPr>
        <w:pStyle w:val="TH"/>
      </w:pPr>
      <w:r w:rsidRPr="000C718F">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15B71" w:rsidRPr="000C718F" w14:paraId="561DDF7B" w14:textId="77777777" w:rsidTr="00B75508">
        <w:tc>
          <w:tcPr>
            <w:tcW w:w="9857" w:type="dxa"/>
            <w:gridSpan w:val="2"/>
            <w:shd w:val="clear" w:color="auto" w:fill="E0E0E0"/>
          </w:tcPr>
          <w:p w14:paraId="626EF79B" w14:textId="77777777" w:rsidR="00015B71" w:rsidRPr="000C718F" w:rsidRDefault="00015B71" w:rsidP="00B75508">
            <w:pPr>
              <w:pStyle w:val="TAL"/>
              <w:rPr>
                <w:b/>
              </w:rPr>
            </w:pPr>
            <w:r w:rsidRPr="000C718F">
              <w:rPr>
                <w:b/>
              </w:rPr>
              <w:t>TTCN-3 Enumerated Type</w:t>
            </w:r>
          </w:p>
        </w:tc>
      </w:tr>
      <w:tr w:rsidR="00015B71" w:rsidRPr="000C718F" w14:paraId="21E6438C" w14:textId="77777777" w:rsidTr="00B75508">
        <w:tc>
          <w:tcPr>
            <w:tcW w:w="1971" w:type="dxa"/>
            <w:tcBorders>
              <w:bottom w:val="single" w:sz="4" w:space="0" w:color="auto"/>
            </w:tcBorders>
            <w:shd w:val="clear" w:color="auto" w:fill="E0E0E0"/>
          </w:tcPr>
          <w:p w14:paraId="53135A48" w14:textId="77777777" w:rsidR="00015B71" w:rsidRPr="000C718F" w:rsidRDefault="00015B71" w:rsidP="00B75508">
            <w:pPr>
              <w:pStyle w:val="TAL"/>
              <w:rPr>
                <w:b/>
              </w:rPr>
            </w:pPr>
            <w:bookmarkStart w:id="216" w:name="MIME_FieldName" w:colFirst="1" w:colLast="1"/>
            <w:r w:rsidRPr="000C718F">
              <w:rPr>
                <w:b/>
              </w:rPr>
              <w:t>Name</w:t>
            </w:r>
          </w:p>
        </w:tc>
        <w:tc>
          <w:tcPr>
            <w:tcW w:w="7886" w:type="dxa"/>
            <w:tcBorders>
              <w:bottom w:val="single" w:sz="4" w:space="0" w:color="auto"/>
            </w:tcBorders>
            <w:shd w:val="clear" w:color="auto" w:fill="FFFF99"/>
          </w:tcPr>
          <w:p w14:paraId="287B6BE0" w14:textId="77777777" w:rsidR="00015B71" w:rsidRPr="000C718F" w:rsidRDefault="00015B71" w:rsidP="00B75508">
            <w:pPr>
              <w:pStyle w:val="TAL"/>
              <w:rPr>
                <w:b/>
              </w:rPr>
            </w:pPr>
            <w:r w:rsidRPr="000C718F">
              <w:rPr>
                <w:b/>
              </w:rPr>
              <w:t>MIME_FieldName</w:t>
            </w:r>
          </w:p>
        </w:tc>
      </w:tr>
      <w:bookmarkEnd w:id="216"/>
      <w:tr w:rsidR="00015B71" w:rsidRPr="000C718F" w14:paraId="0374C4A2" w14:textId="77777777" w:rsidTr="00B75508">
        <w:tc>
          <w:tcPr>
            <w:tcW w:w="1971" w:type="dxa"/>
            <w:tcBorders>
              <w:bottom w:val="double" w:sz="4" w:space="0" w:color="auto"/>
            </w:tcBorders>
            <w:shd w:val="clear" w:color="auto" w:fill="E0E0E0"/>
          </w:tcPr>
          <w:p w14:paraId="19BA1D2A" w14:textId="77777777" w:rsidR="00015B71" w:rsidRPr="000C718F" w:rsidRDefault="00015B71" w:rsidP="00B75508">
            <w:pPr>
              <w:pStyle w:val="TAL"/>
              <w:rPr>
                <w:b/>
              </w:rPr>
            </w:pPr>
            <w:r w:rsidRPr="000C718F">
              <w:rPr>
                <w:b/>
              </w:rPr>
              <w:t>Comment</w:t>
            </w:r>
          </w:p>
        </w:tc>
        <w:tc>
          <w:tcPr>
            <w:tcW w:w="7886" w:type="dxa"/>
            <w:tcBorders>
              <w:bottom w:val="double" w:sz="4" w:space="0" w:color="auto"/>
            </w:tcBorders>
            <w:shd w:val="clear" w:color="auto" w:fill="auto"/>
          </w:tcPr>
          <w:p w14:paraId="13FD9CCB" w14:textId="77777777" w:rsidR="00015B71" w:rsidRPr="000C718F" w:rsidRDefault="00015B71" w:rsidP="00B75508">
            <w:pPr>
              <w:pStyle w:val="TAL"/>
            </w:pPr>
          </w:p>
        </w:tc>
      </w:tr>
      <w:tr w:rsidR="00015B71" w:rsidRPr="000C718F" w14:paraId="2FF929DF" w14:textId="77777777" w:rsidTr="00B75508">
        <w:tc>
          <w:tcPr>
            <w:tcW w:w="1971" w:type="dxa"/>
            <w:tcBorders>
              <w:top w:val="double" w:sz="4" w:space="0" w:color="auto"/>
            </w:tcBorders>
            <w:shd w:val="clear" w:color="auto" w:fill="auto"/>
          </w:tcPr>
          <w:p w14:paraId="31A826C3" w14:textId="77777777" w:rsidR="00015B71" w:rsidRPr="000C718F" w:rsidRDefault="00015B71" w:rsidP="00B75508">
            <w:pPr>
              <w:pStyle w:val="TAL"/>
            </w:pPr>
            <w:r w:rsidRPr="000C718F">
              <w:t>MIME_CONTENT_DISPOSITION_E</w:t>
            </w:r>
          </w:p>
        </w:tc>
        <w:tc>
          <w:tcPr>
            <w:tcW w:w="7886" w:type="dxa"/>
            <w:tcBorders>
              <w:top w:val="double" w:sz="4" w:space="0" w:color="auto"/>
            </w:tcBorders>
            <w:shd w:val="clear" w:color="auto" w:fill="auto"/>
          </w:tcPr>
          <w:p w14:paraId="1AE3CB41" w14:textId="77777777" w:rsidR="00015B71" w:rsidRPr="000C718F" w:rsidRDefault="00015B71" w:rsidP="00B75508">
            <w:pPr>
              <w:pStyle w:val="TAL"/>
            </w:pPr>
          </w:p>
        </w:tc>
      </w:tr>
      <w:tr w:rsidR="00015B71" w:rsidRPr="000C718F" w14:paraId="18D42339" w14:textId="77777777" w:rsidTr="00B75508">
        <w:tc>
          <w:tcPr>
            <w:tcW w:w="1971" w:type="dxa"/>
            <w:shd w:val="clear" w:color="auto" w:fill="auto"/>
          </w:tcPr>
          <w:p w14:paraId="04C81EC4" w14:textId="77777777" w:rsidR="00015B71" w:rsidRPr="000C718F" w:rsidRDefault="00015B71" w:rsidP="00B75508">
            <w:pPr>
              <w:pStyle w:val="TAL"/>
            </w:pPr>
            <w:r w:rsidRPr="000C718F">
              <w:t>MIME_CONTENT_TYPE_E</w:t>
            </w:r>
          </w:p>
        </w:tc>
        <w:tc>
          <w:tcPr>
            <w:tcW w:w="7886" w:type="dxa"/>
            <w:shd w:val="clear" w:color="auto" w:fill="auto"/>
          </w:tcPr>
          <w:p w14:paraId="0C50F503" w14:textId="77777777" w:rsidR="00015B71" w:rsidRPr="000C718F" w:rsidRDefault="00015B71" w:rsidP="00B75508">
            <w:pPr>
              <w:pStyle w:val="TAL"/>
            </w:pPr>
          </w:p>
        </w:tc>
      </w:tr>
      <w:tr w:rsidR="00015B71" w:rsidRPr="000C718F" w14:paraId="3A741DAC" w14:textId="77777777" w:rsidTr="00B75508">
        <w:tc>
          <w:tcPr>
            <w:tcW w:w="1971" w:type="dxa"/>
            <w:shd w:val="clear" w:color="auto" w:fill="auto"/>
          </w:tcPr>
          <w:p w14:paraId="1D57FEDA" w14:textId="77777777" w:rsidR="00015B71" w:rsidRPr="000C718F" w:rsidRDefault="00015B71" w:rsidP="00B75508">
            <w:pPr>
              <w:pStyle w:val="TAL"/>
            </w:pPr>
            <w:r w:rsidRPr="000C718F">
              <w:t>MIME_CONTENT_ID_E</w:t>
            </w:r>
          </w:p>
        </w:tc>
        <w:tc>
          <w:tcPr>
            <w:tcW w:w="7886" w:type="dxa"/>
            <w:shd w:val="clear" w:color="auto" w:fill="auto"/>
          </w:tcPr>
          <w:p w14:paraId="53D8AD10" w14:textId="77777777" w:rsidR="00015B71" w:rsidRPr="000C718F" w:rsidRDefault="00015B71" w:rsidP="00B75508">
            <w:pPr>
              <w:pStyle w:val="TAL"/>
            </w:pPr>
          </w:p>
        </w:tc>
      </w:tr>
    </w:tbl>
    <w:p w14:paraId="13A327AE" w14:textId="77777777" w:rsidR="00015B71" w:rsidRPr="000C718F" w:rsidRDefault="00015B71" w:rsidP="00015B71"/>
    <w:p w14:paraId="7535E9AB" w14:textId="77777777" w:rsidR="00015B71" w:rsidRPr="000C718F" w:rsidRDefault="00015B71" w:rsidP="00015B71">
      <w:pPr>
        <w:pStyle w:val="TH"/>
      </w:pPr>
      <w:r w:rsidRPr="000C718F">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15B71" w:rsidRPr="000C718F" w14:paraId="5B7FFDD5" w14:textId="77777777" w:rsidTr="00B75508">
        <w:tc>
          <w:tcPr>
            <w:tcW w:w="9857" w:type="dxa"/>
            <w:gridSpan w:val="3"/>
            <w:shd w:val="clear" w:color="auto" w:fill="E0E0E0"/>
          </w:tcPr>
          <w:p w14:paraId="30522C73" w14:textId="77777777" w:rsidR="00015B71" w:rsidRPr="000C718F" w:rsidRDefault="00015B71" w:rsidP="00B75508">
            <w:pPr>
              <w:pStyle w:val="TAL"/>
              <w:rPr>
                <w:b/>
              </w:rPr>
            </w:pPr>
            <w:r w:rsidRPr="000C718F">
              <w:rPr>
                <w:b/>
              </w:rPr>
              <w:t>TTCN-3 Union Type</w:t>
            </w:r>
          </w:p>
        </w:tc>
      </w:tr>
      <w:tr w:rsidR="00015B71" w:rsidRPr="000C718F" w14:paraId="33F84E28" w14:textId="77777777" w:rsidTr="00B75508">
        <w:tc>
          <w:tcPr>
            <w:tcW w:w="1479" w:type="dxa"/>
            <w:tcBorders>
              <w:bottom w:val="single" w:sz="4" w:space="0" w:color="auto"/>
            </w:tcBorders>
            <w:shd w:val="clear" w:color="auto" w:fill="E0E0E0"/>
          </w:tcPr>
          <w:p w14:paraId="5839CE36" w14:textId="77777777" w:rsidR="00015B71" w:rsidRPr="000C718F" w:rsidRDefault="00015B71" w:rsidP="00B75508">
            <w:pPr>
              <w:pStyle w:val="TAL"/>
              <w:rPr>
                <w:b/>
              </w:rPr>
            </w:pPr>
            <w:bookmarkStart w:id="217" w:name="MessageBody" w:colFirst="1" w:colLast="1"/>
            <w:r w:rsidRPr="000C718F">
              <w:rPr>
                <w:b/>
              </w:rPr>
              <w:t>Name</w:t>
            </w:r>
          </w:p>
        </w:tc>
        <w:tc>
          <w:tcPr>
            <w:tcW w:w="8378" w:type="dxa"/>
            <w:gridSpan w:val="2"/>
            <w:tcBorders>
              <w:bottom w:val="single" w:sz="4" w:space="0" w:color="auto"/>
            </w:tcBorders>
            <w:shd w:val="clear" w:color="auto" w:fill="FFFF99"/>
          </w:tcPr>
          <w:p w14:paraId="3CA8D4CB" w14:textId="77777777" w:rsidR="00015B71" w:rsidRPr="000C718F" w:rsidRDefault="00015B71" w:rsidP="00B75508">
            <w:pPr>
              <w:pStyle w:val="TAL"/>
              <w:rPr>
                <w:b/>
              </w:rPr>
            </w:pPr>
            <w:r w:rsidRPr="000C718F">
              <w:rPr>
                <w:b/>
              </w:rPr>
              <w:t>MessageBody</w:t>
            </w:r>
          </w:p>
        </w:tc>
      </w:tr>
      <w:bookmarkEnd w:id="217"/>
      <w:tr w:rsidR="00015B71" w:rsidRPr="000C718F" w14:paraId="4B54F7E6" w14:textId="77777777" w:rsidTr="00B75508">
        <w:tc>
          <w:tcPr>
            <w:tcW w:w="1479" w:type="dxa"/>
            <w:tcBorders>
              <w:bottom w:val="double" w:sz="4" w:space="0" w:color="auto"/>
            </w:tcBorders>
            <w:shd w:val="clear" w:color="auto" w:fill="E0E0E0"/>
          </w:tcPr>
          <w:p w14:paraId="57DB2946" w14:textId="77777777" w:rsidR="00015B71" w:rsidRPr="000C718F" w:rsidRDefault="00015B71" w:rsidP="00B75508">
            <w:pPr>
              <w:pStyle w:val="TAL"/>
              <w:rPr>
                <w:b/>
              </w:rPr>
            </w:pPr>
            <w:r w:rsidRPr="000C718F">
              <w:rPr>
                <w:b/>
              </w:rPr>
              <w:t>Comment</w:t>
            </w:r>
          </w:p>
        </w:tc>
        <w:tc>
          <w:tcPr>
            <w:tcW w:w="8378" w:type="dxa"/>
            <w:gridSpan w:val="2"/>
            <w:tcBorders>
              <w:bottom w:val="double" w:sz="4" w:space="0" w:color="auto"/>
            </w:tcBorders>
            <w:shd w:val="clear" w:color="auto" w:fill="auto"/>
          </w:tcPr>
          <w:p w14:paraId="0DCB4CFB" w14:textId="77777777" w:rsidR="00015B71" w:rsidRPr="000C718F" w:rsidRDefault="00015B71" w:rsidP="00B75508">
            <w:pPr>
              <w:pStyle w:val="TAL"/>
            </w:pPr>
          </w:p>
        </w:tc>
      </w:tr>
      <w:tr w:rsidR="00015B71" w:rsidRPr="000C718F" w14:paraId="6FBFB504" w14:textId="77777777" w:rsidTr="00B75508">
        <w:tc>
          <w:tcPr>
            <w:tcW w:w="1479" w:type="dxa"/>
            <w:tcBorders>
              <w:top w:val="double" w:sz="4" w:space="0" w:color="auto"/>
            </w:tcBorders>
            <w:shd w:val="clear" w:color="auto" w:fill="auto"/>
          </w:tcPr>
          <w:p w14:paraId="15B70DAC" w14:textId="77777777" w:rsidR="00015B71" w:rsidRPr="000C718F" w:rsidRDefault="00015B71" w:rsidP="00B75508">
            <w:pPr>
              <w:pStyle w:val="TAL"/>
            </w:pPr>
            <w:r w:rsidRPr="000C718F">
              <w:t>sdpMessageBody</w:t>
            </w:r>
          </w:p>
        </w:tc>
        <w:tc>
          <w:tcPr>
            <w:tcW w:w="2957" w:type="dxa"/>
            <w:tcBorders>
              <w:top w:val="double" w:sz="4" w:space="0" w:color="auto"/>
            </w:tcBorders>
            <w:shd w:val="clear" w:color="auto" w:fill="auto"/>
          </w:tcPr>
          <w:p w14:paraId="2A942E2B" w14:textId="77777777" w:rsidR="00015B71" w:rsidRPr="000C718F" w:rsidRDefault="003539CE" w:rsidP="00B75508">
            <w:pPr>
              <w:pStyle w:val="TAL"/>
            </w:pPr>
            <w:hyperlink w:anchor="SdpBody" w:history="1">
              <w:r w:rsidR="00015B71" w:rsidRPr="000C718F">
                <w:rPr>
                  <w:rStyle w:val="Hyperlink"/>
                </w:rPr>
                <w:t>SdpBody</w:t>
              </w:r>
            </w:hyperlink>
          </w:p>
        </w:tc>
        <w:tc>
          <w:tcPr>
            <w:tcW w:w="5421" w:type="dxa"/>
            <w:tcBorders>
              <w:top w:val="double" w:sz="4" w:space="0" w:color="auto"/>
            </w:tcBorders>
            <w:shd w:val="clear" w:color="auto" w:fill="auto"/>
          </w:tcPr>
          <w:p w14:paraId="11BBE152" w14:textId="77777777" w:rsidR="00015B71" w:rsidRPr="000C718F" w:rsidRDefault="00015B71" w:rsidP="00B75508">
            <w:pPr>
              <w:pStyle w:val="TAL"/>
            </w:pPr>
            <w:r w:rsidRPr="000C718F">
              <w:t>to be applied when contentType is "application/sdp"</w:t>
            </w:r>
          </w:p>
        </w:tc>
      </w:tr>
      <w:tr w:rsidR="00015B71" w:rsidRPr="000C718F" w14:paraId="7A51D861" w14:textId="77777777" w:rsidTr="00B75508">
        <w:tc>
          <w:tcPr>
            <w:tcW w:w="1479" w:type="dxa"/>
            <w:shd w:val="clear" w:color="auto" w:fill="auto"/>
          </w:tcPr>
          <w:p w14:paraId="28905D6E" w14:textId="77777777" w:rsidR="00015B71" w:rsidRPr="000C718F" w:rsidRDefault="00015B71" w:rsidP="00B75508">
            <w:pPr>
              <w:pStyle w:val="TAL"/>
            </w:pPr>
            <w:r w:rsidRPr="000C718F">
              <w:t>xmlBody</w:t>
            </w:r>
          </w:p>
        </w:tc>
        <w:tc>
          <w:tcPr>
            <w:tcW w:w="2957" w:type="dxa"/>
            <w:shd w:val="clear" w:color="auto" w:fill="auto"/>
          </w:tcPr>
          <w:p w14:paraId="455D0BEB" w14:textId="77777777" w:rsidR="00015B71" w:rsidRPr="000C718F" w:rsidRDefault="003539CE" w:rsidP="00B75508">
            <w:pPr>
              <w:pStyle w:val="TAL"/>
            </w:pPr>
            <w:hyperlink w:anchor="XmlBody" w:history="1">
              <w:r w:rsidR="00015B71" w:rsidRPr="000C718F">
                <w:rPr>
                  <w:rStyle w:val="Hyperlink"/>
                </w:rPr>
                <w:t>XmlBody</w:t>
              </w:r>
            </w:hyperlink>
          </w:p>
        </w:tc>
        <w:tc>
          <w:tcPr>
            <w:tcW w:w="5421" w:type="dxa"/>
            <w:shd w:val="clear" w:color="auto" w:fill="auto"/>
          </w:tcPr>
          <w:p w14:paraId="1D9F10BD" w14:textId="77777777" w:rsidR="00015B71" w:rsidRPr="000C718F" w:rsidRDefault="00015B71" w:rsidP="00B75508">
            <w:pPr>
              <w:pStyle w:val="TAL"/>
            </w:pPr>
            <w:r w:rsidRPr="000C718F">
              <w:t>to be applied when contentType indicates an XML body, e.g. matches "application/xml", "text/xml", "application/(.*)+xml"</w:t>
            </w:r>
          </w:p>
        </w:tc>
      </w:tr>
      <w:tr w:rsidR="00015B71" w:rsidRPr="000C718F" w14:paraId="4F057357" w14:textId="77777777" w:rsidTr="00B75508">
        <w:tc>
          <w:tcPr>
            <w:tcW w:w="1479" w:type="dxa"/>
            <w:shd w:val="clear" w:color="auto" w:fill="auto"/>
          </w:tcPr>
          <w:p w14:paraId="30E70A82" w14:textId="77777777" w:rsidR="00015B71" w:rsidRPr="000C718F" w:rsidRDefault="00015B71" w:rsidP="00B75508">
            <w:pPr>
              <w:pStyle w:val="TAL"/>
            </w:pPr>
            <w:r w:rsidRPr="000C718F">
              <w:t>mimeMessageBody</w:t>
            </w:r>
          </w:p>
        </w:tc>
        <w:tc>
          <w:tcPr>
            <w:tcW w:w="2957" w:type="dxa"/>
            <w:shd w:val="clear" w:color="auto" w:fill="auto"/>
          </w:tcPr>
          <w:p w14:paraId="2A8AEE13" w14:textId="77777777" w:rsidR="00015B71" w:rsidRPr="000C718F" w:rsidRDefault="003539CE" w:rsidP="00B75508">
            <w:pPr>
              <w:pStyle w:val="TAL"/>
            </w:pPr>
            <w:hyperlink w:anchor="MIME_Message" w:history="1">
              <w:r w:rsidR="00015B71" w:rsidRPr="000C718F">
                <w:rPr>
                  <w:rStyle w:val="Hyperlink"/>
                </w:rPr>
                <w:t>MIME_Message</w:t>
              </w:r>
            </w:hyperlink>
          </w:p>
        </w:tc>
        <w:tc>
          <w:tcPr>
            <w:tcW w:w="5421" w:type="dxa"/>
            <w:shd w:val="clear" w:color="auto" w:fill="auto"/>
          </w:tcPr>
          <w:p w14:paraId="2EDC285E" w14:textId="77777777" w:rsidR="00015B71" w:rsidRPr="000C718F" w:rsidRDefault="00015B71" w:rsidP="00B75508">
            <w:pPr>
              <w:pStyle w:val="TAL"/>
            </w:pPr>
            <w:r w:rsidRPr="000C718F">
              <w:t>to be applied when contentType is "multipart/mixed"</w:t>
            </w:r>
          </w:p>
        </w:tc>
      </w:tr>
      <w:tr w:rsidR="00015B71" w:rsidRPr="000C718F" w14:paraId="723DE65E" w14:textId="77777777" w:rsidTr="00B75508">
        <w:tc>
          <w:tcPr>
            <w:tcW w:w="1479" w:type="dxa"/>
            <w:shd w:val="clear" w:color="auto" w:fill="auto"/>
          </w:tcPr>
          <w:p w14:paraId="1F26BE9A" w14:textId="77777777" w:rsidR="00015B71" w:rsidRPr="000C718F" w:rsidRDefault="00015B71" w:rsidP="00B75508">
            <w:pPr>
              <w:pStyle w:val="TAL"/>
            </w:pPr>
            <w:r w:rsidRPr="000C718F">
              <w:t>sipfrag</w:t>
            </w:r>
          </w:p>
        </w:tc>
        <w:tc>
          <w:tcPr>
            <w:tcW w:w="2957" w:type="dxa"/>
            <w:shd w:val="clear" w:color="auto" w:fill="auto"/>
          </w:tcPr>
          <w:p w14:paraId="2C6AE64C" w14:textId="77777777" w:rsidR="00015B71" w:rsidRPr="000C718F" w:rsidRDefault="00015B71" w:rsidP="00B75508">
            <w:pPr>
              <w:pStyle w:val="TAL"/>
            </w:pPr>
            <w:r w:rsidRPr="000C718F">
              <w:t>charstring</w:t>
            </w:r>
          </w:p>
        </w:tc>
        <w:tc>
          <w:tcPr>
            <w:tcW w:w="5421" w:type="dxa"/>
            <w:shd w:val="clear" w:color="auto" w:fill="auto"/>
          </w:tcPr>
          <w:p w14:paraId="1C11CEF9" w14:textId="77777777" w:rsidR="00015B71" w:rsidRPr="000C718F" w:rsidRDefault="00015B71" w:rsidP="00B75508">
            <w:pPr>
              <w:pStyle w:val="TAL"/>
            </w:pPr>
            <w:r w:rsidRPr="000C718F">
              <w:t>deprecated; applied for contentType being "message/sipfrag" until grace period has expired (commonText to be used afterwards)</w:t>
            </w:r>
          </w:p>
        </w:tc>
      </w:tr>
      <w:tr w:rsidR="00015B71" w:rsidRPr="000C718F" w14:paraId="312E0B39" w14:textId="77777777" w:rsidTr="00B75508">
        <w:tc>
          <w:tcPr>
            <w:tcW w:w="1479" w:type="dxa"/>
            <w:shd w:val="clear" w:color="auto" w:fill="auto"/>
          </w:tcPr>
          <w:p w14:paraId="4BBBA207" w14:textId="77777777" w:rsidR="00015B71" w:rsidRPr="000C718F" w:rsidRDefault="00015B71" w:rsidP="00B75508">
            <w:pPr>
              <w:pStyle w:val="TAL"/>
            </w:pPr>
            <w:r w:rsidRPr="000C718F">
              <w:t>simpleMsgSummary</w:t>
            </w:r>
          </w:p>
        </w:tc>
        <w:tc>
          <w:tcPr>
            <w:tcW w:w="2957" w:type="dxa"/>
            <w:shd w:val="clear" w:color="auto" w:fill="auto"/>
          </w:tcPr>
          <w:p w14:paraId="7843C660" w14:textId="77777777" w:rsidR="00015B71" w:rsidRPr="000C718F" w:rsidRDefault="00015B71" w:rsidP="00B75508">
            <w:pPr>
              <w:pStyle w:val="TAL"/>
            </w:pPr>
            <w:r w:rsidRPr="000C718F">
              <w:t>SimpleMsgSummary</w:t>
            </w:r>
          </w:p>
        </w:tc>
        <w:tc>
          <w:tcPr>
            <w:tcW w:w="5421" w:type="dxa"/>
            <w:shd w:val="clear" w:color="auto" w:fill="auto"/>
          </w:tcPr>
          <w:p w14:paraId="5B1E36ED" w14:textId="77777777" w:rsidR="00015B71" w:rsidRPr="000C718F" w:rsidRDefault="00015B71" w:rsidP="00B75508">
            <w:pPr>
              <w:pStyle w:val="TAL"/>
            </w:pPr>
            <w:r w:rsidRPr="000C718F">
              <w:t>RFC 3842 (Message Summary and Message Waiting Indication Event Package for the Session Initiation Protocol); to be applied when contentType is "application/simple-message-summary"</w:t>
            </w:r>
          </w:p>
        </w:tc>
      </w:tr>
      <w:tr w:rsidR="00015B71" w:rsidRPr="000C718F" w14:paraId="05682CEA" w14:textId="77777777" w:rsidTr="00B75508">
        <w:tc>
          <w:tcPr>
            <w:tcW w:w="1479" w:type="dxa"/>
            <w:shd w:val="clear" w:color="auto" w:fill="auto"/>
          </w:tcPr>
          <w:p w14:paraId="4E715D7A" w14:textId="77777777" w:rsidR="00015B71" w:rsidRPr="000C718F" w:rsidRDefault="00015B71" w:rsidP="00B75508">
            <w:pPr>
              <w:pStyle w:val="TAL"/>
            </w:pPr>
            <w:r w:rsidRPr="000C718F">
              <w:t>smsMessage</w:t>
            </w:r>
          </w:p>
        </w:tc>
        <w:tc>
          <w:tcPr>
            <w:tcW w:w="2957" w:type="dxa"/>
            <w:shd w:val="clear" w:color="auto" w:fill="auto"/>
          </w:tcPr>
          <w:p w14:paraId="6E1BEE01" w14:textId="77777777" w:rsidR="00015B71" w:rsidRPr="000C718F" w:rsidRDefault="00015B71" w:rsidP="00B75508">
            <w:pPr>
              <w:pStyle w:val="TAL"/>
            </w:pPr>
            <w:r w:rsidRPr="000C718F">
              <w:t>octetstring</w:t>
            </w:r>
          </w:p>
        </w:tc>
        <w:tc>
          <w:tcPr>
            <w:tcW w:w="5421" w:type="dxa"/>
            <w:shd w:val="clear" w:color="auto" w:fill="auto"/>
          </w:tcPr>
          <w:p w14:paraId="408690A7" w14:textId="77777777" w:rsidR="00015B71" w:rsidRPr="000C718F" w:rsidRDefault="00015B71" w:rsidP="00B75508">
            <w:pPr>
              <w:pStyle w:val="TAL"/>
            </w:pPr>
            <w:r w:rsidRPr="000C718F">
              <w:t>encoded SMS message 3GPP 23.040, 24.011; to be applied when contentType is "application/vnd.3gpp.sms"</w:t>
            </w:r>
          </w:p>
        </w:tc>
      </w:tr>
      <w:tr w:rsidR="00015B71" w:rsidRPr="000C718F" w14:paraId="38FFD51F" w14:textId="77777777" w:rsidTr="00B75508">
        <w:tc>
          <w:tcPr>
            <w:tcW w:w="1479" w:type="dxa"/>
            <w:shd w:val="clear" w:color="auto" w:fill="auto"/>
          </w:tcPr>
          <w:p w14:paraId="088FC31C" w14:textId="77777777" w:rsidR="00015B71" w:rsidRPr="000C718F" w:rsidRDefault="00015B71" w:rsidP="00B75508">
            <w:pPr>
              <w:pStyle w:val="TAL"/>
            </w:pPr>
            <w:r w:rsidRPr="000C718F">
              <w:t>commonText</w:t>
            </w:r>
          </w:p>
        </w:tc>
        <w:tc>
          <w:tcPr>
            <w:tcW w:w="2957" w:type="dxa"/>
            <w:shd w:val="clear" w:color="auto" w:fill="auto"/>
          </w:tcPr>
          <w:p w14:paraId="0E3CC232" w14:textId="77777777" w:rsidR="00015B71" w:rsidRPr="000C718F" w:rsidRDefault="00015B71" w:rsidP="00B75508">
            <w:pPr>
              <w:pStyle w:val="TAL"/>
            </w:pPr>
            <w:r w:rsidRPr="000C718F">
              <w:t>charstring</w:t>
            </w:r>
          </w:p>
        </w:tc>
        <w:tc>
          <w:tcPr>
            <w:tcW w:w="5421" w:type="dxa"/>
            <w:shd w:val="clear" w:color="auto" w:fill="auto"/>
          </w:tcPr>
          <w:p w14:paraId="4BF2B468" w14:textId="77777777" w:rsidR="00015B71" w:rsidRPr="000C718F" w:rsidRDefault="00015B71" w:rsidP="00B75508">
            <w:pPr>
              <w:pStyle w:val="TAL"/>
            </w:pPr>
            <w:r w:rsidRPr="000C718F">
              <w:t>to be applied when contentType indicates text based content other than SDP, XML or simple message summary, e.g. "application/mikey" (base64encoded), "application/json", "text/html", "application/x-www-form-urlencoded"</w:t>
            </w:r>
          </w:p>
        </w:tc>
      </w:tr>
      <w:tr w:rsidR="00015B71" w:rsidRPr="000C718F" w14:paraId="4745DFE3" w14:textId="77777777" w:rsidTr="00B75508">
        <w:tc>
          <w:tcPr>
            <w:tcW w:w="1479" w:type="dxa"/>
            <w:shd w:val="clear" w:color="auto" w:fill="auto"/>
          </w:tcPr>
          <w:p w14:paraId="499FC9D9" w14:textId="77777777" w:rsidR="00015B71" w:rsidRPr="000C718F" w:rsidRDefault="00015B71" w:rsidP="00B75508">
            <w:pPr>
              <w:pStyle w:val="TAL"/>
            </w:pPr>
            <w:r w:rsidRPr="000C718F">
              <w:t>commonBinary</w:t>
            </w:r>
          </w:p>
        </w:tc>
        <w:tc>
          <w:tcPr>
            <w:tcW w:w="2957" w:type="dxa"/>
            <w:shd w:val="clear" w:color="auto" w:fill="auto"/>
          </w:tcPr>
          <w:p w14:paraId="120F5D88" w14:textId="77777777" w:rsidR="00015B71" w:rsidRPr="000C718F" w:rsidRDefault="00015B71" w:rsidP="00B75508">
            <w:pPr>
              <w:pStyle w:val="TAL"/>
            </w:pPr>
            <w:r w:rsidRPr="000C718F">
              <w:t>octetstring</w:t>
            </w:r>
          </w:p>
        </w:tc>
        <w:tc>
          <w:tcPr>
            <w:tcW w:w="5421" w:type="dxa"/>
            <w:shd w:val="clear" w:color="auto" w:fill="auto"/>
          </w:tcPr>
          <w:p w14:paraId="7283D9C2" w14:textId="77777777" w:rsidR="00015B71" w:rsidRPr="000C718F" w:rsidRDefault="00015B71" w:rsidP="00B75508">
            <w:pPr>
              <w:pStyle w:val="TAL"/>
            </w:pPr>
            <w:r w:rsidRPr="000C718F">
              <w:t>to be applied when contentType indicates binary data other than SMS, e.g. "application/EmergencyCallData.eCall.MSD"</w:t>
            </w:r>
          </w:p>
        </w:tc>
      </w:tr>
    </w:tbl>
    <w:p w14:paraId="5EAADD68" w14:textId="77777777" w:rsidR="00015B71" w:rsidRPr="000C718F" w:rsidRDefault="00015B71" w:rsidP="00015B71"/>
    <w:p w14:paraId="5BFCC5BB" w14:textId="77777777" w:rsidR="00C607BF" w:rsidRPr="000C718F" w:rsidRDefault="00C607BF" w:rsidP="00C607BF">
      <w:pPr>
        <w:pStyle w:val="Heading2"/>
      </w:pPr>
      <w:bookmarkStart w:id="218" w:name="_Toc58314740"/>
      <w:r w:rsidRPr="000C718F">
        <w:t>G.1.1</w:t>
      </w:r>
      <w:r w:rsidRPr="000C718F">
        <w:tab/>
        <w:t>MIMETypes</w:t>
      </w:r>
      <w:bookmarkEnd w:id="212"/>
      <w:bookmarkEnd w:id="213"/>
      <w:bookmarkEnd w:id="218"/>
    </w:p>
    <w:p w14:paraId="0B3A86CE" w14:textId="77777777" w:rsidR="00C607BF" w:rsidRPr="000C718F" w:rsidRDefault="00C607BF" w:rsidP="00C607BF">
      <w:pPr>
        <w:pStyle w:val="TH"/>
      </w:pPr>
      <w:r w:rsidRPr="000C718F">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RPr="000C718F" w14:paraId="7290E230" w14:textId="77777777" w:rsidTr="00712C9A">
        <w:tc>
          <w:tcPr>
            <w:tcW w:w="9857" w:type="dxa"/>
            <w:gridSpan w:val="4"/>
            <w:shd w:val="clear" w:color="auto" w:fill="E0E0E0"/>
          </w:tcPr>
          <w:p w14:paraId="5F524794" w14:textId="77777777" w:rsidR="00C607BF" w:rsidRPr="000C718F" w:rsidRDefault="00C607BF" w:rsidP="00712C9A">
            <w:pPr>
              <w:pStyle w:val="TAL"/>
              <w:rPr>
                <w:b/>
              </w:rPr>
            </w:pPr>
            <w:r w:rsidRPr="000C718F">
              <w:rPr>
                <w:b/>
              </w:rPr>
              <w:t>TTCN-3 Record Type</w:t>
            </w:r>
          </w:p>
        </w:tc>
      </w:tr>
      <w:tr w:rsidR="00C607BF" w:rsidRPr="000C718F" w14:paraId="3F525A8B" w14:textId="77777777" w:rsidTr="00712C9A">
        <w:tc>
          <w:tcPr>
            <w:tcW w:w="1479" w:type="dxa"/>
            <w:tcBorders>
              <w:bottom w:val="single" w:sz="4" w:space="0" w:color="auto"/>
            </w:tcBorders>
            <w:shd w:val="clear" w:color="auto" w:fill="E0E0E0"/>
          </w:tcPr>
          <w:p w14:paraId="3B423B15" w14:textId="77777777" w:rsidR="00C607BF" w:rsidRPr="000C718F" w:rsidRDefault="00C607BF" w:rsidP="00712C9A">
            <w:pPr>
              <w:pStyle w:val="TAL"/>
              <w:rPr>
                <w:b/>
              </w:rPr>
            </w:pPr>
            <w:r w:rsidRPr="000C718F">
              <w:rPr>
                <w:b/>
              </w:rPr>
              <w:t>Name</w:t>
            </w:r>
          </w:p>
        </w:tc>
        <w:tc>
          <w:tcPr>
            <w:tcW w:w="8378" w:type="dxa"/>
            <w:gridSpan w:val="3"/>
            <w:tcBorders>
              <w:bottom w:val="single" w:sz="4" w:space="0" w:color="auto"/>
            </w:tcBorders>
            <w:shd w:val="clear" w:color="auto" w:fill="FFFF99"/>
          </w:tcPr>
          <w:p w14:paraId="76E160FA" w14:textId="77777777" w:rsidR="00C607BF" w:rsidRPr="000C718F" w:rsidRDefault="00C607BF" w:rsidP="00712C9A">
            <w:pPr>
              <w:pStyle w:val="TAL"/>
              <w:rPr>
                <w:b/>
              </w:rPr>
            </w:pPr>
            <w:r w:rsidRPr="000C718F">
              <w:rPr>
                <w:b/>
              </w:rPr>
              <w:t>MIME_ContentDisposition</w:t>
            </w:r>
          </w:p>
        </w:tc>
      </w:tr>
      <w:tr w:rsidR="00C607BF" w:rsidRPr="000C718F" w14:paraId="60472C07" w14:textId="77777777" w:rsidTr="00712C9A">
        <w:tc>
          <w:tcPr>
            <w:tcW w:w="1479" w:type="dxa"/>
            <w:tcBorders>
              <w:bottom w:val="double" w:sz="4" w:space="0" w:color="auto"/>
            </w:tcBorders>
            <w:shd w:val="clear" w:color="auto" w:fill="E0E0E0"/>
          </w:tcPr>
          <w:p w14:paraId="55686CEC" w14:textId="77777777" w:rsidR="00C607BF" w:rsidRPr="000C718F" w:rsidRDefault="00C607BF" w:rsidP="00712C9A">
            <w:pPr>
              <w:pStyle w:val="TAL"/>
              <w:rPr>
                <w:b/>
              </w:rPr>
            </w:pPr>
            <w:r w:rsidRPr="000C718F">
              <w:rPr>
                <w:b/>
              </w:rPr>
              <w:t>Comment</w:t>
            </w:r>
          </w:p>
        </w:tc>
        <w:tc>
          <w:tcPr>
            <w:tcW w:w="8378" w:type="dxa"/>
            <w:gridSpan w:val="3"/>
            <w:tcBorders>
              <w:bottom w:val="double" w:sz="4" w:space="0" w:color="auto"/>
            </w:tcBorders>
            <w:shd w:val="clear" w:color="auto" w:fill="auto"/>
          </w:tcPr>
          <w:p w14:paraId="22277F30" w14:textId="77777777" w:rsidR="00C607BF" w:rsidRPr="000C718F" w:rsidRDefault="00C607BF" w:rsidP="00712C9A">
            <w:pPr>
              <w:pStyle w:val="TAL"/>
            </w:pPr>
            <w:r w:rsidRPr="000C718F">
              <w:t>RFC 2183</w:t>
            </w:r>
          </w:p>
        </w:tc>
      </w:tr>
      <w:tr w:rsidR="00C607BF" w:rsidRPr="000C718F" w14:paraId="4489D949" w14:textId="77777777" w:rsidTr="00712C9A">
        <w:tc>
          <w:tcPr>
            <w:tcW w:w="1479" w:type="dxa"/>
            <w:tcBorders>
              <w:top w:val="double" w:sz="4" w:space="0" w:color="auto"/>
            </w:tcBorders>
            <w:shd w:val="clear" w:color="auto" w:fill="auto"/>
          </w:tcPr>
          <w:p w14:paraId="2570EF59" w14:textId="77777777" w:rsidR="00C607BF" w:rsidRPr="000C718F" w:rsidRDefault="00C607BF" w:rsidP="00712C9A">
            <w:pPr>
              <w:pStyle w:val="TAL"/>
            </w:pPr>
            <w:r w:rsidRPr="000C718F">
              <w:t>fieldName</w:t>
            </w:r>
          </w:p>
        </w:tc>
        <w:tc>
          <w:tcPr>
            <w:tcW w:w="2464" w:type="dxa"/>
            <w:tcBorders>
              <w:top w:val="double" w:sz="4" w:space="0" w:color="auto"/>
            </w:tcBorders>
            <w:shd w:val="clear" w:color="auto" w:fill="auto"/>
          </w:tcPr>
          <w:p w14:paraId="789AE4E6" w14:textId="77777777" w:rsidR="00C607BF" w:rsidRPr="000C718F" w:rsidRDefault="003539CE" w:rsidP="00712C9A">
            <w:pPr>
              <w:pStyle w:val="TAL"/>
            </w:pPr>
            <w:hyperlink w:anchor="MIME_FieldName" w:history="1"/>
            <w:hyperlink w:anchor="MIME_FieldName" w:history="1">
              <w:r w:rsidR="00015B71" w:rsidRPr="000C718F">
                <w:rPr>
                  <w:rStyle w:val="Hyperlink"/>
                </w:rPr>
                <w:t>MIME_FieldName</w:t>
              </w:r>
            </w:hyperlink>
            <w:r w:rsidR="00C607BF" w:rsidRPr="000C718F">
              <w:t xml:space="preserve"> (MIME_CONTENT_DISPOSITION_E)</w:t>
            </w:r>
          </w:p>
        </w:tc>
        <w:tc>
          <w:tcPr>
            <w:tcW w:w="493" w:type="dxa"/>
            <w:tcBorders>
              <w:top w:val="double" w:sz="4" w:space="0" w:color="auto"/>
            </w:tcBorders>
            <w:shd w:val="clear" w:color="auto" w:fill="auto"/>
          </w:tcPr>
          <w:p w14:paraId="694C34E7" w14:textId="77777777" w:rsidR="00C607BF" w:rsidRPr="000C718F" w:rsidRDefault="00C607BF" w:rsidP="00712C9A">
            <w:pPr>
              <w:pStyle w:val="TAL"/>
            </w:pPr>
          </w:p>
        </w:tc>
        <w:tc>
          <w:tcPr>
            <w:tcW w:w="5421" w:type="dxa"/>
            <w:tcBorders>
              <w:top w:val="double" w:sz="4" w:space="0" w:color="auto"/>
            </w:tcBorders>
            <w:shd w:val="clear" w:color="auto" w:fill="auto"/>
          </w:tcPr>
          <w:p w14:paraId="2B966ABF" w14:textId="77777777" w:rsidR="00C607BF" w:rsidRPr="000C718F" w:rsidRDefault="00C607BF" w:rsidP="00712C9A">
            <w:pPr>
              <w:pStyle w:val="TAL"/>
            </w:pPr>
          </w:p>
        </w:tc>
      </w:tr>
      <w:tr w:rsidR="00C607BF" w:rsidRPr="000C718F" w14:paraId="04129D08" w14:textId="77777777" w:rsidTr="00712C9A">
        <w:tc>
          <w:tcPr>
            <w:tcW w:w="1479" w:type="dxa"/>
            <w:shd w:val="clear" w:color="auto" w:fill="auto"/>
          </w:tcPr>
          <w:p w14:paraId="77618C53" w14:textId="77777777" w:rsidR="00C607BF" w:rsidRPr="000C718F" w:rsidRDefault="00C607BF" w:rsidP="00712C9A">
            <w:pPr>
              <w:pStyle w:val="TAL"/>
            </w:pPr>
            <w:r w:rsidRPr="000C718F">
              <w:t>dispositionType</w:t>
            </w:r>
          </w:p>
        </w:tc>
        <w:tc>
          <w:tcPr>
            <w:tcW w:w="2464" w:type="dxa"/>
            <w:shd w:val="clear" w:color="auto" w:fill="auto"/>
          </w:tcPr>
          <w:p w14:paraId="74513EF1" w14:textId="77777777" w:rsidR="00C607BF" w:rsidRPr="000C718F" w:rsidRDefault="00C607BF" w:rsidP="00712C9A">
            <w:pPr>
              <w:pStyle w:val="TAL"/>
            </w:pPr>
            <w:r w:rsidRPr="000C718F">
              <w:t>charstring</w:t>
            </w:r>
          </w:p>
        </w:tc>
        <w:tc>
          <w:tcPr>
            <w:tcW w:w="493" w:type="dxa"/>
            <w:shd w:val="clear" w:color="auto" w:fill="auto"/>
          </w:tcPr>
          <w:p w14:paraId="6BE887E1" w14:textId="77777777" w:rsidR="00C607BF" w:rsidRPr="000C718F" w:rsidRDefault="00C607BF" w:rsidP="00712C9A">
            <w:pPr>
              <w:pStyle w:val="TAL"/>
            </w:pPr>
          </w:p>
        </w:tc>
        <w:tc>
          <w:tcPr>
            <w:tcW w:w="5421" w:type="dxa"/>
            <w:shd w:val="clear" w:color="auto" w:fill="auto"/>
          </w:tcPr>
          <w:p w14:paraId="52B1A4F8" w14:textId="77777777" w:rsidR="00C607BF" w:rsidRPr="000C718F" w:rsidRDefault="00C607BF" w:rsidP="00712C9A">
            <w:pPr>
              <w:pStyle w:val="TAL"/>
            </w:pPr>
          </w:p>
        </w:tc>
      </w:tr>
      <w:tr w:rsidR="00C607BF" w:rsidRPr="000C718F" w14:paraId="78C1E6E7" w14:textId="77777777" w:rsidTr="00712C9A">
        <w:tc>
          <w:tcPr>
            <w:tcW w:w="1479" w:type="dxa"/>
            <w:shd w:val="clear" w:color="auto" w:fill="auto"/>
          </w:tcPr>
          <w:p w14:paraId="591EF4B3" w14:textId="77777777" w:rsidR="00C607BF" w:rsidRPr="000C718F" w:rsidRDefault="00C607BF" w:rsidP="00712C9A">
            <w:pPr>
              <w:pStyle w:val="TAL"/>
            </w:pPr>
            <w:r w:rsidRPr="000C718F">
              <w:t>dispositionParams</w:t>
            </w:r>
          </w:p>
        </w:tc>
        <w:tc>
          <w:tcPr>
            <w:tcW w:w="2464" w:type="dxa"/>
            <w:shd w:val="clear" w:color="auto" w:fill="auto"/>
          </w:tcPr>
          <w:p w14:paraId="139E6B18" w14:textId="77777777" w:rsidR="00C607BF" w:rsidRPr="000C718F" w:rsidRDefault="00C607BF" w:rsidP="00712C9A">
            <w:pPr>
              <w:pStyle w:val="TAL"/>
            </w:pPr>
            <w:r w:rsidRPr="000C718F">
              <w:t>SemicolonParam_List</w:t>
            </w:r>
          </w:p>
        </w:tc>
        <w:tc>
          <w:tcPr>
            <w:tcW w:w="493" w:type="dxa"/>
            <w:shd w:val="clear" w:color="auto" w:fill="auto"/>
          </w:tcPr>
          <w:p w14:paraId="3F7F390E" w14:textId="77777777" w:rsidR="00C607BF" w:rsidRPr="000C718F" w:rsidRDefault="00C607BF" w:rsidP="00712C9A">
            <w:pPr>
              <w:pStyle w:val="TAL"/>
            </w:pPr>
            <w:r w:rsidRPr="000C718F">
              <w:t>opt</w:t>
            </w:r>
          </w:p>
        </w:tc>
        <w:tc>
          <w:tcPr>
            <w:tcW w:w="5421" w:type="dxa"/>
            <w:shd w:val="clear" w:color="auto" w:fill="auto"/>
          </w:tcPr>
          <w:p w14:paraId="0EBCB6EA" w14:textId="77777777" w:rsidR="00C607BF" w:rsidRPr="000C718F" w:rsidRDefault="00C607BF" w:rsidP="00712C9A">
            <w:pPr>
              <w:pStyle w:val="TAL"/>
            </w:pPr>
          </w:p>
        </w:tc>
      </w:tr>
    </w:tbl>
    <w:p w14:paraId="41C41917" w14:textId="77777777" w:rsidR="00C607BF" w:rsidRPr="000C718F" w:rsidRDefault="00C607BF" w:rsidP="00C607BF"/>
    <w:p w14:paraId="1B0353DC" w14:textId="77777777" w:rsidR="00C607BF" w:rsidRPr="000C718F" w:rsidRDefault="00C607BF" w:rsidP="00C607BF">
      <w:pPr>
        <w:pStyle w:val="TH"/>
      </w:pPr>
      <w:r w:rsidRPr="000C718F">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RPr="000C718F" w14:paraId="5B962698" w14:textId="77777777" w:rsidTr="00712C9A">
        <w:tc>
          <w:tcPr>
            <w:tcW w:w="9857" w:type="dxa"/>
            <w:gridSpan w:val="4"/>
            <w:shd w:val="clear" w:color="auto" w:fill="E0E0E0"/>
          </w:tcPr>
          <w:p w14:paraId="69B4E3DB" w14:textId="77777777" w:rsidR="00C607BF" w:rsidRPr="000C718F" w:rsidRDefault="00C607BF" w:rsidP="00712C9A">
            <w:pPr>
              <w:pStyle w:val="TAL"/>
              <w:rPr>
                <w:b/>
              </w:rPr>
            </w:pPr>
            <w:r w:rsidRPr="000C718F">
              <w:rPr>
                <w:b/>
              </w:rPr>
              <w:t>TTCN-3 Record Type</w:t>
            </w:r>
          </w:p>
        </w:tc>
      </w:tr>
      <w:tr w:rsidR="00C607BF" w:rsidRPr="000C718F" w14:paraId="45BF22F2" w14:textId="77777777" w:rsidTr="00712C9A">
        <w:tc>
          <w:tcPr>
            <w:tcW w:w="1479" w:type="dxa"/>
            <w:tcBorders>
              <w:bottom w:val="single" w:sz="4" w:space="0" w:color="auto"/>
            </w:tcBorders>
            <w:shd w:val="clear" w:color="auto" w:fill="E0E0E0"/>
          </w:tcPr>
          <w:p w14:paraId="2A536D7C" w14:textId="77777777" w:rsidR="00C607BF" w:rsidRPr="000C718F" w:rsidRDefault="00C607BF" w:rsidP="00712C9A">
            <w:pPr>
              <w:pStyle w:val="TAL"/>
              <w:rPr>
                <w:b/>
              </w:rPr>
            </w:pPr>
            <w:r w:rsidRPr="000C718F">
              <w:rPr>
                <w:b/>
              </w:rPr>
              <w:t>Name</w:t>
            </w:r>
          </w:p>
        </w:tc>
        <w:tc>
          <w:tcPr>
            <w:tcW w:w="8378" w:type="dxa"/>
            <w:gridSpan w:val="3"/>
            <w:tcBorders>
              <w:bottom w:val="single" w:sz="4" w:space="0" w:color="auto"/>
            </w:tcBorders>
            <w:shd w:val="clear" w:color="auto" w:fill="FFFF99"/>
          </w:tcPr>
          <w:p w14:paraId="5D9C06D6" w14:textId="77777777" w:rsidR="00C607BF" w:rsidRPr="000C718F" w:rsidRDefault="00C607BF" w:rsidP="00712C9A">
            <w:pPr>
              <w:pStyle w:val="TAL"/>
              <w:rPr>
                <w:b/>
              </w:rPr>
            </w:pPr>
            <w:r w:rsidRPr="000C718F">
              <w:rPr>
                <w:b/>
              </w:rPr>
              <w:t>MIME_ContentType</w:t>
            </w:r>
          </w:p>
        </w:tc>
      </w:tr>
      <w:tr w:rsidR="00C607BF" w:rsidRPr="000C718F" w14:paraId="2CF74CDC" w14:textId="77777777" w:rsidTr="00712C9A">
        <w:tc>
          <w:tcPr>
            <w:tcW w:w="1479" w:type="dxa"/>
            <w:tcBorders>
              <w:bottom w:val="double" w:sz="4" w:space="0" w:color="auto"/>
            </w:tcBorders>
            <w:shd w:val="clear" w:color="auto" w:fill="E0E0E0"/>
          </w:tcPr>
          <w:p w14:paraId="50AC8AA2" w14:textId="77777777" w:rsidR="00C607BF" w:rsidRPr="000C718F" w:rsidRDefault="00C607BF" w:rsidP="00712C9A">
            <w:pPr>
              <w:pStyle w:val="TAL"/>
              <w:rPr>
                <w:b/>
              </w:rPr>
            </w:pPr>
            <w:r w:rsidRPr="000C718F">
              <w:rPr>
                <w:b/>
              </w:rPr>
              <w:t>Comment</w:t>
            </w:r>
          </w:p>
        </w:tc>
        <w:tc>
          <w:tcPr>
            <w:tcW w:w="8378" w:type="dxa"/>
            <w:gridSpan w:val="3"/>
            <w:tcBorders>
              <w:bottom w:val="double" w:sz="4" w:space="0" w:color="auto"/>
            </w:tcBorders>
            <w:shd w:val="clear" w:color="auto" w:fill="auto"/>
          </w:tcPr>
          <w:p w14:paraId="064F5833" w14:textId="77777777" w:rsidR="00C607BF" w:rsidRPr="000C718F" w:rsidRDefault="00C607BF" w:rsidP="00712C9A">
            <w:pPr>
              <w:pStyle w:val="TAL"/>
            </w:pPr>
            <w:r w:rsidRPr="000C718F">
              <w:t>RFC 2045 clause 5</w:t>
            </w:r>
          </w:p>
        </w:tc>
      </w:tr>
      <w:tr w:rsidR="00C607BF" w:rsidRPr="000C718F" w14:paraId="5DF8C7DC" w14:textId="77777777" w:rsidTr="00712C9A">
        <w:tc>
          <w:tcPr>
            <w:tcW w:w="1479" w:type="dxa"/>
            <w:tcBorders>
              <w:top w:val="double" w:sz="4" w:space="0" w:color="auto"/>
            </w:tcBorders>
            <w:shd w:val="clear" w:color="auto" w:fill="auto"/>
          </w:tcPr>
          <w:p w14:paraId="264C4D78" w14:textId="77777777" w:rsidR="00C607BF" w:rsidRPr="000C718F" w:rsidRDefault="00C607BF" w:rsidP="00712C9A">
            <w:pPr>
              <w:pStyle w:val="TAL"/>
            </w:pPr>
            <w:r w:rsidRPr="000C718F">
              <w:t>fieldName</w:t>
            </w:r>
          </w:p>
        </w:tc>
        <w:tc>
          <w:tcPr>
            <w:tcW w:w="2464" w:type="dxa"/>
            <w:tcBorders>
              <w:top w:val="double" w:sz="4" w:space="0" w:color="auto"/>
            </w:tcBorders>
            <w:shd w:val="clear" w:color="auto" w:fill="auto"/>
          </w:tcPr>
          <w:p w14:paraId="5844BB40" w14:textId="77777777" w:rsidR="00C607BF" w:rsidRPr="000C718F" w:rsidRDefault="003539CE" w:rsidP="00712C9A">
            <w:pPr>
              <w:pStyle w:val="TAL"/>
            </w:pPr>
            <w:hyperlink w:anchor="MIME_FieldName" w:history="1"/>
            <w:hyperlink w:anchor="MIME_FieldName" w:history="1">
              <w:r w:rsidR="00015B71" w:rsidRPr="000C718F">
                <w:rPr>
                  <w:rStyle w:val="Hyperlink"/>
                </w:rPr>
                <w:t>MIME_FieldName</w:t>
              </w:r>
            </w:hyperlink>
            <w:r w:rsidR="00C607BF" w:rsidRPr="000C718F">
              <w:t xml:space="preserve"> (MIME_CONTENT_TYPE_E)</w:t>
            </w:r>
          </w:p>
        </w:tc>
        <w:tc>
          <w:tcPr>
            <w:tcW w:w="493" w:type="dxa"/>
            <w:tcBorders>
              <w:top w:val="double" w:sz="4" w:space="0" w:color="auto"/>
            </w:tcBorders>
            <w:shd w:val="clear" w:color="auto" w:fill="auto"/>
          </w:tcPr>
          <w:p w14:paraId="5FD06B1A" w14:textId="77777777" w:rsidR="00C607BF" w:rsidRPr="000C718F" w:rsidRDefault="00C607BF" w:rsidP="00712C9A">
            <w:pPr>
              <w:pStyle w:val="TAL"/>
            </w:pPr>
          </w:p>
        </w:tc>
        <w:tc>
          <w:tcPr>
            <w:tcW w:w="5421" w:type="dxa"/>
            <w:tcBorders>
              <w:top w:val="double" w:sz="4" w:space="0" w:color="auto"/>
            </w:tcBorders>
            <w:shd w:val="clear" w:color="auto" w:fill="auto"/>
          </w:tcPr>
          <w:p w14:paraId="59A9B104" w14:textId="77777777" w:rsidR="00C607BF" w:rsidRPr="000C718F" w:rsidRDefault="00C607BF" w:rsidP="00712C9A">
            <w:pPr>
              <w:pStyle w:val="TAL"/>
            </w:pPr>
          </w:p>
        </w:tc>
      </w:tr>
      <w:tr w:rsidR="00C607BF" w:rsidRPr="000C718F" w14:paraId="582F73FD" w14:textId="77777777" w:rsidTr="00712C9A">
        <w:tc>
          <w:tcPr>
            <w:tcW w:w="1479" w:type="dxa"/>
            <w:shd w:val="clear" w:color="auto" w:fill="auto"/>
          </w:tcPr>
          <w:p w14:paraId="2C1821DC" w14:textId="77777777" w:rsidR="00C607BF" w:rsidRPr="000C718F" w:rsidRDefault="00C607BF" w:rsidP="00712C9A">
            <w:pPr>
              <w:pStyle w:val="TAL"/>
            </w:pPr>
            <w:r w:rsidRPr="000C718F">
              <w:t>typeAndSubtype</w:t>
            </w:r>
          </w:p>
        </w:tc>
        <w:tc>
          <w:tcPr>
            <w:tcW w:w="2464" w:type="dxa"/>
            <w:shd w:val="clear" w:color="auto" w:fill="auto"/>
          </w:tcPr>
          <w:p w14:paraId="34D7ADB8" w14:textId="77777777" w:rsidR="00C607BF" w:rsidRPr="000C718F" w:rsidRDefault="00015B71" w:rsidP="00712C9A">
            <w:pPr>
              <w:pStyle w:val="TAL"/>
            </w:pPr>
            <w:r w:rsidRPr="000C718F">
              <w:t>C</w:t>
            </w:r>
            <w:r w:rsidR="00C607BF" w:rsidRPr="000C718F">
              <w:t>harstring</w:t>
            </w:r>
          </w:p>
        </w:tc>
        <w:tc>
          <w:tcPr>
            <w:tcW w:w="493" w:type="dxa"/>
            <w:shd w:val="clear" w:color="auto" w:fill="auto"/>
          </w:tcPr>
          <w:p w14:paraId="5130398B" w14:textId="77777777" w:rsidR="00C607BF" w:rsidRPr="000C718F" w:rsidRDefault="00C607BF" w:rsidP="00712C9A">
            <w:pPr>
              <w:pStyle w:val="TAL"/>
            </w:pPr>
          </w:p>
        </w:tc>
        <w:tc>
          <w:tcPr>
            <w:tcW w:w="5421" w:type="dxa"/>
            <w:shd w:val="clear" w:color="auto" w:fill="auto"/>
          </w:tcPr>
          <w:p w14:paraId="421C7132" w14:textId="77777777" w:rsidR="00C607BF" w:rsidRPr="000C718F" w:rsidRDefault="00C607BF" w:rsidP="00712C9A">
            <w:pPr>
              <w:pStyle w:val="TAL"/>
            </w:pPr>
          </w:p>
        </w:tc>
      </w:tr>
      <w:tr w:rsidR="00C607BF" w:rsidRPr="000C718F" w14:paraId="46FB784B" w14:textId="77777777" w:rsidTr="00712C9A">
        <w:tc>
          <w:tcPr>
            <w:tcW w:w="1479" w:type="dxa"/>
            <w:shd w:val="clear" w:color="auto" w:fill="auto"/>
          </w:tcPr>
          <w:p w14:paraId="2F818F2C" w14:textId="77777777" w:rsidR="00C607BF" w:rsidRPr="000C718F" w:rsidRDefault="00C607BF" w:rsidP="00712C9A">
            <w:pPr>
              <w:pStyle w:val="TAL"/>
            </w:pPr>
            <w:r w:rsidRPr="000C718F">
              <w:t>typeParams</w:t>
            </w:r>
          </w:p>
        </w:tc>
        <w:tc>
          <w:tcPr>
            <w:tcW w:w="2464" w:type="dxa"/>
            <w:shd w:val="clear" w:color="auto" w:fill="auto"/>
          </w:tcPr>
          <w:p w14:paraId="185E51CB" w14:textId="77777777" w:rsidR="00C607BF" w:rsidRPr="000C718F" w:rsidRDefault="00C607BF" w:rsidP="00712C9A">
            <w:pPr>
              <w:pStyle w:val="TAL"/>
            </w:pPr>
            <w:r w:rsidRPr="000C718F">
              <w:t>SemicolonParam_List</w:t>
            </w:r>
          </w:p>
        </w:tc>
        <w:tc>
          <w:tcPr>
            <w:tcW w:w="493" w:type="dxa"/>
            <w:shd w:val="clear" w:color="auto" w:fill="auto"/>
          </w:tcPr>
          <w:p w14:paraId="7574A52C" w14:textId="77777777" w:rsidR="00C607BF" w:rsidRPr="000C718F" w:rsidRDefault="00C607BF" w:rsidP="00712C9A">
            <w:pPr>
              <w:pStyle w:val="TAL"/>
            </w:pPr>
            <w:r w:rsidRPr="000C718F">
              <w:t>opt</w:t>
            </w:r>
          </w:p>
        </w:tc>
        <w:tc>
          <w:tcPr>
            <w:tcW w:w="5421" w:type="dxa"/>
            <w:shd w:val="clear" w:color="auto" w:fill="auto"/>
          </w:tcPr>
          <w:p w14:paraId="16F16D51" w14:textId="77777777" w:rsidR="00C607BF" w:rsidRPr="000C718F" w:rsidRDefault="00C607BF" w:rsidP="00712C9A">
            <w:pPr>
              <w:pStyle w:val="TAL"/>
            </w:pPr>
          </w:p>
        </w:tc>
      </w:tr>
    </w:tbl>
    <w:p w14:paraId="3842B41B" w14:textId="77777777" w:rsidR="00C607BF" w:rsidRPr="000C718F" w:rsidRDefault="00C607BF" w:rsidP="00C607BF"/>
    <w:p w14:paraId="720447FF" w14:textId="77777777" w:rsidR="00C607BF" w:rsidRPr="000C718F" w:rsidRDefault="00C607BF" w:rsidP="00C607BF">
      <w:pPr>
        <w:pStyle w:val="TH"/>
      </w:pPr>
      <w:r w:rsidRPr="000C718F">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RPr="000C718F" w14:paraId="3C5ED49E" w14:textId="77777777" w:rsidTr="00712C9A">
        <w:tc>
          <w:tcPr>
            <w:tcW w:w="9857" w:type="dxa"/>
            <w:gridSpan w:val="4"/>
            <w:shd w:val="clear" w:color="auto" w:fill="E0E0E0"/>
          </w:tcPr>
          <w:p w14:paraId="294AF9D3" w14:textId="77777777" w:rsidR="00C607BF" w:rsidRPr="000C718F" w:rsidRDefault="00C607BF" w:rsidP="00712C9A">
            <w:pPr>
              <w:pStyle w:val="TAL"/>
              <w:rPr>
                <w:b/>
              </w:rPr>
            </w:pPr>
            <w:r w:rsidRPr="000C718F">
              <w:rPr>
                <w:b/>
              </w:rPr>
              <w:t>TTCN-3 Record Type</w:t>
            </w:r>
          </w:p>
        </w:tc>
      </w:tr>
      <w:tr w:rsidR="00C607BF" w:rsidRPr="000C718F" w14:paraId="0D744BBF" w14:textId="77777777" w:rsidTr="00712C9A">
        <w:tc>
          <w:tcPr>
            <w:tcW w:w="1479" w:type="dxa"/>
            <w:tcBorders>
              <w:bottom w:val="single" w:sz="4" w:space="0" w:color="auto"/>
            </w:tcBorders>
            <w:shd w:val="clear" w:color="auto" w:fill="E0E0E0"/>
          </w:tcPr>
          <w:p w14:paraId="1D0F7762" w14:textId="77777777" w:rsidR="00C607BF" w:rsidRPr="000C718F" w:rsidRDefault="00C607BF" w:rsidP="00712C9A">
            <w:pPr>
              <w:pStyle w:val="TAL"/>
              <w:rPr>
                <w:b/>
              </w:rPr>
            </w:pPr>
            <w:r w:rsidRPr="000C718F">
              <w:rPr>
                <w:b/>
              </w:rPr>
              <w:t>Name</w:t>
            </w:r>
          </w:p>
        </w:tc>
        <w:tc>
          <w:tcPr>
            <w:tcW w:w="8378" w:type="dxa"/>
            <w:gridSpan w:val="3"/>
            <w:tcBorders>
              <w:bottom w:val="single" w:sz="4" w:space="0" w:color="auto"/>
            </w:tcBorders>
            <w:shd w:val="clear" w:color="auto" w:fill="FFFF99"/>
          </w:tcPr>
          <w:p w14:paraId="7563B71A" w14:textId="77777777" w:rsidR="00C607BF" w:rsidRPr="000C718F" w:rsidRDefault="00C607BF" w:rsidP="00712C9A">
            <w:pPr>
              <w:pStyle w:val="TAL"/>
              <w:rPr>
                <w:b/>
              </w:rPr>
            </w:pPr>
            <w:r w:rsidRPr="000C718F">
              <w:rPr>
                <w:b/>
              </w:rPr>
              <w:t>MIME_ContentId</w:t>
            </w:r>
          </w:p>
        </w:tc>
      </w:tr>
      <w:tr w:rsidR="00C607BF" w:rsidRPr="000C718F" w14:paraId="5D9B6645" w14:textId="77777777" w:rsidTr="00712C9A">
        <w:tc>
          <w:tcPr>
            <w:tcW w:w="1479" w:type="dxa"/>
            <w:tcBorders>
              <w:bottom w:val="double" w:sz="4" w:space="0" w:color="auto"/>
            </w:tcBorders>
            <w:shd w:val="clear" w:color="auto" w:fill="E0E0E0"/>
          </w:tcPr>
          <w:p w14:paraId="418A960F" w14:textId="77777777" w:rsidR="00C607BF" w:rsidRPr="000C718F" w:rsidRDefault="00C607BF" w:rsidP="00712C9A">
            <w:pPr>
              <w:pStyle w:val="TAL"/>
              <w:rPr>
                <w:b/>
              </w:rPr>
            </w:pPr>
            <w:r w:rsidRPr="000C718F">
              <w:rPr>
                <w:b/>
              </w:rPr>
              <w:t>Comment</w:t>
            </w:r>
          </w:p>
        </w:tc>
        <w:tc>
          <w:tcPr>
            <w:tcW w:w="8378" w:type="dxa"/>
            <w:gridSpan w:val="3"/>
            <w:tcBorders>
              <w:bottom w:val="double" w:sz="4" w:space="0" w:color="auto"/>
            </w:tcBorders>
            <w:shd w:val="clear" w:color="auto" w:fill="auto"/>
          </w:tcPr>
          <w:p w14:paraId="7CAB95B6" w14:textId="77777777" w:rsidR="00C607BF" w:rsidRPr="000C718F" w:rsidRDefault="00C607BF" w:rsidP="00712C9A">
            <w:pPr>
              <w:pStyle w:val="TAL"/>
            </w:pPr>
            <w:r w:rsidRPr="000C718F">
              <w:t>RFC 2045 clause 7</w:t>
            </w:r>
          </w:p>
        </w:tc>
      </w:tr>
      <w:tr w:rsidR="00C607BF" w:rsidRPr="000C718F" w14:paraId="42E00299" w14:textId="77777777" w:rsidTr="00712C9A">
        <w:tc>
          <w:tcPr>
            <w:tcW w:w="1479" w:type="dxa"/>
            <w:tcBorders>
              <w:top w:val="double" w:sz="4" w:space="0" w:color="auto"/>
            </w:tcBorders>
            <w:shd w:val="clear" w:color="auto" w:fill="auto"/>
          </w:tcPr>
          <w:p w14:paraId="2DAF4859" w14:textId="77777777" w:rsidR="00C607BF" w:rsidRPr="000C718F" w:rsidRDefault="00C607BF" w:rsidP="00712C9A">
            <w:pPr>
              <w:pStyle w:val="TAL"/>
            </w:pPr>
            <w:r w:rsidRPr="000C718F">
              <w:t>fieldName</w:t>
            </w:r>
          </w:p>
        </w:tc>
        <w:tc>
          <w:tcPr>
            <w:tcW w:w="2464" w:type="dxa"/>
            <w:tcBorders>
              <w:top w:val="double" w:sz="4" w:space="0" w:color="auto"/>
            </w:tcBorders>
            <w:shd w:val="clear" w:color="auto" w:fill="auto"/>
          </w:tcPr>
          <w:p w14:paraId="38774BA9" w14:textId="77777777" w:rsidR="00C607BF" w:rsidRPr="000C718F" w:rsidRDefault="003539CE" w:rsidP="00712C9A">
            <w:pPr>
              <w:pStyle w:val="TAL"/>
            </w:pPr>
            <w:hyperlink w:anchor="MIME_FieldName" w:history="1"/>
            <w:hyperlink w:anchor="MIME_FieldName" w:history="1">
              <w:r w:rsidR="00015B71" w:rsidRPr="000C718F">
                <w:rPr>
                  <w:rStyle w:val="Hyperlink"/>
                </w:rPr>
                <w:t>MIME_FieldName</w:t>
              </w:r>
            </w:hyperlink>
            <w:r w:rsidR="00C607BF" w:rsidRPr="000C718F">
              <w:t xml:space="preserve"> (MIME_CONTENT_ID_E)</w:t>
            </w:r>
          </w:p>
        </w:tc>
        <w:tc>
          <w:tcPr>
            <w:tcW w:w="493" w:type="dxa"/>
            <w:tcBorders>
              <w:top w:val="double" w:sz="4" w:space="0" w:color="auto"/>
            </w:tcBorders>
            <w:shd w:val="clear" w:color="auto" w:fill="auto"/>
          </w:tcPr>
          <w:p w14:paraId="539E5741" w14:textId="77777777" w:rsidR="00C607BF" w:rsidRPr="000C718F" w:rsidRDefault="00C607BF" w:rsidP="00712C9A">
            <w:pPr>
              <w:pStyle w:val="TAL"/>
            </w:pPr>
          </w:p>
        </w:tc>
        <w:tc>
          <w:tcPr>
            <w:tcW w:w="5421" w:type="dxa"/>
            <w:tcBorders>
              <w:top w:val="double" w:sz="4" w:space="0" w:color="auto"/>
            </w:tcBorders>
            <w:shd w:val="clear" w:color="auto" w:fill="auto"/>
          </w:tcPr>
          <w:p w14:paraId="7C862FAD" w14:textId="77777777" w:rsidR="00C607BF" w:rsidRPr="000C718F" w:rsidRDefault="00C607BF" w:rsidP="00712C9A">
            <w:pPr>
              <w:pStyle w:val="TAL"/>
            </w:pPr>
          </w:p>
        </w:tc>
      </w:tr>
      <w:tr w:rsidR="00C607BF" w:rsidRPr="000C718F" w14:paraId="40D1473A" w14:textId="77777777" w:rsidTr="00712C9A">
        <w:tc>
          <w:tcPr>
            <w:tcW w:w="1479" w:type="dxa"/>
            <w:shd w:val="clear" w:color="auto" w:fill="auto"/>
          </w:tcPr>
          <w:p w14:paraId="26D08013" w14:textId="77777777" w:rsidR="00C607BF" w:rsidRPr="000C718F" w:rsidRDefault="00C607BF" w:rsidP="00712C9A">
            <w:pPr>
              <w:pStyle w:val="TAL"/>
            </w:pPr>
            <w:r w:rsidRPr="000C718F">
              <w:t>msgId</w:t>
            </w:r>
          </w:p>
        </w:tc>
        <w:tc>
          <w:tcPr>
            <w:tcW w:w="2464" w:type="dxa"/>
            <w:shd w:val="clear" w:color="auto" w:fill="auto"/>
          </w:tcPr>
          <w:p w14:paraId="27CE203C" w14:textId="77777777" w:rsidR="00C607BF" w:rsidRPr="000C718F" w:rsidRDefault="00015B71" w:rsidP="00712C9A">
            <w:pPr>
              <w:pStyle w:val="TAL"/>
            </w:pPr>
            <w:r w:rsidRPr="000C718F">
              <w:t>C</w:t>
            </w:r>
            <w:r w:rsidR="00C607BF" w:rsidRPr="000C718F">
              <w:t>harstring</w:t>
            </w:r>
          </w:p>
        </w:tc>
        <w:tc>
          <w:tcPr>
            <w:tcW w:w="493" w:type="dxa"/>
            <w:shd w:val="clear" w:color="auto" w:fill="auto"/>
          </w:tcPr>
          <w:p w14:paraId="29B774A4" w14:textId="77777777" w:rsidR="00C607BF" w:rsidRPr="000C718F" w:rsidRDefault="00C607BF" w:rsidP="00712C9A">
            <w:pPr>
              <w:pStyle w:val="TAL"/>
            </w:pPr>
          </w:p>
        </w:tc>
        <w:tc>
          <w:tcPr>
            <w:tcW w:w="5421" w:type="dxa"/>
            <w:shd w:val="clear" w:color="auto" w:fill="auto"/>
          </w:tcPr>
          <w:p w14:paraId="7E027F0E" w14:textId="77777777" w:rsidR="00C607BF" w:rsidRPr="000C718F" w:rsidRDefault="00C607BF" w:rsidP="00712C9A">
            <w:pPr>
              <w:pStyle w:val="TAL"/>
            </w:pPr>
          </w:p>
        </w:tc>
      </w:tr>
    </w:tbl>
    <w:p w14:paraId="37A661C0" w14:textId="77777777" w:rsidR="00C607BF" w:rsidRPr="000C718F" w:rsidRDefault="00C607BF" w:rsidP="00C607BF"/>
    <w:p w14:paraId="0500C8E3" w14:textId="77777777" w:rsidR="00C607BF" w:rsidRPr="000C718F" w:rsidRDefault="00C607BF" w:rsidP="00C607BF">
      <w:pPr>
        <w:pStyle w:val="TH"/>
      </w:pPr>
      <w:r w:rsidRPr="000C718F">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RPr="000C718F" w14:paraId="23AF7131" w14:textId="77777777" w:rsidTr="00712C9A">
        <w:tc>
          <w:tcPr>
            <w:tcW w:w="9857" w:type="dxa"/>
            <w:gridSpan w:val="4"/>
            <w:shd w:val="clear" w:color="auto" w:fill="E0E0E0"/>
          </w:tcPr>
          <w:p w14:paraId="0A27608B" w14:textId="77777777" w:rsidR="00C607BF" w:rsidRPr="000C718F" w:rsidRDefault="00C607BF" w:rsidP="00712C9A">
            <w:pPr>
              <w:pStyle w:val="TAL"/>
              <w:rPr>
                <w:b/>
              </w:rPr>
            </w:pPr>
            <w:r w:rsidRPr="000C718F">
              <w:rPr>
                <w:b/>
              </w:rPr>
              <w:t>TTCN-3 Set Type</w:t>
            </w:r>
          </w:p>
        </w:tc>
      </w:tr>
      <w:tr w:rsidR="00C607BF" w:rsidRPr="000C718F" w14:paraId="05BA5468" w14:textId="77777777" w:rsidTr="00712C9A">
        <w:tc>
          <w:tcPr>
            <w:tcW w:w="1479" w:type="dxa"/>
            <w:tcBorders>
              <w:bottom w:val="single" w:sz="4" w:space="0" w:color="auto"/>
            </w:tcBorders>
            <w:shd w:val="clear" w:color="auto" w:fill="E0E0E0"/>
          </w:tcPr>
          <w:p w14:paraId="1C961D39" w14:textId="77777777" w:rsidR="00C607BF" w:rsidRPr="000C718F" w:rsidRDefault="00C607BF" w:rsidP="00712C9A">
            <w:pPr>
              <w:pStyle w:val="TAL"/>
              <w:rPr>
                <w:b/>
              </w:rPr>
            </w:pPr>
            <w:r w:rsidRPr="000C718F">
              <w:rPr>
                <w:b/>
              </w:rPr>
              <w:t>Name</w:t>
            </w:r>
          </w:p>
        </w:tc>
        <w:tc>
          <w:tcPr>
            <w:tcW w:w="8378" w:type="dxa"/>
            <w:gridSpan w:val="3"/>
            <w:tcBorders>
              <w:bottom w:val="single" w:sz="4" w:space="0" w:color="auto"/>
            </w:tcBorders>
            <w:shd w:val="clear" w:color="auto" w:fill="FFFF99"/>
          </w:tcPr>
          <w:p w14:paraId="45EBE4EE" w14:textId="77777777" w:rsidR="00C607BF" w:rsidRPr="000C718F" w:rsidRDefault="00C607BF" w:rsidP="00712C9A">
            <w:pPr>
              <w:pStyle w:val="TAL"/>
              <w:rPr>
                <w:b/>
              </w:rPr>
            </w:pPr>
            <w:r w:rsidRPr="000C718F">
              <w:rPr>
                <w:b/>
              </w:rPr>
              <w:t>MIME_Part_Header</w:t>
            </w:r>
          </w:p>
        </w:tc>
      </w:tr>
      <w:tr w:rsidR="00C607BF" w:rsidRPr="000C718F" w14:paraId="3FC3D28F" w14:textId="77777777" w:rsidTr="00712C9A">
        <w:tc>
          <w:tcPr>
            <w:tcW w:w="1479" w:type="dxa"/>
            <w:tcBorders>
              <w:bottom w:val="double" w:sz="4" w:space="0" w:color="auto"/>
            </w:tcBorders>
            <w:shd w:val="clear" w:color="auto" w:fill="E0E0E0"/>
          </w:tcPr>
          <w:p w14:paraId="5844DA5E" w14:textId="77777777" w:rsidR="00C607BF" w:rsidRPr="000C718F" w:rsidRDefault="00C607BF" w:rsidP="00712C9A">
            <w:pPr>
              <w:pStyle w:val="TAL"/>
              <w:rPr>
                <w:b/>
              </w:rPr>
            </w:pPr>
            <w:r w:rsidRPr="000C718F">
              <w:rPr>
                <w:b/>
              </w:rPr>
              <w:t>Comment</w:t>
            </w:r>
          </w:p>
        </w:tc>
        <w:tc>
          <w:tcPr>
            <w:tcW w:w="8378" w:type="dxa"/>
            <w:gridSpan w:val="3"/>
            <w:tcBorders>
              <w:bottom w:val="double" w:sz="4" w:space="0" w:color="auto"/>
            </w:tcBorders>
            <w:shd w:val="clear" w:color="auto" w:fill="auto"/>
          </w:tcPr>
          <w:p w14:paraId="647A3804" w14:textId="77777777" w:rsidR="00C607BF" w:rsidRPr="000C718F" w:rsidRDefault="00C607BF" w:rsidP="00712C9A">
            <w:pPr>
              <w:pStyle w:val="TAL"/>
            </w:pPr>
          </w:p>
        </w:tc>
      </w:tr>
      <w:tr w:rsidR="00C607BF" w:rsidRPr="000C718F" w14:paraId="55A3975D" w14:textId="77777777" w:rsidTr="00712C9A">
        <w:tc>
          <w:tcPr>
            <w:tcW w:w="1479" w:type="dxa"/>
            <w:tcBorders>
              <w:top w:val="double" w:sz="4" w:space="0" w:color="auto"/>
            </w:tcBorders>
            <w:shd w:val="clear" w:color="auto" w:fill="auto"/>
          </w:tcPr>
          <w:p w14:paraId="5671A15F" w14:textId="77777777" w:rsidR="00C607BF" w:rsidRPr="000C718F" w:rsidRDefault="00C607BF" w:rsidP="00712C9A">
            <w:pPr>
              <w:pStyle w:val="TAL"/>
            </w:pPr>
            <w:r w:rsidRPr="000C718F">
              <w:t>contentType</w:t>
            </w:r>
          </w:p>
        </w:tc>
        <w:tc>
          <w:tcPr>
            <w:tcW w:w="2464" w:type="dxa"/>
            <w:tcBorders>
              <w:top w:val="double" w:sz="4" w:space="0" w:color="auto"/>
            </w:tcBorders>
            <w:shd w:val="clear" w:color="auto" w:fill="auto"/>
          </w:tcPr>
          <w:p w14:paraId="6048A927" w14:textId="77777777" w:rsidR="00C607BF" w:rsidRPr="000C718F" w:rsidRDefault="003539CE" w:rsidP="00712C9A">
            <w:pPr>
              <w:pStyle w:val="TAL"/>
            </w:pPr>
            <w:hyperlink w:anchor="MIME_ContentType" w:history="1"/>
            <w:hyperlink w:anchor="MIME_ContentType" w:history="1">
              <w:r w:rsidR="00015B71" w:rsidRPr="000C718F">
                <w:rPr>
                  <w:rStyle w:val="Hyperlink"/>
                </w:rPr>
                <w:t>MIME_ContentType</w:t>
              </w:r>
            </w:hyperlink>
          </w:p>
        </w:tc>
        <w:tc>
          <w:tcPr>
            <w:tcW w:w="493" w:type="dxa"/>
            <w:tcBorders>
              <w:top w:val="double" w:sz="4" w:space="0" w:color="auto"/>
            </w:tcBorders>
            <w:shd w:val="clear" w:color="auto" w:fill="auto"/>
          </w:tcPr>
          <w:p w14:paraId="5E8E2FBB" w14:textId="77777777" w:rsidR="00C607BF" w:rsidRPr="000C718F" w:rsidRDefault="00C607BF" w:rsidP="00712C9A">
            <w:pPr>
              <w:pStyle w:val="TAL"/>
            </w:pPr>
          </w:p>
        </w:tc>
        <w:tc>
          <w:tcPr>
            <w:tcW w:w="5421" w:type="dxa"/>
            <w:tcBorders>
              <w:top w:val="double" w:sz="4" w:space="0" w:color="auto"/>
            </w:tcBorders>
            <w:shd w:val="clear" w:color="auto" w:fill="auto"/>
          </w:tcPr>
          <w:p w14:paraId="0FCA0EB9" w14:textId="77777777" w:rsidR="00C607BF" w:rsidRPr="000C718F" w:rsidRDefault="00C607BF" w:rsidP="00712C9A">
            <w:pPr>
              <w:pStyle w:val="TAL"/>
            </w:pPr>
          </w:p>
        </w:tc>
      </w:tr>
      <w:tr w:rsidR="00C607BF" w:rsidRPr="000C718F" w14:paraId="782D0115" w14:textId="77777777" w:rsidTr="00712C9A">
        <w:tc>
          <w:tcPr>
            <w:tcW w:w="1479" w:type="dxa"/>
            <w:shd w:val="clear" w:color="auto" w:fill="auto"/>
          </w:tcPr>
          <w:p w14:paraId="7FF2A18C" w14:textId="77777777" w:rsidR="00C607BF" w:rsidRPr="000C718F" w:rsidRDefault="00C607BF" w:rsidP="00712C9A">
            <w:pPr>
              <w:pStyle w:val="TAL"/>
            </w:pPr>
            <w:r w:rsidRPr="000C718F">
              <w:t>contentDisposition</w:t>
            </w:r>
          </w:p>
        </w:tc>
        <w:tc>
          <w:tcPr>
            <w:tcW w:w="2464" w:type="dxa"/>
            <w:shd w:val="clear" w:color="auto" w:fill="auto"/>
          </w:tcPr>
          <w:p w14:paraId="1A2C851A" w14:textId="77777777" w:rsidR="00C607BF" w:rsidRPr="000C718F" w:rsidRDefault="003539CE" w:rsidP="00712C9A">
            <w:pPr>
              <w:pStyle w:val="TAL"/>
            </w:pPr>
            <w:hyperlink w:anchor="MIME_ContentDisposition" w:history="1"/>
            <w:hyperlink w:anchor="MIME_ContentDisposition" w:history="1">
              <w:r w:rsidR="00015B71" w:rsidRPr="000C718F">
                <w:rPr>
                  <w:rStyle w:val="Hyperlink"/>
                </w:rPr>
                <w:t>MIME_ContentDisposition</w:t>
              </w:r>
            </w:hyperlink>
          </w:p>
        </w:tc>
        <w:tc>
          <w:tcPr>
            <w:tcW w:w="493" w:type="dxa"/>
            <w:shd w:val="clear" w:color="auto" w:fill="auto"/>
          </w:tcPr>
          <w:p w14:paraId="38FAF90F" w14:textId="77777777" w:rsidR="00C607BF" w:rsidRPr="000C718F" w:rsidRDefault="00C607BF" w:rsidP="00712C9A">
            <w:pPr>
              <w:pStyle w:val="TAL"/>
            </w:pPr>
            <w:r w:rsidRPr="000C718F">
              <w:t>opt</w:t>
            </w:r>
          </w:p>
        </w:tc>
        <w:tc>
          <w:tcPr>
            <w:tcW w:w="5421" w:type="dxa"/>
            <w:shd w:val="clear" w:color="auto" w:fill="auto"/>
          </w:tcPr>
          <w:p w14:paraId="0F317A49" w14:textId="77777777" w:rsidR="00C607BF" w:rsidRPr="000C718F" w:rsidRDefault="00C607BF" w:rsidP="00712C9A">
            <w:pPr>
              <w:pStyle w:val="TAL"/>
            </w:pPr>
          </w:p>
        </w:tc>
      </w:tr>
      <w:tr w:rsidR="00C607BF" w:rsidRPr="000C718F" w14:paraId="65F2AEAD" w14:textId="77777777" w:rsidTr="00712C9A">
        <w:tc>
          <w:tcPr>
            <w:tcW w:w="1479" w:type="dxa"/>
            <w:shd w:val="clear" w:color="auto" w:fill="auto"/>
          </w:tcPr>
          <w:p w14:paraId="718F762A" w14:textId="77777777" w:rsidR="00C607BF" w:rsidRPr="000C718F" w:rsidRDefault="00C607BF" w:rsidP="00712C9A">
            <w:pPr>
              <w:pStyle w:val="TAL"/>
            </w:pPr>
            <w:r w:rsidRPr="000C718F">
              <w:t>contentId</w:t>
            </w:r>
          </w:p>
        </w:tc>
        <w:tc>
          <w:tcPr>
            <w:tcW w:w="2464" w:type="dxa"/>
            <w:shd w:val="clear" w:color="auto" w:fill="auto"/>
          </w:tcPr>
          <w:p w14:paraId="27B52D0F" w14:textId="77777777" w:rsidR="00C607BF" w:rsidRPr="000C718F" w:rsidRDefault="003539CE" w:rsidP="00712C9A">
            <w:pPr>
              <w:pStyle w:val="TAL"/>
            </w:pPr>
            <w:hyperlink w:anchor="MIME_ContentId" w:history="1"/>
            <w:hyperlink w:anchor="MIME_ContentId" w:history="1">
              <w:r w:rsidR="00015B71" w:rsidRPr="000C718F">
                <w:rPr>
                  <w:rStyle w:val="Hyperlink"/>
                </w:rPr>
                <w:t>MIME_ContentId</w:t>
              </w:r>
            </w:hyperlink>
          </w:p>
        </w:tc>
        <w:tc>
          <w:tcPr>
            <w:tcW w:w="493" w:type="dxa"/>
            <w:shd w:val="clear" w:color="auto" w:fill="auto"/>
          </w:tcPr>
          <w:p w14:paraId="6C8E5F67" w14:textId="77777777" w:rsidR="00C607BF" w:rsidRPr="000C718F" w:rsidRDefault="00C607BF" w:rsidP="00712C9A">
            <w:pPr>
              <w:pStyle w:val="TAL"/>
            </w:pPr>
            <w:r w:rsidRPr="000C718F">
              <w:t>opt</w:t>
            </w:r>
          </w:p>
        </w:tc>
        <w:tc>
          <w:tcPr>
            <w:tcW w:w="5421" w:type="dxa"/>
            <w:shd w:val="clear" w:color="auto" w:fill="auto"/>
          </w:tcPr>
          <w:p w14:paraId="2CEEF325" w14:textId="77777777" w:rsidR="00C607BF" w:rsidRPr="000C718F" w:rsidRDefault="00C607BF" w:rsidP="00712C9A">
            <w:pPr>
              <w:pStyle w:val="TAL"/>
            </w:pPr>
          </w:p>
        </w:tc>
      </w:tr>
    </w:tbl>
    <w:p w14:paraId="2A2413B1" w14:textId="77777777" w:rsidR="00C607BF" w:rsidRPr="000C718F" w:rsidRDefault="00C607BF" w:rsidP="00C607BF"/>
    <w:p w14:paraId="451435E8" w14:textId="77777777" w:rsidR="00C607BF" w:rsidRPr="000C718F" w:rsidRDefault="00C607BF" w:rsidP="00C607BF">
      <w:pPr>
        <w:pStyle w:val="TH"/>
      </w:pPr>
      <w:r w:rsidRPr="000C718F">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607BF" w:rsidRPr="000C718F" w14:paraId="3FDED94A" w14:textId="77777777" w:rsidTr="00712C9A">
        <w:tc>
          <w:tcPr>
            <w:tcW w:w="9857" w:type="dxa"/>
            <w:gridSpan w:val="3"/>
            <w:shd w:val="clear" w:color="auto" w:fill="E0E0E0"/>
          </w:tcPr>
          <w:p w14:paraId="3364DF7F" w14:textId="77777777" w:rsidR="00C607BF" w:rsidRPr="000C718F" w:rsidRDefault="00C607BF" w:rsidP="00712C9A">
            <w:pPr>
              <w:pStyle w:val="TAL"/>
              <w:rPr>
                <w:b/>
              </w:rPr>
            </w:pPr>
            <w:r w:rsidRPr="000C718F">
              <w:rPr>
                <w:b/>
              </w:rPr>
              <w:t>TTCN-3 Union Type</w:t>
            </w:r>
          </w:p>
        </w:tc>
      </w:tr>
      <w:tr w:rsidR="00C607BF" w:rsidRPr="000C718F" w14:paraId="27F824DA" w14:textId="77777777" w:rsidTr="00712C9A">
        <w:tc>
          <w:tcPr>
            <w:tcW w:w="1479" w:type="dxa"/>
            <w:tcBorders>
              <w:bottom w:val="single" w:sz="4" w:space="0" w:color="auto"/>
            </w:tcBorders>
            <w:shd w:val="clear" w:color="auto" w:fill="E0E0E0"/>
          </w:tcPr>
          <w:p w14:paraId="6342B0AA" w14:textId="77777777" w:rsidR="00C607BF" w:rsidRPr="000C718F" w:rsidRDefault="00C607BF" w:rsidP="00712C9A">
            <w:pPr>
              <w:pStyle w:val="TAL"/>
              <w:rPr>
                <w:b/>
              </w:rPr>
            </w:pPr>
            <w:bookmarkStart w:id="219" w:name="MIME_Part_Body" w:colFirst="1" w:colLast="1"/>
            <w:r w:rsidRPr="000C718F">
              <w:rPr>
                <w:b/>
              </w:rPr>
              <w:t>Name</w:t>
            </w:r>
          </w:p>
        </w:tc>
        <w:tc>
          <w:tcPr>
            <w:tcW w:w="8378" w:type="dxa"/>
            <w:gridSpan w:val="2"/>
            <w:tcBorders>
              <w:bottom w:val="single" w:sz="4" w:space="0" w:color="auto"/>
            </w:tcBorders>
            <w:shd w:val="clear" w:color="auto" w:fill="FFFF99"/>
          </w:tcPr>
          <w:p w14:paraId="10806039" w14:textId="77777777" w:rsidR="00C607BF" w:rsidRPr="000C718F" w:rsidRDefault="00C607BF" w:rsidP="00712C9A">
            <w:pPr>
              <w:pStyle w:val="TAL"/>
              <w:rPr>
                <w:b/>
              </w:rPr>
            </w:pPr>
            <w:r w:rsidRPr="000C718F">
              <w:rPr>
                <w:b/>
              </w:rPr>
              <w:t>MIME_Part_Body</w:t>
            </w:r>
          </w:p>
        </w:tc>
      </w:tr>
      <w:bookmarkEnd w:id="219"/>
      <w:tr w:rsidR="00C607BF" w:rsidRPr="000C718F" w14:paraId="2FDF6CB7" w14:textId="77777777" w:rsidTr="00712C9A">
        <w:tc>
          <w:tcPr>
            <w:tcW w:w="1479" w:type="dxa"/>
            <w:tcBorders>
              <w:bottom w:val="double" w:sz="4" w:space="0" w:color="auto"/>
            </w:tcBorders>
            <w:shd w:val="clear" w:color="auto" w:fill="E0E0E0"/>
          </w:tcPr>
          <w:p w14:paraId="75AA973C" w14:textId="77777777" w:rsidR="00C607BF" w:rsidRPr="000C718F" w:rsidRDefault="00C607BF" w:rsidP="00712C9A">
            <w:pPr>
              <w:pStyle w:val="TAL"/>
              <w:rPr>
                <w:b/>
              </w:rPr>
            </w:pPr>
            <w:r w:rsidRPr="000C718F">
              <w:rPr>
                <w:b/>
              </w:rPr>
              <w:t>Comment</w:t>
            </w:r>
          </w:p>
        </w:tc>
        <w:tc>
          <w:tcPr>
            <w:tcW w:w="8378" w:type="dxa"/>
            <w:gridSpan w:val="2"/>
            <w:tcBorders>
              <w:bottom w:val="double" w:sz="4" w:space="0" w:color="auto"/>
            </w:tcBorders>
            <w:shd w:val="clear" w:color="auto" w:fill="auto"/>
          </w:tcPr>
          <w:p w14:paraId="2C78C30C" w14:textId="77777777" w:rsidR="00C607BF" w:rsidRPr="000C718F" w:rsidRDefault="00C607BF" w:rsidP="00712C9A">
            <w:pPr>
              <w:pStyle w:val="TAL"/>
            </w:pPr>
          </w:p>
        </w:tc>
      </w:tr>
      <w:tr w:rsidR="00015B71" w:rsidRPr="000C718F" w14:paraId="76CFF527" w14:textId="77777777" w:rsidTr="00B75508">
        <w:tc>
          <w:tcPr>
            <w:tcW w:w="1479" w:type="dxa"/>
            <w:tcBorders>
              <w:top w:val="double" w:sz="4" w:space="0" w:color="auto"/>
            </w:tcBorders>
            <w:shd w:val="clear" w:color="auto" w:fill="auto"/>
          </w:tcPr>
          <w:p w14:paraId="295A7BA7"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sdpMessageBody</w:t>
            </w:r>
          </w:p>
        </w:tc>
        <w:tc>
          <w:tcPr>
            <w:tcW w:w="2957" w:type="dxa"/>
            <w:tcBorders>
              <w:top w:val="double" w:sz="4" w:space="0" w:color="auto"/>
            </w:tcBorders>
            <w:shd w:val="clear" w:color="auto" w:fill="auto"/>
          </w:tcPr>
          <w:p w14:paraId="0F4680F9" w14:textId="77777777" w:rsidR="00015B71" w:rsidRPr="000C718F" w:rsidRDefault="003539CE" w:rsidP="00015B71">
            <w:pPr>
              <w:keepNext/>
              <w:keepLines/>
              <w:overflowPunct/>
              <w:autoSpaceDE/>
              <w:autoSpaceDN/>
              <w:adjustRightInd/>
              <w:spacing w:after="0"/>
              <w:textAlignment w:val="auto"/>
              <w:rPr>
                <w:rFonts w:ascii="Arial" w:hAnsi="Arial"/>
                <w:sz w:val="18"/>
                <w:lang w:eastAsia="en-US"/>
              </w:rPr>
            </w:pPr>
            <w:hyperlink w:anchor="SdpBody" w:history="1">
              <w:r w:rsidR="00015B71" w:rsidRPr="000C718F">
                <w:rPr>
                  <w:rFonts w:ascii="Arial" w:hAnsi="Arial"/>
                  <w:color w:val="0563C1"/>
                  <w:sz w:val="18"/>
                  <w:u w:val="single"/>
                  <w:lang w:eastAsia="en-US"/>
                </w:rPr>
                <w:t>SdpBody</w:t>
              </w:r>
            </w:hyperlink>
          </w:p>
        </w:tc>
        <w:tc>
          <w:tcPr>
            <w:tcW w:w="5421" w:type="dxa"/>
            <w:tcBorders>
              <w:top w:val="double" w:sz="4" w:space="0" w:color="auto"/>
            </w:tcBorders>
            <w:shd w:val="clear" w:color="auto" w:fill="auto"/>
          </w:tcPr>
          <w:p w14:paraId="1ECE98FD"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to be applied when contentType is "application/sdp"</w:t>
            </w:r>
          </w:p>
        </w:tc>
      </w:tr>
      <w:tr w:rsidR="00015B71" w:rsidRPr="000C718F" w14:paraId="3BADE1C2" w14:textId="77777777" w:rsidTr="00B75508">
        <w:tc>
          <w:tcPr>
            <w:tcW w:w="1479" w:type="dxa"/>
            <w:shd w:val="clear" w:color="auto" w:fill="auto"/>
          </w:tcPr>
          <w:p w14:paraId="22FCD1CE"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xmlBody</w:t>
            </w:r>
          </w:p>
        </w:tc>
        <w:tc>
          <w:tcPr>
            <w:tcW w:w="2957" w:type="dxa"/>
            <w:shd w:val="clear" w:color="auto" w:fill="auto"/>
          </w:tcPr>
          <w:p w14:paraId="58099065" w14:textId="77777777" w:rsidR="00015B71" w:rsidRPr="000C718F" w:rsidRDefault="003539CE" w:rsidP="00015B71">
            <w:pPr>
              <w:keepNext/>
              <w:keepLines/>
              <w:overflowPunct/>
              <w:autoSpaceDE/>
              <w:autoSpaceDN/>
              <w:adjustRightInd/>
              <w:spacing w:after="0"/>
              <w:textAlignment w:val="auto"/>
              <w:rPr>
                <w:rFonts w:ascii="Arial" w:hAnsi="Arial"/>
                <w:sz w:val="18"/>
                <w:lang w:eastAsia="en-US"/>
              </w:rPr>
            </w:pPr>
            <w:hyperlink w:anchor="XmlBody" w:history="1">
              <w:r w:rsidR="00015B71" w:rsidRPr="000C718F">
                <w:rPr>
                  <w:rFonts w:ascii="Arial" w:hAnsi="Arial"/>
                  <w:color w:val="0563C1"/>
                  <w:sz w:val="18"/>
                  <w:u w:val="single"/>
                  <w:lang w:eastAsia="en-US"/>
                </w:rPr>
                <w:t>XmlBody</w:t>
              </w:r>
            </w:hyperlink>
          </w:p>
        </w:tc>
        <w:tc>
          <w:tcPr>
            <w:tcW w:w="5421" w:type="dxa"/>
            <w:shd w:val="clear" w:color="auto" w:fill="auto"/>
          </w:tcPr>
          <w:p w14:paraId="01F55441"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to be applied when contentType indicates an XML body, e.g. matches "application/xml", "text/xml", "application/(.*)+xml"</w:t>
            </w:r>
          </w:p>
        </w:tc>
      </w:tr>
      <w:tr w:rsidR="00015B71" w:rsidRPr="000C718F" w14:paraId="3DAD96B5" w14:textId="77777777" w:rsidTr="00B75508">
        <w:tc>
          <w:tcPr>
            <w:tcW w:w="1479" w:type="dxa"/>
            <w:shd w:val="clear" w:color="auto" w:fill="auto"/>
          </w:tcPr>
          <w:p w14:paraId="18BAA666"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commonText</w:t>
            </w:r>
          </w:p>
        </w:tc>
        <w:tc>
          <w:tcPr>
            <w:tcW w:w="2957" w:type="dxa"/>
            <w:shd w:val="clear" w:color="auto" w:fill="auto"/>
          </w:tcPr>
          <w:p w14:paraId="4B8E5625"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charstring</w:t>
            </w:r>
          </w:p>
        </w:tc>
        <w:tc>
          <w:tcPr>
            <w:tcW w:w="5421" w:type="dxa"/>
            <w:shd w:val="clear" w:color="auto" w:fill="auto"/>
          </w:tcPr>
          <w:p w14:paraId="2E8BA109"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to be applied when contentType indicates text based content other than SDP or XML, e.g. "application/mikey" (base64encoded), "application/json", "text/html", "application/x-www-form-urlencoded"</w:t>
            </w:r>
          </w:p>
        </w:tc>
      </w:tr>
      <w:tr w:rsidR="00015B71" w:rsidRPr="000C718F" w14:paraId="477F2778" w14:textId="77777777" w:rsidTr="00B75508">
        <w:tc>
          <w:tcPr>
            <w:tcW w:w="1479" w:type="dxa"/>
            <w:shd w:val="clear" w:color="auto" w:fill="auto"/>
          </w:tcPr>
          <w:p w14:paraId="477B7FAF"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commonBinary</w:t>
            </w:r>
          </w:p>
        </w:tc>
        <w:tc>
          <w:tcPr>
            <w:tcW w:w="2957" w:type="dxa"/>
            <w:shd w:val="clear" w:color="auto" w:fill="auto"/>
          </w:tcPr>
          <w:p w14:paraId="67DE45EC"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octetstring</w:t>
            </w:r>
          </w:p>
        </w:tc>
        <w:tc>
          <w:tcPr>
            <w:tcW w:w="5421" w:type="dxa"/>
            <w:shd w:val="clear" w:color="auto" w:fill="auto"/>
          </w:tcPr>
          <w:p w14:paraId="552D5769" w14:textId="77777777" w:rsidR="00015B71" w:rsidRPr="000C718F" w:rsidRDefault="00015B71" w:rsidP="00015B71">
            <w:pPr>
              <w:keepNext/>
              <w:keepLines/>
              <w:overflowPunct/>
              <w:autoSpaceDE/>
              <w:autoSpaceDN/>
              <w:adjustRightInd/>
              <w:spacing w:after="0"/>
              <w:textAlignment w:val="auto"/>
              <w:rPr>
                <w:rFonts w:ascii="Arial" w:hAnsi="Arial"/>
                <w:sz w:val="18"/>
                <w:lang w:eastAsia="en-US"/>
              </w:rPr>
            </w:pPr>
            <w:r w:rsidRPr="000C718F">
              <w:rPr>
                <w:rFonts w:ascii="Arial" w:hAnsi="Arial"/>
                <w:sz w:val="18"/>
                <w:lang w:eastAsia="en-US"/>
              </w:rPr>
              <w:t>to be applied when contentType indicates binary data, e.g. "application/EmergencyCallData.eCall.MSD"</w:t>
            </w:r>
          </w:p>
        </w:tc>
      </w:tr>
    </w:tbl>
    <w:p w14:paraId="7419F5A4" w14:textId="77777777" w:rsidR="00C607BF" w:rsidRPr="000C718F" w:rsidRDefault="00C607BF" w:rsidP="00C607BF"/>
    <w:p w14:paraId="22F1869F" w14:textId="77777777" w:rsidR="00C607BF" w:rsidRPr="000C718F" w:rsidRDefault="00C607BF" w:rsidP="00C607BF">
      <w:pPr>
        <w:pStyle w:val="TH"/>
      </w:pPr>
      <w:r w:rsidRPr="000C718F">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RPr="000C718F" w14:paraId="1F9B9850" w14:textId="77777777" w:rsidTr="00712C9A">
        <w:tc>
          <w:tcPr>
            <w:tcW w:w="9857" w:type="dxa"/>
            <w:gridSpan w:val="4"/>
            <w:shd w:val="clear" w:color="auto" w:fill="E0E0E0"/>
          </w:tcPr>
          <w:p w14:paraId="26C646EC" w14:textId="77777777" w:rsidR="00C607BF" w:rsidRPr="000C718F" w:rsidRDefault="00C607BF" w:rsidP="00712C9A">
            <w:pPr>
              <w:pStyle w:val="TAL"/>
              <w:rPr>
                <w:b/>
              </w:rPr>
            </w:pPr>
            <w:r w:rsidRPr="000C718F">
              <w:rPr>
                <w:b/>
              </w:rPr>
              <w:t>TTCN-3 Record Type</w:t>
            </w:r>
          </w:p>
        </w:tc>
      </w:tr>
      <w:tr w:rsidR="00C607BF" w:rsidRPr="000C718F" w14:paraId="21F7DB95" w14:textId="77777777" w:rsidTr="00712C9A">
        <w:tc>
          <w:tcPr>
            <w:tcW w:w="1479" w:type="dxa"/>
            <w:tcBorders>
              <w:bottom w:val="single" w:sz="4" w:space="0" w:color="auto"/>
            </w:tcBorders>
            <w:shd w:val="clear" w:color="auto" w:fill="E0E0E0"/>
          </w:tcPr>
          <w:p w14:paraId="2F2F00F7" w14:textId="77777777" w:rsidR="00C607BF" w:rsidRPr="000C718F" w:rsidRDefault="00C607BF" w:rsidP="00712C9A">
            <w:pPr>
              <w:pStyle w:val="TAL"/>
              <w:rPr>
                <w:b/>
              </w:rPr>
            </w:pPr>
            <w:bookmarkStart w:id="220" w:name="MIME_Part" w:colFirst="1" w:colLast="1"/>
            <w:r w:rsidRPr="000C718F">
              <w:rPr>
                <w:b/>
              </w:rPr>
              <w:t>Name</w:t>
            </w:r>
          </w:p>
        </w:tc>
        <w:tc>
          <w:tcPr>
            <w:tcW w:w="8378" w:type="dxa"/>
            <w:gridSpan w:val="3"/>
            <w:tcBorders>
              <w:bottom w:val="single" w:sz="4" w:space="0" w:color="auto"/>
            </w:tcBorders>
            <w:shd w:val="clear" w:color="auto" w:fill="FFFF99"/>
          </w:tcPr>
          <w:p w14:paraId="3944DDA5" w14:textId="77777777" w:rsidR="00C607BF" w:rsidRPr="000C718F" w:rsidRDefault="00C607BF" w:rsidP="00712C9A">
            <w:pPr>
              <w:pStyle w:val="TAL"/>
              <w:rPr>
                <w:b/>
              </w:rPr>
            </w:pPr>
            <w:r w:rsidRPr="000C718F">
              <w:rPr>
                <w:b/>
              </w:rPr>
              <w:t>MIME_Part</w:t>
            </w:r>
          </w:p>
        </w:tc>
      </w:tr>
      <w:bookmarkEnd w:id="220"/>
      <w:tr w:rsidR="00C607BF" w:rsidRPr="000C718F" w14:paraId="4893C843" w14:textId="77777777" w:rsidTr="00712C9A">
        <w:tc>
          <w:tcPr>
            <w:tcW w:w="1479" w:type="dxa"/>
            <w:tcBorders>
              <w:bottom w:val="double" w:sz="4" w:space="0" w:color="auto"/>
            </w:tcBorders>
            <w:shd w:val="clear" w:color="auto" w:fill="E0E0E0"/>
          </w:tcPr>
          <w:p w14:paraId="3CAFB866" w14:textId="77777777" w:rsidR="00C607BF" w:rsidRPr="000C718F" w:rsidRDefault="00C607BF" w:rsidP="00712C9A">
            <w:pPr>
              <w:pStyle w:val="TAL"/>
              <w:rPr>
                <w:b/>
              </w:rPr>
            </w:pPr>
            <w:r w:rsidRPr="000C718F">
              <w:rPr>
                <w:b/>
              </w:rPr>
              <w:t>Comment</w:t>
            </w:r>
          </w:p>
        </w:tc>
        <w:tc>
          <w:tcPr>
            <w:tcW w:w="8378" w:type="dxa"/>
            <w:gridSpan w:val="3"/>
            <w:tcBorders>
              <w:bottom w:val="double" w:sz="4" w:space="0" w:color="auto"/>
            </w:tcBorders>
            <w:shd w:val="clear" w:color="auto" w:fill="auto"/>
          </w:tcPr>
          <w:p w14:paraId="3C41EFA8" w14:textId="77777777" w:rsidR="00C607BF" w:rsidRPr="000C718F" w:rsidRDefault="00C607BF" w:rsidP="00712C9A">
            <w:pPr>
              <w:pStyle w:val="TAL"/>
            </w:pPr>
          </w:p>
        </w:tc>
      </w:tr>
      <w:tr w:rsidR="00C607BF" w:rsidRPr="000C718F" w14:paraId="60EF0170" w14:textId="77777777" w:rsidTr="00712C9A">
        <w:tc>
          <w:tcPr>
            <w:tcW w:w="1479" w:type="dxa"/>
            <w:tcBorders>
              <w:top w:val="double" w:sz="4" w:space="0" w:color="auto"/>
            </w:tcBorders>
            <w:shd w:val="clear" w:color="auto" w:fill="auto"/>
          </w:tcPr>
          <w:p w14:paraId="68769013" w14:textId="77777777" w:rsidR="00C607BF" w:rsidRPr="000C718F" w:rsidRDefault="00C607BF" w:rsidP="00712C9A">
            <w:pPr>
              <w:pStyle w:val="TAL"/>
            </w:pPr>
            <w:r w:rsidRPr="000C718F">
              <w:t>header</w:t>
            </w:r>
          </w:p>
        </w:tc>
        <w:tc>
          <w:tcPr>
            <w:tcW w:w="2464" w:type="dxa"/>
            <w:tcBorders>
              <w:top w:val="double" w:sz="4" w:space="0" w:color="auto"/>
            </w:tcBorders>
            <w:shd w:val="clear" w:color="auto" w:fill="auto"/>
          </w:tcPr>
          <w:p w14:paraId="27820BA9" w14:textId="77777777" w:rsidR="00C607BF" w:rsidRPr="000C718F" w:rsidRDefault="003539CE" w:rsidP="00712C9A">
            <w:pPr>
              <w:pStyle w:val="TAL"/>
            </w:pPr>
            <w:hyperlink w:anchor="MIME_Part_Header" w:history="1"/>
            <w:hyperlink w:anchor="MIME_Part_Header" w:history="1">
              <w:r w:rsidR="00015B71" w:rsidRPr="000C718F">
                <w:rPr>
                  <w:rStyle w:val="Hyperlink"/>
                </w:rPr>
                <w:t>MIME_Part_Header</w:t>
              </w:r>
            </w:hyperlink>
          </w:p>
        </w:tc>
        <w:tc>
          <w:tcPr>
            <w:tcW w:w="493" w:type="dxa"/>
            <w:tcBorders>
              <w:top w:val="double" w:sz="4" w:space="0" w:color="auto"/>
            </w:tcBorders>
            <w:shd w:val="clear" w:color="auto" w:fill="auto"/>
          </w:tcPr>
          <w:p w14:paraId="4306154E" w14:textId="77777777" w:rsidR="00C607BF" w:rsidRPr="000C718F" w:rsidRDefault="00C607BF" w:rsidP="00712C9A">
            <w:pPr>
              <w:pStyle w:val="TAL"/>
            </w:pPr>
          </w:p>
        </w:tc>
        <w:tc>
          <w:tcPr>
            <w:tcW w:w="5421" w:type="dxa"/>
            <w:tcBorders>
              <w:top w:val="double" w:sz="4" w:space="0" w:color="auto"/>
            </w:tcBorders>
            <w:shd w:val="clear" w:color="auto" w:fill="auto"/>
          </w:tcPr>
          <w:p w14:paraId="5B6C330B" w14:textId="77777777" w:rsidR="00C607BF" w:rsidRPr="000C718F" w:rsidRDefault="00C607BF" w:rsidP="00712C9A">
            <w:pPr>
              <w:pStyle w:val="TAL"/>
            </w:pPr>
          </w:p>
        </w:tc>
      </w:tr>
      <w:tr w:rsidR="00C607BF" w:rsidRPr="000C718F" w14:paraId="425B9FDC" w14:textId="77777777" w:rsidTr="00712C9A">
        <w:tc>
          <w:tcPr>
            <w:tcW w:w="1479" w:type="dxa"/>
            <w:shd w:val="clear" w:color="auto" w:fill="auto"/>
          </w:tcPr>
          <w:p w14:paraId="4C171ABA" w14:textId="77777777" w:rsidR="00C607BF" w:rsidRPr="000C718F" w:rsidRDefault="00C607BF" w:rsidP="00712C9A">
            <w:pPr>
              <w:pStyle w:val="TAL"/>
            </w:pPr>
            <w:r w:rsidRPr="000C718F">
              <w:t>body</w:t>
            </w:r>
          </w:p>
        </w:tc>
        <w:tc>
          <w:tcPr>
            <w:tcW w:w="2464" w:type="dxa"/>
            <w:shd w:val="clear" w:color="auto" w:fill="auto"/>
          </w:tcPr>
          <w:p w14:paraId="2D6920C5" w14:textId="77777777" w:rsidR="00C607BF" w:rsidRPr="000C718F" w:rsidRDefault="003539CE" w:rsidP="00712C9A">
            <w:pPr>
              <w:pStyle w:val="TAL"/>
            </w:pPr>
            <w:hyperlink w:anchor="MIME_Part_Body" w:history="1"/>
            <w:hyperlink w:anchor="MIME_Part_Body" w:history="1">
              <w:r w:rsidR="00015B71" w:rsidRPr="000C718F">
                <w:rPr>
                  <w:rStyle w:val="Hyperlink"/>
                </w:rPr>
                <w:t>MIME_Part_Body</w:t>
              </w:r>
            </w:hyperlink>
          </w:p>
        </w:tc>
        <w:tc>
          <w:tcPr>
            <w:tcW w:w="493" w:type="dxa"/>
            <w:shd w:val="clear" w:color="auto" w:fill="auto"/>
          </w:tcPr>
          <w:p w14:paraId="351AFF2E" w14:textId="77777777" w:rsidR="00C607BF" w:rsidRPr="000C718F" w:rsidRDefault="00C607BF" w:rsidP="00712C9A">
            <w:pPr>
              <w:pStyle w:val="TAL"/>
            </w:pPr>
          </w:p>
        </w:tc>
        <w:tc>
          <w:tcPr>
            <w:tcW w:w="5421" w:type="dxa"/>
            <w:shd w:val="clear" w:color="auto" w:fill="auto"/>
          </w:tcPr>
          <w:p w14:paraId="67BC6AD7" w14:textId="77777777" w:rsidR="00C607BF" w:rsidRPr="000C718F" w:rsidRDefault="00C607BF" w:rsidP="00712C9A">
            <w:pPr>
              <w:pStyle w:val="TAL"/>
            </w:pPr>
          </w:p>
        </w:tc>
      </w:tr>
    </w:tbl>
    <w:p w14:paraId="50108806" w14:textId="77777777" w:rsidR="00C607BF" w:rsidRPr="000C718F" w:rsidRDefault="00C607BF" w:rsidP="00C607BF"/>
    <w:p w14:paraId="253F2480" w14:textId="77777777" w:rsidR="00C607BF" w:rsidRPr="000C718F" w:rsidRDefault="00C607BF" w:rsidP="00C607BF">
      <w:pPr>
        <w:pStyle w:val="TH"/>
      </w:pPr>
      <w:r w:rsidRPr="000C718F">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607BF" w:rsidRPr="000C718F" w14:paraId="6AC438F0" w14:textId="77777777" w:rsidTr="00712C9A">
        <w:tc>
          <w:tcPr>
            <w:tcW w:w="9857" w:type="dxa"/>
            <w:gridSpan w:val="4"/>
            <w:shd w:val="clear" w:color="auto" w:fill="E0E0E0"/>
          </w:tcPr>
          <w:p w14:paraId="0267FF92" w14:textId="77777777" w:rsidR="00C607BF" w:rsidRPr="000C718F" w:rsidRDefault="00C607BF" w:rsidP="00712C9A">
            <w:pPr>
              <w:pStyle w:val="TAL"/>
              <w:rPr>
                <w:b/>
              </w:rPr>
            </w:pPr>
            <w:r w:rsidRPr="000C718F">
              <w:rPr>
                <w:b/>
              </w:rPr>
              <w:t>TTCN-3 Record Type</w:t>
            </w:r>
          </w:p>
        </w:tc>
      </w:tr>
      <w:tr w:rsidR="00C607BF" w:rsidRPr="000C718F" w14:paraId="6B49DD53" w14:textId="77777777" w:rsidTr="00712C9A">
        <w:tc>
          <w:tcPr>
            <w:tcW w:w="1479" w:type="dxa"/>
            <w:tcBorders>
              <w:bottom w:val="single" w:sz="4" w:space="0" w:color="auto"/>
            </w:tcBorders>
            <w:shd w:val="clear" w:color="auto" w:fill="E0E0E0"/>
          </w:tcPr>
          <w:p w14:paraId="04C9322D" w14:textId="77777777" w:rsidR="00C607BF" w:rsidRPr="000C718F" w:rsidRDefault="00C607BF" w:rsidP="00712C9A">
            <w:pPr>
              <w:pStyle w:val="TAL"/>
              <w:rPr>
                <w:b/>
              </w:rPr>
            </w:pPr>
            <w:r w:rsidRPr="000C718F">
              <w:rPr>
                <w:b/>
              </w:rPr>
              <w:t>Name</w:t>
            </w:r>
          </w:p>
        </w:tc>
        <w:tc>
          <w:tcPr>
            <w:tcW w:w="8378" w:type="dxa"/>
            <w:gridSpan w:val="3"/>
            <w:tcBorders>
              <w:bottom w:val="single" w:sz="4" w:space="0" w:color="auto"/>
            </w:tcBorders>
            <w:shd w:val="clear" w:color="auto" w:fill="FFFF99"/>
          </w:tcPr>
          <w:p w14:paraId="35968A71" w14:textId="77777777" w:rsidR="00C607BF" w:rsidRPr="000C718F" w:rsidRDefault="00C607BF" w:rsidP="00712C9A">
            <w:pPr>
              <w:pStyle w:val="TAL"/>
              <w:rPr>
                <w:b/>
              </w:rPr>
            </w:pPr>
            <w:r w:rsidRPr="000C718F">
              <w:rPr>
                <w:b/>
              </w:rPr>
              <w:t>MIME_Message</w:t>
            </w:r>
          </w:p>
        </w:tc>
      </w:tr>
      <w:tr w:rsidR="00C607BF" w:rsidRPr="000C718F" w14:paraId="231B1D3A" w14:textId="77777777" w:rsidTr="00712C9A">
        <w:tc>
          <w:tcPr>
            <w:tcW w:w="1479" w:type="dxa"/>
            <w:tcBorders>
              <w:bottom w:val="double" w:sz="4" w:space="0" w:color="auto"/>
            </w:tcBorders>
            <w:shd w:val="clear" w:color="auto" w:fill="E0E0E0"/>
          </w:tcPr>
          <w:p w14:paraId="0BBCB5E9" w14:textId="77777777" w:rsidR="00C607BF" w:rsidRPr="000C718F" w:rsidRDefault="00C607BF" w:rsidP="00712C9A">
            <w:pPr>
              <w:pStyle w:val="TAL"/>
              <w:rPr>
                <w:b/>
              </w:rPr>
            </w:pPr>
            <w:r w:rsidRPr="000C718F">
              <w:rPr>
                <w:b/>
              </w:rPr>
              <w:t>Comment</w:t>
            </w:r>
          </w:p>
        </w:tc>
        <w:tc>
          <w:tcPr>
            <w:tcW w:w="8378" w:type="dxa"/>
            <w:gridSpan w:val="3"/>
            <w:tcBorders>
              <w:bottom w:val="double" w:sz="4" w:space="0" w:color="auto"/>
            </w:tcBorders>
            <w:shd w:val="clear" w:color="auto" w:fill="auto"/>
          </w:tcPr>
          <w:p w14:paraId="619B6FC1" w14:textId="77777777" w:rsidR="00C607BF" w:rsidRPr="000C718F" w:rsidRDefault="00C607BF" w:rsidP="00712C9A">
            <w:pPr>
              <w:pStyle w:val="TAL"/>
            </w:pPr>
          </w:p>
        </w:tc>
      </w:tr>
      <w:tr w:rsidR="00C607BF" w:rsidRPr="000C718F" w14:paraId="4C622490" w14:textId="77777777" w:rsidTr="00712C9A">
        <w:tc>
          <w:tcPr>
            <w:tcW w:w="1479" w:type="dxa"/>
            <w:tcBorders>
              <w:top w:val="double" w:sz="4" w:space="0" w:color="auto"/>
            </w:tcBorders>
            <w:shd w:val="clear" w:color="auto" w:fill="auto"/>
          </w:tcPr>
          <w:p w14:paraId="623CF2F0" w14:textId="77777777" w:rsidR="00C607BF" w:rsidRPr="000C718F" w:rsidRDefault="00C607BF" w:rsidP="00712C9A">
            <w:pPr>
              <w:pStyle w:val="TAL"/>
            </w:pPr>
            <w:r w:rsidRPr="000C718F">
              <w:t>boundary</w:t>
            </w:r>
          </w:p>
        </w:tc>
        <w:tc>
          <w:tcPr>
            <w:tcW w:w="2464" w:type="dxa"/>
            <w:tcBorders>
              <w:top w:val="double" w:sz="4" w:space="0" w:color="auto"/>
            </w:tcBorders>
            <w:shd w:val="clear" w:color="auto" w:fill="auto"/>
          </w:tcPr>
          <w:p w14:paraId="5740DC38" w14:textId="77777777" w:rsidR="00C607BF" w:rsidRPr="000C718F" w:rsidRDefault="00C607BF" w:rsidP="00712C9A">
            <w:pPr>
              <w:pStyle w:val="TAL"/>
            </w:pPr>
            <w:r w:rsidRPr="000C718F">
              <w:t>charstring</w:t>
            </w:r>
          </w:p>
        </w:tc>
        <w:tc>
          <w:tcPr>
            <w:tcW w:w="493" w:type="dxa"/>
            <w:tcBorders>
              <w:top w:val="double" w:sz="4" w:space="0" w:color="auto"/>
            </w:tcBorders>
            <w:shd w:val="clear" w:color="auto" w:fill="auto"/>
          </w:tcPr>
          <w:p w14:paraId="6E4D33EC" w14:textId="77777777" w:rsidR="00C607BF" w:rsidRPr="000C718F" w:rsidRDefault="00C607BF" w:rsidP="00712C9A">
            <w:pPr>
              <w:pStyle w:val="TAL"/>
            </w:pPr>
          </w:p>
        </w:tc>
        <w:tc>
          <w:tcPr>
            <w:tcW w:w="5421" w:type="dxa"/>
            <w:tcBorders>
              <w:top w:val="double" w:sz="4" w:space="0" w:color="auto"/>
            </w:tcBorders>
            <w:shd w:val="clear" w:color="auto" w:fill="auto"/>
          </w:tcPr>
          <w:p w14:paraId="22CDCDF0" w14:textId="77777777" w:rsidR="00C607BF" w:rsidRPr="000C718F" w:rsidRDefault="00C607BF" w:rsidP="00712C9A">
            <w:pPr>
              <w:pStyle w:val="TAL"/>
            </w:pPr>
            <w:r w:rsidRPr="000C718F">
              <w:t>boundary according to RFC 2046 clause 5.1.1</w:t>
            </w:r>
          </w:p>
        </w:tc>
      </w:tr>
      <w:tr w:rsidR="00C607BF" w:rsidRPr="000C718F" w14:paraId="61055E27" w14:textId="77777777" w:rsidTr="00712C9A">
        <w:tc>
          <w:tcPr>
            <w:tcW w:w="1479" w:type="dxa"/>
            <w:shd w:val="clear" w:color="auto" w:fill="auto"/>
          </w:tcPr>
          <w:p w14:paraId="6C2180E0" w14:textId="77777777" w:rsidR="00C607BF" w:rsidRPr="000C718F" w:rsidRDefault="00C607BF" w:rsidP="00712C9A">
            <w:pPr>
              <w:pStyle w:val="TAL"/>
            </w:pPr>
            <w:r w:rsidRPr="000C718F">
              <w:t>mimePartList</w:t>
            </w:r>
          </w:p>
        </w:tc>
        <w:tc>
          <w:tcPr>
            <w:tcW w:w="2464" w:type="dxa"/>
            <w:shd w:val="clear" w:color="auto" w:fill="auto"/>
          </w:tcPr>
          <w:p w14:paraId="5C5A0609" w14:textId="77777777" w:rsidR="00C607BF" w:rsidRPr="000C718F" w:rsidRDefault="003539CE" w:rsidP="00712C9A">
            <w:pPr>
              <w:pStyle w:val="TAL"/>
            </w:pPr>
            <w:hyperlink w:anchor="MIME_Part_List" w:history="1"/>
            <w:hyperlink w:anchor="MIME_Part_List" w:history="1">
              <w:r w:rsidR="00015B71" w:rsidRPr="000C718F">
                <w:rPr>
                  <w:rStyle w:val="Hyperlink"/>
                </w:rPr>
                <w:t>MIME_Part_List</w:t>
              </w:r>
            </w:hyperlink>
          </w:p>
        </w:tc>
        <w:tc>
          <w:tcPr>
            <w:tcW w:w="493" w:type="dxa"/>
            <w:shd w:val="clear" w:color="auto" w:fill="auto"/>
          </w:tcPr>
          <w:p w14:paraId="04A6806F" w14:textId="77777777" w:rsidR="00C607BF" w:rsidRPr="000C718F" w:rsidRDefault="00C607BF" w:rsidP="00712C9A">
            <w:pPr>
              <w:pStyle w:val="TAL"/>
            </w:pPr>
          </w:p>
        </w:tc>
        <w:tc>
          <w:tcPr>
            <w:tcW w:w="5421" w:type="dxa"/>
            <w:shd w:val="clear" w:color="auto" w:fill="auto"/>
          </w:tcPr>
          <w:p w14:paraId="0299CACA" w14:textId="77777777" w:rsidR="00C607BF" w:rsidRPr="000C718F" w:rsidRDefault="00C607BF" w:rsidP="00712C9A">
            <w:pPr>
              <w:pStyle w:val="TAL"/>
            </w:pPr>
          </w:p>
        </w:tc>
      </w:tr>
    </w:tbl>
    <w:p w14:paraId="25F9F5E8" w14:textId="77777777" w:rsidR="00C607BF" w:rsidRPr="000C718F" w:rsidRDefault="00C607BF" w:rsidP="00C607BF"/>
    <w:p w14:paraId="015B99CE" w14:textId="77777777" w:rsidR="00C607BF" w:rsidRPr="000C718F" w:rsidRDefault="00C607BF" w:rsidP="00C607BF">
      <w:pPr>
        <w:pStyle w:val="TH"/>
      </w:pPr>
      <w:r w:rsidRPr="000C718F">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607BF" w:rsidRPr="000C718F" w14:paraId="48D800FA" w14:textId="77777777" w:rsidTr="00712C9A">
        <w:tc>
          <w:tcPr>
            <w:tcW w:w="9857" w:type="dxa"/>
            <w:gridSpan w:val="2"/>
            <w:shd w:val="clear" w:color="auto" w:fill="E0E0E0"/>
          </w:tcPr>
          <w:p w14:paraId="3228231E" w14:textId="77777777" w:rsidR="00C607BF" w:rsidRPr="000C718F" w:rsidRDefault="00C607BF" w:rsidP="00712C9A">
            <w:pPr>
              <w:pStyle w:val="TAL"/>
              <w:rPr>
                <w:b/>
              </w:rPr>
            </w:pPr>
            <w:r w:rsidRPr="000C718F">
              <w:rPr>
                <w:b/>
              </w:rPr>
              <w:t>TTCN-3 Set of Type</w:t>
            </w:r>
          </w:p>
        </w:tc>
      </w:tr>
      <w:tr w:rsidR="00C607BF" w:rsidRPr="000C718F" w14:paraId="78F8687F" w14:textId="77777777" w:rsidTr="00712C9A">
        <w:tc>
          <w:tcPr>
            <w:tcW w:w="1971" w:type="dxa"/>
            <w:tcBorders>
              <w:bottom w:val="single" w:sz="4" w:space="0" w:color="auto"/>
            </w:tcBorders>
            <w:shd w:val="clear" w:color="auto" w:fill="E0E0E0"/>
          </w:tcPr>
          <w:p w14:paraId="21AA5C50" w14:textId="77777777" w:rsidR="00C607BF" w:rsidRPr="000C718F" w:rsidRDefault="00C607BF" w:rsidP="00712C9A">
            <w:pPr>
              <w:pStyle w:val="TAL"/>
              <w:rPr>
                <w:b/>
              </w:rPr>
            </w:pPr>
            <w:bookmarkStart w:id="221" w:name="MIME_Part_List" w:colFirst="1" w:colLast="1"/>
            <w:r w:rsidRPr="000C718F">
              <w:rPr>
                <w:b/>
              </w:rPr>
              <w:t>Name</w:t>
            </w:r>
          </w:p>
        </w:tc>
        <w:tc>
          <w:tcPr>
            <w:tcW w:w="7886" w:type="dxa"/>
            <w:tcBorders>
              <w:bottom w:val="single" w:sz="4" w:space="0" w:color="auto"/>
            </w:tcBorders>
            <w:shd w:val="clear" w:color="auto" w:fill="FFFF99"/>
          </w:tcPr>
          <w:p w14:paraId="1FA430FF" w14:textId="77777777" w:rsidR="00C607BF" w:rsidRPr="000C718F" w:rsidRDefault="00C607BF" w:rsidP="00712C9A">
            <w:pPr>
              <w:pStyle w:val="TAL"/>
              <w:rPr>
                <w:b/>
              </w:rPr>
            </w:pPr>
            <w:r w:rsidRPr="000C718F">
              <w:rPr>
                <w:b/>
              </w:rPr>
              <w:t>MIME_Part_List</w:t>
            </w:r>
          </w:p>
        </w:tc>
      </w:tr>
      <w:bookmarkEnd w:id="221"/>
      <w:tr w:rsidR="00C607BF" w:rsidRPr="000C718F" w14:paraId="54968CEA" w14:textId="77777777" w:rsidTr="00712C9A">
        <w:tc>
          <w:tcPr>
            <w:tcW w:w="1971" w:type="dxa"/>
            <w:tcBorders>
              <w:bottom w:val="double" w:sz="4" w:space="0" w:color="auto"/>
            </w:tcBorders>
            <w:shd w:val="clear" w:color="auto" w:fill="E0E0E0"/>
          </w:tcPr>
          <w:p w14:paraId="6CCDC360" w14:textId="77777777" w:rsidR="00C607BF" w:rsidRPr="000C718F" w:rsidRDefault="00C607BF" w:rsidP="00712C9A">
            <w:pPr>
              <w:pStyle w:val="TAL"/>
              <w:rPr>
                <w:b/>
              </w:rPr>
            </w:pPr>
            <w:r w:rsidRPr="000C718F">
              <w:rPr>
                <w:b/>
              </w:rPr>
              <w:t>Comment</w:t>
            </w:r>
          </w:p>
        </w:tc>
        <w:tc>
          <w:tcPr>
            <w:tcW w:w="7886" w:type="dxa"/>
            <w:tcBorders>
              <w:bottom w:val="double" w:sz="4" w:space="0" w:color="auto"/>
            </w:tcBorders>
            <w:shd w:val="clear" w:color="auto" w:fill="auto"/>
          </w:tcPr>
          <w:p w14:paraId="2CCD21CD" w14:textId="77777777" w:rsidR="00C607BF" w:rsidRPr="000C718F" w:rsidRDefault="00C607BF" w:rsidP="00712C9A">
            <w:pPr>
              <w:pStyle w:val="TAL"/>
            </w:pPr>
          </w:p>
        </w:tc>
      </w:tr>
      <w:tr w:rsidR="00C607BF" w:rsidRPr="000C718F" w14:paraId="1BBBE630" w14:textId="77777777" w:rsidTr="00712C9A">
        <w:tc>
          <w:tcPr>
            <w:tcW w:w="9857" w:type="dxa"/>
            <w:gridSpan w:val="2"/>
            <w:tcBorders>
              <w:top w:val="double" w:sz="4" w:space="0" w:color="auto"/>
            </w:tcBorders>
            <w:shd w:val="clear" w:color="auto" w:fill="auto"/>
          </w:tcPr>
          <w:p w14:paraId="2EA8C5E0" w14:textId="77777777" w:rsidR="00C607BF" w:rsidRPr="000C718F" w:rsidRDefault="00C607BF" w:rsidP="00712C9A">
            <w:pPr>
              <w:pStyle w:val="TAL"/>
            </w:pPr>
            <w:r w:rsidRPr="000C718F">
              <w:t xml:space="preserve">set  of </w:t>
            </w:r>
            <w:hyperlink w:anchor="MIME_Part" w:history="1"/>
            <w:hyperlink w:anchor="MIME_Part" w:history="1">
              <w:r w:rsidR="00015B71" w:rsidRPr="000C718F">
                <w:rPr>
                  <w:rStyle w:val="Hyperlink"/>
                </w:rPr>
                <w:t>MIME_Part</w:t>
              </w:r>
            </w:hyperlink>
          </w:p>
        </w:tc>
      </w:tr>
    </w:tbl>
    <w:p w14:paraId="127A81AD" w14:textId="77777777" w:rsidR="00C607BF" w:rsidRPr="000C718F" w:rsidRDefault="00C607BF" w:rsidP="00C607BF"/>
    <w:p w14:paraId="00CD9335" w14:textId="77777777" w:rsidR="00C607BF" w:rsidRPr="000C718F" w:rsidRDefault="00C607BF" w:rsidP="00C607BF">
      <w:pPr>
        <w:pStyle w:val="Heading1"/>
      </w:pPr>
      <w:bookmarkStart w:id="222" w:name="_Toc508883400"/>
      <w:bookmarkStart w:id="223" w:name="_Toc35971636"/>
      <w:bookmarkStart w:id="224" w:name="_Toc58314741"/>
      <w:r w:rsidRPr="000C718F">
        <w:t>G.2</w:t>
      </w:r>
      <w:r w:rsidRPr="000C718F">
        <w:tab/>
        <w:t>References to TTCN-3</w:t>
      </w:r>
      <w:bookmarkEnd w:id="222"/>
      <w:bookmarkEnd w:id="223"/>
      <w:bookmarkEnd w:id="224"/>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607BF" w:rsidRPr="000C718F" w14:paraId="14F0021F" w14:textId="77777777" w:rsidTr="00712C9A">
        <w:tc>
          <w:tcPr>
            <w:tcW w:w="9856" w:type="dxa"/>
            <w:gridSpan w:val="3"/>
            <w:tcBorders>
              <w:bottom w:val="double" w:sz="4" w:space="0" w:color="auto"/>
            </w:tcBorders>
            <w:shd w:val="clear" w:color="auto" w:fill="E0E0E0"/>
          </w:tcPr>
          <w:p w14:paraId="6995050F" w14:textId="77777777" w:rsidR="00C607BF" w:rsidRPr="000C718F" w:rsidRDefault="00C607BF" w:rsidP="00712C9A">
            <w:pPr>
              <w:pStyle w:val="TAL"/>
              <w:rPr>
                <w:b/>
              </w:rPr>
            </w:pPr>
            <w:r w:rsidRPr="000C718F">
              <w:rPr>
                <w:b/>
              </w:rPr>
              <w:t>References to TTCN-3</w:t>
            </w:r>
          </w:p>
        </w:tc>
      </w:tr>
      <w:tr w:rsidR="00C607BF" w:rsidRPr="000C718F" w14:paraId="521DD17A" w14:textId="77777777" w:rsidTr="00712C9A">
        <w:tc>
          <w:tcPr>
            <w:tcW w:w="1971" w:type="dxa"/>
            <w:tcBorders>
              <w:top w:val="double" w:sz="4" w:space="0" w:color="auto"/>
            </w:tcBorders>
            <w:shd w:val="clear" w:color="auto" w:fill="auto"/>
          </w:tcPr>
          <w:p w14:paraId="568E0CE4" w14:textId="77777777" w:rsidR="00C607BF" w:rsidRPr="000C718F" w:rsidRDefault="00C607BF" w:rsidP="00712C9A">
            <w:pPr>
              <w:pStyle w:val="TAL"/>
              <w:rPr>
                <w:b/>
              </w:rPr>
            </w:pPr>
            <w:r w:rsidRPr="000C718F">
              <w:rPr>
                <w:b/>
              </w:rPr>
              <w:t>LibSip_MessageBodyTypes</w:t>
            </w:r>
          </w:p>
        </w:tc>
        <w:tc>
          <w:tcPr>
            <w:tcW w:w="5914" w:type="dxa"/>
            <w:tcBorders>
              <w:top w:val="double" w:sz="4" w:space="0" w:color="auto"/>
            </w:tcBorders>
            <w:shd w:val="clear" w:color="auto" w:fill="auto"/>
          </w:tcPr>
          <w:p w14:paraId="2291786C" w14:textId="77777777" w:rsidR="00C607BF" w:rsidRPr="000C718F" w:rsidRDefault="00C607BF" w:rsidP="00712C9A">
            <w:pPr>
              <w:pStyle w:val="TAL"/>
            </w:pPr>
            <w:r w:rsidRPr="000C718F">
              <w:t>IMS_LibSip/LibSip_MessageBodyTypes.ttcn</w:t>
            </w:r>
          </w:p>
        </w:tc>
        <w:tc>
          <w:tcPr>
            <w:tcW w:w="1971" w:type="dxa"/>
            <w:tcBorders>
              <w:top w:val="double" w:sz="4" w:space="0" w:color="auto"/>
            </w:tcBorders>
            <w:shd w:val="clear" w:color="auto" w:fill="auto"/>
          </w:tcPr>
          <w:p w14:paraId="41C588CC" w14:textId="77777777" w:rsidR="00C607BF" w:rsidRPr="000C718F" w:rsidRDefault="00C607BF" w:rsidP="00712C9A">
            <w:pPr>
              <w:pStyle w:val="TAL"/>
            </w:pPr>
            <w:r w:rsidRPr="000C718F">
              <w:t xml:space="preserve">Rev </w:t>
            </w:r>
            <w:r w:rsidR="00015B71" w:rsidRPr="000C718F">
              <w:t>27693</w:t>
            </w:r>
          </w:p>
        </w:tc>
      </w:tr>
    </w:tbl>
    <w:p w14:paraId="5CFA0737" w14:textId="77777777" w:rsidR="00C607BF" w:rsidRPr="000C718F" w:rsidRDefault="00C607BF" w:rsidP="00C607BF"/>
    <w:p w14:paraId="7EF3B745" w14:textId="77777777" w:rsidR="00B07393" w:rsidRPr="000C718F" w:rsidRDefault="00B07393" w:rsidP="00B07393">
      <w:pPr>
        <w:pStyle w:val="Heading8"/>
      </w:pPr>
      <w:bookmarkStart w:id="225" w:name="_Toc508883401"/>
      <w:bookmarkStart w:id="226" w:name="_Toc35971637"/>
      <w:bookmarkStart w:id="227" w:name="_Toc58314742"/>
      <w:r w:rsidRPr="000C718F">
        <w:t>Annex H (informative):</w:t>
      </w:r>
      <w:r w:rsidRPr="000C718F">
        <w:br/>
        <w:t>TTCN-3 Definitions of Common Interfaces</w:t>
      </w:r>
      <w:bookmarkEnd w:id="225"/>
      <w:bookmarkEnd w:id="226"/>
      <w:bookmarkEnd w:id="227"/>
    </w:p>
    <w:p w14:paraId="66CAE0A7" w14:textId="77777777" w:rsidR="00B07393" w:rsidRPr="000C718F" w:rsidRDefault="00B07393" w:rsidP="00B07393">
      <w:r w:rsidRPr="000C718F">
        <w:t>The multi-testers model according to clause 5 provides interfaces which can be re-used by implementations of the IP-CAN test model according to TS 34.229-4 [50].</w:t>
      </w:r>
    </w:p>
    <w:p w14:paraId="101959FC" w14:textId="77777777" w:rsidR="00B07393" w:rsidRPr="000C718F" w:rsidRDefault="00B07393" w:rsidP="00B07393">
      <w:r w:rsidRPr="000C718F">
        <w:t>NOTE: Common type definitions are according to annex D of TS 36.523-3 [30].</w:t>
      </w:r>
    </w:p>
    <w:p w14:paraId="379DE0EE" w14:textId="77777777" w:rsidR="00B07393" w:rsidRPr="000C718F" w:rsidRDefault="00B07393" w:rsidP="00B07393">
      <w:pPr>
        <w:pStyle w:val="Heading1"/>
      </w:pPr>
      <w:bookmarkStart w:id="228" w:name="_Toc508883402"/>
      <w:bookmarkStart w:id="229" w:name="_Toc35971638"/>
      <w:bookmarkStart w:id="230" w:name="_Toc58314743"/>
      <w:r w:rsidRPr="000C718F">
        <w:t>H.1</w:t>
      </w:r>
      <w:r w:rsidRPr="000C718F">
        <w:tab/>
        <w:t>IMS_PTC_CoordMsg</w:t>
      </w:r>
      <w:bookmarkEnd w:id="228"/>
      <w:bookmarkEnd w:id="229"/>
      <w:bookmarkEnd w:id="230"/>
    </w:p>
    <w:p w14:paraId="3ECACFC5" w14:textId="77777777" w:rsidR="00B07393" w:rsidRPr="000C718F" w:rsidRDefault="00B07393" w:rsidP="00B07393">
      <w:pPr>
        <w:pStyle w:val="TH"/>
      </w:pPr>
      <w:r w:rsidRPr="000C718F">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0C718F" w14:paraId="3CC4504A" w14:textId="77777777" w:rsidTr="001043EC">
        <w:tc>
          <w:tcPr>
            <w:tcW w:w="9857" w:type="dxa"/>
            <w:gridSpan w:val="2"/>
            <w:shd w:val="clear" w:color="auto" w:fill="E0E0E0"/>
          </w:tcPr>
          <w:p w14:paraId="05919315" w14:textId="77777777" w:rsidR="00B07393" w:rsidRPr="000C718F" w:rsidRDefault="00B07393" w:rsidP="00B07393">
            <w:pPr>
              <w:pStyle w:val="TAL"/>
              <w:rPr>
                <w:b/>
              </w:rPr>
            </w:pPr>
            <w:r w:rsidRPr="000C718F">
              <w:rPr>
                <w:b/>
              </w:rPr>
              <w:t>TTCN-3 Enumerated Type</w:t>
            </w:r>
          </w:p>
        </w:tc>
      </w:tr>
      <w:tr w:rsidR="00B07393" w:rsidRPr="000C718F" w14:paraId="3ABC3FED" w14:textId="77777777" w:rsidTr="001043EC">
        <w:tc>
          <w:tcPr>
            <w:tcW w:w="1971" w:type="dxa"/>
            <w:tcBorders>
              <w:bottom w:val="single" w:sz="4" w:space="0" w:color="auto"/>
            </w:tcBorders>
            <w:shd w:val="clear" w:color="auto" w:fill="E0E0E0"/>
          </w:tcPr>
          <w:p w14:paraId="5249018C" w14:textId="77777777" w:rsidR="00B07393" w:rsidRPr="000C718F" w:rsidRDefault="00B07393" w:rsidP="00B07393">
            <w:pPr>
              <w:pStyle w:val="TAL"/>
              <w:rPr>
                <w:b/>
              </w:rPr>
            </w:pPr>
            <w:bookmarkStart w:id="231" w:name="IMS_TestProcedure_Type" w:colFirst="1" w:colLast="1"/>
            <w:r w:rsidRPr="000C718F">
              <w:rPr>
                <w:b/>
              </w:rPr>
              <w:t>Name</w:t>
            </w:r>
          </w:p>
        </w:tc>
        <w:tc>
          <w:tcPr>
            <w:tcW w:w="7886" w:type="dxa"/>
            <w:tcBorders>
              <w:bottom w:val="single" w:sz="4" w:space="0" w:color="auto"/>
            </w:tcBorders>
            <w:shd w:val="clear" w:color="auto" w:fill="FFFF99"/>
          </w:tcPr>
          <w:p w14:paraId="55CD2975" w14:textId="77777777" w:rsidR="00B07393" w:rsidRPr="000C718F" w:rsidRDefault="00B07393" w:rsidP="00B07393">
            <w:pPr>
              <w:pStyle w:val="TAL"/>
              <w:rPr>
                <w:b/>
              </w:rPr>
            </w:pPr>
            <w:r w:rsidRPr="000C718F">
              <w:rPr>
                <w:b/>
              </w:rPr>
              <w:t>IMS_TestProcedure_Type</w:t>
            </w:r>
          </w:p>
        </w:tc>
      </w:tr>
      <w:bookmarkEnd w:id="231"/>
      <w:tr w:rsidR="00B07393" w:rsidRPr="000C718F" w14:paraId="3A9C5C3F" w14:textId="77777777" w:rsidTr="001043EC">
        <w:tc>
          <w:tcPr>
            <w:tcW w:w="1971" w:type="dxa"/>
            <w:tcBorders>
              <w:bottom w:val="double" w:sz="4" w:space="0" w:color="auto"/>
            </w:tcBorders>
            <w:shd w:val="clear" w:color="auto" w:fill="E0E0E0"/>
          </w:tcPr>
          <w:p w14:paraId="62ED3971" w14:textId="77777777" w:rsidR="00B07393" w:rsidRPr="000C718F" w:rsidRDefault="00B07393" w:rsidP="00B07393">
            <w:pPr>
              <w:pStyle w:val="TAL"/>
              <w:rPr>
                <w:b/>
              </w:rPr>
            </w:pPr>
            <w:r w:rsidRPr="000C718F">
              <w:rPr>
                <w:b/>
              </w:rPr>
              <w:t>Comment</w:t>
            </w:r>
          </w:p>
        </w:tc>
        <w:tc>
          <w:tcPr>
            <w:tcW w:w="7886" w:type="dxa"/>
            <w:tcBorders>
              <w:bottom w:val="double" w:sz="4" w:space="0" w:color="auto"/>
            </w:tcBorders>
            <w:shd w:val="clear" w:color="auto" w:fill="auto"/>
          </w:tcPr>
          <w:p w14:paraId="41C195CB" w14:textId="77777777" w:rsidR="00B07393" w:rsidRPr="000C718F" w:rsidRDefault="00B07393" w:rsidP="00B07393">
            <w:pPr>
              <w:pStyle w:val="TAL"/>
            </w:pPr>
          </w:p>
        </w:tc>
      </w:tr>
      <w:tr w:rsidR="00B07393" w:rsidRPr="000C718F" w14:paraId="0256503E" w14:textId="77777777" w:rsidTr="001043EC">
        <w:tc>
          <w:tcPr>
            <w:tcW w:w="1971" w:type="dxa"/>
            <w:tcBorders>
              <w:top w:val="double" w:sz="4" w:space="0" w:color="auto"/>
            </w:tcBorders>
            <w:shd w:val="clear" w:color="auto" w:fill="auto"/>
          </w:tcPr>
          <w:p w14:paraId="1B8BAC03" w14:textId="77777777" w:rsidR="00B07393" w:rsidRPr="000C718F" w:rsidRDefault="00B07393" w:rsidP="00B07393">
            <w:pPr>
              <w:pStyle w:val="TAL"/>
            </w:pPr>
            <w:r w:rsidRPr="000C718F">
              <w:t>IPCAN_InitialRegistration</w:t>
            </w:r>
          </w:p>
        </w:tc>
        <w:tc>
          <w:tcPr>
            <w:tcW w:w="7886" w:type="dxa"/>
            <w:tcBorders>
              <w:top w:val="double" w:sz="4" w:space="0" w:color="auto"/>
            </w:tcBorders>
            <w:shd w:val="clear" w:color="auto" w:fill="auto"/>
          </w:tcPr>
          <w:p w14:paraId="5852C1BC" w14:textId="77777777" w:rsidR="00B07393" w:rsidRPr="000C718F" w:rsidRDefault="00B07393" w:rsidP="00B07393">
            <w:pPr>
              <w:pStyle w:val="TAL"/>
            </w:pPr>
            <w:r w:rsidRPr="000C718F">
              <w:t xml:space="preserve">EUTRA/EPS signalling acc. </w:t>
            </w:r>
            <w:r w:rsidR="00966276" w:rsidRPr="000C718F">
              <w:t>to</w:t>
            </w:r>
            <w:r w:rsidRPr="000C718F">
              <w:t xml:space="preserve"> 36.508 cl. 4.5.2.3 without RRC Connection Release at the end of the procedure</w:t>
            </w:r>
          </w:p>
          <w:p w14:paraId="79DF308B" w14:textId="77777777" w:rsidR="00B07393" w:rsidRPr="000C718F" w:rsidRDefault="00B07393" w:rsidP="00EA2ED8">
            <w:pPr>
              <w:pStyle w:val="TAL"/>
            </w:pPr>
            <w:r w:rsidRPr="000C718F">
              <w:t>NOTE: As working assumption the UE does IMS REGISTRATION automatically after RRC/NAS registration</w:t>
            </w:r>
          </w:p>
        </w:tc>
      </w:tr>
      <w:tr w:rsidR="00B07393" w:rsidRPr="000C718F" w14:paraId="35402B38" w14:textId="77777777" w:rsidTr="001043EC">
        <w:tc>
          <w:tcPr>
            <w:tcW w:w="1971" w:type="dxa"/>
            <w:shd w:val="clear" w:color="auto" w:fill="auto"/>
          </w:tcPr>
          <w:p w14:paraId="445104DC" w14:textId="77777777" w:rsidR="00B07393" w:rsidRPr="000C718F" w:rsidRDefault="00B07393" w:rsidP="00B07393">
            <w:pPr>
              <w:pStyle w:val="TAL"/>
            </w:pPr>
            <w:r w:rsidRPr="000C718F">
              <w:t>IPCAN_EmergencyCall_NormalService</w:t>
            </w:r>
          </w:p>
        </w:tc>
        <w:tc>
          <w:tcPr>
            <w:tcW w:w="7886" w:type="dxa"/>
            <w:shd w:val="clear" w:color="auto" w:fill="auto"/>
          </w:tcPr>
          <w:p w14:paraId="73343773"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4.5A.4.3</w:t>
            </w:r>
          </w:p>
        </w:tc>
      </w:tr>
      <w:tr w:rsidR="00110984" w:rsidRPr="000C718F" w14:paraId="77030A99" w14:textId="77777777" w:rsidTr="001043EC">
        <w:tc>
          <w:tcPr>
            <w:tcW w:w="1971" w:type="dxa"/>
            <w:shd w:val="clear" w:color="auto" w:fill="auto"/>
          </w:tcPr>
          <w:p w14:paraId="79C6C14E" w14:textId="77777777" w:rsidR="00110984" w:rsidRPr="000C718F" w:rsidRDefault="00110984" w:rsidP="00992EBC">
            <w:pPr>
              <w:pStyle w:val="TAL"/>
            </w:pPr>
            <w:r w:rsidRPr="000C718F">
              <w:t>IPCAN_EmergencyCall_NoRegistration</w:t>
            </w:r>
          </w:p>
        </w:tc>
        <w:tc>
          <w:tcPr>
            <w:tcW w:w="7886" w:type="dxa"/>
            <w:shd w:val="clear" w:color="auto" w:fill="auto"/>
          </w:tcPr>
          <w:p w14:paraId="58F2D5DB" w14:textId="77777777" w:rsidR="00110984" w:rsidRPr="000C718F" w:rsidRDefault="00110984" w:rsidP="00992EBC">
            <w:pPr>
              <w:pStyle w:val="TAL"/>
            </w:pPr>
            <w:r w:rsidRPr="000C718F">
              <w:t>EUTRA/EPS signalling acc. to 36.508 cl. 4.5A.4.3, but with Call Release according to 34.229-1 C.32a</w:t>
            </w:r>
          </w:p>
        </w:tc>
      </w:tr>
      <w:tr w:rsidR="00B07393" w:rsidRPr="000C718F" w14:paraId="3BDC6478" w14:textId="77777777" w:rsidTr="001043EC">
        <w:tc>
          <w:tcPr>
            <w:tcW w:w="1971" w:type="dxa"/>
            <w:shd w:val="clear" w:color="auto" w:fill="auto"/>
          </w:tcPr>
          <w:p w14:paraId="4ABA79D4" w14:textId="77777777" w:rsidR="00B07393" w:rsidRPr="000C718F" w:rsidRDefault="00B07393" w:rsidP="00B07393">
            <w:pPr>
              <w:pStyle w:val="TAL"/>
            </w:pPr>
            <w:r w:rsidRPr="000C718F">
              <w:t>IPCAN_EmergencyCall_LimitedService</w:t>
            </w:r>
          </w:p>
        </w:tc>
        <w:tc>
          <w:tcPr>
            <w:tcW w:w="7886" w:type="dxa"/>
            <w:shd w:val="clear" w:color="auto" w:fill="auto"/>
          </w:tcPr>
          <w:p w14:paraId="6EE0A9BB"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4.5A.5.3</w:t>
            </w:r>
          </w:p>
        </w:tc>
      </w:tr>
      <w:tr w:rsidR="00B07393" w:rsidRPr="000C718F" w14:paraId="5E0C9D04" w14:textId="77777777" w:rsidTr="001043EC">
        <w:tc>
          <w:tcPr>
            <w:tcW w:w="1971" w:type="dxa"/>
            <w:shd w:val="clear" w:color="auto" w:fill="auto"/>
          </w:tcPr>
          <w:p w14:paraId="11071B0D" w14:textId="77777777" w:rsidR="00B07393" w:rsidRPr="000C718F" w:rsidRDefault="00B07393" w:rsidP="00B07393">
            <w:pPr>
              <w:pStyle w:val="TAL"/>
            </w:pPr>
            <w:r w:rsidRPr="000C718F">
              <w:t>IPCAN_MO_SpeechCall</w:t>
            </w:r>
          </w:p>
        </w:tc>
        <w:tc>
          <w:tcPr>
            <w:tcW w:w="7886" w:type="dxa"/>
            <w:shd w:val="clear" w:color="auto" w:fill="auto"/>
          </w:tcPr>
          <w:p w14:paraId="58A571D3"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4.5A.6.3</w:t>
            </w:r>
          </w:p>
        </w:tc>
      </w:tr>
      <w:tr w:rsidR="00B07393" w:rsidRPr="000C718F" w14:paraId="6F2AA6BA" w14:textId="77777777" w:rsidTr="001043EC">
        <w:tc>
          <w:tcPr>
            <w:tcW w:w="1971" w:type="dxa"/>
            <w:shd w:val="clear" w:color="auto" w:fill="auto"/>
          </w:tcPr>
          <w:p w14:paraId="24F09BD7" w14:textId="77777777" w:rsidR="00B07393" w:rsidRPr="000C718F" w:rsidRDefault="00B07393" w:rsidP="00B07393">
            <w:pPr>
              <w:pStyle w:val="TAL"/>
            </w:pPr>
            <w:r w:rsidRPr="000C718F">
              <w:t>IPCAN_MT_SpeechCall</w:t>
            </w:r>
          </w:p>
        </w:tc>
        <w:tc>
          <w:tcPr>
            <w:tcW w:w="7886" w:type="dxa"/>
            <w:shd w:val="clear" w:color="auto" w:fill="auto"/>
          </w:tcPr>
          <w:p w14:paraId="3D974479"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4.5A.7.3</w:t>
            </w:r>
          </w:p>
        </w:tc>
      </w:tr>
      <w:tr w:rsidR="00B07393" w:rsidRPr="000C718F" w14:paraId="416F01EC" w14:textId="77777777" w:rsidTr="001043EC">
        <w:tc>
          <w:tcPr>
            <w:tcW w:w="1971" w:type="dxa"/>
            <w:shd w:val="clear" w:color="auto" w:fill="auto"/>
          </w:tcPr>
          <w:p w14:paraId="524B266E" w14:textId="77777777" w:rsidR="00B07393" w:rsidRPr="000C718F" w:rsidRDefault="00B07393" w:rsidP="00B07393">
            <w:pPr>
              <w:pStyle w:val="TAL"/>
            </w:pPr>
            <w:r w:rsidRPr="000C718F">
              <w:t>IPCAN_MO_VideoCall</w:t>
            </w:r>
          </w:p>
        </w:tc>
        <w:tc>
          <w:tcPr>
            <w:tcW w:w="7886" w:type="dxa"/>
            <w:shd w:val="clear" w:color="auto" w:fill="auto"/>
          </w:tcPr>
          <w:p w14:paraId="280E235A"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4.5A.8.3</w:t>
            </w:r>
          </w:p>
        </w:tc>
      </w:tr>
      <w:tr w:rsidR="00B07393" w:rsidRPr="000C718F" w14:paraId="74A1F7D8" w14:textId="77777777" w:rsidTr="001043EC">
        <w:tc>
          <w:tcPr>
            <w:tcW w:w="1971" w:type="dxa"/>
            <w:shd w:val="clear" w:color="auto" w:fill="auto"/>
          </w:tcPr>
          <w:p w14:paraId="5AA9867C" w14:textId="77777777" w:rsidR="00B07393" w:rsidRPr="000C718F" w:rsidRDefault="00B07393" w:rsidP="00B07393">
            <w:pPr>
              <w:pStyle w:val="TAL"/>
            </w:pPr>
            <w:r w:rsidRPr="000C718F">
              <w:t>IPCAN_MT_VideoCall</w:t>
            </w:r>
          </w:p>
        </w:tc>
        <w:tc>
          <w:tcPr>
            <w:tcW w:w="7886" w:type="dxa"/>
            <w:shd w:val="clear" w:color="auto" w:fill="auto"/>
          </w:tcPr>
          <w:p w14:paraId="34993563"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4.5A.9.3</w:t>
            </w:r>
          </w:p>
        </w:tc>
      </w:tr>
      <w:tr w:rsidR="00614579" w:rsidRPr="000C718F" w14:paraId="794752AE" w14:textId="77777777" w:rsidTr="001043EC">
        <w:tc>
          <w:tcPr>
            <w:tcW w:w="1971" w:type="dxa"/>
            <w:shd w:val="clear" w:color="auto" w:fill="auto"/>
          </w:tcPr>
          <w:p w14:paraId="04AE145B" w14:textId="77777777" w:rsidR="00614579" w:rsidRPr="000C718F" w:rsidRDefault="00614579" w:rsidP="00734AFF">
            <w:pPr>
              <w:pStyle w:val="TAL"/>
            </w:pPr>
            <w:r w:rsidRPr="000C718F">
              <w:t>IPCAN_MO_AddVideo</w:t>
            </w:r>
          </w:p>
        </w:tc>
        <w:tc>
          <w:tcPr>
            <w:tcW w:w="7886" w:type="dxa"/>
            <w:shd w:val="clear" w:color="auto" w:fill="auto"/>
          </w:tcPr>
          <w:p w14:paraId="254F9657" w14:textId="77777777" w:rsidR="00614579" w:rsidRPr="000C718F" w:rsidRDefault="00614579" w:rsidP="00734AFF">
            <w:pPr>
              <w:pStyle w:val="TAL"/>
            </w:pPr>
            <w:r w:rsidRPr="000C718F">
              <w:t xml:space="preserve">EUTRA/EPS signalling acc. </w:t>
            </w:r>
            <w:r w:rsidR="00966276" w:rsidRPr="000C718F">
              <w:t>to</w:t>
            </w:r>
            <w:r w:rsidRPr="000C718F">
              <w:t xml:space="preserve"> 36.508 cl. 4.5A.11.3</w:t>
            </w:r>
          </w:p>
        </w:tc>
      </w:tr>
      <w:tr w:rsidR="00614579" w:rsidRPr="000C718F" w14:paraId="17F25AC1" w14:textId="77777777" w:rsidTr="001043EC">
        <w:tc>
          <w:tcPr>
            <w:tcW w:w="1971" w:type="dxa"/>
            <w:shd w:val="clear" w:color="auto" w:fill="auto"/>
          </w:tcPr>
          <w:p w14:paraId="403BDD90" w14:textId="77777777" w:rsidR="00614579" w:rsidRPr="000C718F" w:rsidRDefault="00614579" w:rsidP="00734AFF">
            <w:pPr>
              <w:pStyle w:val="TAL"/>
            </w:pPr>
            <w:r w:rsidRPr="000C718F">
              <w:t>IPCAN_MT_AddVideo</w:t>
            </w:r>
          </w:p>
        </w:tc>
        <w:tc>
          <w:tcPr>
            <w:tcW w:w="7886" w:type="dxa"/>
            <w:shd w:val="clear" w:color="auto" w:fill="auto"/>
          </w:tcPr>
          <w:p w14:paraId="53AFBCFF" w14:textId="77777777" w:rsidR="00614579" w:rsidRPr="000C718F" w:rsidRDefault="00614579" w:rsidP="00734AFF">
            <w:pPr>
              <w:pStyle w:val="TAL"/>
            </w:pPr>
            <w:r w:rsidRPr="000C718F">
              <w:t xml:space="preserve">EUTRA/EPS signalling acc. </w:t>
            </w:r>
            <w:r w:rsidR="00966276" w:rsidRPr="000C718F">
              <w:t>to</w:t>
            </w:r>
            <w:r w:rsidRPr="000C718F">
              <w:t xml:space="preserve"> 36.508 cl. 4.5A.12.3</w:t>
            </w:r>
          </w:p>
        </w:tc>
      </w:tr>
      <w:tr w:rsidR="00614579" w:rsidRPr="000C718F" w14:paraId="4ADB2552" w14:textId="77777777" w:rsidTr="001043EC">
        <w:tc>
          <w:tcPr>
            <w:tcW w:w="1971" w:type="dxa"/>
            <w:shd w:val="clear" w:color="auto" w:fill="auto"/>
          </w:tcPr>
          <w:p w14:paraId="479068F7" w14:textId="77777777" w:rsidR="00614579" w:rsidRPr="000C718F" w:rsidRDefault="00614579" w:rsidP="00734AFF">
            <w:pPr>
              <w:pStyle w:val="TAL"/>
            </w:pPr>
            <w:r w:rsidRPr="000C718F">
              <w:t>IPCAN_ReleaseVideo</w:t>
            </w:r>
          </w:p>
        </w:tc>
        <w:tc>
          <w:tcPr>
            <w:tcW w:w="7886" w:type="dxa"/>
            <w:shd w:val="clear" w:color="auto" w:fill="auto"/>
          </w:tcPr>
          <w:p w14:paraId="0A17B72E" w14:textId="77777777" w:rsidR="00614579" w:rsidRPr="000C718F" w:rsidRDefault="00614579" w:rsidP="00734AFF">
            <w:pPr>
              <w:pStyle w:val="TAL"/>
            </w:pPr>
            <w:r w:rsidRPr="000C718F">
              <w:t xml:space="preserve">EUTRA/EPS signalling acc. </w:t>
            </w:r>
            <w:r w:rsidR="00966276" w:rsidRPr="000C718F">
              <w:t>to</w:t>
            </w:r>
            <w:r w:rsidRPr="000C718F">
              <w:t xml:space="preserve"> 36.508 cl. 4.5A.15.3</w:t>
            </w:r>
          </w:p>
        </w:tc>
      </w:tr>
      <w:tr w:rsidR="00B07393" w:rsidRPr="000C718F" w14:paraId="2225EC9C" w14:textId="77777777" w:rsidTr="001043EC">
        <w:tc>
          <w:tcPr>
            <w:tcW w:w="1971" w:type="dxa"/>
            <w:shd w:val="clear" w:color="auto" w:fill="auto"/>
          </w:tcPr>
          <w:p w14:paraId="54338AD0" w14:textId="77777777" w:rsidR="00B07393" w:rsidRPr="000C718F" w:rsidRDefault="00B07393" w:rsidP="00B07393">
            <w:pPr>
              <w:pStyle w:val="TAL"/>
            </w:pPr>
            <w:r w:rsidRPr="000C718F">
              <w:t>IPCAN_MO_IMS_Signalling</w:t>
            </w:r>
          </w:p>
        </w:tc>
        <w:tc>
          <w:tcPr>
            <w:tcW w:w="7886" w:type="dxa"/>
            <w:shd w:val="clear" w:color="auto" w:fill="auto"/>
          </w:tcPr>
          <w:p w14:paraId="5861271A" w14:textId="77777777" w:rsidR="00B07393" w:rsidRPr="000C718F" w:rsidRDefault="00B07393" w:rsidP="00B07393">
            <w:pPr>
              <w:pStyle w:val="TAL"/>
            </w:pPr>
            <w:r w:rsidRPr="000C718F">
              <w:t xml:space="preserve">EUTRA/EPS signalling acc. </w:t>
            </w:r>
            <w:r w:rsidR="00966276" w:rsidRPr="000C718F">
              <w:t>to</w:t>
            </w:r>
            <w:r w:rsidRPr="000C718F">
              <w:t xml:space="preserve"> 36.508 cl. 4.5.3.3 with m = n = 0; used e.g. for MT SMS test case 18.2</w:t>
            </w:r>
          </w:p>
        </w:tc>
      </w:tr>
      <w:tr w:rsidR="00B07393" w:rsidRPr="000C718F" w14:paraId="0C5C8D51" w14:textId="77777777" w:rsidTr="001043EC">
        <w:tc>
          <w:tcPr>
            <w:tcW w:w="1971" w:type="dxa"/>
            <w:shd w:val="clear" w:color="auto" w:fill="auto"/>
          </w:tcPr>
          <w:p w14:paraId="23F2E02F" w14:textId="77777777" w:rsidR="00B07393" w:rsidRPr="000C718F" w:rsidRDefault="00B07393" w:rsidP="00B07393">
            <w:pPr>
              <w:pStyle w:val="TAL"/>
            </w:pPr>
            <w:r w:rsidRPr="000C718F">
              <w:t>IPCAN_MT_IMS_Signalling</w:t>
            </w:r>
          </w:p>
        </w:tc>
        <w:tc>
          <w:tcPr>
            <w:tcW w:w="7886" w:type="dxa"/>
            <w:shd w:val="clear" w:color="auto" w:fill="auto"/>
          </w:tcPr>
          <w:p w14:paraId="378F37CD" w14:textId="77777777" w:rsidR="00B07393" w:rsidRPr="000C718F" w:rsidRDefault="00B07393" w:rsidP="00B07393">
            <w:pPr>
              <w:pStyle w:val="TAL"/>
            </w:pPr>
            <w:r w:rsidRPr="000C718F">
              <w:t xml:space="preserve">EUTRA/EPS signalling acc. </w:t>
            </w:r>
            <w:r w:rsidR="00966276" w:rsidRPr="000C718F">
              <w:t>to</w:t>
            </w:r>
            <w:r w:rsidRPr="000C718F">
              <w:t xml:space="preserve"> 36.508 cl. 4.5.3.3 Steps 3 to 9 with m = n = 0; used e.g. for MT SMS test case 18.1</w:t>
            </w:r>
          </w:p>
        </w:tc>
      </w:tr>
      <w:tr w:rsidR="00B07393" w:rsidRPr="000C718F" w14:paraId="1B527E2A" w14:textId="77777777" w:rsidTr="001043EC">
        <w:tc>
          <w:tcPr>
            <w:tcW w:w="1971" w:type="dxa"/>
            <w:shd w:val="clear" w:color="auto" w:fill="auto"/>
          </w:tcPr>
          <w:p w14:paraId="55A607BC" w14:textId="77777777" w:rsidR="00B07393" w:rsidRPr="000C718F" w:rsidRDefault="00B07393" w:rsidP="00B07393">
            <w:pPr>
              <w:pStyle w:val="TAL"/>
            </w:pPr>
            <w:r w:rsidRPr="000C718F">
              <w:t>IPCAN_XCAP_Signalling</w:t>
            </w:r>
          </w:p>
        </w:tc>
        <w:tc>
          <w:tcPr>
            <w:tcW w:w="7886" w:type="dxa"/>
            <w:shd w:val="clear" w:color="auto" w:fill="auto"/>
          </w:tcPr>
          <w:p w14:paraId="5D8390AF" w14:textId="77777777" w:rsidR="00B07393" w:rsidRPr="000C718F" w:rsidRDefault="00B07393" w:rsidP="00B07393">
            <w:pPr>
              <w:pStyle w:val="TAL"/>
            </w:pPr>
            <w:r w:rsidRPr="000C718F">
              <w:t xml:space="preserve">EUTRA/EPS signalling acc. </w:t>
            </w:r>
            <w:r w:rsidR="00966276" w:rsidRPr="000C718F">
              <w:t>to</w:t>
            </w:r>
            <w:r w:rsidRPr="000C718F">
              <w:t xml:space="preserve"> 36.508 cl. 4.5A.14</w:t>
            </w:r>
          </w:p>
        </w:tc>
      </w:tr>
      <w:tr w:rsidR="00CE7087" w:rsidRPr="000C718F" w14:paraId="3E3DD50F" w14:textId="77777777" w:rsidTr="001043EC">
        <w:tc>
          <w:tcPr>
            <w:tcW w:w="1971" w:type="dxa"/>
            <w:shd w:val="clear" w:color="auto" w:fill="auto"/>
          </w:tcPr>
          <w:p w14:paraId="46BEDD03" w14:textId="77777777" w:rsidR="00CE7087" w:rsidRPr="000C718F" w:rsidRDefault="00CE7087" w:rsidP="00C64743">
            <w:pPr>
              <w:pStyle w:val="TAL"/>
            </w:pPr>
            <w:r w:rsidRPr="000C718F">
              <w:t>IPCAN_MCPTT_Registration</w:t>
            </w:r>
          </w:p>
        </w:tc>
        <w:tc>
          <w:tcPr>
            <w:tcW w:w="7886" w:type="dxa"/>
            <w:shd w:val="clear" w:color="auto" w:fill="auto"/>
          </w:tcPr>
          <w:p w14:paraId="23318812" w14:textId="77777777" w:rsidR="00CE7087" w:rsidRPr="000C718F" w:rsidRDefault="00CE7087" w:rsidP="00C64743">
            <w:pPr>
              <w:pStyle w:val="TAL"/>
            </w:pPr>
            <w:r w:rsidRPr="000C718F">
              <w:t>EUTRA/EPS signalling acc. to 36.579-1 clause 5.4.2</w:t>
            </w:r>
          </w:p>
        </w:tc>
      </w:tr>
      <w:tr w:rsidR="00CE7087" w:rsidRPr="000C718F" w14:paraId="09A6D4BE" w14:textId="77777777" w:rsidTr="001043EC">
        <w:tc>
          <w:tcPr>
            <w:tcW w:w="1971" w:type="dxa"/>
            <w:shd w:val="clear" w:color="auto" w:fill="auto"/>
          </w:tcPr>
          <w:p w14:paraId="652374F7" w14:textId="77777777" w:rsidR="00CE7087" w:rsidRPr="000C718F" w:rsidRDefault="00CE7087" w:rsidP="00C64743">
            <w:pPr>
              <w:pStyle w:val="TAL"/>
            </w:pPr>
            <w:r w:rsidRPr="000C718F">
              <w:t>IPCAN_MCPTT_MOSpeechCall</w:t>
            </w:r>
          </w:p>
        </w:tc>
        <w:tc>
          <w:tcPr>
            <w:tcW w:w="7886" w:type="dxa"/>
            <w:shd w:val="clear" w:color="auto" w:fill="auto"/>
          </w:tcPr>
          <w:p w14:paraId="1C4B23BD" w14:textId="77777777" w:rsidR="00CE7087" w:rsidRPr="000C718F" w:rsidRDefault="00CE7087" w:rsidP="00C64743">
            <w:pPr>
              <w:pStyle w:val="TAL"/>
            </w:pPr>
            <w:r w:rsidRPr="000C718F">
              <w:t>EUTRA/EPS signalling acc. to 36.579-1 clause 5.4.3</w:t>
            </w:r>
          </w:p>
        </w:tc>
      </w:tr>
      <w:tr w:rsidR="001043EC" w:rsidRPr="000C718F" w14:paraId="60F1F527" w14:textId="77777777" w:rsidTr="001043EC">
        <w:tc>
          <w:tcPr>
            <w:tcW w:w="1971" w:type="dxa"/>
            <w:shd w:val="clear" w:color="auto" w:fill="auto"/>
          </w:tcPr>
          <w:p w14:paraId="603C30A6" w14:textId="77777777" w:rsidR="001043EC" w:rsidRPr="000C718F" w:rsidRDefault="001043EC" w:rsidP="00A3207A">
            <w:pPr>
              <w:keepNext/>
              <w:keepLines/>
              <w:spacing w:after="0"/>
              <w:rPr>
                <w:rFonts w:ascii="Arial" w:hAnsi="Arial"/>
                <w:sz w:val="18"/>
              </w:rPr>
            </w:pPr>
            <w:r w:rsidRPr="000C718F">
              <w:rPr>
                <w:rFonts w:ascii="Arial" w:hAnsi="Arial"/>
                <w:sz w:val="18"/>
              </w:rPr>
              <w:t>IPCAN_MCPTT_MTSpeechCall</w:t>
            </w:r>
          </w:p>
        </w:tc>
        <w:tc>
          <w:tcPr>
            <w:tcW w:w="7886" w:type="dxa"/>
            <w:shd w:val="clear" w:color="auto" w:fill="auto"/>
          </w:tcPr>
          <w:p w14:paraId="00232FEB" w14:textId="77777777" w:rsidR="001043EC" w:rsidRPr="000C718F" w:rsidRDefault="001043EC" w:rsidP="00A3207A">
            <w:pPr>
              <w:keepNext/>
              <w:keepLines/>
              <w:spacing w:after="0"/>
              <w:rPr>
                <w:rFonts w:ascii="Arial" w:hAnsi="Arial"/>
                <w:sz w:val="18"/>
              </w:rPr>
            </w:pPr>
            <w:r w:rsidRPr="000C718F">
              <w:rPr>
                <w:rFonts w:ascii="Arial" w:hAnsi="Arial"/>
                <w:sz w:val="18"/>
              </w:rPr>
              <w:t>EUTRA/EPS signalling acc. to 36.579-1 clause 5.4.4</w:t>
            </w:r>
          </w:p>
        </w:tc>
      </w:tr>
    </w:tbl>
    <w:p w14:paraId="3D56CE82" w14:textId="77777777" w:rsidR="00B07393" w:rsidRPr="000C718F" w:rsidRDefault="00B07393" w:rsidP="00B07393"/>
    <w:p w14:paraId="463D2452" w14:textId="77777777" w:rsidR="00B07393" w:rsidRPr="000C718F" w:rsidRDefault="00B07393" w:rsidP="00B07393">
      <w:pPr>
        <w:pStyle w:val="TH"/>
      </w:pPr>
      <w:r w:rsidRPr="000C718F">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0C718F" w14:paraId="5694B010" w14:textId="77777777" w:rsidTr="00B07393">
        <w:tc>
          <w:tcPr>
            <w:tcW w:w="9857" w:type="dxa"/>
            <w:gridSpan w:val="2"/>
            <w:shd w:val="clear" w:color="auto" w:fill="E0E0E0"/>
          </w:tcPr>
          <w:p w14:paraId="32A7487D" w14:textId="77777777" w:rsidR="00B07393" w:rsidRPr="000C718F" w:rsidRDefault="00B07393" w:rsidP="00B07393">
            <w:pPr>
              <w:pStyle w:val="TAL"/>
              <w:rPr>
                <w:b/>
              </w:rPr>
            </w:pPr>
            <w:r w:rsidRPr="000C718F">
              <w:rPr>
                <w:b/>
              </w:rPr>
              <w:t>TTCN-3 Enumerated Type</w:t>
            </w:r>
          </w:p>
        </w:tc>
      </w:tr>
      <w:tr w:rsidR="00B07393" w:rsidRPr="000C718F" w14:paraId="7237CA29" w14:textId="77777777" w:rsidTr="00B07393">
        <w:tc>
          <w:tcPr>
            <w:tcW w:w="1971" w:type="dxa"/>
            <w:tcBorders>
              <w:bottom w:val="single" w:sz="4" w:space="0" w:color="auto"/>
            </w:tcBorders>
            <w:shd w:val="clear" w:color="auto" w:fill="E0E0E0"/>
          </w:tcPr>
          <w:p w14:paraId="213328AF" w14:textId="77777777" w:rsidR="00B07393" w:rsidRPr="000C718F" w:rsidRDefault="00B07393" w:rsidP="00B07393">
            <w:pPr>
              <w:pStyle w:val="TAL"/>
              <w:rPr>
                <w:b/>
              </w:rPr>
            </w:pPr>
            <w:bookmarkStart w:id="232" w:name="IMS_TestConfiguration_Type" w:colFirst="1" w:colLast="1"/>
            <w:r w:rsidRPr="000C718F">
              <w:rPr>
                <w:b/>
              </w:rPr>
              <w:t>Name</w:t>
            </w:r>
          </w:p>
        </w:tc>
        <w:tc>
          <w:tcPr>
            <w:tcW w:w="7886" w:type="dxa"/>
            <w:tcBorders>
              <w:bottom w:val="single" w:sz="4" w:space="0" w:color="auto"/>
            </w:tcBorders>
            <w:shd w:val="clear" w:color="auto" w:fill="FFFF99"/>
          </w:tcPr>
          <w:p w14:paraId="42AC975E" w14:textId="77777777" w:rsidR="00B07393" w:rsidRPr="000C718F" w:rsidRDefault="00B07393" w:rsidP="00B07393">
            <w:pPr>
              <w:pStyle w:val="TAL"/>
              <w:rPr>
                <w:b/>
              </w:rPr>
            </w:pPr>
            <w:r w:rsidRPr="000C718F">
              <w:rPr>
                <w:b/>
              </w:rPr>
              <w:t>IMS_TestConfiguration_Type</w:t>
            </w:r>
          </w:p>
        </w:tc>
      </w:tr>
      <w:bookmarkEnd w:id="232"/>
      <w:tr w:rsidR="00B07393" w:rsidRPr="000C718F" w14:paraId="2E1C482F" w14:textId="77777777" w:rsidTr="00B07393">
        <w:tc>
          <w:tcPr>
            <w:tcW w:w="1971" w:type="dxa"/>
            <w:tcBorders>
              <w:bottom w:val="double" w:sz="4" w:space="0" w:color="auto"/>
            </w:tcBorders>
            <w:shd w:val="clear" w:color="auto" w:fill="E0E0E0"/>
          </w:tcPr>
          <w:p w14:paraId="61537F01" w14:textId="77777777" w:rsidR="00B07393" w:rsidRPr="000C718F" w:rsidRDefault="00B07393" w:rsidP="00B07393">
            <w:pPr>
              <w:pStyle w:val="TAL"/>
              <w:rPr>
                <w:b/>
              </w:rPr>
            </w:pPr>
            <w:r w:rsidRPr="000C718F">
              <w:rPr>
                <w:b/>
              </w:rPr>
              <w:t>Comment</w:t>
            </w:r>
          </w:p>
        </w:tc>
        <w:tc>
          <w:tcPr>
            <w:tcW w:w="7886" w:type="dxa"/>
            <w:tcBorders>
              <w:bottom w:val="double" w:sz="4" w:space="0" w:color="auto"/>
            </w:tcBorders>
            <w:shd w:val="clear" w:color="auto" w:fill="auto"/>
          </w:tcPr>
          <w:p w14:paraId="5B3C29CB" w14:textId="77777777" w:rsidR="00B07393" w:rsidRPr="000C718F" w:rsidRDefault="00B07393" w:rsidP="00B07393">
            <w:pPr>
              <w:pStyle w:val="TAL"/>
            </w:pPr>
          </w:p>
        </w:tc>
      </w:tr>
      <w:tr w:rsidR="00B07393" w:rsidRPr="000C718F" w14:paraId="7661009F" w14:textId="77777777" w:rsidTr="00B07393">
        <w:tc>
          <w:tcPr>
            <w:tcW w:w="1971" w:type="dxa"/>
            <w:tcBorders>
              <w:top w:val="double" w:sz="4" w:space="0" w:color="auto"/>
            </w:tcBorders>
            <w:shd w:val="clear" w:color="auto" w:fill="auto"/>
          </w:tcPr>
          <w:p w14:paraId="0E09FB15" w14:textId="77777777" w:rsidR="00B07393" w:rsidRPr="000C718F" w:rsidRDefault="00B07393" w:rsidP="00B07393">
            <w:pPr>
              <w:pStyle w:val="TAL"/>
            </w:pPr>
            <w:r w:rsidRPr="000C718F">
              <w:t>IPCAN_SignallingOnly</w:t>
            </w:r>
          </w:p>
        </w:tc>
        <w:tc>
          <w:tcPr>
            <w:tcW w:w="7886" w:type="dxa"/>
            <w:tcBorders>
              <w:top w:val="double" w:sz="4" w:space="0" w:color="auto"/>
            </w:tcBorders>
            <w:shd w:val="clear" w:color="auto" w:fill="auto"/>
          </w:tcPr>
          <w:p w14:paraId="2FF21D76" w14:textId="77777777" w:rsidR="00B07393" w:rsidRPr="000C718F" w:rsidRDefault="00B07393" w:rsidP="00B07393">
            <w:pPr>
              <w:pStyle w:val="TAL"/>
            </w:pPr>
            <w:r w:rsidRPr="000C718F">
              <w:t>EUTRA: default DRB is used only</w:t>
            </w:r>
          </w:p>
        </w:tc>
      </w:tr>
      <w:tr w:rsidR="00B07393" w:rsidRPr="000C718F" w14:paraId="20254DA7" w14:textId="77777777" w:rsidTr="00B07393">
        <w:tc>
          <w:tcPr>
            <w:tcW w:w="1971" w:type="dxa"/>
            <w:shd w:val="clear" w:color="auto" w:fill="auto"/>
          </w:tcPr>
          <w:p w14:paraId="0261BBEB" w14:textId="77777777" w:rsidR="00B07393" w:rsidRPr="000C718F" w:rsidRDefault="00B07393" w:rsidP="00B07393">
            <w:pPr>
              <w:pStyle w:val="TAL"/>
            </w:pPr>
            <w:r w:rsidRPr="000C718F">
              <w:t>IPCAN_SpeechCall</w:t>
            </w:r>
          </w:p>
        </w:tc>
        <w:tc>
          <w:tcPr>
            <w:tcW w:w="7886" w:type="dxa"/>
            <w:shd w:val="clear" w:color="auto" w:fill="auto"/>
          </w:tcPr>
          <w:p w14:paraId="7A72C610" w14:textId="77777777" w:rsidR="00B07393" w:rsidRPr="000C718F" w:rsidRDefault="00B07393" w:rsidP="00B07393">
            <w:pPr>
              <w:pStyle w:val="TAL"/>
            </w:pPr>
            <w:r w:rsidRPr="000C718F">
              <w:t>EUTRA: one dedicated UM bearer; for normal speech calls and emergency call for limited services</w:t>
            </w:r>
          </w:p>
        </w:tc>
      </w:tr>
      <w:tr w:rsidR="00B07393" w:rsidRPr="000C718F" w14:paraId="2437C4C5" w14:textId="77777777" w:rsidTr="00B07393">
        <w:tc>
          <w:tcPr>
            <w:tcW w:w="1971" w:type="dxa"/>
            <w:shd w:val="clear" w:color="auto" w:fill="auto"/>
          </w:tcPr>
          <w:p w14:paraId="5220B132" w14:textId="77777777" w:rsidR="00B07393" w:rsidRPr="000C718F" w:rsidRDefault="00B07393" w:rsidP="00B07393">
            <w:pPr>
              <w:pStyle w:val="TAL"/>
            </w:pPr>
            <w:r w:rsidRPr="000C718F">
              <w:t>IPCAN_VideoCall</w:t>
            </w:r>
          </w:p>
        </w:tc>
        <w:tc>
          <w:tcPr>
            <w:tcW w:w="7886" w:type="dxa"/>
            <w:shd w:val="clear" w:color="auto" w:fill="auto"/>
          </w:tcPr>
          <w:p w14:paraId="4B3AA77A" w14:textId="77777777" w:rsidR="00B07393" w:rsidRPr="000C718F" w:rsidRDefault="00B07393" w:rsidP="00B07393">
            <w:pPr>
              <w:pStyle w:val="TAL"/>
            </w:pPr>
            <w:r w:rsidRPr="000C718F">
              <w:t>EUTRA: two dedicated UM bearers</w:t>
            </w:r>
          </w:p>
        </w:tc>
      </w:tr>
      <w:tr w:rsidR="00B07393" w:rsidRPr="000C718F" w14:paraId="36F42EB1" w14:textId="77777777" w:rsidTr="00B07393">
        <w:tc>
          <w:tcPr>
            <w:tcW w:w="1971" w:type="dxa"/>
            <w:shd w:val="clear" w:color="auto" w:fill="auto"/>
          </w:tcPr>
          <w:p w14:paraId="0A847E0E" w14:textId="77777777" w:rsidR="00B07393" w:rsidRPr="000C718F" w:rsidRDefault="00B07393" w:rsidP="00B07393">
            <w:pPr>
              <w:pStyle w:val="TAL"/>
            </w:pPr>
            <w:r w:rsidRPr="000C718F">
              <w:t>IPCAN_EmergencyCall</w:t>
            </w:r>
          </w:p>
        </w:tc>
        <w:tc>
          <w:tcPr>
            <w:tcW w:w="7886" w:type="dxa"/>
            <w:shd w:val="clear" w:color="auto" w:fill="auto"/>
          </w:tcPr>
          <w:p w14:paraId="17E49350" w14:textId="77777777" w:rsidR="00B07393" w:rsidRPr="000C718F" w:rsidRDefault="00B07393" w:rsidP="00B07393">
            <w:pPr>
              <w:pStyle w:val="TAL"/>
            </w:pPr>
            <w:r w:rsidRPr="000C718F">
              <w:t>EUTRA: second default bearer (AM) and one dedicated UM bearer</w:t>
            </w:r>
          </w:p>
        </w:tc>
      </w:tr>
      <w:tr w:rsidR="00EA2ED8" w:rsidRPr="000C718F" w14:paraId="75304FF3" w14:textId="77777777" w:rsidTr="00C86272">
        <w:tc>
          <w:tcPr>
            <w:tcW w:w="1971" w:type="dxa"/>
            <w:shd w:val="clear" w:color="auto" w:fill="auto"/>
          </w:tcPr>
          <w:p w14:paraId="50B012D8" w14:textId="77777777" w:rsidR="00EA2ED8" w:rsidRPr="000C718F" w:rsidRDefault="00EA2ED8" w:rsidP="00C86272">
            <w:pPr>
              <w:pStyle w:val="TAL"/>
            </w:pPr>
            <w:r w:rsidRPr="000C718F">
              <w:t>IPCAN_SpeechAndEmergencyCall</w:t>
            </w:r>
          </w:p>
        </w:tc>
        <w:tc>
          <w:tcPr>
            <w:tcW w:w="7886" w:type="dxa"/>
            <w:shd w:val="clear" w:color="auto" w:fill="auto"/>
          </w:tcPr>
          <w:p w14:paraId="0DCFBA72" w14:textId="77777777" w:rsidR="00EA2ED8" w:rsidRPr="000C718F" w:rsidRDefault="00EA2ED8" w:rsidP="00C86272">
            <w:pPr>
              <w:pStyle w:val="TAL"/>
            </w:pPr>
            <w:r w:rsidRPr="000C718F">
              <w:t>EUTRA: default bearer + dedicated bearer for normal speech call and another default bearer + dedicated bearer for emergency call</w:t>
            </w:r>
          </w:p>
        </w:tc>
      </w:tr>
      <w:tr w:rsidR="00B07393" w:rsidRPr="000C718F" w14:paraId="1F876474" w14:textId="77777777" w:rsidTr="00B07393">
        <w:tc>
          <w:tcPr>
            <w:tcW w:w="1971" w:type="dxa"/>
            <w:shd w:val="clear" w:color="auto" w:fill="auto"/>
          </w:tcPr>
          <w:p w14:paraId="59780161" w14:textId="77777777" w:rsidR="00B07393" w:rsidRPr="000C718F" w:rsidRDefault="00B07393" w:rsidP="00B07393">
            <w:pPr>
              <w:pStyle w:val="TAL"/>
            </w:pPr>
            <w:r w:rsidRPr="000C718F">
              <w:t>IPCAN_XCAP</w:t>
            </w:r>
          </w:p>
        </w:tc>
        <w:tc>
          <w:tcPr>
            <w:tcW w:w="7886" w:type="dxa"/>
            <w:shd w:val="clear" w:color="auto" w:fill="auto"/>
          </w:tcPr>
          <w:p w14:paraId="6BD9D9DA" w14:textId="77777777" w:rsidR="00B07393" w:rsidRPr="000C718F" w:rsidRDefault="00B07393" w:rsidP="00B07393">
            <w:pPr>
              <w:pStyle w:val="TAL"/>
            </w:pPr>
            <w:r w:rsidRPr="000C718F">
              <w:t>EUTRA: second default bearer (AM) for second PDN used for XCAP signalling</w:t>
            </w:r>
          </w:p>
        </w:tc>
      </w:tr>
    </w:tbl>
    <w:p w14:paraId="28256B1E" w14:textId="77777777" w:rsidR="00B07393" w:rsidRPr="000C718F" w:rsidRDefault="00B07393" w:rsidP="00B07393"/>
    <w:p w14:paraId="3E8B217C" w14:textId="77777777" w:rsidR="00B07393" w:rsidRPr="000C718F" w:rsidRDefault="00B07393" w:rsidP="00B07393">
      <w:pPr>
        <w:pStyle w:val="TH"/>
      </w:pPr>
      <w:r w:rsidRPr="000C718F">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109BFFBF" w14:textId="77777777" w:rsidTr="00B07393">
        <w:tc>
          <w:tcPr>
            <w:tcW w:w="9857" w:type="dxa"/>
            <w:gridSpan w:val="4"/>
            <w:shd w:val="clear" w:color="auto" w:fill="E0E0E0"/>
          </w:tcPr>
          <w:p w14:paraId="7A9065BD" w14:textId="77777777" w:rsidR="00B07393" w:rsidRPr="000C718F" w:rsidRDefault="00B07393" w:rsidP="00B07393">
            <w:pPr>
              <w:pStyle w:val="TAL"/>
              <w:rPr>
                <w:b/>
              </w:rPr>
            </w:pPr>
            <w:r w:rsidRPr="000C718F">
              <w:rPr>
                <w:b/>
              </w:rPr>
              <w:t>TTCN-3 Record Type</w:t>
            </w:r>
          </w:p>
        </w:tc>
      </w:tr>
      <w:tr w:rsidR="00B07393" w:rsidRPr="000C718F" w14:paraId="61FFBBC3" w14:textId="77777777" w:rsidTr="00B07393">
        <w:tc>
          <w:tcPr>
            <w:tcW w:w="1479" w:type="dxa"/>
            <w:tcBorders>
              <w:bottom w:val="single" w:sz="4" w:space="0" w:color="auto"/>
            </w:tcBorders>
            <w:shd w:val="clear" w:color="auto" w:fill="E0E0E0"/>
          </w:tcPr>
          <w:p w14:paraId="4BAEEE12" w14:textId="77777777" w:rsidR="00B07393" w:rsidRPr="000C718F" w:rsidRDefault="00B07393" w:rsidP="00B07393">
            <w:pPr>
              <w:pStyle w:val="TAL"/>
              <w:rPr>
                <w:b/>
              </w:rPr>
            </w:pPr>
            <w:bookmarkStart w:id="233" w:name="IPCAN_INFO_Type" w:colFirst="1" w:colLast="1"/>
            <w:r w:rsidRPr="000C718F">
              <w:rPr>
                <w:b/>
              </w:rPr>
              <w:t>Name</w:t>
            </w:r>
          </w:p>
        </w:tc>
        <w:tc>
          <w:tcPr>
            <w:tcW w:w="8378" w:type="dxa"/>
            <w:gridSpan w:val="3"/>
            <w:tcBorders>
              <w:bottom w:val="single" w:sz="4" w:space="0" w:color="auto"/>
            </w:tcBorders>
            <w:shd w:val="clear" w:color="auto" w:fill="FFFF99"/>
          </w:tcPr>
          <w:p w14:paraId="10EFFE69" w14:textId="77777777" w:rsidR="00B07393" w:rsidRPr="000C718F" w:rsidRDefault="00B07393" w:rsidP="00B07393">
            <w:pPr>
              <w:pStyle w:val="TAL"/>
              <w:rPr>
                <w:b/>
              </w:rPr>
            </w:pPr>
            <w:r w:rsidRPr="000C718F">
              <w:rPr>
                <w:b/>
              </w:rPr>
              <w:t>IPCAN_INFO_Type</w:t>
            </w:r>
          </w:p>
        </w:tc>
      </w:tr>
      <w:bookmarkEnd w:id="233"/>
      <w:tr w:rsidR="00B07393" w:rsidRPr="000C718F" w14:paraId="3A8EB055" w14:textId="77777777" w:rsidTr="00B07393">
        <w:tc>
          <w:tcPr>
            <w:tcW w:w="1479" w:type="dxa"/>
            <w:tcBorders>
              <w:bottom w:val="double" w:sz="4" w:space="0" w:color="auto"/>
            </w:tcBorders>
            <w:shd w:val="clear" w:color="auto" w:fill="E0E0E0"/>
          </w:tcPr>
          <w:p w14:paraId="2AD31BD5"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7FDF74BF" w14:textId="77777777" w:rsidR="00B07393" w:rsidRPr="000C718F" w:rsidRDefault="00B07393" w:rsidP="00B07393">
            <w:pPr>
              <w:pStyle w:val="TAL"/>
            </w:pPr>
          </w:p>
        </w:tc>
      </w:tr>
      <w:tr w:rsidR="00B07393" w:rsidRPr="000C718F" w14:paraId="11646F95" w14:textId="77777777" w:rsidTr="00B07393">
        <w:tc>
          <w:tcPr>
            <w:tcW w:w="1479" w:type="dxa"/>
            <w:tcBorders>
              <w:top w:val="double" w:sz="4" w:space="0" w:color="auto"/>
            </w:tcBorders>
            <w:shd w:val="clear" w:color="auto" w:fill="auto"/>
          </w:tcPr>
          <w:p w14:paraId="0F0F8AEB" w14:textId="77777777" w:rsidR="00B07393" w:rsidRPr="000C718F" w:rsidRDefault="00B07393" w:rsidP="00B07393">
            <w:pPr>
              <w:pStyle w:val="TAL"/>
            </w:pPr>
            <w:r w:rsidRPr="000C718F">
              <w:t>RanType</w:t>
            </w:r>
          </w:p>
        </w:tc>
        <w:tc>
          <w:tcPr>
            <w:tcW w:w="2464" w:type="dxa"/>
            <w:tcBorders>
              <w:top w:val="double" w:sz="4" w:space="0" w:color="auto"/>
            </w:tcBorders>
            <w:shd w:val="clear" w:color="auto" w:fill="auto"/>
          </w:tcPr>
          <w:p w14:paraId="62510B46" w14:textId="77777777" w:rsidR="00B07393" w:rsidRPr="000C718F" w:rsidRDefault="00B07393" w:rsidP="00B07393">
            <w:pPr>
              <w:pStyle w:val="TAL"/>
            </w:pPr>
            <w:r w:rsidRPr="000C718F">
              <w:t>IPCAN_RAN_Type</w:t>
            </w:r>
          </w:p>
        </w:tc>
        <w:tc>
          <w:tcPr>
            <w:tcW w:w="493" w:type="dxa"/>
            <w:tcBorders>
              <w:top w:val="double" w:sz="4" w:space="0" w:color="auto"/>
            </w:tcBorders>
            <w:shd w:val="clear" w:color="auto" w:fill="auto"/>
          </w:tcPr>
          <w:p w14:paraId="5A2A5538" w14:textId="77777777" w:rsidR="00B07393" w:rsidRPr="000C718F" w:rsidRDefault="00B07393" w:rsidP="00B07393">
            <w:pPr>
              <w:pStyle w:val="TAL"/>
            </w:pPr>
            <w:r w:rsidRPr="000C718F">
              <w:t>opt</w:t>
            </w:r>
          </w:p>
        </w:tc>
        <w:tc>
          <w:tcPr>
            <w:tcW w:w="5421" w:type="dxa"/>
            <w:tcBorders>
              <w:top w:val="double" w:sz="4" w:space="0" w:color="auto"/>
            </w:tcBorders>
            <w:shd w:val="clear" w:color="auto" w:fill="auto"/>
          </w:tcPr>
          <w:p w14:paraId="2514288D" w14:textId="77777777" w:rsidR="00B07393" w:rsidRPr="000C718F" w:rsidRDefault="00B07393" w:rsidP="00B07393">
            <w:pPr>
              <w:pStyle w:val="TAL"/>
            </w:pPr>
          </w:p>
        </w:tc>
      </w:tr>
      <w:tr w:rsidR="00B07393" w:rsidRPr="000C718F" w14:paraId="64AD1724" w14:textId="77777777" w:rsidTr="00B07393">
        <w:tc>
          <w:tcPr>
            <w:tcW w:w="1479" w:type="dxa"/>
            <w:shd w:val="clear" w:color="auto" w:fill="auto"/>
          </w:tcPr>
          <w:p w14:paraId="5519701C" w14:textId="77777777" w:rsidR="00B07393" w:rsidRPr="000C718F" w:rsidRDefault="00B07393" w:rsidP="00B07393">
            <w:pPr>
              <w:pStyle w:val="TAL"/>
            </w:pPr>
            <w:r w:rsidRPr="000C718F">
              <w:t>UE_Release</w:t>
            </w:r>
          </w:p>
        </w:tc>
        <w:tc>
          <w:tcPr>
            <w:tcW w:w="2464" w:type="dxa"/>
            <w:shd w:val="clear" w:color="auto" w:fill="auto"/>
          </w:tcPr>
          <w:p w14:paraId="4BEEB8DD" w14:textId="77777777" w:rsidR="00B07393" w:rsidRPr="000C718F" w:rsidRDefault="00B07393" w:rsidP="00B07393">
            <w:pPr>
              <w:pStyle w:val="TAL"/>
            </w:pPr>
            <w:r w:rsidRPr="000C718F">
              <w:t>integer</w:t>
            </w:r>
          </w:p>
        </w:tc>
        <w:tc>
          <w:tcPr>
            <w:tcW w:w="493" w:type="dxa"/>
            <w:shd w:val="clear" w:color="auto" w:fill="auto"/>
          </w:tcPr>
          <w:p w14:paraId="2036D632" w14:textId="77777777" w:rsidR="00B07393" w:rsidRPr="000C718F" w:rsidRDefault="00B07393" w:rsidP="00B07393">
            <w:pPr>
              <w:pStyle w:val="TAL"/>
            </w:pPr>
            <w:r w:rsidRPr="000C718F">
              <w:t>opt</w:t>
            </w:r>
          </w:p>
        </w:tc>
        <w:tc>
          <w:tcPr>
            <w:tcW w:w="5421" w:type="dxa"/>
            <w:shd w:val="clear" w:color="auto" w:fill="auto"/>
          </w:tcPr>
          <w:p w14:paraId="72C402D2" w14:textId="77777777" w:rsidR="00B07393" w:rsidRPr="000C718F" w:rsidRDefault="00B07393" w:rsidP="00B07393">
            <w:pPr>
              <w:pStyle w:val="TAL"/>
            </w:pPr>
          </w:p>
        </w:tc>
      </w:tr>
      <w:tr w:rsidR="00B07393" w:rsidRPr="000C718F" w14:paraId="65E0858A" w14:textId="77777777" w:rsidTr="00B07393">
        <w:tc>
          <w:tcPr>
            <w:tcW w:w="1479" w:type="dxa"/>
            <w:shd w:val="clear" w:color="auto" w:fill="auto"/>
          </w:tcPr>
          <w:p w14:paraId="5F5DACCC" w14:textId="77777777" w:rsidR="00B07393" w:rsidRPr="000C718F" w:rsidRDefault="00B07393" w:rsidP="00B07393">
            <w:pPr>
              <w:pStyle w:val="TAL"/>
            </w:pPr>
            <w:r w:rsidRPr="000C718F">
              <w:t>AuthResLength</w:t>
            </w:r>
          </w:p>
        </w:tc>
        <w:tc>
          <w:tcPr>
            <w:tcW w:w="2464" w:type="dxa"/>
            <w:shd w:val="clear" w:color="auto" w:fill="auto"/>
          </w:tcPr>
          <w:p w14:paraId="27BAFD74" w14:textId="77777777" w:rsidR="00B07393" w:rsidRPr="000C718F" w:rsidRDefault="00B07393" w:rsidP="00B07393">
            <w:pPr>
              <w:pStyle w:val="TAL"/>
            </w:pPr>
            <w:r w:rsidRPr="000C718F">
              <w:t>integer</w:t>
            </w:r>
          </w:p>
        </w:tc>
        <w:tc>
          <w:tcPr>
            <w:tcW w:w="493" w:type="dxa"/>
            <w:shd w:val="clear" w:color="auto" w:fill="auto"/>
          </w:tcPr>
          <w:p w14:paraId="4B9A21D5" w14:textId="77777777" w:rsidR="00B07393" w:rsidRPr="000C718F" w:rsidRDefault="00B07393" w:rsidP="00B07393">
            <w:pPr>
              <w:pStyle w:val="TAL"/>
            </w:pPr>
            <w:r w:rsidRPr="000C718F">
              <w:t>opt</w:t>
            </w:r>
          </w:p>
        </w:tc>
        <w:tc>
          <w:tcPr>
            <w:tcW w:w="5421" w:type="dxa"/>
            <w:shd w:val="clear" w:color="auto" w:fill="auto"/>
          </w:tcPr>
          <w:p w14:paraId="7310C849" w14:textId="77777777" w:rsidR="00B07393" w:rsidRPr="000C718F" w:rsidRDefault="00B07393" w:rsidP="00B07393">
            <w:pPr>
              <w:pStyle w:val="TAL"/>
            </w:pPr>
          </w:p>
        </w:tc>
      </w:tr>
      <w:tr w:rsidR="00110984" w:rsidRPr="000C718F" w14:paraId="621CD752" w14:textId="77777777" w:rsidTr="00992EBC">
        <w:tc>
          <w:tcPr>
            <w:tcW w:w="1479" w:type="dxa"/>
            <w:shd w:val="clear" w:color="auto" w:fill="auto"/>
          </w:tcPr>
          <w:p w14:paraId="716FE40F" w14:textId="77777777" w:rsidR="00110984" w:rsidRPr="000C718F" w:rsidRDefault="00110984" w:rsidP="00992EBC">
            <w:pPr>
              <w:pStyle w:val="TAL"/>
            </w:pPr>
            <w:r w:rsidRPr="000C718F">
              <w:t>NetworkSupportsVoiceOverIMS</w:t>
            </w:r>
          </w:p>
        </w:tc>
        <w:tc>
          <w:tcPr>
            <w:tcW w:w="2464" w:type="dxa"/>
            <w:shd w:val="clear" w:color="auto" w:fill="auto"/>
          </w:tcPr>
          <w:p w14:paraId="6C8D06FC" w14:textId="77777777" w:rsidR="00110984" w:rsidRPr="000C718F" w:rsidRDefault="00110984" w:rsidP="00992EBC">
            <w:pPr>
              <w:pStyle w:val="TAL"/>
            </w:pPr>
            <w:r w:rsidRPr="000C718F">
              <w:t>boolean</w:t>
            </w:r>
          </w:p>
        </w:tc>
        <w:tc>
          <w:tcPr>
            <w:tcW w:w="493" w:type="dxa"/>
            <w:shd w:val="clear" w:color="auto" w:fill="auto"/>
          </w:tcPr>
          <w:p w14:paraId="7951F558" w14:textId="77777777" w:rsidR="00110984" w:rsidRPr="000C718F" w:rsidRDefault="00110984" w:rsidP="00992EBC">
            <w:pPr>
              <w:pStyle w:val="TAL"/>
            </w:pPr>
          </w:p>
        </w:tc>
        <w:tc>
          <w:tcPr>
            <w:tcW w:w="5421" w:type="dxa"/>
            <w:shd w:val="clear" w:color="auto" w:fill="auto"/>
          </w:tcPr>
          <w:p w14:paraId="583E1E4A" w14:textId="77777777" w:rsidR="00110984" w:rsidRPr="000C718F" w:rsidRDefault="00110984" w:rsidP="00992EBC">
            <w:pPr>
              <w:pStyle w:val="TAL"/>
            </w:pPr>
          </w:p>
        </w:tc>
      </w:tr>
    </w:tbl>
    <w:p w14:paraId="077D47D9" w14:textId="77777777" w:rsidR="00B07393" w:rsidRPr="000C718F" w:rsidRDefault="00B07393" w:rsidP="00B07393"/>
    <w:p w14:paraId="6C3A0840" w14:textId="77777777" w:rsidR="00B07393" w:rsidRPr="000C718F" w:rsidRDefault="00B07393" w:rsidP="00B07393">
      <w:pPr>
        <w:pStyle w:val="TH"/>
      </w:pPr>
      <w:r w:rsidRPr="000C718F">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0C718F" w14:paraId="14EAC5B0" w14:textId="77777777" w:rsidTr="00B07393">
        <w:tc>
          <w:tcPr>
            <w:tcW w:w="9857" w:type="dxa"/>
            <w:gridSpan w:val="2"/>
            <w:shd w:val="clear" w:color="auto" w:fill="E0E0E0"/>
          </w:tcPr>
          <w:p w14:paraId="095B76D7" w14:textId="77777777" w:rsidR="00B07393" w:rsidRPr="000C718F" w:rsidRDefault="00B07393" w:rsidP="00B07393">
            <w:pPr>
              <w:pStyle w:val="TAL"/>
              <w:rPr>
                <w:b/>
              </w:rPr>
            </w:pPr>
            <w:r w:rsidRPr="000C718F">
              <w:rPr>
                <w:b/>
              </w:rPr>
              <w:t>TTCN-3 Enumerated Type</w:t>
            </w:r>
          </w:p>
        </w:tc>
      </w:tr>
      <w:tr w:rsidR="00B07393" w:rsidRPr="000C718F" w14:paraId="228E48F8" w14:textId="77777777" w:rsidTr="00B07393">
        <w:tc>
          <w:tcPr>
            <w:tcW w:w="1971" w:type="dxa"/>
            <w:tcBorders>
              <w:bottom w:val="single" w:sz="4" w:space="0" w:color="auto"/>
            </w:tcBorders>
            <w:shd w:val="clear" w:color="auto" w:fill="E0E0E0"/>
          </w:tcPr>
          <w:p w14:paraId="0DAEB187" w14:textId="77777777" w:rsidR="00B07393" w:rsidRPr="000C718F" w:rsidRDefault="00B07393" w:rsidP="00B07393">
            <w:pPr>
              <w:pStyle w:val="TAL"/>
              <w:rPr>
                <w:b/>
              </w:rPr>
            </w:pPr>
            <w:bookmarkStart w:id="234" w:name="IMS_IPCAN_CommandName_Type" w:colFirst="1" w:colLast="1"/>
            <w:r w:rsidRPr="000C718F">
              <w:rPr>
                <w:b/>
              </w:rPr>
              <w:t>Name</w:t>
            </w:r>
          </w:p>
        </w:tc>
        <w:tc>
          <w:tcPr>
            <w:tcW w:w="7886" w:type="dxa"/>
            <w:tcBorders>
              <w:bottom w:val="single" w:sz="4" w:space="0" w:color="auto"/>
            </w:tcBorders>
            <w:shd w:val="clear" w:color="auto" w:fill="FFFF99"/>
          </w:tcPr>
          <w:p w14:paraId="01DD518D" w14:textId="77777777" w:rsidR="00B07393" w:rsidRPr="000C718F" w:rsidRDefault="00B07393" w:rsidP="00B07393">
            <w:pPr>
              <w:pStyle w:val="TAL"/>
              <w:rPr>
                <w:b/>
              </w:rPr>
            </w:pPr>
            <w:r w:rsidRPr="000C718F">
              <w:rPr>
                <w:b/>
              </w:rPr>
              <w:t>IMS_IPCAN_CommandName_Type</w:t>
            </w:r>
          </w:p>
        </w:tc>
      </w:tr>
      <w:bookmarkEnd w:id="234"/>
      <w:tr w:rsidR="00B07393" w:rsidRPr="000C718F" w14:paraId="742E380F" w14:textId="77777777" w:rsidTr="00B07393">
        <w:tc>
          <w:tcPr>
            <w:tcW w:w="1971" w:type="dxa"/>
            <w:tcBorders>
              <w:bottom w:val="double" w:sz="4" w:space="0" w:color="auto"/>
            </w:tcBorders>
            <w:shd w:val="clear" w:color="auto" w:fill="E0E0E0"/>
          </w:tcPr>
          <w:p w14:paraId="47921528" w14:textId="77777777" w:rsidR="00B07393" w:rsidRPr="000C718F" w:rsidRDefault="00B07393" w:rsidP="00B07393">
            <w:pPr>
              <w:pStyle w:val="TAL"/>
              <w:rPr>
                <w:b/>
              </w:rPr>
            </w:pPr>
            <w:r w:rsidRPr="000C718F">
              <w:rPr>
                <w:b/>
              </w:rPr>
              <w:t>Comment</w:t>
            </w:r>
          </w:p>
        </w:tc>
        <w:tc>
          <w:tcPr>
            <w:tcW w:w="7886" w:type="dxa"/>
            <w:tcBorders>
              <w:bottom w:val="double" w:sz="4" w:space="0" w:color="auto"/>
            </w:tcBorders>
            <w:shd w:val="clear" w:color="auto" w:fill="auto"/>
          </w:tcPr>
          <w:p w14:paraId="4A427FD0" w14:textId="77777777" w:rsidR="00B07393" w:rsidRPr="000C718F" w:rsidRDefault="00B07393" w:rsidP="00B07393">
            <w:pPr>
              <w:pStyle w:val="TAL"/>
            </w:pPr>
          </w:p>
        </w:tc>
      </w:tr>
      <w:tr w:rsidR="00B07393" w:rsidRPr="000C718F" w14:paraId="194041D4" w14:textId="77777777" w:rsidTr="00B07393">
        <w:tc>
          <w:tcPr>
            <w:tcW w:w="1971" w:type="dxa"/>
            <w:tcBorders>
              <w:top w:val="double" w:sz="4" w:space="0" w:color="auto"/>
            </w:tcBorders>
            <w:shd w:val="clear" w:color="auto" w:fill="auto"/>
          </w:tcPr>
          <w:p w14:paraId="2C298E10" w14:textId="77777777" w:rsidR="00B07393" w:rsidRPr="000C718F" w:rsidRDefault="00B07393" w:rsidP="00B07393">
            <w:pPr>
              <w:pStyle w:val="TAL"/>
            </w:pPr>
            <w:r w:rsidRPr="000C718F">
              <w:t>IPCAN_INIT</w:t>
            </w:r>
          </w:p>
        </w:tc>
        <w:tc>
          <w:tcPr>
            <w:tcW w:w="7886" w:type="dxa"/>
            <w:tcBorders>
              <w:top w:val="double" w:sz="4" w:space="0" w:color="auto"/>
            </w:tcBorders>
            <w:shd w:val="clear" w:color="auto" w:fill="auto"/>
          </w:tcPr>
          <w:p w14:paraId="513BC3F8" w14:textId="77777777" w:rsidR="00B07393" w:rsidRPr="000C718F" w:rsidRDefault="00B07393" w:rsidP="00B07393">
            <w:pPr>
              <w:pStyle w:val="TAL"/>
            </w:pPr>
            <w:r w:rsidRPr="000C718F">
              <w:t>trigger the IPCAN_PTC to create a cell and do further appropriate initialisation;</w:t>
            </w:r>
          </w:p>
          <w:p w14:paraId="7CD9D7DB" w14:textId="77777777" w:rsidR="00B07393" w:rsidRPr="000C718F" w:rsidRDefault="00B07393" w:rsidP="00B07393">
            <w:pPr>
              <w:pStyle w:val="TAL"/>
            </w:pPr>
            <w:r w:rsidRPr="000C718F">
              <w:t>which RAN technology to be use is decided by the IPCAN_PTC based on PIXITs;</w:t>
            </w:r>
          </w:p>
          <w:p w14:paraId="4C3AF9CC" w14:textId="77777777" w:rsidR="00B07393" w:rsidRPr="000C718F" w:rsidRDefault="00B07393" w:rsidP="00B07393">
            <w:pPr>
              <w:pStyle w:val="TAL"/>
            </w:pPr>
            <w:r w:rsidRPr="000C718F">
              <w:t>as test procedure shall be specified which procedure is used during the test body to know which DRBs need to be pre-configured;</w:t>
            </w:r>
          </w:p>
          <w:p w14:paraId="0D8DF016" w14:textId="77777777" w:rsidR="00B07393" w:rsidRPr="000C718F" w:rsidRDefault="00B07393" w:rsidP="00B07393">
            <w:pPr>
              <w:pStyle w:val="TAL"/>
            </w:pPr>
            <w:r w:rsidRPr="000C718F">
              <w:t>IPCAN returns response indicating the RAN type</w:t>
            </w:r>
          </w:p>
        </w:tc>
      </w:tr>
      <w:tr w:rsidR="00B07393" w:rsidRPr="000C718F" w14:paraId="66120F2D" w14:textId="77777777" w:rsidTr="00B07393">
        <w:tc>
          <w:tcPr>
            <w:tcW w:w="1971" w:type="dxa"/>
            <w:shd w:val="clear" w:color="auto" w:fill="auto"/>
          </w:tcPr>
          <w:p w14:paraId="512A2094" w14:textId="77777777" w:rsidR="00B07393" w:rsidRPr="000C718F" w:rsidRDefault="00B07393" w:rsidP="00B07393">
            <w:pPr>
              <w:pStyle w:val="TAL"/>
            </w:pPr>
            <w:r w:rsidRPr="000C718F">
              <w:t>IPCAN_STARTPROCEDURE</w:t>
            </w:r>
          </w:p>
        </w:tc>
        <w:tc>
          <w:tcPr>
            <w:tcW w:w="7886" w:type="dxa"/>
            <w:shd w:val="clear" w:color="auto" w:fill="auto"/>
          </w:tcPr>
          <w:p w14:paraId="5830C14E" w14:textId="77777777" w:rsidR="00B07393" w:rsidRPr="000C718F" w:rsidRDefault="00B07393" w:rsidP="00B07393">
            <w:pPr>
              <w:pStyle w:val="TAL"/>
            </w:pPr>
            <w:r w:rsidRPr="000C718F">
              <w:t>trigger the IPCAN to expect (MO) or page (MT) the UE to establish an RRC connection;</w:t>
            </w:r>
          </w:p>
          <w:p w14:paraId="6174AA9F" w14:textId="77777777" w:rsidR="00B07393" w:rsidRPr="000C718F" w:rsidRDefault="00B07393" w:rsidP="00B07393">
            <w:pPr>
              <w:pStyle w:val="TAL"/>
            </w:pPr>
            <w:r w:rsidRPr="000C718F">
              <w:t>depending on the connection type triggers may need to be sent from IPCAN to IMS or from IMS to IPCAN to synchronise establishment</w:t>
            </w:r>
          </w:p>
          <w:p w14:paraId="53C27512" w14:textId="77777777" w:rsidR="00B07393" w:rsidRPr="000C718F" w:rsidRDefault="00B07393" w:rsidP="00B07393">
            <w:pPr>
              <w:pStyle w:val="TAL"/>
            </w:pPr>
            <w:r w:rsidRPr="000C718F">
              <w:t>of dedicated DRBs (EUTRA) or secondary PDP contexts (UTRAN)</w:t>
            </w:r>
          </w:p>
        </w:tc>
      </w:tr>
      <w:tr w:rsidR="00B07393" w:rsidRPr="000C718F" w14:paraId="17CC2A6E" w14:textId="77777777" w:rsidTr="00B07393">
        <w:tc>
          <w:tcPr>
            <w:tcW w:w="1971" w:type="dxa"/>
            <w:shd w:val="clear" w:color="auto" w:fill="auto"/>
          </w:tcPr>
          <w:p w14:paraId="5DDD10CE" w14:textId="77777777" w:rsidR="00B07393" w:rsidRPr="000C718F" w:rsidRDefault="00B07393" w:rsidP="00B07393">
            <w:pPr>
              <w:pStyle w:val="TAL"/>
            </w:pPr>
            <w:r w:rsidRPr="000C718F">
              <w:t>IPCAN_ENDPROCEDURE</w:t>
            </w:r>
          </w:p>
        </w:tc>
        <w:tc>
          <w:tcPr>
            <w:tcW w:w="7886" w:type="dxa"/>
            <w:shd w:val="clear" w:color="auto" w:fill="auto"/>
          </w:tcPr>
          <w:p w14:paraId="04DA986A" w14:textId="77777777" w:rsidR="00B07393" w:rsidRPr="000C718F" w:rsidRDefault="00B07393" w:rsidP="00B07393">
            <w:pPr>
              <w:pStyle w:val="TAL"/>
            </w:pPr>
            <w:r w:rsidRPr="000C718F">
              <w:t>trigger RRC connection release by the IPCAN_PTC;</w:t>
            </w:r>
          </w:p>
          <w:p w14:paraId="5115CB5C" w14:textId="77777777" w:rsidR="00614579" w:rsidRPr="000C718F" w:rsidRDefault="00614579" w:rsidP="00614579">
            <w:pPr>
              <w:pStyle w:val="TAL"/>
            </w:pPr>
            <w:r w:rsidRPr="000C718F">
              <w:t>as a SIP message may be sent out just before end of the procedure in general a delay of 2s shall be added before sending IPCAN_ENDPROCEDURE to IPCAN;</w:t>
            </w:r>
          </w:p>
          <w:p w14:paraId="4C2772BF" w14:textId="77777777" w:rsidR="00B07393" w:rsidRPr="000C718F" w:rsidRDefault="00B07393" w:rsidP="00B07393">
            <w:pPr>
              <w:pStyle w:val="TAL"/>
            </w:pPr>
            <w:r w:rsidRPr="000C718F">
              <w:t>for UTRAN it is up to IPCAN and SS implementation to cope with possible/necessary release of (secondary) PDP context;</w:t>
            </w:r>
          </w:p>
          <w:p w14:paraId="2069D990" w14:textId="77777777" w:rsidR="00B07393" w:rsidRPr="000C718F" w:rsidRDefault="00B07393" w:rsidP="00B07393">
            <w:pPr>
              <w:pStyle w:val="TAL"/>
            </w:pPr>
            <w:r w:rsidRPr="000C718F">
              <w:t>a trigger shall be sent from IPCAN to IMS to indicate when RRC connection is released</w:t>
            </w:r>
          </w:p>
        </w:tc>
      </w:tr>
      <w:tr w:rsidR="00B07393" w:rsidRPr="000C718F" w14:paraId="522632C5" w14:textId="77777777" w:rsidTr="00B07393">
        <w:tc>
          <w:tcPr>
            <w:tcW w:w="1971" w:type="dxa"/>
            <w:shd w:val="clear" w:color="auto" w:fill="auto"/>
          </w:tcPr>
          <w:p w14:paraId="0E846B85" w14:textId="77777777" w:rsidR="00B07393" w:rsidRPr="000C718F" w:rsidRDefault="00B07393" w:rsidP="00B07393">
            <w:pPr>
              <w:pStyle w:val="TAL"/>
            </w:pPr>
            <w:r w:rsidRPr="000C718F">
              <w:t>IPCAN_RELEASE</w:t>
            </w:r>
          </w:p>
        </w:tc>
        <w:tc>
          <w:tcPr>
            <w:tcW w:w="7886" w:type="dxa"/>
            <w:shd w:val="clear" w:color="auto" w:fill="auto"/>
          </w:tcPr>
          <w:p w14:paraId="091D9194" w14:textId="77777777" w:rsidR="00B07393" w:rsidRPr="000C718F" w:rsidRDefault="00B07393" w:rsidP="00B07393">
            <w:pPr>
              <w:pStyle w:val="TAL"/>
            </w:pPr>
            <w:r w:rsidRPr="000C718F">
              <w:t>Detach UE and release cell (postamble);</w:t>
            </w:r>
          </w:p>
          <w:p w14:paraId="4E66A073" w14:textId="77777777" w:rsidR="00B07393" w:rsidRPr="000C718F" w:rsidRDefault="00B07393" w:rsidP="00B07393">
            <w:pPr>
              <w:pStyle w:val="TAL"/>
            </w:pPr>
            <w:r w:rsidRPr="000C718F">
              <w:t>a trigger is shall be sent from IPCAN to IMS to indicate when IPCAN is released</w:t>
            </w:r>
          </w:p>
        </w:tc>
      </w:tr>
      <w:tr w:rsidR="00B07393" w:rsidRPr="000C718F" w14:paraId="66B5CFFB" w14:textId="77777777" w:rsidTr="00B07393">
        <w:tc>
          <w:tcPr>
            <w:tcW w:w="1971" w:type="dxa"/>
            <w:shd w:val="clear" w:color="auto" w:fill="auto"/>
          </w:tcPr>
          <w:p w14:paraId="1E7684FD" w14:textId="77777777" w:rsidR="00B07393" w:rsidRPr="000C718F" w:rsidRDefault="00B07393" w:rsidP="00B07393">
            <w:pPr>
              <w:pStyle w:val="TAL"/>
            </w:pPr>
            <w:r w:rsidRPr="000C718F">
              <w:t>IPCAN_QUERY</w:t>
            </w:r>
          </w:p>
        </w:tc>
        <w:tc>
          <w:tcPr>
            <w:tcW w:w="7886" w:type="dxa"/>
            <w:shd w:val="clear" w:color="auto" w:fill="auto"/>
          </w:tcPr>
          <w:p w14:paraId="43D89415" w14:textId="77777777" w:rsidR="00B07393" w:rsidRPr="000C718F" w:rsidRDefault="00B07393" w:rsidP="00B07393">
            <w:pPr>
              <w:pStyle w:val="TAL"/>
            </w:pPr>
            <w:r w:rsidRPr="000C718F">
              <w:t>query information from the IPCAN PTC</w:t>
            </w:r>
          </w:p>
        </w:tc>
      </w:tr>
      <w:tr w:rsidR="00EA2ED8" w:rsidRPr="000C718F" w14:paraId="3B201ECE" w14:textId="77777777" w:rsidTr="00C86272">
        <w:tc>
          <w:tcPr>
            <w:tcW w:w="1971" w:type="dxa"/>
            <w:shd w:val="clear" w:color="auto" w:fill="auto"/>
          </w:tcPr>
          <w:p w14:paraId="67F8AEAB" w14:textId="77777777" w:rsidR="00EA2ED8" w:rsidRPr="000C718F" w:rsidRDefault="00EA2ED8" w:rsidP="00C86272">
            <w:pPr>
              <w:pStyle w:val="TAL"/>
            </w:pPr>
            <w:r w:rsidRPr="000C718F">
              <w:t>IPCAN_PROVIDELOCATIONINFORMATION</w:t>
            </w:r>
          </w:p>
        </w:tc>
        <w:tc>
          <w:tcPr>
            <w:tcW w:w="7886" w:type="dxa"/>
            <w:shd w:val="clear" w:color="auto" w:fill="auto"/>
          </w:tcPr>
          <w:p w14:paraId="4A51B1D5" w14:textId="77777777" w:rsidR="00EA2ED8" w:rsidRPr="000C718F" w:rsidRDefault="00EA2ED8" w:rsidP="00C86272">
            <w:pPr>
              <w:pStyle w:val="TAL"/>
            </w:pPr>
            <w:r w:rsidRPr="000C718F">
              <w:t>trigger IPCAN to provide UELocationInformation to the UE acc. to 36.509</w:t>
            </w:r>
          </w:p>
        </w:tc>
      </w:tr>
    </w:tbl>
    <w:p w14:paraId="5A4AAA4A" w14:textId="77777777" w:rsidR="00B07393" w:rsidRPr="000C718F" w:rsidRDefault="00B07393" w:rsidP="00B07393"/>
    <w:p w14:paraId="7D73B078" w14:textId="77777777" w:rsidR="00B07393" w:rsidRPr="000C718F" w:rsidRDefault="00B07393" w:rsidP="00B07393">
      <w:pPr>
        <w:pStyle w:val="TH"/>
      </w:pPr>
      <w:r w:rsidRPr="000C718F">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49650C68" w14:textId="77777777" w:rsidTr="00B07393">
        <w:tc>
          <w:tcPr>
            <w:tcW w:w="9857" w:type="dxa"/>
            <w:gridSpan w:val="4"/>
            <w:shd w:val="clear" w:color="auto" w:fill="E0E0E0"/>
          </w:tcPr>
          <w:p w14:paraId="5A45F8C2" w14:textId="77777777" w:rsidR="00B07393" w:rsidRPr="000C718F" w:rsidRDefault="00B07393" w:rsidP="00B07393">
            <w:pPr>
              <w:pStyle w:val="TAL"/>
              <w:rPr>
                <w:b/>
              </w:rPr>
            </w:pPr>
            <w:r w:rsidRPr="000C718F">
              <w:rPr>
                <w:b/>
              </w:rPr>
              <w:t>TTCN-3 Record Type</w:t>
            </w:r>
          </w:p>
        </w:tc>
      </w:tr>
      <w:tr w:rsidR="00B07393" w:rsidRPr="000C718F" w14:paraId="6F7A6F14" w14:textId="77777777" w:rsidTr="00B07393">
        <w:tc>
          <w:tcPr>
            <w:tcW w:w="1479" w:type="dxa"/>
            <w:tcBorders>
              <w:bottom w:val="single" w:sz="4" w:space="0" w:color="auto"/>
            </w:tcBorders>
            <w:shd w:val="clear" w:color="auto" w:fill="E0E0E0"/>
          </w:tcPr>
          <w:p w14:paraId="4499DB21" w14:textId="77777777" w:rsidR="00B07393" w:rsidRPr="000C718F" w:rsidRDefault="00B07393" w:rsidP="00B07393">
            <w:pPr>
              <w:pStyle w:val="TAL"/>
              <w:rPr>
                <w:b/>
              </w:rPr>
            </w:pPr>
            <w:bookmarkStart w:id="235" w:name="IMS_IPCAN_Command_Type" w:colFirst="1" w:colLast="1"/>
            <w:r w:rsidRPr="000C718F">
              <w:rPr>
                <w:b/>
              </w:rPr>
              <w:t>Name</w:t>
            </w:r>
          </w:p>
        </w:tc>
        <w:tc>
          <w:tcPr>
            <w:tcW w:w="8378" w:type="dxa"/>
            <w:gridSpan w:val="3"/>
            <w:tcBorders>
              <w:bottom w:val="single" w:sz="4" w:space="0" w:color="auto"/>
            </w:tcBorders>
            <w:shd w:val="clear" w:color="auto" w:fill="FFFF99"/>
          </w:tcPr>
          <w:p w14:paraId="5D7869A9" w14:textId="77777777" w:rsidR="00B07393" w:rsidRPr="000C718F" w:rsidRDefault="00B07393" w:rsidP="00B07393">
            <w:pPr>
              <w:pStyle w:val="TAL"/>
              <w:rPr>
                <w:b/>
              </w:rPr>
            </w:pPr>
            <w:r w:rsidRPr="000C718F">
              <w:rPr>
                <w:b/>
              </w:rPr>
              <w:t>IMS_IPCAN_Command_Type</w:t>
            </w:r>
          </w:p>
        </w:tc>
      </w:tr>
      <w:bookmarkEnd w:id="235"/>
      <w:tr w:rsidR="00B07393" w:rsidRPr="000C718F" w14:paraId="210B34B6" w14:textId="77777777" w:rsidTr="00B07393">
        <w:tc>
          <w:tcPr>
            <w:tcW w:w="1479" w:type="dxa"/>
            <w:tcBorders>
              <w:bottom w:val="double" w:sz="4" w:space="0" w:color="auto"/>
            </w:tcBorders>
            <w:shd w:val="clear" w:color="auto" w:fill="E0E0E0"/>
          </w:tcPr>
          <w:p w14:paraId="470447AE"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0A3EA9F8" w14:textId="77777777" w:rsidR="00B07393" w:rsidRPr="000C718F" w:rsidRDefault="00B07393" w:rsidP="00B07393">
            <w:pPr>
              <w:pStyle w:val="TAL"/>
            </w:pPr>
            <w:r w:rsidRPr="000C718F">
              <w:t>Messages IMS_PTC -&gt; IPCAN</w:t>
            </w:r>
          </w:p>
        </w:tc>
      </w:tr>
      <w:tr w:rsidR="00B07393" w:rsidRPr="000C718F" w14:paraId="39045459" w14:textId="77777777" w:rsidTr="00B07393">
        <w:tc>
          <w:tcPr>
            <w:tcW w:w="1479" w:type="dxa"/>
            <w:tcBorders>
              <w:top w:val="double" w:sz="4" w:space="0" w:color="auto"/>
            </w:tcBorders>
            <w:shd w:val="clear" w:color="auto" w:fill="auto"/>
          </w:tcPr>
          <w:p w14:paraId="45F1E4A3" w14:textId="77777777" w:rsidR="00B07393" w:rsidRPr="000C718F" w:rsidRDefault="00B07393" w:rsidP="00B07393">
            <w:pPr>
              <w:pStyle w:val="TAL"/>
            </w:pPr>
            <w:r w:rsidRPr="000C718F">
              <w:t>Name</w:t>
            </w:r>
          </w:p>
        </w:tc>
        <w:tc>
          <w:tcPr>
            <w:tcW w:w="2464" w:type="dxa"/>
            <w:tcBorders>
              <w:top w:val="double" w:sz="4" w:space="0" w:color="auto"/>
            </w:tcBorders>
            <w:shd w:val="clear" w:color="auto" w:fill="auto"/>
          </w:tcPr>
          <w:p w14:paraId="6BDD15BB" w14:textId="77777777" w:rsidR="00B07393" w:rsidRPr="000C718F" w:rsidRDefault="003539CE" w:rsidP="00B07393">
            <w:pPr>
              <w:pStyle w:val="TAL"/>
            </w:pPr>
            <w:hyperlink w:anchor="IMS_IPCAN_CommandName_Type" w:history="1">
              <w:r w:rsidR="00B07393" w:rsidRPr="000C718F">
                <w:rPr>
                  <w:rStyle w:val="Hyperlink"/>
                </w:rPr>
                <w:t>IMS_IPCAN_CommandName_Type</w:t>
              </w:r>
            </w:hyperlink>
          </w:p>
        </w:tc>
        <w:tc>
          <w:tcPr>
            <w:tcW w:w="493" w:type="dxa"/>
            <w:tcBorders>
              <w:top w:val="double" w:sz="4" w:space="0" w:color="auto"/>
            </w:tcBorders>
            <w:shd w:val="clear" w:color="auto" w:fill="auto"/>
          </w:tcPr>
          <w:p w14:paraId="1B97A2F1" w14:textId="77777777" w:rsidR="00B07393" w:rsidRPr="000C718F" w:rsidRDefault="00B07393" w:rsidP="00B07393">
            <w:pPr>
              <w:pStyle w:val="TAL"/>
            </w:pPr>
          </w:p>
        </w:tc>
        <w:tc>
          <w:tcPr>
            <w:tcW w:w="5421" w:type="dxa"/>
            <w:tcBorders>
              <w:top w:val="double" w:sz="4" w:space="0" w:color="auto"/>
            </w:tcBorders>
            <w:shd w:val="clear" w:color="auto" w:fill="auto"/>
          </w:tcPr>
          <w:p w14:paraId="2352C2B5" w14:textId="77777777" w:rsidR="00B07393" w:rsidRPr="000C718F" w:rsidRDefault="00B07393" w:rsidP="00B07393">
            <w:pPr>
              <w:pStyle w:val="TAL"/>
            </w:pPr>
          </w:p>
        </w:tc>
      </w:tr>
      <w:tr w:rsidR="00B07393" w:rsidRPr="000C718F" w14:paraId="261E7CAF" w14:textId="77777777" w:rsidTr="00B07393">
        <w:tc>
          <w:tcPr>
            <w:tcW w:w="1479" w:type="dxa"/>
            <w:shd w:val="clear" w:color="auto" w:fill="auto"/>
          </w:tcPr>
          <w:p w14:paraId="7624B5D1" w14:textId="77777777" w:rsidR="00B07393" w:rsidRPr="000C718F" w:rsidRDefault="00B07393" w:rsidP="00B07393">
            <w:pPr>
              <w:pStyle w:val="TAL"/>
            </w:pPr>
            <w:r w:rsidRPr="000C718F">
              <w:t>TestConfiguration</w:t>
            </w:r>
          </w:p>
        </w:tc>
        <w:tc>
          <w:tcPr>
            <w:tcW w:w="2464" w:type="dxa"/>
            <w:shd w:val="clear" w:color="auto" w:fill="auto"/>
          </w:tcPr>
          <w:p w14:paraId="79600ACF" w14:textId="77777777" w:rsidR="00B07393" w:rsidRPr="000C718F" w:rsidRDefault="003539CE" w:rsidP="00B07393">
            <w:pPr>
              <w:pStyle w:val="TAL"/>
            </w:pPr>
            <w:hyperlink w:anchor="IMS_TestConfiguration_Type" w:history="1">
              <w:r w:rsidR="00B07393" w:rsidRPr="000C718F">
                <w:rPr>
                  <w:rStyle w:val="Hyperlink"/>
                </w:rPr>
                <w:t>IMS_TestConfiguration_Type</w:t>
              </w:r>
            </w:hyperlink>
          </w:p>
        </w:tc>
        <w:tc>
          <w:tcPr>
            <w:tcW w:w="493" w:type="dxa"/>
            <w:shd w:val="clear" w:color="auto" w:fill="auto"/>
          </w:tcPr>
          <w:p w14:paraId="748B9903" w14:textId="77777777" w:rsidR="00B07393" w:rsidRPr="000C718F" w:rsidRDefault="00B07393" w:rsidP="00B07393">
            <w:pPr>
              <w:pStyle w:val="TAL"/>
            </w:pPr>
            <w:r w:rsidRPr="000C718F">
              <w:t>opt</w:t>
            </w:r>
          </w:p>
        </w:tc>
        <w:tc>
          <w:tcPr>
            <w:tcW w:w="5421" w:type="dxa"/>
            <w:shd w:val="clear" w:color="auto" w:fill="auto"/>
          </w:tcPr>
          <w:p w14:paraId="2A7A04FF" w14:textId="77777777" w:rsidR="00B07393" w:rsidRPr="000C718F" w:rsidRDefault="00B07393" w:rsidP="00B07393">
            <w:pPr>
              <w:pStyle w:val="TAL"/>
            </w:pPr>
          </w:p>
        </w:tc>
      </w:tr>
      <w:tr w:rsidR="00B07393" w:rsidRPr="000C718F" w14:paraId="1A8D6D93" w14:textId="77777777" w:rsidTr="00B07393">
        <w:tc>
          <w:tcPr>
            <w:tcW w:w="1479" w:type="dxa"/>
            <w:shd w:val="clear" w:color="auto" w:fill="auto"/>
          </w:tcPr>
          <w:p w14:paraId="7AA21B70" w14:textId="77777777" w:rsidR="00B07393" w:rsidRPr="000C718F" w:rsidRDefault="00B07393" w:rsidP="00B07393">
            <w:pPr>
              <w:pStyle w:val="TAL"/>
            </w:pPr>
            <w:r w:rsidRPr="000C718F">
              <w:t>TestProcedure</w:t>
            </w:r>
          </w:p>
        </w:tc>
        <w:tc>
          <w:tcPr>
            <w:tcW w:w="2464" w:type="dxa"/>
            <w:shd w:val="clear" w:color="auto" w:fill="auto"/>
          </w:tcPr>
          <w:p w14:paraId="38039E09" w14:textId="77777777" w:rsidR="00B07393" w:rsidRPr="000C718F" w:rsidRDefault="003539CE" w:rsidP="00B07393">
            <w:pPr>
              <w:pStyle w:val="TAL"/>
            </w:pPr>
            <w:hyperlink w:anchor="IMS_TestProcedure_Type" w:history="1">
              <w:r w:rsidR="00B07393" w:rsidRPr="000C718F">
                <w:rPr>
                  <w:rStyle w:val="Hyperlink"/>
                </w:rPr>
                <w:t>IMS_TestProcedure_Type</w:t>
              </w:r>
            </w:hyperlink>
          </w:p>
        </w:tc>
        <w:tc>
          <w:tcPr>
            <w:tcW w:w="493" w:type="dxa"/>
            <w:shd w:val="clear" w:color="auto" w:fill="auto"/>
          </w:tcPr>
          <w:p w14:paraId="7DD28CF7" w14:textId="77777777" w:rsidR="00B07393" w:rsidRPr="000C718F" w:rsidRDefault="00B07393" w:rsidP="00B07393">
            <w:pPr>
              <w:pStyle w:val="TAL"/>
            </w:pPr>
            <w:r w:rsidRPr="000C718F">
              <w:t>opt</w:t>
            </w:r>
          </w:p>
        </w:tc>
        <w:tc>
          <w:tcPr>
            <w:tcW w:w="5421" w:type="dxa"/>
            <w:shd w:val="clear" w:color="auto" w:fill="auto"/>
          </w:tcPr>
          <w:p w14:paraId="1176EDCC" w14:textId="77777777" w:rsidR="00B07393" w:rsidRPr="000C718F" w:rsidRDefault="00B07393" w:rsidP="00B07393">
            <w:pPr>
              <w:pStyle w:val="TAL"/>
            </w:pPr>
          </w:p>
        </w:tc>
      </w:tr>
    </w:tbl>
    <w:p w14:paraId="3EB1584D" w14:textId="77777777" w:rsidR="00B07393" w:rsidRPr="000C718F" w:rsidRDefault="00B07393" w:rsidP="00B07393"/>
    <w:p w14:paraId="349548C8" w14:textId="77777777" w:rsidR="00B07393" w:rsidRPr="000C718F" w:rsidRDefault="00B07393" w:rsidP="00B07393">
      <w:pPr>
        <w:pStyle w:val="TH"/>
      </w:pPr>
      <w:r w:rsidRPr="000C718F">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0C718F" w14:paraId="0A3522F6" w14:textId="77777777" w:rsidTr="00B07393">
        <w:tc>
          <w:tcPr>
            <w:tcW w:w="9857" w:type="dxa"/>
            <w:gridSpan w:val="2"/>
            <w:shd w:val="clear" w:color="auto" w:fill="E0E0E0"/>
          </w:tcPr>
          <w:p w14:paraId="5E15ED15" w14:textId="77777777" w:rsidR="00B07393" w:rsidRPr="000C718F" w:rsidRDefault="00B07393" w:rsidP="00B07393">
            <w:pPr>
              <w:pStyle w:val="TAL"/>
              <w:rPr>
                <w:b/>
              </w:rPr>
            </w:pPr>
            <w:r w:rsidRPr="000C718F">
              <w:rPr>
                <w:b/>
              </w:rPr>
              <w:t>TTCN-3 Enumerated Type</w:t>
            </w:r>
          </w:p>
        </w:tc>
      </w:tr>
      <w:tr w:rsidR="00B07393" w:rsidRPr="000C718F" w14:paraId="1CF85255" w14:textId="77777777" w:rsidTr="00B07393">
        <w:tc>
          <w:tcPr>
            <w:tcW w:w="1971" w:type="dxa"/>
            <w:tcBorders>
              <w:bottom w:val="single" w:sz="4" w:space="0" w:color="auto"/>
            </w:tcBorders>
            <w:shd w:val="clear" w:color="auto" w:fill="E0E0E0"/>
          </w:tcPr>
          <w:p w14:paraId="338AF329" w14:textId="77777777" w:rsidR="00B07393" w:rsidRPr="000C718F" w:rsidRDefault="00B07393" w:rsidP="00B07393">
            <w:pPr>
              <w:pStyle w:val="TAL"/>
              <w:rPr>
                <w:b/>
              </w:rPr>
            </w:pPr>
            <w:bookmarkStart w:id="236" w:name="IMS_IPCAN_ResponseName_Type" w:colFirst="1" w:colLast="1"/>
            <w:r w:rsidRPr="000C718F">
              <w:rPr>
                <w:b/>
              </w:rPr>
              <w:t>Name</w:t>
            </w:r>
          </w:p>
        </w:tc>
        <w:tc>
          <w:tcPr>
            <w:tcW w:w="7886" w:type="dxa"/>
            <w:tcBorders>
              <w:bottom w:val="single" w:sz="4" w:space="0" w:color="auto"/>
            </w:tcBorders>
            <w:shd w:val="clear" w:color="auto" w:fill="FFFF99"/>
          </w:tcPr>
          <w:p w14:paraId="749F43C8" w14:textId="77777777" w:rsidR="00B07393" w:rsidRPr="000C718F" w:rsidRDefault="00B07393" w:rsidP="00B07393">
            <w:pPr>
              <w:pStyle w:val="TAL"/>
              <w:rPr>
                <w:b/>
              </w:rPr>
            </w:pPr>
            <w:r w:rsidRPr="000C718F">
              <w:rPr>
                <w:b/>
              </w:rPr>
              <w:t>IMS_IPCAN_ResponseName_Type</w:t>
            </w:r>
          </w:p>
        </w:tc>
      </w:tr>
      <w:bookmarkEnd w:id="236"/>
      <w:tr w:rsidR="00B07393" w:rsidRPr="000C718F" w14:paraId="749501BC" w14:textId="77777777" w:rsidTr="00B07393">
        <w:tc>
          <w:tcPr>
            <w:tcW w:w="1971" w:type="dxa"/>
            <w:tcBorders>
              <w:bottom w:val="double" w:sz="4" w:space="0" w:color="auto"/>
            </w:tcBorders>
            <w:shd w:val="clear" w:color="auto" w:fill="E0E0E0"/>
          </w:tcPr>
          <w:p w14:paraId="7D7B5853" w14:textId="77777777" w:rsidR="00B07393" w:rsidRPr="000C718F" w:rsidRDefault="00B07393" w:rsidP="00B07393">
            <w:pPr>
              <w:pStyle w:val="TAL"/>
              <w:rPr>
                <w:b/>
              </w:rPr>
            </w:pPr>
            <w:r w:rsidRPr="000C718F">
              <w:rPr>
                <w:b/>
              </w:rPr>
              <w:t>Comment</w:t>
            </w:r>
          </w:p>
        </w:tc>
        <w:tc>
          <w:tcPr>
            <w:tcW w:w="7886" w:type="dxa"/>
            <w:tcBorders>
              <w:bottom w:val="double" w:sz="4" w:space="0" w:color="auto"/>
            </w:tcBorders>
            <w:shd w:val="clear" w:color="auto" w:fill="auto"/>
          </w:tcPr>
          <w:p w14:paraId="7FF852FF" w14:textId="77777777" w:rsidR="00B07393" w:rsidRPr="000C718F" w:rsidRDefault="00B07393" w:rsidP="00B07393">
            <w:pPr>
              <w:pStyle w:val="TAL"/>
            </w:pPr>
          </w:p>
        </w:tc>
      </w:tr>
      <w:tr w:rsidR="00B07393" w:rsidRPr="000C718F" w14:paraId="76C1E95E" w14:textId="77777777" w:rsidTr="00B07393">
        <w:tc>
          <w:tcPr>
            <w:tcW w:w="1971" w:type="dxa"/>
            <w:tcBorders>
              <w:top w:val="double" w:sz="4" w:space="0" w:color="auto"/>
            </w:tcBorders>
            <w:shd w:val="clear" w:color="auto" w:fill="auto"/>
          </w:tcPr>
          <w:p w14:paraId="1370884E" w14:textId="77777777" w:rsidR="00B07393" w:rsidRPr="000C718F" w:rsidRDefault="00B07393" w:rsidP="00B07393">
            <w:pPr>
              <w:pStyle w:val="TAL"/>
            </w:pPr>
            <w:r w:rsidRPr="000C718F">
              <w:t>IPCAN_INIT</w:t>
            </w:r>
          </w:p>
        </w:tc>
        <w:tc>
          <w:tcPr>
            <w:tcW w:w="7886" w:type="dxa"/>
            <w:tcBorders>
              <w:top w:val="double" w:sz="4" w:space="0" w:color="auto"/>
            </w:tcBorders>
            <w:shd w:val="clear" w:color="auto" w:fill="auto"/>
          </w:tcPr>
          <w:p w14:paraId="5F29C750" w14:textId="77777777" w:rsidR="00B07393" w:rsidRPr="000C718F" w:rsidRDefault="00B07393" w:rsidP="00B07393">
            <w:pPr>
              <w:pStyle w:val="TAL"/>
            </w:pPr>
            <w:r w:rsidRPr="000C718F">
              <w:t>response for INIT command: carries the RAN type as used by the IPCAN PTC;</w:t>
            </w:r>
          </w:p>
          <w:p w14:paraId="60D043FE" w14:textId="77777777" w:rsidR="00B07393" w:rsidRPr="000C718F" w:rsidRDefault="00B07393" w:rsidP="00B07393">
            <w:pPr>
              <w:pStyle w:val="TAL"/>
            </w:pPr>
            <w:r w:rsidRPr="000C718F">
              <w:t>the RAN type depends on PIXIT settings:</w:t>
            </w:r>
          </w:p>
          <w:p w14:paraId="30CD51BF" w14:textId="77777777" w:rsidR="00B07393" w:rsidRPr="000C718F" w:rsidRDefault="00610F29" w:rsidP="00B07393">
            <w:pPr>
              <w:pStyle w:val="TAL"/>
            </w:pPr>
            <w:r w:rsidRPr="000C718F">
              <w:t>part</w:t>
            </w:r>
            <w:r w:rsidR="0077071C" w:rsidRPr="000C718F">
              <w:t xml:space="preserve"> 4</w:t>
            </w:r>
            <w:r w:rsidR="00B07393" w:rsidRPr="000C718F">
              <w:t xml:space="preserve"> model:</w:t>
            </w:r>
            <w:r w:rsidR="00F629E2" w:rsidRPr="000C718F">
              <w:t xml:space="preserve">  </w:t>
            </w:r>
            <w:r w:rsidR="004F3BEC" w:rsidRPr="000C718F">
              <w:t xml:space="preserve"> </w:t>
            </w:r>
            <w:r w:rsidR="00B07393" w:rsidRPr="000C718F">
              <w:t>px_RANTech</w:t>
            </w:r>
          </w:p>
          <w:p w14:paraId="4FC5EA7F" w14:textId="77777777" w:rsidR="00B07393" w:rsidRPr="000C718F" w:rsidRDefault="0077071C" w:rsidP="00B07393">
            <w:pPr>
              <w:pStyle w:val="TAL"/>
            </w:pPr>
            <w:r w:rsidRPr="000C718F">
              <w:t>part 3</w:t>
            </w:r>
            <w:r w:rsidR="00B07393" w:rsidRPr="000C718F">
              <w:t xml:space="preserve"> model:</w:t>
            </w:r>
            <w:r w:rsidR="00610F29" w:rsidRPr="000C718F">
              <w:t xml:space="preserve"> </w:t>
            </w:r>
            <w:r w:rsidR="00F629E2" w:rsidRPr="000C718F">
              <w:t xml:space="preserve">  </w:t>
            </w:r>
            <w:r w:rsidR="00B07393" w:rsidRPr="000C718F">
              <w:t>EUTRA_FDD or EUTRA_TDD depending on px_ePrimaryFrequencyBand (px_ePrimaryFrequencyBand &lt; 33 =&gt; FDD)</w:t>
            </w:r>
          </w:p>
        </w:tc>
      </w:tr>
      <w:tr w:rsidR="00B07393" w:rsidRPr="000C718F" w14:paraId="2E9C4DD3" w14:textId="77777777" w:rsidTr="00B07393">
        <w:tc>
          <w:tcPr>
            <w:tcW w:w="1971" w:type="dxa"/>
            <w:shd w:val="clear" w:color="auto" w:fill="auto"/>
          </w:tcPr>
          <w:p w14:paraId="0822B62F" w14:textId="77777777" w:rsidR="00B07393" w:rsidRPr="000C718F" w:rsidRDefault="00B07393" w:rsidP="00B07393">
            <w:pPr>
              <w:pStyle w:val="TAL"/>
            </w:pPr>
            <w:r w:rsidRPr="000C718F">
              <w:t>IPCAN_QUERY</w:t>
            </w:r>
          </w:p>
        </w:tc>
        <w:tc>
          <w:tcPr>
            <w:tcW w:w="7886" w:type="dxa"/>
            <w:shd w:val="clear" w:color="auto" w:fill="auto"/>
          </w:tcPr>
          <w:p w14:paraId="36B3E671" w14:textId="77777777" w:rsidR="00B07393" w:rsidRPr="000C718F" w:rsidRDefault="00B07393" w:rsidP="00B07393">
            <w:pPr>
              <w:pStyle w:val="TAL"/>
            </w:pPr>
          </w:p>
        </w:tc>
      </w:tr>
    </w:tbl>
    <w:p w14:paraId="3D626A26" w14:textId="77777777" w:rsidR="00B07393" w:rsidRPr="000C718F" w:rsidRDefault="00B07393" w:rsidP="00B07393"/>
    <w:p w14:paraId="038F0D20" w14:textId="77777777" w:rsidR="00B07393" w:rsidRPr="000C718F" w:rsidRDefault="00B07393" w:rsidP="00B07393">
      <w:pPr>
        <w:pStyle w:val="TH"/>
      </w:pPr>
      <w:r w:rsidRPr="000C718F">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21672F31" w14:textId="77777777" w:rsidTr="00B07393">
        <w:tc>
          <w:tcPr>
            <w:tcW w:w="9857" w:type="dxa"/>
            <w:gridSpan w:val="4"/>
            <w:shd w:val="clear" w:color="auto" w:fill="E0E0E0"/>
          </w:tcPr>
          <w:p w14:paraId="21F72585" w14:textId="77777777" w:rsidR="00B07393" w:rsidRPr="000C718F" w:rsidRDefault="00B07393" w:rsidP="00B07393">
            <w:pPr>
              <w:pStyle w:val="TAL"/>
              <w:rPr>
                <w:b/>
              </w:rPr>
            </w:pPr>
            <w:r w:rsidRPr="000C718F">
              <w:rPr>
                <w:b/>
              </w:rPr>
              <w:t>TTCN-3 Record Type</w:t>
            </w:r>
          </w:p>
        </w:tc>
      </w:tr>
      <w:tr w:rsidR="00B07393" w:rsidRPr="000C718F" w14:paraId="672AEE69" w14:textId="77777777" w:rsidTr="00B07393">
        <w:tc>
          <w:tcPr>
            <w:tcW w:w="1479" w:type="dxa"/>
            <w:tcBorders>
              <w:bottom w:val="single" w:sz="4" w:space="0" w:color="auto"/>
            </w:tcBorders>
            <w:shd w:val="clear" w:color="auto" w:fill="E0E0E0"/>
          </w:tcPr>
          <w:p w14:paraId="0E8A3668" w14:textId="77777777" w:rsidR="00B07393" w:rsidRPr="000C718F" w:rsidRDefault="00B07393" w:rsidP="00B07393">
            <w:pPr>
              <w:pStyle w:val="TAL"/>
              <w:rPr>
                <w:b/>
              </w:rPr>
            </w:pPr>
            <w:bookmarkStart w:id="237" w:name="IPCAN_IMS_Response_Type" w:colFirst="1" w:colLast="1"/>
            <w:r w:rsidRPr="000C718F">
              <w:rPr>
                <w:b/>
              </w:rPr>
              <w:t>Name</w:t>
            </w:r>
          </w:p>
        </w:tc>
        <w:tc>
          <w:tcPr>
            <w:tcW w:w="8378" w:type="dxa"/>
            <w:gridSpan w:val="3"/>
            <w:tcBorders>
              <w:bottom w:val="single" w:sz="4" w:space="0" w:color="auto"/>
            </w:tcBorders>
            <w:shd w:val="clear" w:color="auto" w:fill="FFFF99"/>
          </w:tcPr>
          <w:p w14:paraId="6755F1D2" w14:textId="77777777" w:rsidR="00B07393" w:rsidRPr="000C718F" w:rsidRDefault="00B07393" w:rsidP="00B07393">
            <w:pPr>
              <w:pStyle w:val="TAL"/>
              <w:rPr>
                <w:b/>
              </w:rPr>
            </w:pPr>
            <w:r w:rsidRPr="000C718F">
              <w:rPr>
                <w:b/>
              </w:rPr>
              <w:t>IPCAN_IMS_Response_Type</w:t>
            </w:r>
          </w:p>
        </w:tc>
      </w:tr>
      <w:bookmarkEnd w:id="237"/>
      <w:tr w:rsidR="00B07393" w:rsidRPr="000C718F" w14:paraId="6D5848AE" w14:textId="77777777" w:rsidTr="00B07393">
        <w:tc>
          <w:tcPr>
            <w:tcW w:w="1479" w:type="dxa"/>
            <w:tcBorders>
              <w:bottom w:val="double" w:sz="4" w:space="0" w:color="auto"/>
            </w:tcBorders>
            <w:shd w:val="clear" w:color="auto" w:fill="E0E0E0"/>
          </w:tcPr>
          <w:p w14:paraId="75092C46"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7BF47C7A" w14:textId="77777777" w:rsidR="00B07393" w:rsidRPr="000C718F" w:rsidRDefault="00B07393" w:rsidP="00B07393">
            <w:pPr>
              <w:pStyle w:val="TAL"/>
            </w:pPr>
          </w:p>
        </w:tc>
      </w:tr>
      <w:tr w:rsidR="00B07393" w:rsidRPr="000C718F" w14:paraId="385EE34E" w14:textId="77777777" w:rsidTr="00B07393">
        <w:tc>
          <w:tcPr>
            <w:tcW w:w="1479" w:type="dxa"/>
            <w:tcBorders>
              <w:top w:val="double" w:sz="4" w:space="0" w:color="auto"/>
            </w:tcBorders>
            <w:shd w:val="clear" w:color="auto" w:fill="auto"/>
          </w:tcPr>
          <w:p w14:paraId="6EE93EDB" w14:textId="77777777" w:rsidR="00B07393" w:rsidRPr="000C718F" w:rsidRDefault="00B07393" w:rsidP="00B07393">
            <w:pPr>
              <w:pStyle w:val="TAL"/>
            </w:pPr>
            <w:r w:rsidRPr="000C718F">
              <w:t>Name</w:t>
            </w:r>
          </w:p>
        </w:tc>
        <w:tc>
          <w:tcPr>
            <w:tcW w:w="2464" w:type="dxa"/>
            <w:tcBorders>
              <w:top w:val="double" w:sz="4" w:space="0" w:color="auto"/>
            </w:tcBorders>
            <w:shd w:val="clear" w:color="auto" w:fill="auto"/>
          </w:tcPr>
          <w:p w14:paraId="051D5D4F" w14:textId="77777777" w:rsidR="00B07393" w:rsidRPr="000C718F" w:rsidRDefault="003539CE" w:rsidP="00B07393">
            <w:pPr>
              <w:pStyle w:val="TAL"/>
            </w:pPr>
            <w:hyperlink w:anchor="IMS_IPCAN_ResponseName_Type" w:history="1">
              <w:r w:rsidR="00B07393" w:rsidRPr="000C718F">
                <w:rPr>
                  <w:rStyle w:val="Hyperlink"/>
                </w:rPr>
                <w:t>IMS_IPCAN_ResponseName_Type</w:t>
              </w:r>
            </w:hyperlink>
          </w:p>
        </w:tc>
        <w:tc>
          <w:tcPr>
            <w:tcW w:w="493" w:type="dxa"/>
            <w:tcBorders>
              <w:top w:val="double" w:sz="4" w:space="0" w:color="auto"/>
            </w:tcBorders>
            <w:shd w:val="clear" w:color="auto" w:fill="auto"/>
          </w:tcPr>
          <w:p w14:paraId="52915C04" w14:textId="77777777" w:rsidR="00B07393" w:rsidRPr="000C718F" w:rsidRDefault="00B07393" w:rsidP="00B07393">
            <w:pPr>
              <w:pStyle w:val="TAL"/>
            </w:pPr>
          </w:p>
        </w:tc>
        <w:tc>
          <w:tcPr>
            <w:tcW w:w="5421" w:type="dxa"/>
            <w:tcBorders>
              <w:top w:val="double" w:sz="4" w:space="0" w:color="auto"/>
            </w:tcBorders>
            <w:shd w:val="clear" w:color="auto" w:fill="auto"/>
          </w:tcPr>
          <w:p w14:paraId="2D83E7C3" w14:textId="77777777" w:rsidR="00B07393" w:rsidRPr="000C718F" w:rsidRDefault="00B07393" w:rsidP="00B07393">
            <w:pPr>
              <w:pStyle w:val="TAL"/>
            </w:pPr>
          </w:p>
        </w:tc>
      </w:tr>
      <w:tr w:rsidR="00B07393" w:rsidRPr="000C718F" w14:paraId="5D409806" w14:textId="77777777" w:rsidTr="00B07393">
        <w:tc>
          <w:tcPr>
            <w:tcW w:w="1479" w:type="dxa"/>
            <w:shd w:val="clear" w:color="auto" w:fill="auto"/>
          </w:tcPr>
          <w:p w14:paraId="2B42FB68" w14:textId="77777777" w:rsidR="00B07393" w:rsidRPr="000C718F" w:rsidRDefault="00B07393" w:rsidP="00B07393">
            <w:pPr>
              <w:pStyle w:val="TAL"/>
            </w:pPr>
            <w:r w:rsidRPr="000C718F">
              <w:t>IpcanInfo</w:t>
            </w:r>
          </w:p>
        </w:tc>
        <w:tc>
          <w:tcPr>
            <w:tcW w:w="2464" w:type="dxa"/>
            <w:shd w:val="clear" w:color="auto" w:fill="auto"/>
          </w:tcPr>
          <w:p w14:paraId="43B396FA" w14:textId="77777777" w:rsidR="00B07393" w:rsidRPr="000C718F" w:rsidRDefault="003539CE" w:rsidP="00B07393">
            <w:pPr>
              <w:pStyle w:val="TAL"/>
            </w:pPr>
            <w:hyperlink w:anchor="IPCAN_INFO_Type" w:history="1">
              <w:r w:rsidR="00B07393" w:rsidRPr="000C718F">
                <w:rPr>
                  <w:rStyle w:val="Hyperlink"/>
                </w:rPr>
                <w:t>IPCAN_INFO_Type</w:t>
              </w:r>
            </w:hyperlink>
          </w:p>
        </w:tc>
        <w:tc>
          <w:tcPr>
            <w:tcW w:w="493" w:type="dxa"/>
            <w:shd w:val="clear" w:color="auto" w:fill="auto"/>
          </w:tcPr>
          <w:p w14:paraId="5BB3D8A0" w14:textId="77777777" w:rsidR="00B07393" w:rsidRPr="000C718F" w:rsidRDefault="00B07393" w:rsidP="00B07393">
            <w:pPr>
              <w:pStyle w:val="TAL"/>
            </w:pPr>
            <w:r w:rsidRPr="000C718F">
              <w:t>opt</w:t>
            </w:r>
          </w:p>
        </w:tc>
        <w:tc>
          <w:tcPr>
            <w:tcW w:w="5421" w:type="dxa"/>
            <w:shd w:val="clear" w:color="auto" w:fill="auto"/>
          </w:tcPr>
          <w:p w14:paraId="1D8A49DE" w14:textId="77777777" w:rsidR="00B07393" w:rsidRPr="000C718F" w:rsidRDefault="00B07393" w:rsidP="00B07393">
            <w:pPr>
              <w:pStyle w:val="TAL"/>
            </w:pPr>
          </w:p>
        </w:tc>
      </w:tr>
    </w:tbl>
    <w:p w14:paraId="1214F7DF" w14:textId="77777777" w:rsidR="00B07393" w:rsidRPr="000C718F" w:rsidRDefault="00B07393" w:rsidP="00B07393"/>
    <w:p w14:paraId="4975E9BF" w14:textId="77777777" w:rsidR="001C72CF" w:rsidRPr="000C718F" w:rsidRDefault="004F3BEC" w:rsidP="001C72CF">
      <w:pPr>
        <w:pStyle w:val="TH"/>
      </w:pPr>
      <w:r w:rsidRPr="000C718F">
        <w:t>IPCAN_IMS_Control</w:t>
      </w:r>
      <w:r w:rsidR="001C72CF" w:rsidRPr="000C718F">
        <w: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0"/>
        <w:gridCol w:w="2465"/>
        <w:gridCol w:w="5421"/>
      </w:tblGrid>
      <w:tr w:rsidR="001C72CF" w:rsidRPr="000C718F" w14:paraId="33E05B4B" w14:textId="77777777" w:rsidTr="007977A3">
        <w:tc>
          <w:tcPr>
            <w:tcW w:w="9857" w:type="dxa"/>
            <w:gridSpan w:val="4"/>
            <w:shd w:val="clear" w:color="auto" w:fill="E0E0E0"/>
          </w:tcPr>
          <w:p w14:paraId="4B952605" w14:textId="77777777" w:rsidR="001C72CF" w:rsidRPr="000C718F" w:rsidRDefault="001C72CF" w:rsidP="007977A3">
            <w:pPr>
              <w:pStyle w:val="TAL"/>
              <w:rPr>
                <w:b/>
              </w:rPr>
            </w:pPr>
            <w:r w:rsidRPr="000C718F">
              <w:rPr>
                <w:b/>
              </w:rPr>
              <w:t xml:space="preserve">TTCN-3 </w:t>
            </w:r>
            <w:r w:rsidR="004F3BEC" w:rsidRPr="000C718F">
              <w:rPr>
                <w:b/>
              </w:rPr>
              <w:t>Union</w:t>
            </w:r>
            <w:r w:rsidRPr="000C718F">
              <w:rPr>
                <w:b/>
              </w:rPr>
              <w:t xml:space="preserve"> Type</w:t>
            </w:r>
          </w:p>
        </w:tc>
      </w:tr>
      <w:tr w:rsidR="001C72CF" w:rsidRPr="000C718F" w14:paraId="59D2D06C" w14:textId="77777777" w:rsidTr="007977A3">
        <w:tc>
          <w:tcPr>
            <w:tcW w:w="1971" w:type="dxa"/>
            <w:gridSpan w:val="2"/>
            <w:tcBorders>
              <w:bottom w:val="single" w:sz="4" w:space="0" w:color="auto"/>
            </w:tcBorders>
            <w:shd w:val="clear" w:color="auto" w:fill="E0E0E0"/>
          </w:tcPr>
          <w:p w14:paraId="411B1F0B" w14:textId="77777777" w:rsidR="001C72CF" w:rsidRPr="000C718F" w:rsidRDefault="001C72CF" w:rsidP="007977A3">
            <w:pPr>
              <w:pStyle w:val="TAL"/>
              <w:rPr>
                <w:b/>
              </w:rPr>
            </w:pPr>
            <w:bookmarkStart w:id="238" w:name="TriggerResult_Type" w:colFirst="1" w:colLast="1"/>
            <w:r w:rsidRPr="000C718F">
              <w:rPr>
                <w:b/>
              </w:rPr>
              <w:t>Name</w:t>
            </w:r>
          </w:p>
        </w:tc>
        <w:tc>
          <w:tcPr>
            <w:tcW w:w="7886" w:type="dxa"/>
            <w:gridSpan w:val="2"/>
            <w:tcBorders>
              <w:bottom w:val="single" w:sz="4" w:space="0" w:color="auto"/>
            </w:tcBorders>
            <w:shd w:val="clear" w:color="auto" w:fill="FFFF99"/>
          </w:tcPr>
          <w:p w14:paraId="4882B7D2" w14:textId="77777777" w:rsidR="001C72CF" w:rsidRPr="000C718F" w:rsidRDefault="004F3BEC" w:rsidP="007977A3">
            <w:pPr>
              <w:pStyle w:val="TAL"/>
              <w:rPr>
                <w:b/>
              </w:rPr>
            </w:pPr>
            <w:r w:rsidRPr="000C718F">
              <w:rPr>
                <w:b/>
              </w:rPr>
              <w:t>IPCAN_IMS_Control</w:t>
            </w:r>
            <w:r w:rsidR="001C72CF" w:rsidRPr="000C718F">
              <w:rPr>
                <w:b/>
              </w:rPr>
              <w:t>_Type</w:t>
            </w:r>
          </w:p>
        </w:tc>
      </w:tr>
      <w:bookmarkEnd w:id="238"/>
      <w:tr w:rsidR="001C72CF" w:rsidRPr="000C718F" w14:paraId="76DDCE2A" w14:textId="77777777" w:rsidTr="007977A3">
        <w:tc>
          <w:tcPr>
            <w:tcW w:w="1971" w:type="dxa"/>
            <w:gridSpan w:val="2"/>
            <w:tcBorders>
              <w:bottom w:val="double" w:sz="4" w:space="0" w:color="auto"/>
            </w:tcBorders>
            <w:shd w:val="clear" w:color="auto" w:fill="E0E0E0"/>
          </w:tcPr>
          <w:p w14:paraId="0792B6F9" w14:textId="77777777" w:rsidR="001C72CF" w:rsidRPr="000C718F" w:rsidRDefault="001C72CF" w:rsidP="007977A3">
            <w:pPr>
              <w:pStyle w:val="TAL"/>
              <w:rPr>
                <w:b/>
              </w:rPr>
            </w:pPr>
            <w:r w:rsidRPr="000C718F">
              <w:rPr>
                <w:b/>
              </w:rPr>
              <w:t>Comment</w:t>
            </w:r>
          </w:p>
        </w:tc>
        <w:tc>
          <w:tcPr>
            <w:tcW w:w="7886" w:type="dxa"/>
            <w:gridSpan w:val="2"/>
            <w:tcBorders>
              <w:bottom w:val="double" w:sz="4" w:space="0" w:color="auto"/>
            </w:tcBorders>
            <w:shd w:val="clear" w:color="auto" w:fill="auto"/>
          </w:tcPr>
          <w:p w14:paraId="22822BFA" w14:textId="77777777" w:rsidR="001C72CF" w:rsidRPr="000C718F" w:rsidRDefault="001C72CF" w:rsidP="007977A3">
            <w:pPr>
              <w:pStyle w:val="TAL"/>
            </w:pPr>
          </w:p>
        </w:tc>
      </w:tr>
      <w:tr w:rsidR="004F3BEC" w:rsidRPr="000C718F" w14:paraId="7400529E" w14:textId="77777777" w:rsidTr="004F3BEC">
        <w:tc>
          <w:tcPr>
            <w:tcW w:w="1951" w:type="dxa"/>
            <w:tcBorders>
              <w:top w:val="double" w:sz="4" w:space="0" w:color="auto"/>
            </w:tcBorders>
            <w:shd w:val="clear" w:color="auto" w:fill="auto"/>
          </w:tcPr>
          <w:p w14:paraId="363B11E0" w14:textId="77777777" w:rsidR="004F3BEC" w:rsidRPr="000C718F" w:rsidRDefault="004F3BEC" w:rsidP="0076598E">
            <w:pPr>
              <w:pStyle w:val="TAL"/>
            </w:pPr>
            <w:r w:rsidRPr="000C718F">
              <w:t>Reset</w:t>
            </w:r>
          </w:p>
        </w:tc>
        <w:tc>
          <w:tcPr>
            <w:tcW w:w="2485" w:type="dxa"/>
            <w:gridSpan w:val="2"/>
            <w:tcBorders>
              <w:top w:val="double" w:sz="4" w:space="0" w:color="auto"/>
            </w:tcBorders>
            <w:shd w:val="clear" w:color="auto" w:fill="auto"/>
          </w:tcPr>
          <w:p w14:paraId="13299884" w14:textId="77777777" w:rsidR="004F3BEC" w:rsidRPr="000C718F" w:rsidRDefault="004F3BEC" w:rsidP="0076598E">
            <w:pPr>
              <w:pStyle w:val="TAL"/>
            </w:pPr>
            <w:r w:rsidRPr="000C718F">
              <w:t>Null_Type</w:t>
            </w:r>
          </w:p>
        </w:tc>
        <w:tc>
          <w:tcPr>
            <w:tcW w:w="5421" w:type="dxa"/>
            <w:tcBorders>
              <w:top w:val="double" w:sz="4" w:space="0" w:color="auto"/>
            </w:tcBorders>
            <w:shd w:val="clear" w:color="auto" w:fill="auto"/>
          </w:tcPr>
          <w:p w14:paraId="3DCCC723" w14:textId="77777777" w:rsidR="004F3BEC" w:rsidRPr="000C718F" w:rsidRDefault="004F3BEC" w:rsidP="0076598E">
            <w:pPr>
              <w:pStyle w:val="TAL"/>
            </w:pPr>
            <w:r w:rsidRPr="000C718F">
              <w:t>to reset IMS after UE has been switched off and gets switched on again</w:t>
            </w:r>
          </w:p>
        </w:tc>
      </w:tr>
      <w:tr w:rsidR="004F3BEC" w:rsidRPr="000C718F" w14:paraId="2B75963C" w14:textId="77777777" w:rsidTr="004F3BEC">
        <w:tc>
          <w:tcPr>
            <w:tcW w:w="1951" w:type="dxa"/>
            <w:shd w:val="clear" w:color="auto" w:fill="auto"/>
          </w:tcPr>
          <w:p w14:paraId="4B6E6D7C" w14:textId="77777777" w:rsidR="004F3BEC" w:rsidRPr="000C718F" w:rsidRDefault="004F3BEC" w:rsidP="0076598E">
            <w:pPr>
              <w:pStyle w:val="TAL"/>
            </w:pPr>
            <w:r w:rsidRPr="000C718F">
              <w:t>IpcanInd</w:t>
            </w:r>
          </w:p>
        </w:tc>
        <w:tc>
          <w:tcPr>
            <w:tcW w:w="2485" w:type="dxa"/>
            <w:gridSpan w:val="2"/>
            <w:shd w:val="clear" w:color="auto" w:fill="auto"/>
          </w:tcPr>
          <w:p w14:paraId="666B1213" w14:textId="77777777" w:rsidR="004F3BEC" w:rsidRPr="000C718F" w:rsidRDefault="004F3BEC" w:rsidP="0076598E">
            <w:pPr>
              <w:pStyle w:val="TAL"/>
            </w:pPr>
            <w:r w:rsidRPr="000C718F">
              <w:t>Null_Type</w:t>
            </w:r>
          </w:p>
        </w:tc>
        <w:tc>
          <w:tcPr>
            <w:tcW w:w="5421" w:type="dxa"/>
            <w:shd w:val="clear" w:color="auto" w:fill="auto"/>
          </w:tcPr>
          <w:p w14:paraId="34A14F8D" w14:textId="77777777" w:rsidR="004F3BEC" w:rsidRPr="000C718F" w:rsidRDefault="004F3BEC" w:rsidP="0076598E">
            <w:pPr>
              <w:pStyle w:val="TAL"/>
            </w:pPr>
            <w:r w:rsidRPr="000C718F">
              <w:t>to indicate to IMS which IPCAN is active (at port IPCAN or at port OtherIPCAN)</w:t>
            </w:r>
          </w:p>
        </w:tc>
      </w:tr>
      <w:tr w:rsidR="004F3BEC" w:rsidRPr="000C718F" w14:paraId="02A4526C" w14:textId="77777777" w:rsidTr="004F3BEC">
        <w:tc>
          <w:tcPr>
            <w:tcW w:w="1951" w:type="dxa"/>
            <w:shd w:val="clear" w:color="auto" w:fill="auto"/>
          </w:tcPr>
          <w:p w14:paraId="5911569C" w14:textId="77777777" w:rsidR="004F3BEC" w:rsidRPr="000C718F" w:rsidRDefault="004F3BEC" w:rsidP="0076598E">
            <w:pPr>
              <w:pStyle w:val="TAL"/>
            </w:pPr>
            <w:r w:rsidRPr="000C718F">
              <w:t>ReregistrationStart</w:t>
            </w:r>
          </w:p>
        </w:tc>
        <w:tc>
          <w:tcPr>
            <w:tcW w:w="2485" w:type="dxa"/>
            <w:gridSpan w:val="2"/>
            <w:shd w:val="clear" w:color="auto" w:fill="auto"/>
          </w:tcPr>
          <w:p w14:paraId="09347E36" w14:textId="77777777" w:rsidR="004F3BEC" w:rsidRPr="000C718F" w:rsidRDefault="004F3BEC" w:rsidP="0076598E">
            <w:pPr>
              <w:pStyle w:val="TAL"/>
            </w:pPr>
            <w:r w:rsidRPr="000C718F">
              <w:t>IPCAN_RAN_Type</w:t>
            </w:r>
          </w:p>
        </w:tc>
        <w:tc>
          <w:tcPr>
            <w:tcW w:w="5421" w:type="dxa"/>
            <w:shd w:val="clear" w:color="auto" w:fill="auto"/>
          </w:tcPr>
          <w:p w14:paraId="3DDA816F" w14:textId="77777777" w:rsidR="004F3BEC" w:rsidRPr="000C718F" w:rsidRDefault="004F3BEC" w:rsidP="0076598E">
            <w:pPr>
              <w:pStyle w:val="TAL"/>
            </w:pPr>
            <w:r w:rsidRPr="000C718F">
              <w:t>to prepare IMS PTC for (optional) re-registration</w:t>
            </w:r>
          </w:p>
        </w:tc>
      </w:tr>
      <w:tr w:rsidR="004F3BEC" w:rsidRPr="000C718F" w14:paraId="4187C113" w14:textId="77777777" w:rsidTr="004F3BEC">
        <w:tc>
          <w:tcPr>
            <w:tcW w:w="1951" w:type="dxa"/>
            <w:shd w:val="clear" w:color="auto" w:fill="auto"/>
          </w:tcPr>
          <w:p w14:paraId="74FABD91" w14:textId="77777777" w:rsidR="004F3BEC" w:rsidRPr="000C718F" w:rsidRDefault="004F3BEC" w:rsidP="0076598E">
            <w:pPr>
              <w:pStyle w:val="TAL"/>
            </w:pPr>
            <w:r w:rsidRPr="000C718F">
              <w:t>ReregistrationStop</w:t>
            </w:r>
          </w:p>
        </w:tc>
        <w:tc>
          <w:tcPr>
            <w:tcW w:w="2485" w:type="dxa"/>
            <w:gridSpan w:val="2"/>
            <w:shd w:val="clear" w:color="auto" w:fill="auto"/>
          </w:tcPr>
          <w:p w14:paraId="524756B1" w14:textId="77777777" w:rsidR="004F3BEC" w:rsidRPr="000C718F" w:rsidRDefault="004F3BEC" w:rsidP="0076598E">
            <w:pPr>
              <w:pStyle w:val="TAL"/>
            </w:pPr>
            <w:r w:rsidRPr="000C718F">
              <w:t>Null_Type</w:t>
            </w:r>
          </w:p>
        </w:tc>
        <w:tc>
          <w:tcPr>
            <w:tcW w:w="5421" w:type="dxa"/>
            <w:shd w:val="clear" w:color="auto" w:fill="auto"/>
          </w:tcPr>
          <w:p w14:paraId="15D5AE2D" w14:textId="77777777" w:rsidR="004F3BEC" w:rsidRPr="000C718F" w:rsidRDefault="004F3BEC" w:rsidP="0076598E">
            <w:pPr>
              <w:pStyle w:val="TAL"/>
            </w:pPr>
            <w:r w:rsidRPr="000C718F">
              <w:t>to indicate to IMS PTC that no re-registration will happen anymore</w:t>
            </w:r>
          </w:p>
        </w:tc>
      </w:tr>
      <w:tr w:rsidR="00110984" w:rsidRPr="000C718F" w14:paraId="1A35BA63" w14:textId="77777777" w:rsidTr="004F3BEC">
        <w:tc>
          <w:tcPr>
            <w:tcW w:w="1951" w:type="dxa"/>
            <w:shd w:val="clear" w:color="auto" w:fill="auto"/>
          </w:tcPr>
          <w:p w14:paraId="1006CFBF" w14:textId="77777777" w:rsidR="00110984" w:rsidRPr="000C718F" w:rsidRDefault="00110984" w:rsidP="0076598E">
            <w:pPr>
              <w:pStyle w:val="TAL"/>
            </w:pPr>
            <w:r w:rsidRPr="000C718F">
              <w:t>NoRegistration</w:t>
            </w:r>
          </w:p>
        </w:tc>
        <w:tc>
          <w:tcPr>
            <w:tcW w:w="2485" w:type="dxa"/>
            <w:gridSpan w:val="2"/>
            <w:shd w:val="clear" w:color="auto" w:fill="auto"/>
          </w:tcPr>
          <w:p w14:paraId="705C7DB1" w14:textId="77777777" w:rsidR="00110984" w:rsidRPr="000C718F" w:rsidRDefault="00110984" w:rsidP="0076598E">
            <w:pPr>
              <w:pStyle w:val="TAL"/>
            </w:pPr>
            <w:r w:rsidRPr="000C718F">
              <w:t>Null_Type</w:t>
            </w:r>
          </w:p>
        </w:tc>
        <w:tc>
          <w:tcPr>
            <w:tcW w:w="5421" w:type="dxa"/>
            <w:shd w:val="clear" w:color="auto" w:fill="auto"/>
          </w:tcPr>
          <w:p w14:paraId="274EEF0E" w14:textId="77777777" w:rsidR="00110984" w:rsidRPr="000C718F" w:rsidRDefault="00110984" w:rsidP="0076598E">
            <w:pPr>
              <w:pStyle w:val="TAL"/>
            </w:pPr>
            <w:r w:rsidRPr="000C718F">
              <w:t>no IMS registration shall happen (e.g. due to test loop mode being activated)</w:t>
            </w:r>
          </w:p>
        </w:tc>
      </w:tr>
    </w:tbl>
    <w:p w14:paraId="1A3C3AB0" w14:textId="77777777" w:rsidR="001C72CF" w:rsidRPr="000C718F" w:rsidRDefault="001C72CF" w:rsidP="001C72CF"/>
    <w:p w14:paraId="13A439CC" w14:textId="77777777" w:rsidR="00B07393" w:rsidRPr="000C718F" w:rsidRDefault="00B07393" w:rsidP="00B07393">
      <w:pPr>
        <w:pStyle w:val="TH"/>
      </w:pPr>
      <w:r w:rsidRPr="000C718F">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183BB15D" w14:textId="77777777" w:rsidTr="00B07393">
        <w:tc>
          <w:tcPr>
            <w:tcW w:w="9857" w:type="dxa"/>
            <w:gridSpan w:val="3"/>
            <w:shd w:val="clear" w:color="auto" w:fill="E0E0E0"/>
          </w:tcPr>
          <w:p w14:paraId="1E4A0201" w14:textId="77777777" w:rsidR="00B07393" w:rsidRPr="000C718F" w:rsidRDefault="00B07393" w:rsidP="00B07393">
            <w:pPr>
              <w:pStyle w:val="TAL"/>
              <w:rPr>
                <w:b/>
              </w:rPr>
            </w:pPr>
            <w:r w:rsidRPr="000C718F">
              <w:rPr>
                <w:b/>
              </w:rPr>
              <w:t>TTCN-3 Union Type</w:t>
            </w:r>
          </w:p>
        </w:tc>
      </w:tr>
      <w:tr w:rsidR="00B07393" w:rsidRPr="000C718F" w14:paraId="5C7F86B0" w14:textId="77777777" w:rsidTr="00B07393">
        <w:tc>
          <w:tcPr>
            <w:tcW w:w="1479" w:type="dxa"/>
            <w:tcBorders>
              <w:bottom w:val="single" w:sz="4" w:space="0" w:color="auto"/>
            </w:tcBorders>
            <w:shd w:val="clear" w:color="auto" w:fill="E0E0E0"/>
          </w:tcPr>
          <w:p w14:paraId="450FFDD3" w14:textId="77777777" w:rsidR="00B07393" w:rsidRPr="000C718F" w:rsidRDefault="00B07393" w:rsidP="00B07393">
            <w:pPr>
              <w:pStyle w:val="TAL"/>
              <w:rPr>
                <w:b/>
              </w:rPr>
            </w:pPr>
            <w:bookmarkStart w:id="239" w:name="IMS_IPCAN_Coordination_MSG" w:colFirst="1" w:colLast="1"/>
            <w:r w:rsidRPr="000C718F">
              <w:rPr>
                <w:b/>
              </w:rPr>
              <w:t>Name</w:t>
            </w:r>
          </w:p>
        </w:tc>
        <w:tc>
          <w:tcPr>
            <w:tcW w:w="8378" w:type="dxa"/>
            <w:gridSpan w:val="2"/>
            <w:tcBorders>
              <w:bottom w:val="single" w:sz="4" w:space="0" w:color="auto"/>
            </w:tcBorders>
            <w:shd w:val="clear" w:color="auto" w:fill="FFFF99"/>
          </w:tcPr>
          <w:p w14:paraId="1189549B" w14:textId="77777777" w:rsidR="00B07393" w:rsidRPr="000C718F" w:rsidRDefault="00B07393" w:rsidP="00B07393">
            <w:pPr>
              <w:pStyle w:val="TAL"/>
              <w:rPr>
                <w:b/>
              </w:rPr>
            </w:pPr>
            <w:r w:rsidRPr="000C718F">
              <w:rPr>
                <w:b/>
              </w:rPr>
              <w:t>IMS_IPCAN_Coordination_MSG</w:t>
            </w:r>
          </w:p>
        </w:tc>
      </w:tr>
      <w:bookmarkEnd w:id="239"/>
      <w:tr w:rsidR="00B07393" w:rsidRPr="000C718F" w14:paraId="0265E51A" w14:textId="77777777" w:rsidTr="00B07393">
        <w:tc>
          <w:tcPr>
            <w:tcW w:w="1479" w:type="dxa"/>
            <w:tcBorders>
              <w:bottom w:val="double" w:sz="4" w:space="0" w:color="auto"/>
            </w:tcBorders>
            <w:shd w:val="clear" w:color="auto" w:fill="E0E0E0"/>
          </w:tcPr>
          <w:p w14:paraId="235EF99D"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0D9AB030" w14:textId="77777777" w:rsidR="00B07393" w:rsidRPr="000C718F" w:rsidRDefault="00B07393" w:rsidP="00B07393">
            <w:pPr>
              <w:pStyle w:val="TAL"/>
            </w:pPr>
          </w:p>
        </w:tc>
      </w:tr>
      <w:tr w:rsidR="00B07393" w:rsidRPr="000C718F" w14:paraId="2B8977BD" w14:textId="77777777" w:rsidTr="00B07393">
        <w:tc>
          <w:tcPr>
            <w:tcW w:w="1479" w:type="dxa"/>
            <w:tcBorders>
              <w:top w:val="double" w:sz="4" w:space="0" w:color="auto"/>
            </w:tcBorders>
            <w:shd w:val="clear" w:color="auto" w:fill="auto"/>
          </w:tcPr>
          <w:p w14:paraId="1A12CABF" w14:textId="77777777" w:rsidR="00B07393" w:rsidRPr="000C718F" w:rsidRDefault="00B07393" w:rsidP="00B07393">
            <w:pPr>
              <w:pStyle w:val="TAL"/>
            </w:pPr>
            <w:r w:rsidRPr="000C718F">
              <w:t>TriggerEvent</w:t>
            </w:r>
          </w:p>
        </w:tc>
        <w:tc>
          <w:tcPr>
            <w:tcW w:w="2957" w:type="dxa"/>
            <w:tcBorders>
              <w:top w:val="double" w:sz="4" w:space="0" w:color="auto"/>
            </w:tcBorders>
            <w:shd w:val="clear" w:color="auto" w:fill="auto"/>
          </w:tcPr>
          <w:p w14:paraId="5DF8D2FC" w14:textId="77777777" w:rsidR="00B07393" w:rsidRPr="000C718F" w:rsidRDefault="00B07393" w:rsidP="00B07393">
            <w:pPr>
              <w:pStyle w:val="TAL"/>
            </w:pPr>
            <w:r w:rsidRPr="000C718F">
              <w:t>Null_Type</w:t>
            </w:r>
          </w:p>
        </w:tc>
        <w:tc>
          <w:tcPr>
            <w:tcW w:w="5421" w:type="dxa"/>
            <w:tcBorders>
              <w:top w:val="double" w:sz="4" w:space="0" w:color="auto"/>
            </w:tcBorders>
            <w:shd w:val="clear" w:color="auto" w:fill="auto"/>
          </w:tcPr>
          <w:p w14:paraId="2DC2F6F9" w14:textId="77777777" w:rsidR="00B07393" w:rsidRPr="000C718F" w:rsidRDefault="00B07393" w:rsidP="00B07393">
            <w:pPr>
              <w:pStyle w:val="TAL"/>
            </w:pPr>
            <w:r w:rsidRPr="000C718F">
              <w:t>any trigger of confirmation</w:t>
            </w:r>
          </w:p>
        </w:tc>
      </w:tr>
      <w:tr w:rsidR="00B07393" w:rsidRPr="000C718F" w14:paraId="18193C33" w14:textId="77777777" w:rsidTr="00B07393">
        <w:tc>
          <w:tcPr>
            <w:tcW w:w="1479" w:type="dxa"/>
            <w:shd w:val="clear" w:color="auto" w:fill="auto"/>
          </w:tcPr>
          <w:p w14:paraId="53C359DD" w14:textId="77777777" w:rsidR="00B07393" w:rsidRPr="000C718F" w:rsidRDefault="00B07393" w:rsidP="00B07393">
            <w:pPr>
              <w:pStyle w:val="TAL"/>
            </w:pPr>
            <w:r w:rsidRPr="000C718F">
              <w:t>AbortEvent</w:t>
            </w:r>
          </w:p>
        </w:tc>
        <w:tc>
          <w:tcPr>
            <w:tcW w:w="2957" w:type="dxa"/>
            <w:shd w:val="clear" w:color="auto" w:fill="auto"/>
          </w:tcPr>
          <w:p w14:paraId="085B42B6" w14:textId="77777777" w:rsidR="00B07393" w:rsidRPr="000C718F" w:rsidRDefault="00B07393" w:rsidP="00B07393">
            <w:pPr>
              <w:pStyle w:val="TAL"/>
            </w:pPr>
            <w:r w:rsidRPr="000C718F">
              <w:t>Null_Type</w:t>
            </w:r>
          </w:p>
        </w:tc>
        <w:tc>
          <w:tcPr>
            <w:tcW w:w="5421" w:type="dxa"/>
            <w:shd w:val="clear" w:color="auto" w:fill="auto"/>
          </w:tcPr>
          <w:p w14:paraId="301B0846" w14:textId="77777777" w:rsidR="00B07393" w:rsidRPr="000C718F" w:rsidRDefault="00B07393" w:rsidP="00B07393">
            <w:pPr>
              <w:pStyle w:val="TAL"/>
            </w:pPr>
            <w:r w:rsidRPr="000C718F">
              <w:t>sent instead of TriggerEvent if procedure shall be aborted</w:t>
            </w:r>
          </w:p>
        </w:tc>
      </w:tr>
      <w:tr w:rsidR="00F629E2" w:rsidRPr="000C718F" w14:paraId="68C33AE6" w14:textId="77777777" w:rsidTr="00917B2F">
        <w:tc>
          <w:tcPr>
            <w:tcW w:w="1479" w:type="dxa"/>
            <w:shd w:val="clear" w:color="auto" w:fill="auto"/>
          </w:tcPr>
          <w:p w14:paraId="1B27310B" w14:textId="77777777" w:rsidR="00F629E2" w:rsidRPr="000C718F" w:rsidRDefault="004F3BEC" w:rsidP="00917B2F">
            <w:pPr>
              <w:pStyle w:val="TAL"/>
            </w:pPr>
            <w:r w:rsidRPr="000C718F">
              <w:t>IPCAN_IMS_Control</w:t>
            </w:r>
          </w:p>
        </w:tc>
        <w:tc>
          <w:tcPr>
            <w:tcW w:w="2957" w:type="dxa"/>
            <w:shd w:val="clear" w:color="auto" w:fill="auto"/>
          </w:tcPr>
          <w:p w14:paraId="49913588" w14:textId="77777777" w:rsidR="00F629E2" w:rsidRPr="000C718F" w:rsidRDefault="003539CE" w:rsidP="00917B2F">
            <w:pPr>
              <w:pStyle w:val="TAL"/>
            </w:pPr>
            <w:hyperlink w:anchor="IPCAN_IMS_Control_Type" w:history="1">
              <w:r w:rsidR="004F3BEC" w:rsidRPr="000C718F">
                <w:rPr>
                  <w:rStyle w:val="Hyperlink"/>
                </w:rPr>
                <w:t>IPCAN_IMS_Control_Type</w:t>
              </w:r>
            </w:hyperlink>
          </w:p>
        </w:tc>
        <w:tc>
          <w:tcPr>
            <w:tcW w:w="5421" w:type="dxa"/>
            <w:shd w:val="clear" w:color="auto" w:fill="auto"/>
          </w:tcPr>
          <w:p w14:paraId="62BF87A2" w14:textId="77777777" w:rsidR="00F629E2" w:rsidRPr="000C718F" w:rsidRDefault="00F629E2" w:rsidP="00917B2F">
            <w:pPr>
              <w:pStyle w:val="TAL"/>
            </w:pPr>
            <w:r w:rsidRPr="000C718F">
              <w:t xml:space="preserve">IMS &lt;- IPCAN: to </w:t>
            </w:r>
            <w:r w:rsidR="004F3BEC" w:rsidRPr="000C718F">
              <w:t>control</w:t>
            </w:r>
            <w:r w:rsidRPr="000C718F">
              <w:t xml:space="preserve"> IMS </w:t>
            </w:r>
            <w:r w:rsidR="004F3BEC" w:rsidRPr="000C718F">
              <w:t>(default behaviour)</w:t>
            </w:r>
          </w:p>
        </w:tc>
      </w:tr>
      <w:tr w:rsidR="00B07393" w:rsidRPr="000C718F" w14:paraId="5669F91B" w14:textId="77777777" w:rsidTr="00B07393">
        <w:tc>
          <w:tcPr>
            <w:tcW w:w="1479" w:type="dxa"/>
            <w:shd w:val="clear" w:color="auto" w:fill="auto"/>
          </w:tcPr>
          <w:p w14:paraId="24B77CB9" w14:textId="77777777" w:rsidR="00B07393" w:rsidRPr="000C718F" w:rsidRDefault="00B07393" w:rsidP="00B07393">
            <w:pPr>
              <w:pStyle w:val="TAL"/>
            </w:pPr>
            <w:r w:rsidRPr="000C718F">
              <w:t>IMS_IPCAN_C</w:t>
            </w:r>
            <w:r w:rsidR="00CA6A32" w:rsidRPr="000C718F">
              <w:t>o</w:t>
            </w:r>
            <w:r w:rsidRPr="000C718F">
              <w:t>mmand</w:t>
            </w:r>
          </w:p>
        </w:tc>
        <w:tc>
          <w:tcPr>
            <w:tcW w:w="2957" w:type="dxa"/>
            <w:shd w:val="clear" w:color="auto" w:fill="auto"/>
          </w:tcPr>
          <w:p w14:paraId="2E387FA7" w14:textId="77777777" w:rsidR="00B07393" w:rsidRPr="000C718F" w:rsidRDefault="003539CE" w:rsidP="00B07393">
            <w:pPr>
              <w:pStyle w:val="TAL"/>
            </w:pPr>
            <w:hyperlink w:anchor="IMS_IPCAN_Command_Type" w:history="1">
              <w:r w:rsidR="00B07393" w:rsidRPr="000C718F">
                <w:rPr>
                  <w:rStyle w:val="Hyperlink"/>
                </w:rPr>
                <w:t>IMS_IPCAN_Command_Type</w:t>
              </w:r>
            </w:hyperlink>
          </w:p>
        </w:tc>
        <w:tc>
          <w:tcPr>
            <w:tcW w:w="5421" w:type="dxa"/>
            <w:shd w:val="clear" w:color="auto" w:fill="auto"/>
          </w:tcPr>
          <w:p w14:paraId="4885F738" w14:textId="77777777" w:rsidR="00B07393" w:rsidRPr="000C718F" w:rsidRDefault="00B07393" w:rsidP="00B07393">
            <w:pPr>
              <w:pStyle w:val="TAL"/>
            </w:pPr>
            <w:r w:rsidRPr="000C718F">
              <w:t xml:space="preserve">IMS -&gt; IPCAN: command </w:t>
            </w:r>
            <w:r w:rsidR="004F3BEC" w:rsidRPr="000C718F">
              <w:t>from the</w:t>
            </w:r>
            <w:r w:rsidRPr="000C718F">
              <w:t xml:space="preserve"> IPCAN</w:t>
            </w:r>
            <w:r w:rsidR="004F3BEC" w:rsidRPr="000C718F">
              <w:t xml:space="preserve"> to control IMS (mainly for IMS default behaviour)</w:t>
            </w:r>
          </w:p>
        </w:tc>
      </w:tr>
      <w:tr w:rsidR="00B07393" w:rsidRPr="000C718F" w14:paraId="6ED9CFB3" w14:textId="77777777" w:rsidTr="00B07393">
        <w:tc>
          <w:tcPr>
            <w:tcW w:w="1479" w:type="dxa"/>
            <w:shd w:val="clear" w:color="auto" w:fill="auto"/>
          </w:tcPr>
          <w:p w14:paraId="3A8671E0" w14:textId="77777777" w:rsidR="00B07393" w:rsidRPr="000C718F" w:rsidRDefault="00B07393" w:rsidP="00B07393">
            <w:pPr>
              <w:pStyle w:val="TAL"/>
            </w:pPr>
            <w:r w:rsidRPr="000C718F">
              <w:t>IPCAN_IMS_R</w:t>
            </w:r>
            <w:r w:rsidR="00CA6A32" w:rsidRPr="000C718F">
              <w:t>e</w:t>
            </w:r>
            <w:r w:rsidRPr="000C718F">
              <w:t>sponse</w:t>
            </w:r>
          </w:p>
        </w:tc>
        <w:tc>
          <w:tcPr>
            <w:tcW w:w="2957" w:type="dxa"/>
            <w:shd w:val="clear" w:color="auto" w:fill="auto"/>
          </w:tcPr>
          <w:p w14:paraId="52CB7BE2" w14:textId="77777777" w:rsidR="00B07393" w:rsidRPr="000C718F" w:rsidRDefault="003539CE" w:rsidP="00B07393">
            <w:pPr>
              <w:pStyle w:val="TAL"/>
            </w:pPr>
            <w:hyperlink w:anchor="IPCAN_IMS_Response_Type" w:history="1">
              <w:r w:rsidR="00B07393" w:rsidRPr="000C718F">
                <w:rPr>
                  <w:rStyle w:val="Hyperlink"/>
                </w:rPr>
                <w:t>IPCAN_IMS_Response_Type</w:t>
              </w:r>
            </w:hyperlink>
          </w:p>
        </w:tc>
        <w:tc>
          <w:tcPr>
            <w:tcW w:w="5421" w:type="dxa"/>
            <w:shd w:val="clear" w:color="auto" w:fill="auto"/>
          </w:tcPr>
          <w:p w14:paraId="635C8150" w14:textId="77777777" w:rsidR="00B07393" w:rsidRPr="000C718F" w:rsidRDefault="00B07393" w:rsidP="00B07393">
            <w:pPr>
              <w:pStyle w:val="TAL"/>
            </w:pPr>
            <w:r w:rsidRPr="000C718F">
              <w:t>IMS &lt;- IPCAN: response for previous command</w:t>
            </w:r>
          </w:p>
        </w:tc>
      </w:tr>
      <w:tr w:rsidR="00B07393" w:rsidRPr="000C718F" w14:paraId="5930A713" w14:textId="77777777" w:rsidTr="00B07393">
        <w:tc>
          <w:tcPr>
            <w:tcW w:w="1479" w:type="dxa"/>
            <w:shd w:val="clear" w:color="auto" w:fill="auto"/>
          </w:tcPr>
          <w:p w14:paraId="3501E69C" w14:textId="77777777" w:rsidR="00B07393" w:rsidRPr="000C718F" w:rsidRDefault="00B07393" w:rsidP="00B07393">
            <w:pPr>
              <w:pStyle w:val="TAL"/>
            </w:pPr>
            <w:r w:rsidRPr="000C718F">
              <w:t>ProtocolConfigOptions</w:t>
            </w:r>
          </w:p>
        </w:tc>
        <w:tc>
          <w:tcPr>
            <w:tcW w:w="2957" w:type="dxa"/>
            <w:shd w:val="clear" w:color="auto" w:fill="auto"/>
          </w:tcPr>
          <w:p w14:paraId="24F8CDC2" w14:textId="77777777" w:rsidR="00B07393" w:rsidRPr="000C718F" w:rsidRDefault="00B07393" w:rsidP="00B07393">
            <w:pPr>
              <w:pStyle w:val="TAL"/>
            </w:pPr>
            <w:r w:rsidRPr="000C718F">
              <w:t>NAS_ProtocolConfigOptions_Type</w:t>
            </w:r>
          </w:p>
        </w:tc>
        <w:tc>
          <w:tcPr>
            <w:tcW w:w="5421" w:type="dxa"/>
            <w:shd w:val="clear" w:color="auto" w:fill="auto"/>
          </w:tcPr>
          <w:p w14:paraId="77FA5235" w14:textId="77777777" w:rsidR="00B07393" w:rsidRPr="000C718F" w:rsidRDefault="00B07393" w:rsidP="00B07393">
            <w:pPr>
              <w:pStyle w:val="TAL"/>
            </w:pPr>
            <w:r w:rsidRPr="000C718F">
              <w:t>IMS &lt;-&gt; IPCAN: PCOs to be used in NAS signalling</w:t>
            </w:r>
          </w:p>
        </w:tc>
      </w:tr>
      <w:tr w:rsidR="00610F29" w:rsidRPr="000C718F" w14:paraId="2610E80E" w14:textId="77777777" w:rsidTr="003A7017">
        <w:tc>
          <w:tcPr>
            <w:tcW w:w="1479" w:type="dxa"/>
            <w:shd w:val="clear" w:color="auto" w:fill="auto"/>
          </w:tcPr>
          <w:p w14:paraId="3A866C6E" w14:textId="77777777" w:rsidR="00610F29" w:rsidRPr="000C718F" w:rsidRDefault="00610F29" w:rsidP="003A7017">
            <w:pPr>
              <w:pStyle w:val="TAL"/>
            </w:pPr>
            <w:r w:rsidRPr="000C718F">
              <w:t>IPCAN_IMS_Data</w:t>
            </w:r>
          </w:p>
        </w:tc>
        <w:tc>
          <w:tcPr>
            <w:tcW w:w="2957" w:type="dxa"/>
            <w:shd w:val="clear" w:color="auto" w:fill="auto"/>
          </w:tcPr>
          <w:p w14:paraId="51FA7A59" w14:textId="77777777" w:rsidR="00610F29" w:rsidRPr="000C718F" w:rsidRDefault="00610F29" w:rsidP="003A7017">
            <w:pPr>
              <w:pStyle w:val="TAL"/>
            </w:pPr>
            <w:r w:rsidRPr="000C718F">
              <w:t>charstring</w:t>
            </w:r>
          </w:p>
        </w:tc>
        <w:tc>
          <w:tcPr>
            <w:tcW w:w="5421" w:type="dxa"/>
            <w:shd w:val="clear" w:color="auto" w:fill="auto"/>
          </w:tcPr>
          <w:p w14:paraId="11347FA0" w14:textId="77777777" w:rsidR="00610F29" w:rsidRPr="000C718F" w:rsidRDefault="00610F29" w:rsidP="003A7017">
            <w:pPr>
              <w:pStyle w:val="TAL"/>
            </w:pPr>
            <w:r w:rsidRPr="000C718F">
              <w:t>IMS &lt;- IPCAN: to send data from IPCAN to IMS</w:t>
            </w:r>
          </w:p>
        </w:tc>
      </w:tr>
    </w:tbl>
    <w:p w14:paraId="71A32D23" w14:textId="77777777" w:rsidR="00B07393" w:rsidRPr="000C718F" w:rsidRDefault="00B07393" w:rsidP="00B07393"/>
    <w:p w14:paraId="1C077F91" w14:textId="77777777" w:rsidR="00B07393" w:rsidRPr="000C718F" w:rsidRDefault="00B07393" w:rsidP="00B07393">
      <w:pPr>
        <w:pStyle w:val="TH"/>
      </w:pPr>
      <w:r w:rsidRPr="000C718F">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62E9A4A9" w14:textId="77777777" w:rsidTr="00B07393">
        <w:tc>
          <w:tcPr>
            <w:tcW w:w="9857" w:type="dxa"/>
            <w:gridSpan w:val="3"/>
            <w:shd w:val="clear" w:color="auto" w:fill="E0E0E0"/>
          </w:tcPr>
          <w:p w14:paraId="66B5AE39" w14:textId="77777777" w:rsidR="00B07393" w:rsidRPr="000C718F" w:rsidRDefault="00B07393" w:rsidP="00B07393">
            <w:pPr>
              <w:pStyle w:val="TAL"/>
              <w:rPr>
                <w:b/>
              </w:rPr>
            </w:pPr>
            <w:r w:rsidRPr="000C718F">
              <w:rPr>
                <w:b/>
              </w:rPr>
              <w:t>TTCN-3 Port Type</w:t>
            </w:r>
          </w:p>
        </w:tc>
      </w:tr>
      <w:tr w:rsidR="00B07393" w:rsidRPr="000C718F" w14:paraId="741CEBB5" w14:textId="77777777" w:rsidTr="00B07393">
        <w:tc>
          <w:tcPr>
            <w:tcW w:w="1479" w:type="dxa"/>
            <w:tcBorders>
              <w:bottom w:val="single" w:sz="4" w:space="0" w:color="auto"/>
            </w:tcBorders>
            <w:shd w:val="clear" w:color="auto" w:fill="E0E0E0"/>
          </w:tcPr>
          <w:p w14:paraId="385ECD13" w14:textId="77777777" w:rsidR="00B07393" w:rsidRPr="000C718F" w:rsidRDefault="00B07393" w:rsidP="00B07393">
            <w:pPr>
              <w:pStyle w:val="TAL"/>
              <w:rPr>
                <w:b/>
              </w:rPr>
            </w:pPr>
            <w:bookmarkStart w:id="240" w:name="IMS_IPCAN_CO_ORD_PORT" w:colFirst="1" w:colLast="1"/>
            <w:r w:rsidRPr="000C718F">
              <w:rPr>
                <w:b/>
              </w:rPr>
              <w:t>Name</w:t>
            </w:r>
          </w:p>
        </w:tc>
        <w:tc>
          <w:tcPr>
            <w:tcW w:w="8378" w:type="dxa"/>
            <w:gridSpan w:val="2"/>
            <w:tcBorders>
              <w:bottom w:val="single" w:sz="4" w:space="0" w:color="auto"/>
            </w:tcBorders>
            <w:shd w:val="clear" w:color="auto" w:fill="FFFF99"/>
          </w:tcPr>
          <w:p w14:paraId="27EE1809" w14:textId="77777777" w:rsidR="00B07393" w:rsidRPr="000C718F" w:rsidRDefault="00B07393" w:rsidP="00B07393">
            <w:pPr>
              <w:pStyle w:val="TAL"/>
              <w:rPr>
                <w:b/>
              </w:rPr>
            </w:pPr>
            <w:r w:rsidRPr="000C718F">
              <w:rPr>
                <w:b/>
              </w:rPr>
              <w:t>IMS_IPCAN_CO_ORD_PORT</w:t>
            </w:r>
          </w:p>
        </w:tc>
      </w:tr>
      <w:bookmarkEnd w:id="240"/>
      <w:tr w:rsidR="00B07393" w:rsidRPr="000C718F" w14:paraId="64E7F482" w14:textId="77777777" w:rsidTr="00B07393">
        <w:tc>
          <w:tcPr>
            <w:tcW w:w="1479" w:type="dxa"/>
            <w:tcBorders>
              <w:bottom w:val="double" w:sz="4" w:space="0" w:color="auto"/>
            </w:tcBorders>
            <w:shd w:val="clear" w:color="auto" w:fill="E0E0E0"/>
          </w:tcPr>
          <w:p w14:paraId="148B61D0"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42342122" w14:textId="77777777" w:rsidR="00B07393" w:rsidRPr="000C718F" w:rsidRDefault="00B07393" w:rsidP="00B07393">
            <w:pPr>
              <w:pStyle w:val="TAL"/>
            </w:pPr>
          </w:p>
        </w:tc>
      </w:tr>
      <w:tr w:rsidR="00B07393" w:rsidRPr="000C718F" w14:paraId="402707E7" w14:textId="77777777" w:rsidTr="00B07393">
        <w:tc>
          <w:tcPr>
            <w:tcW w:w="1479" w:type="dxa"/>
            <w:tcBorders>
              <w:top w:val="double" w:sz="4" w:space="0" w:color="auto"/>
            </w:tcBorders>
            <w:shd w:val="clear" w:color="auto" w:fill="auto"/>
          </w:tcPr>
          <w:p w14:paraId="319C134B" w14:textId="77777777" w:rsidR="00B07393" w:rsidRPr="000C718F" w:rsidRDefault="00B07393" w:rsidP="00B07393">
            <w:pPr>
              <w:pStyle w:val="TAL"/>
            </w:pPr>
            <w:r w:rsidRPr="000C718F">
              <w:t>out</w:t>
            </w:r>
          </w:p>
        </w:tc>
        <w:tc>
          <w:tcPr>
            <w:tcW w:w="2957" w:type="dxa"/>
            <w:tcBorders>
              <w:top w:val="double" w:sz="4" w:space="0" w:color="auto"/>
            </w:tcBorders>
            <w:shd w:val="clear" w:color="auto" w:fill="auto"/>
          </w:tcPr>
          <w:p w14:paraId="4B9CE595" w14:textId="77777777" w:rsidR="00B07393" w:rsidRPr="000C718F" w:rsidRDefault="003539CE" w:rsidP="00B07393">
            <w:pPr>
              <w:pStyle w:val="TAL"/>
            </w:pPr>
            <w:hyperlink w:anchor="IMS_IPCAN_Coordination_MSG" w:history="1">
              <w:r w:rsidR="00B07393" w:rsidRPr="000C718F">
                <w:rPr>
                  <w:rStyle w:val="Hyperlink"/>
                </w:rPr>
                <w:t>IMS_IPCAN_Coordination_MSG</w:t>
              </w:r>
            </w:hyperlink>
          </w:p>
        </w:tc>
        <w:tc>
          <w:tcPr>
            <w:tcW w:w="5421" w:type="dxa"/>
            <w:tcBorders>
              <w:top w:val="double" w:sz="4" w:space="0" w:color="auto"/>
            </w:tcBorders>
            <w:shd w:val="clear" w:color="auto" w:fill="auto"/>
          </w:tcPr>
          <w:p w14:paraId="5D206DF4" w14:textId="77777777" w:rsidR="00B07393" w:rsidRPr="000C718F" w:rsidRDefault="00B07393" w:rsidP="00B07393">
            <w:pPr>
              <w:pStyle w:val="TAL"/>
            </w:pPr>
          </w:p>
        </w:tc>
      </w:tr>
      <w:tr w:rsidR="00B07393" w:rsidRPr="000C718F" w14:paraId="6E8645F5" w14:textId="77777777" w:rsidTr="00B07393">
        <w:tc>
          <w:tcPr>
            <w:tcW w:w="1479" w:type="dxa"/>
            <w:shd w:val="clear" w:color="auto" w:fill="auto"/>
          </w:tcPr>
          <w:p w14:paraId="3466EFBA" w14:textId="77777777" w:rsidR="00B07393" w:rsidRPr="000C718F" w:rsidRDefault="00B07393" w:rsidP="00B07393">
            <w:pPr>
              <w:pStyle w:val="TAL"/>
            </w:pPr>
            <w:r w:rsidRPr="000C718F">
              <w:t>in</w:t>
            </w:r>
          </w:p>
        </w:tc>
        <w:tc>
          <w:tcPr>
            <w:tcW w:w="2957" w:type="dxa"/>
            <w:shd w:val="clear" w:color="auto" w:fill="auto"/>
          </w:tcPr>
          <w:p w14:paraId="6C077EFF" w14:textId="77777777" w:rsidR="00B07393" w:rsidRPr="000C718F" w:rsidRDefault="003539CE" w:rsidP="00B07393">
            <w:pPr>
              <w:pStyle w:val="TAL"/>
            </w:pPr>
            <w:hyperlink w:anchor="IMS_IPCAN_Coordination_MSG" w:history="1">
              <w:r w:rsidR="00B07393" w:rsidRPr="000C718F">
                <w:rPr>
                  <w:rStyle w:val="Hyperlink"/>
                </w:rPr>
                <w:t>IMS_IPCAN_Coordination_MSG</w:t>
              </w:r>
            </w:hyperlink>
          </w:p>
        </w:tc>
        <w:tc>
          <w:tcPr>
            <w:tcW w:w="5421" w:type="dxa"/>
            <w:shd w:val="clear" w:color="auto" w:fill="auto"/>
          </w:tcPr>
          <w:p w14:paraId="769FE0F6" w14:textId="77777777" w:rsidR="00B07393" w:rsidRPr="000C718F" w:rsidRDefault="00B07393" w:rsidP="00B07393">
            <w:pPr>
              <w:pStyle w:val="TAL"/>
            </w:pPr>
          </w:p>
        </w:tc>
      </w:tr>
    </w:tbl>
    <w:p w14:paraId="3036CD4D" w14:textId="77777777" w:rsidR="00B07393" w:rsidRPr="000C718F" w:rsidRDefault="00B07393" w:rsidP="00B07393"/>
    <w:p w14:paraId="416EE235" w14:textId="77777777" w:rsidR="00B07393" w:rsidRPr="000C718F" w:rsidRDefault="00B07393" w:rsidP="00B07393">
      <w:pPr>
        <w:pStyle w:val="Heading1"/>
      </w:pPr>
      <w:bookmarkStart w:id="241" w:name="_Toc508883403"/>
      <w:bookmarkStart w:id="242" w:name="_Toc35971639"/>
      <w:bookmarkStart w:id="243" w:name="_Toc58314744"/>
      <w:r w:rsidRPr="000C718F">
        <w:t>H.2</w:t>
      </w:r>
      <w:r w:rsidRPr="000C718F">
        <w:tab/>
        <w:t>IMS_ASP_TypeDefs</w:t>
      </w:r>
      <w:bookmarkEnd w:id="241"/>
      <w:bookmarkEnd w:id="242"/>
      <w:bookmarkEnd w:id="243"/>
    </w:p>
    <w:p w14:paraId="55E8DFEC" w14:textId="77777777" w:rsidR="00B07393" w:rsidRPr="000C718F" w:rsidRDefault="00B07393" w:rsidP="00B07393">
      <w:pPr>
        <w:pStyle w:val="TH"/>
      </w:pPr>
      <w:r w:rsidRPr="000C718F">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07393" w:rsidRPr="000C718F" w14:paraId="66C09A43" w14:textId="77777777" w:rsidTr="00B07393">
        <w:tc>
          <w:tcPr>
            <w:tcW w:w="9857" w:type="dxa"/>
            <w:gridSpan w:val="3"/>
            <w:tcBorders>
              <w:bottom w:val="double" w:sz="4" w:space="0" w:color="auto"/>
            </w:tcBorders>
            <w:shd w:val="clear" w:color="auto" w:fill="E0E0E0"/>
          </w:tcPr>
          <w:p w14:paraId="61E34450" w14:textId="77777777" w:rsidR="00B07393" w:rsidRPr="000C718F" w:rsidRDefault="00B07393" w:rsidP="00B07393">
            <w:pPr>
              <w:pStyle w:val="TAL"/>
              <w:rPr>
                <w:b/>
              </w:rPr>
            </w:pPr>
            <w:r w:rsidRPr="000C718F">
              <w:rPr>
                <w:b/>
              </w:rPr>
              <w:t>TTCN-3 Basic Types</w:t>
            </w:r>
          </w:p>
        </w:tc>
      </w:tr>
      <w:tr w:rsidR="00B07393" w:rsidRPr="000C718F" w14:paraId="42951CEF" w14:textId="77777777" w:rsidTr="00B07393">
        <w:tc>
          <w:tcPr>
            <w:tcW w:w="2464" w:type="dxa"/>
            <w:tcBorders>
              <w:top w:val="double" w:sz="4" w:space="0" w:color="auto"/>
            </w:tcBorders>
            <w:shd w:val="clear" w:color="auto" w:fill="auto"/>
          </w:tcPr>
          <w:p w14:paraId="05EAD715" w14:textId="77777777" w:rsidR="00B07393" w:rsidRPr="000C718F" w:rsidRDefault="00B07393" w:rsidP="00B07393">
            <w:pPr>
              <w:pStyle w:val="TAL"/>
              <w:rPr>
                <w:b/>
              </w:rPr>
            </w:pPr>
            <w:bookmarkStart w:id="244" w:name="IMS_Request_Type" w:colFirst="0" w:colLast="0"/>
            <w:r w:rsidRPr="000C718F">
              <w:rPr>
                <w:b/>
              </w:rPr>
              <w:t>IMS_Request_Type</w:t>
            </w:r>
          </w:p>
        </w:tc>
        <w:tc>
          <w:tcPr>
            <w:tcW w:w="3450" w:type="dxa"/>
            <w:tcBorders>
              <w:top w:val="double" w:sz="4" w:space="0" w:color="auto"/>
            </w:tcBorders>
            <w:shd w:val="clear" w:color="auto" w:fill="auto"/>
          </w:tcPr>
          <w:p w14:paraId="1D49F2D5" w14:textId="77777777" w:rsidR="00B07393" w:rsidRPr="000C718F" w:rsidRDefault="00B07393" w:rsidP="00B07393">
            <w:pPr>
              <w:pStyle w:val="TAL"/>
            </w:pPr>
            <w:r w:rsidRPr="000C718F">
              <w:t>RequestUnion</w:t>
            </w:r>
          </w:p>
        </w:tc>
        <w:tc>
          <w:tcPr>
            <w:tcW w:w="3943" w:type="dxa"/>
            <w:tcBorders>
              <w:top w:val="double" w:sz="4" w:space="0" w:color="auto"/>
            </w:tcBorders>
            <w:shd w:val="clear" w:color="auto" w:fill="auto"/>
          </w:tcPr>
          <w:p w14:paraId="38F5A3AE" w14:textId="77777777" w:rsidR="00B07393" w:rsidRPr="000C718F" w:rsidRDefault="00B07393" w:rsidP="00B07393">
            <w:pPr>
              <w:pStyle w:val="TAL"/>
            </w:pPr>
            <w:r w:rsidRPr="000C718F">
              <w:t xml:space="preserve">Alias for </w:t>
            </w:r>
            <w:r w:rsidR="00966276" w:rsidRPr="000C718F">
              <w:t>"RequestUnion"</w:t>
            </w:r>
            <w:r w:rsidRPr="000C718F">
              <w:t xml:space="preserve"> as defined in LibSip_SIPTypesAndValues</w:t>
            </w:r>
          </w:p>
        </w:tc>
      </w:tr>
      <w:tr w:rsidR="00B07393" w:rsidRPr="000C718F" w14:paraId="480DCC13" w14:textId="77777777" w:rsidTr="00B07393">
        <w:tc>
          <w:tcPr>
            <w:tcW w:w="2464" w:type="dxa"/>
            <w:shd w:val="clear" w:color="auto" w:fill="auto"/>
          </w:tcPr>
          <w:p w14:paraId="6D83C4AE" w14:textId="77777777" w:rsidR="00B07393" w:rsidRPr="000C718F" w:rsidRDefault="00B07393" w:rsidP="00B07393">
            <w:pPr>
              <w:pStyle w:val="TAL"/>
              <w:rPr>
                <w:b/>
              </w:rPr>
            </w:pPr>
            <w:bookmarkStart w:id="245" w:name="IMS_Response_Type" w:colFirst="0" w:colLast="0"/>
            <w:bookmarkEnd w:id="244"/>
            <w:r w:rsidRPr="000C718F">
              <w:rPr>
                <w:b/>
              </w:rPr>
              <w:t>IMS_Response_Type</w:t>
            </w:r>
          </w:p>
        </w:tc>
        <w:tc>
          <w:tcPr>
            <w:tcW w:w="3450" w:type="dxa"/>
            <w:shd w:val="clear" w:color="auto" w:fill="auto"/>
          </w:tcPr>
          <w:p w14:paraId="731D2877" w14:textId="77777777" w:rsidR="00B07393" w:rsidRPr="000C718F" w:rsidRDefault="00B07393" w:rsidP="00B07393">
            <w:pPr>
              <w:pStyle w:val="TAL"/>
            </w:pPr>
            <w:r w:rsidRPr="000C718F">
              <w:t>Response</w:t>
            </w:r>
          </w:p>
        </w:tc>
        <w:tc>
          <w:tcPr>
            <w:tcW w:w="3943" w:type="dxa"/>
            <w:shd w:val="clear" w:color="auto" w:fill="auto"/>
          </w:tcPr>
          <w:p w14:paraId="40A654BE" w14:textId="77777777" w:rsidR="00B07393" w:rsidRPr="000C718F" w:rsidRDefault="00B07393" w:rsidP="00B07393">
            <w:pPr>
              <w:pStyle w:val="TAL"/>
            </w:pPr>
            <w:r w:rsidRPr="000C718F">
              <w:t xml:space="preserve">Alias for </w:t>
            </w:r>
            <w:r w:rsidR="00966276" w:rsidRPr="000C718F">
              <w:t>"Response"</w:t>
            </w:r>
            <w:r w:rsidRPr="000C718F">
              <w:t xml:space="preserve"> as defined in LibSip_SIPTypesAndValues</w:t>
            </w:r>
          </w:p>
        </w:tc>
      </w:tr>
      <w:tr w:rsidR="00B07393" w:rsidRPr="000C718F" w14:paraId="29A68914" w14:textId="77777777" w:rsidTr="00B07393">
        <w:tc>
          <w:tcPr>
            <w:tcW w:w="2464" w:type="dxa"/>
            <w:shd w:val="clear" w:color="auto" w:fill="auto"/>
          </w:tcPr>
          <w:p w14:paraId="545AC094" w14:textId="77777777" w:rsidR="00B07393" w:rsidRPr="000C718F" w:rsidRDefault="00B07393" w:rsidP="00B07393">
            <w:pPr>
              <w:pStyle w:val="TAL"/>
              <w:rPr>
                <w:b/>
              </w:rPr>
            </w:pPr>
            <w:bookmarkStart w:id="246" w:name="IMS_PortsAndSecurityConfigCnf_Type" w:colFirst="0" w:colLast="0"/>
            <w:bookmarkEnd w:id="245"/>
            <w:r w:rsidRPr="000C718F">
              <w:rPr>
                <w:b/>
              </w:rPr>
              <w:t>IMS_PortsAndSecurityConfigCnf_Type</w:t>
            </w:r>
          </w:p>
        </w:tc>
        <w:tc>
          <w:tcPr>
            <w:tcW w:w="3450" w:type="dxa"/>
            <w:shd w:val="clear" w:color="auto" w:fill="auto"/>
          </w:tcPr>
          <w:p w14:paraId="389AD923" w14:textId="77777777" w:rsidR="00B07393" w:rsidRPr="000C718F" w:rsidRDefault="00B07393" w:rsidP="00B07393">
            <w:pPr>
              <w:pStyle w:val="TAL"/>
            </w:pPr>
            <w:r w:rsidRPr="000C718F">
              <w:t>Null_Type</w:t>
            </w:r>
          </w:p>
        </w:tc>
        <w:tc>
          <w:tcPr>
            <w:tcW w:w="3943" w:type="dxa"/>
            <w:shd w:val="clear" w:color="auto" w:fill="auto"/>
          </w:tcPr>
          <w:p w14:paraId="2788F8B8" w14:textId="77777777" w:rsidR="00B07393" w:rsidRPr="000C718F" w:rsidRDefault="00B07393" w:rsidP="00B07393">
            <w:pPr>
              <w:pStyle w:val="TAL"/>
            </w:pPr>
            <w:r w:rsidRPr="000C718F">
              <w:t>SPIs and protected ports are fully controlled by the IMS PTC</w:t>
            </w:r>
          </w:p>
          <w:p w14:paraId="4CBA7EFD" w14:textId="77777777" w:rsidR="00B07393" w:rsidRPr="000C718F" w:rsidRDefault="00B07393" w:rsidP="00B07393">
            <w:pPr>
              <w:pStyle w:val="TAL"/>
            </w:pPr>
            <w:r w:rsidRPr="000C718F">
              <w:t>=&gt; it is not necessary anymore to return IMS_ProtectedPorts_Type, IMS_SPIs_Type to the IMS PTC</w:t>
            </w:r>
          </w:p>
        </w:tc>
      </w:tr>
      <w:bookmarkEnd w:id="246"/>
    </w:tbl>
    <w:p w14:paraId="74E57D95" w14:textId="77777777" w:rsidR="00B07393" w:rsidRPr="000C718F" w:rsidRDefault="00B07393" w:rsidP="00B07393"/>
    <w:p w14:paraId="230FBB9C" w14:textId="77777777" w:rsidR="00B07393" w:rsidRPr="000C718F" w:rsidRDefault="00B07393" w:rsidP="00B07393">
      <w:pPr>
        <w:pStyle w:val="TH"/>
      </w:pPr>
      <w:r w:rsidRPr="000C718F">
        <w:t>IMS_</w:t>
      </w:r>
      <w:r w:rsidR="00F629E2" w:rsidRPr="000C718F">
        <w:t>SecurityContextEnum</w:t>
      </w:r>
      <w:r w:rsidRPr="000C718F">
        <w: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07393" w:rsidRPr="000C718F" w14:paraId="7F0F7220" w14:textId="77777777" w:rsidTr="00B07393">
        <w:tc>
          <w:tcPr>
            <w:tcW w:w="9857" w:type="dxa"/>
            <w:gridSpan w:val="2"/>
            <w:shd w:val="clear" w:color="auto" w:fill="E0E0E0"/>
          </w:tcPr>
          <w:p w14:paraId="2D9D1A87" w14:textId="77777777" w:rsidR="00B07393" w:rsidRPr="000C718F" w:rsidRDefault="00B07393" w:rsidP="00B07393">
            <w:pPr>
              <w:pStyle w:val="TAL"/>
              <w:rPr>
                <w:b/>
              </w:rPr>
            </w:pPr>
            <w:r w:rsidRPr="000C718F">
              <w:rPr>
                <w:b/>
              </w:rPr>
              <w:t>TTCN-3 Enumerated Type</w:t>
            </w:r>
          </w:p>
        </w:tc>
      </w:tr>
      <w:tr w:rsidR="00B07393" w:rsidRPr="000C718F" w14:paraId="259185B8" w14:textId="77777777" w:rsidTr="00B07393">
        <w:tc>
          <w:tcPr>
            <w:tcW w:w="1971" w:type="dxa"/>
            <w:tcBorders>
              <w:bottom w:val="single" w:sz="4" w:space="0" w:color="auto"/>
            </w:tcBorders>
            <w:shd w:val="clear" w:color="auto" w:fill="E0E0E0"/>
          </w:tcPr>
          <w:p w14:paraId="0E9A219A" w14:textId="77777777" w:rsidR="00B07393" w:rsidRPr="000C718F" w:rsidRDefault="00B07393" w:rsidP="00B07393">
            <w:pPr>
              <w:pStyle w:val="TAL"/>
              <w:rPr>
                <w:b/>
              </w:rPr>
            </w:pPr>
            <w:bookmarkStart w:id="247" w:name="IMS_ProtectedUnprotected_Type" w:colFirst="1" w:colLast="1"/>
            <w:r w:rsidRPr="000C718F">
              <w:rPr>
                <w:b/>
              </w:rPr>
              <w:t>Name</w:t>
            </w:r>
          </w:p>
        </w:tc>
        <w:tc>
          <w:tcPr>
            <w:tcW w:w="7886" w:type="dxa"/>
            <w:tcBorders>
              <w:bottom w:val="single" w:sz="4" w:space="0" w:color="auto"/>
            </w:tcBorders>
            <w:shd w:val="clear" w:color="auto" w:fill="FFFF99"/>
          </w:tcPr>
          <w:p w14:paraId="4A07BAAE" w14:textId="77777777" w:rsidR="00B07393" w:rsidRPr="000C718F" w:rsidRDefault="00B07393" w:rsidP="00B07393">
            <w:pPr>
              <w:pStyle w:val="TAL"/>
              <w:rPr>
                <w:b/>
              </w:rPr>
            </w:pPr>
            <w:r w:rsidRPr="000C718F">
              <w:rPr>
                <w:b/>
              </w:rPr>
              <w:t>IMS_</w:t>
            </w:r>
            <w:r w:rsidR="00F629E2" w:rsidRPr="000C718F">
              <w:rPr>
                <w:b/>
              </w:rPr>
              <w:t>SecurityContextEnum</w:t>
            </w:r>
            <w:r w:rsidRPr="000C718F">
              <w:rPr>
                <w:b/>
              </w:rPr>
              <w:t>_Type</w:t>
            </w:r>
          </w:p>
        </w:tc>
      </w:tr>
      <w:bookmarkEnd w:id="247"/>
      <w:tr w:rsidR="00B07393" w:rsidRPr="000C718F" w14:paraId="3685C0E7" w14:textId="77777777" w:rsidTr="00B07393">
        <w:tc>
          <w:tcPr>
            <w:tcW w:w="1971" w:type="dxa"/>
            <w:tcBorders>
              <w:bottom w:val="double" w:sz="4" w:space="0" w:color="auto"/>
            </w:tcBorders>
            <w:shd w:val="clear" w:color="auto" w:fill="E0E0E0"/>
          </w:tcPr>
          <w:p w14:paraId="5AC3BBE2" w14:textId="77777777" w:rsidR="00B07393" w:rsidRPr="000C718F" w:rsidRDefault="00B07393" w:rsidP="00B07393">
            <w:pPr>
              <w:pStyle w:val="TAL"/>
              <w:rPr>
                <w:b/>
              </w:rPr>
            </w:pPr>
            <w:r w:rsidRPr="000C718F">
              <w:rPr>
                <w:b/>
              </w:rPr>
              <w:t>Comment</w:t>
            </w:r>
          </w:p>
        </w:tc>
        <w:tc>
          <w:tcPr>
            <w:tcW w:w="7886" w:type="dxa"/>
            <w:tcBorders>
              <w:bottom w:val="double" w:sz="4" w:space="0" w:color="auto"/>
            </w:tcBorders>
            <w:shd w:val="clear" w:color="auto" w:fill="auto"/>
          </w:tcPr>
          <w:p w14:paraId="220BB75A" w14:textId="77777777" w:rsidR="00B07393" w:rsidRPr="000C718F" w:rsidRDefault="00B07393" w:rsidP="00B07393">
            <w:pPr>
              <w:pStyle w:val="TAL"/>
            </w:pPr>
          </w:p>
        </w:tc>
      </w:tr>
      <w:tr w:rsidR="00B07393" w:rsidRPr="000C718F" w14:paraId="363ACE43" w14:textId="77777777" w:rsidTr="00B07393">
        <w:tc>
          <w:tcPr>
            <w:tcW w:w="1971" w:type="dxa"/>
            <w:shd w:val="clear" w:color="auto" w:fill="auto"/>
          </w:tcPr>
          <w:p w14:paraId="44462327" w14:textId="77777777" w:rsidR="00B07393" w:rsidRPr="000C718F" w:rsidRDefault="00B07393" w:rsidP="00B07393">
            <w:pPr>
              <w:pStyle w:val="TAL"/>
            </w:pPr>
            <w:r w:rsidRPr="000C718F">
              <w:t>unprotected</w:t>
            </w:r>
          </w:p>
        </w:tc>
        <w:tc>
          <w:tcPr>
            <w:tcW w:w="7886" w:type="dxa"/>
            <w:shd w:val="clear" w:color="auto" w:fill="auto"/>
          </w:tcPr>
          <w:p w14:paraId="51BF62B6" w14:textId="77777777" w:rsidR="00B07393" w:rsidRPr="000C718F" w:rsidRDefault="00B07393" w:rsidP="00B07393">
            <w:pPr>
              <w:pStyle w:val="TAL"/>
            </w:pPr>
          </w:p>
        </w:tc>
      </w:tr>
      <w:tr w:rsidR="00F629E2" w:rsidRPr="000C718F" w14:paraId="05522C57" w14:textId="77777777" w:rsidTr="00917B2F">
        <w:tc>
          <w:tcPr>
            <w:tcW w:w="1971" w:type="dxa"/>
            <w:shd w:val="clear" w:color="auto" w:fill="auto"/>
          </w:tcPr>
          <w:p w14:paraId="0907BAA2" w14:textId="77777777" w:rsidR="00F629E2" w:rsidRPr="000C718F" w:rsidRDefault="00F629E2" w:rsidP="00917B2F">
            <w:pPr>
              <w:pStyle w:val="TAL"/>
            </w:pPr>
            <w:r w:rsidRPr="000C718F">
              <w:t>protectedContext1</w:t>
            </w:r>
          </w:p>
        </w:tc>
        <w:tc>
          <w:tcPr>
            <w:tcW w:w="7886" w:type="dxa"/>
            <w:shd w:val="clear" w:color="auto" w:fill="auto"/>
          </w:tcPr>
          <w:p w14:paraId="088F879C" w14:textId="77777777" w:rsidR="00F629E2" w:rsidRPr="000C718F" w:rsidRDefault="00F629E2" w:rsidP="00917B2F">
            <w:pPr>
              <w:pStyle w:val="TAL"/>
            </w:pPr>
          </w:p>
        </w:tc>
      </w:tr>
      <w:tr w:rsidR="00F629E2" w:rsidRPr="000C718F" w14:paraId="51E6AB07" w14:textId="77777777" w:rsidTr="00917B2F">
        <w:tc>
          <w:tcPr>
            <w:tcW w:w="1971" w:type="dxa"/>
            <w:shd w:val="clear" w:color="auto" w:fill="auto"/>
          </w:tcPr>
          <w:p w14:paraId="3C7BAFB7" w14:textId="77777777" w:rsidR="00F629E2" w:rsidRPr="000C718F" w:rsidRDefault="00F629E2" w:rsidP="00917B2F">
            <w:pPr>
              <w:pStyle w:val="TAL"/>
            </w:pPr>
            <w:r w:rsidRPr="000C718F">
              <w:t>protectedContext2</w:t>
            </w:r>
          </w:p>
        </w:tc>
        <w:tc>
          <w:tcPr>
            <w:tcW w:w="7886" w:type="dxa"/>
            <w:shd w:val="clear" w:color="auto" w:fill="auto"/>
          </w:tcPr>
          <w:p w14:paraId="7010DC77" w14:textId="77777777" w:rsidR="00F629E2" w:rsidRPr="000C718F" w:rsidRDefault="00F629E2" w:rsidP="00917B2F">
            <w:pPr>
              <w:pStyle w:val="TAL"/>
            </w:pPr>
          </w:p>
        </w:tc>
      </w:tr>
    </w:tbl>
    <w:p w14:paraId="193C17AB" w14:textId="77777777" w:rsidR="00B07393" w:rsidRPr="000C718F" w:rsidRDefault="00B07393" w:rsidP="00B07393"/>
    <w:p w14:paraId="3164B2B8" w14:textId="77777777" w:rsidR="00B07393" w:rsidRPr="000C718F" w:rsidRDefault="00B07393" w:rsidP="00B07393">
      <w:pPr>
        <w:pStyle w:val="TH"/>
      </w:pPr>
      <w:r w:rsidRPr="000C718F">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651057FD" w14:textId="77777777" w:rsidTr="00B07393">
        <w:tc>
          <w:tcPr>
            <w:tcW w:w="9857" w:type="dxa"/>
            <w:gridSpan w:val="4"/>
            <w:shd w:val="clear" w:color="auto" w:fill="E0E0E0"/>
          </w:tcPr>
          <w:p w14:paraId="7F290E23" w14:textId="77777777" w:rsidR="00B07393" w:rsidRPr="000C718F" w:rsidRDefault="00B07393" w:rsidP="00B07393">
            <w:pPr>
              <w:pStyle w:val="TAL"/>
              <w:rPr>
                <w:b/>
              </w:rPr>
            </w:pPr>
            <w:r w:rsidRPr="000C718F">
              <w:rPr>
                <w:b/>
              </w:rPr>
              <w:t>TTCN-3 Record Type</w:t>
            </w:r>
          </w:p>
        </w:tc>
      </w:tr>
      <w:tr w:rsidR="00B07393" w:rsidRPr="000C718F" w14:paraId="1AC05482" w14:textId="77777777" w:rsidTr="00B07393">
        <w:tc>
          <w:tcPr>
            <w:tcW w:w="1479" w:type="dxa"/>
            <w:tcBorders>
              <w:bottom w:val="single" w:sz="4" w:space="0" w:color="auto"/>
            </w:tcBorders>
            <w:shd w:val="clear" w:color="auto" w:fill="E0E0E0"/>
          </w:tcPr>
          <w:p w14:paraId="3F0C67BE" w14:textId="77777777" w:rsidR="00B07393" w:rsidRPr="000C718F" w:rsidRDefault="00B07393" w:rsidP="00B07393">
            <w:pPr>
              <w:pStyle w:val="TAL"/>
              <w:rPr>
                <w:b/>
              </w:rPr>
            </w:pPr>
            <w:bookmarkStart w:id="248" w:name="IMS_RoutingInfo_Type" w:colFirst="1" w:colLast="1"/>
            <w:r w:rsidRPr="000C718F">
              <w:rPr>
                <w:b/>
              </w:rPr>
              <w:t>Name</w:t>
            </w:r>
          </w:p>
        </w:tc>
        <w:tc>
          <w:tcPr>
            <w:tcW w:w="8378" w:type="dxa"/>
            <w:gridSpan w:val="3"/>
            <w:tcBorders>
              <w:bottom w:val="single" w:sz="4" w:space="0" w:color="auto"/>
            </w:tcBorders>
            <w:shd w:val="clear" w:color="auto" w:fill="FFFF99"/>
          </w:tcPr>
          <w:p w14:paraId="59F4ADE7" w14:textId="77777777" w:rsidR="00B07393" w:rsidRPr="000C718F" w:rsidRDefault="00B07393" w:rsidP="00B07393">
            <w:pPr>
              <w:pStyle w:val="TAL"/>
              <w:rPr>
                <w:b/>
              </w:rPr>
            </w:pPr>
            <w:r w:rsidRPr="000C718F">
              <w:rPr>
                <w:b/>
              </w:rPr>
              <w:t>IMS_RoutingInfo_Type</w:t>
            </w:r>
          </w:p>
        </w:tc>
      </w:tr>
      <w:bookmarkEnd w:id="248"/>
      <w:tr w:rsidR="00B07393" w:rsidRPr="000C718F" w14:paraId="67D40987" w14:textId="77777777" w:rsidTr="00B07393">
        <w:tc>
          <w:tcPr>
            <w:tcW w:w="1479" w:type="dxa"/>
            <w:tcBorders>
              <w:bottom w:val="double" w:sz="4" w:space="0" w:color="auto"/>
            </w:tcBorders>
            <w:shd w:val="clear" w:color="auto" w:fill="E0E0E0"/>
          </w:tcPr>
          <w:p w14:paraId="5F76ADAE"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66F1DDBA" w14:textId="77777777" w:rsidR="00B07393" w:rsidRPr="000C718F" w:rsidRDefault="00B07393" w:rsidP="00B07393">
            <w:pPr>
              <w:pStyle w:val="TAL"/>
            </w:pPr>
          </w:p>
        </w:tc>
      </w:tr>
      <w:tr w:rsidR="00B07393" w:rsidRPr="000C718F" w14:paraId="58B82053" w14:textId="77777777" w:rsidTr="00B07393">
        <w:tc>
          <w:tcPr>
            <w:tcW w:w="1479" w:type="dxa"/>
            <w:tcBorders>
              <w:top w:val="double" w:sz="4" w:space="0" w:color="auto"/>
            </w:tcBorders>
            <w:shd w:val="clear" w:color="auto" w:fill="auto"/>
          </w:tcPr>
          <w:p w14:paraId="4C7E5B88" w14:textId="77777777" w:rsidR="00B07393" w:rsidRPr="000C718F" w:rsidRDefault="00B07393" w:rsidP="00B07393">
            <w:pPr>
              <w:pStyle w:val="TAL"/>
            </w:pPr>
            <w:r w:rsidRPr="000C718F">
              <w:t>Protocol</w:t>
            </w:r>
          </w:p>
        </w:tc>
        <w:tc>
          <w:tcPr>
            <w:tcW w:w="2464" w:type="dxa"/>
            <w:tcBorders>
              <w:top w:val="double" w:sz="4" w:space="0" w:color="auto"/>
            </w:tcBorders>
            <w:shd w:val="clear" w:color="auto" w:fill="auto"/>
          </w:tcPr>
          <w:p w14:paraId="268A41EE" w14:textId="77777777" w:rsidR="00B07393" w:rsidRPr="000C718F" w:rsidRDefault="00B07393" w:rsidP="00B07393">
            <w:pPr>
              <w:pStyle w:val="TAL"/>
            </w:pPr>
            <w:r w:rsidRPr="000C718F">
              <w:t>InternetProtocol_Type</w:t>
            </w:r>
          </w:p>
        </w:tc>
        <w:tc>
          <w:tcPr>
            <w:tcW w:w="493" w:type="dxa"/>
            <w:tcBorders>
              <w:top w:val="double" w:sz="4" w:space="0" w:color="auto"/>
            </w:tcBorders>
            <w:shd w:val="clear" w:color="auto" w:fill="auto"/>
          </w:tcPr>
          <w:p w14:paraId="211012EA" w14:textId="77777777" w:rsidR="00B07393" w:rsidRPr="000C718F" w:rsidRDefault="00B07393" w:rsidP="00B07393">
            <w:pPr>
              <w:pStyle w:val="TAL"/>
            </w:pPr>
          </w:p>
        </w:tc>
        <w:tc>
          <w:tcPr>
            <w:tcW w:w="5421" w:type="dxa"/>
            <w:tcBorders>
              <w:top w:val="double" w:sz="4" w:space="0" w:color="auto"/>
            </w:tcBorders>
            <w:shd w:val="clear" w:color="auto" w:fill="auto"/>
          </w:tcPr>
          <w:p w14:paraId="00B2717B" w14:textId="77777777" w:rsidR="00B07393" w:rsidRPr="000C718F" w:rsidRDefault="00B07393" w:rsidP="00B07393">
            <w:pPr>
              <w:pStyle w:val="TAL"/>
            </w:pPr>
            <w:r w:rsidRPr="000C718F">
              <w:t>UDP or TCP</w:t>
            </w:r>
          </w:p>
        </w:tc>
      </w:tr>
      <w:tr w:rsidR="00B07393" w:rsidRPr="000C718F" w14:paraId="32E3E983" w14:textId="77777777" w:rsidTr="00B07393">
        <w:tc>
          <w:tcPr>
            <w:tcW w:w="1479" w:type="dxa"/>
            <w:shd w:val="clear" w:color="auto" w:fill="auto"/>
          </w:tcPr>
          <w:p w14:paraId="2ABCE32D" w14:textId="77777777" w:rsidR="00B07393" w:rsidRPr="000C718F" w:rsidRDefault="00B07393" w:rsidP="00B07393">
            <w:pPr>
              <w:pStyle w:val="TAL"/>
            </w:pPr>
            <w:r w:rsidRPr="000C718F">
              <w:t>Security</w:t>
            </w:r>
          </w:p>
        </w:tc>
        <w:tc>
          <w:tcPr>
            <w:tcW w:w="2464" w:type="dxa"/>
            <w:shd w:val="clear" w:color="auto" w:fill="auto"/>
          </w:tcPr>
          <w:p w14:paraId="2B63FE2E" w14:textId="77777777" w:rsidR="00B07393" w:rsidRPr="000C718F" w:rsidRDefault="003539CE" w:rsidP="00B07393">
            <w:pPr>
              <w:pStyle w:val="TAL"/>
            </w:pPr>
            <w:hyperlink w:anchor="IMS_ProtectedUnprotected_Type" w:history="1">
              <w:r w:rsidR="00B07393" w:rsidRPr="000C718F">
                <w:rPr>
                  <w:rStyle w:val="Hyperlink"/>
                </w:rPr>
                <w:t>IMS_</w:t>
              </w:r>
              <w:r w:rsidR="00F629E2" w:rsidRPr="000C718F">
                <w:rPr>
                  <w:rStyle w:val="Hyperlink"/>
                </w:rPr>
                <w:t>SecurityContextEnum</w:t>
              </w:r>
              <w:r w:rsidR="00B07393" w:rsidRPr="000C718F">
                <w:rPr>
                  <w:rStyle w:val="Hyperlink"/>
                </w:rPr>
                <w:t>_Type</w:t>
              </w:r>
            </w:hyperlink>
          </w:p>
        </w:tc>
        <w:tc>
          <w:tcPr>
            <w:tcW w:w="493" w:type="dxa"/>
            <w:shd w:val="clear" w:color="auto" w:fill="auto"/>
          </w:tcPr>
          <w:p w14:paraId="361AF378" w14:textId="77777777" w:rsidR="00B07393" w:rsidRPr="000C718F" w:rsidRDefault="00B07393" w:rsidP="00B07393">
            <w:pPr>
              <w:pStyle w:val="TAL"/>
            </w:pPr>
            <w:r w:rsidRPr="000C718F">
              <w:t>opt</w:t>
            </w:r>
          </w:p>
        </w:tc>
        <w:tc>
          <w:tcPr>
            <w:tcW w:w="5421" w:type="dxa"/>
            <w:shd w:val="clear" w:color="auto" w:fill="auto"/>
          </w:tcPr>
          <w:p w14:paraId="42FB0462" w14:textId="77777777" w:rsidR="00B07393" w:rsidRPr="000C718F" w:rsidRDefault="00B07393" w:rsidP="00B07393">
            <w:pPr>
              <w:pStyle w:val="TAL"/>
            </w:pPr>
            <w:r w:rsidRPr="000C718F">
              <w:t>protected or unprotected (in DL omit when IP PTC shall decide what to do)</w:t>
            </w:r>
          </w:p>
        </w:tc>
      </w:tr>
      <w:tr w:rsidR="00B07393" w:rsidRPr="000C718F" w14:paraId="105F7766" w14:textId="77777777" w:rsidTr="00B07393">
        <w:tc>
          <w:tcPr>
            <w:tcW w:w="1479" w:type="dxa"/>
            <w:shd w:val="clear" w:color="auto" w:fill="auto"/>
          </w:tcPr>
          <w:p w14:paraId="6C820C1F" w14:textId="77777777" w:rsidR="00B07393" w:rsidRPr="000C718F" w:rsidRDefault="00B07393" w:rsidP="00B07393">
            <w:pPr>
              <w:pStyle w:val="TAL"/>
            </w:pPr>
            <w:r w:rsidRPr="000C718F">
              <w:t>UE_Address</w:t>
            </w:r>
          </w:p>
        </w:tc>
        <w:tc>
          <w:tcPr>
            <w:tcW w:w="2464" w:type="dxa"/>
            <w:shd w:val="clear" w:color="auto" w:fill="auto"/>
          </w:tcPr>
          <w:p w14:paraId="5417F0AE" w14:textId="77777777" w:rsidR="00B07393" w:rsidRPr="000C718F" w:rsidRDefault="00B07393" w:rsidP="00B07393">
            <w:pPr>
              <w:pStyle w:val="TAL"/>
            </w:pPr>
            <w:r w:rsidRPr="000C718F">
              <w:t>IP_AddrInfo_Type</w:t>
            </w:r>
          </w:p>
        </w:tc>
        <w:tc>
          <w:tcPr>
            <w:tcW w:w="493" w:type="dxa"/>
            <w:shd w:val="clear" w:color="auto" w:fill="auto"/>
          </w:tcPr>
          <w:p w14:paraId="357920F2" w14:textId="77777777" w:rsidR="00B07393" w:rsidRPr="000C718F" w:rsidRDefault="00B07393" w:rsidP="00B07393">
            <w:pPr>
              <w:pStyle w:val="TAL"/>
            </w:pPr>
            <w:r w:rsidRPr="000C718F">
              <w:t>opt</w:t>
            </w:r>
          </w:p>
        </w:tc>
        <w:tc>
          <w:tcPr>
            <w:tcW w:w="5421" w:type="dxa"/>
            <w:shd w:val="clear" w:color="auto" w:fill="auto"/>
          </w:tcPr>
          <w:p w14:paraId="02F1C6AC" w14:textId="77777777" w:rsidR="00B07393" w:rsidRPr="000C718F" w:rsidRDefault="00B07393" w:rsidP="00B07393">
            <w:pPr>
              <w:pStyle w:val="TAL"/>
            </w:pPr>
            <w:r w:rsidRPr="000C718F">
              <w:t>sent by the IP PTC when there is an initial request on unprotected connection</w:t>
            </w:r>
          </w:p>
        </w:tc>
      </w:tr>
      <w:tr w:rsidR="00B07393" w:rsidRPr="000C718F" w14:paraId="6C09E0B8" w14:textId="77777777" w:rsidTr="00B07393">
        <w:tc>
          <w:tcPr>
            <w:tcW w:w="1479" w:type="dxa"/>
            <w:shd w:val="clear" w:color="auto" w:fill="auto"/>
          </w:tcPr>
          <w:p w14:paraId="39743F67" w14:textId="77777777" w:rsidR="00B07393" w:rsidRPr="000C718F" w:rsidRDefault="00B07393" w:rsidP="00B07393">
            <w:pPr>
              <w:pStyle w:val="TAL"/>
            </w:pPr>
            <w:r w:rsidRPr="000C718F">
              <w:t>NW_Address</w:t>
            </w:r>
          </w:p>
        </w:tc>
        <w:tc>
          <w:tcPr>
            <w:tcW w:w="2464" w:type="dxa"/>
            <w:shd w:val="clear" w:color="auto" w:fill="auto"/>
          </w:tcPr>
          <w:p w14:paraId="3BB11781" w14:textId="77777777" w:rsidR="00B07393" w:rsidRPr="000C718F" w:rsidRDefault="00B07393" w:rsidP="00B07393">
            <w:pPr>
              <w:pStyle w:val="TAL"/>
            </w:pPr>
            <w:r w:rsidRPr="000C718F">
              <w:t>IP_AddrInfo_Type</w:t>
            </w:r>
          </w:p>
        </w:tc>
        <w:tc>
          <w:tcPr>
            <w:tcW w:w="493" w:type="dxa"/>
            <w:shd w:val="clear" w:color="auto" w:fill="auto"/>
          </w:tcPr>
          <w:p w14:paraId="13DF757A" w14:textId="77777777" w:rsidR="00B07393" w:rsidRPr="000C718F" w:rsidRDefault="00B07393" w:rsidP="00B07393">
            <w:pPr>
              <w:pStyle w:val="TAL"/>
            </w:pPr>
            <w:r w:rsidRPr="000C718F">
              <w:t>opt</w:t>
            </w:r>
          </w:p>
        </w:tc>
        <w:tc>
          <w:tcPr>
            <w:tcW w:w="5421" w:type="dxa"/>
            <w:shd w:val="clear" w:color="auto" w:fill="auto"/>
          </w:tcPr>
          <w:p w14:paraId="7EAA72FA" w14:textId="77777777" w:rsidR="00B07393" w:rsidRPr="000C718F" w:rsidRDefault="00B07393" w:rsidP="00B07393">
            <w:pPr>
              <w:pStyle w:val="TAL"/>
            </w:pPr>
            <w:r w:rsidRPr="000C718F">
              <w:t>sent by the IP PTC when there is an initial request on unprotected connection</w:t>
            </w:r>
          </w:p>
        </w:tc>
      </w:tr>
    </w:tbl>
    <w:p w14:paraId="51FEF571" w14:textId="77777777" w:rsidR="00B07393" w:rsidRPr="000C718F" w:rsidRDefault="00B07393" w:rsidP="00B07393"/>
    <w:p w14:paraId="3D1AE0F8" w14:textId="77777777" w:rsidR="00B07393" w:rsidRPr="000C718F" w:rsidRDefault="00B07393" w:rsidP="00B07393">
      <w:pPr>
        <w:pStyle w:val="TH"/>
      </w:pPr>
      <w:r w:rsidRPr="000C718F">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58BDCB36" w14:textId="77777777" w:rsidTr="00B07393">
        <w:tc>
          <w:tcPr>
            <w:tcW w:w="9857" w:type="dxa"/>
            <w:gridSpan w:val="4"/>
            <w:shd w:val="clear" w:color="auto" w:fill="E0E0E0"/>
          </w:tcPr>
          <w:p w14:paraId="4B3559AB" w14:textId="77777777" w:rsidR="00B07393" w:rsidRPr="000C718F" w:rsidRDefault="00B07393" w:rsidP="00B07393">
            <w:pPr>
              <w:pStyle w:val="TAL"/>
              <w:rPr>
                <w:b/>
              </w:rPr>
            </w:pPr>
            <w:r w:rsidRPr="000C718F">
              <w:rPr>
                <w:b/>
              </w:rPr>
              <w:t>TTCN-3 Record Type</w:t>
            </w:r>
          </w:p>
        </w:tc>
      </w:tr>
      <w:tr w:rsidR="00B07393" w:rsidRPr="000C718F" w14:paraId="536CCC44" w14:textId="77777777" w:rsidTr="00B07393">
        <w:tc>
          <w:tcPr>
            <w:tcW w:w="1479" w:type="dxa"/>
            <w:tcBorders>
              <w:bottom w:val="single" w:sz="4" w:space="0" w:color="auto"/>
            </w:tcBorders>
            <w:shd w:val="clear" w:color="auto" w:fill="E0E0E0"/>
          </w:tcPr>
          <w:p w14:paraId="0429CB82" w14:textId="77777777" w:rsidR="00B07393" w:rsidRPr="000C718F" w:rsidRDefault="00B07393" w:rsidP="00B07393">
            <w:pPr>
              <w:pStyle w:val="TAL"/>
              <w:rPr>
                <w:b/>
              </w:rPr>
            </w:pPr>
            <w:bookmarkStart w:id="249" w:name="IMS_DATA_REQ" w:colFirst="1" w:colLast="1"/>
            <w:r w:rsidRPr="000C718F">
              <w:rPr>
                <w:b/>
              </w:rPr>
              <w:t>Name</w:t>
            </w:r>
          </w:p>
        </w:tc>
        <w:tc>
          <w:tcPr>
            <w:tcW w:w="8378" w:type="dxa"/>
            <w:gridSpan w:val="3"/>
            <w:tcBorders>
              <w:bottom w:val="single" w:sz="4" w:space="0" w:color="auto"/>
            </w:tcBorders>
            <w:shd w:val="clear" w:color="auto" w:fill="FFFF99"/>
          </w:tcPr>
          <w:p w14:paraId="5270FB7D" w14:textId="77777777" w:rsidR="00B07393" w:rsidRPr="000C718F" w:rsidRDefault="00B07393" w:rsidP="00B07393">
            <w:pPr>
              <w:pStyle w:val="TAL"/>
              <w:rPr>
                <w:b/>
              </w:rPr>
            </w:pPr>
            <w:r w:rsidRPr="000C718F">
              <w:rPr>
                <w:b/>
              </w:rPr>
              <w:t>IMS_DATA_REQ</w:t>
            </w:r>
          </w:p>
        </w:tc>
      </w:tr>
      <w:bookmarkEnd w:id="249"/>
      <w:tr w:rsidR="00B07393" w:rsidRPr="000C718F" w14:paraId="1244968D" w14:textId="77777777" w:rsidTr="00B07393">
        <w:tc>
          <w:tcPr>
            <w:tcW w:w="1479" w:type="dxa"/>
            <w:tcBorders>
              <w:bottom w:val="double" w:sz="4" w:space="0" w:color="auto"/>
            </w:tcBorders>
            <w:shd w:val="clear" w:color="auto" w:fill="E0E0E0"/>
          </w:tcPr>
          <w:p w14:paraId="0FE52F16"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664C256C" w14:textId="77777777" w:rsidR="00B07393" w:rsidRPr="000C718F" w:rsidRDefault="00B07393" w:rsidP="00B07393">
            <w:pPr>
              <w:pStyle w:val="TAL"/>
            </w:pPr>
          </w:p>
        </w:tc>
      </w:tr>
      <w:tr w:rsidR="00B07393" w:rsidRPr="000C718F" w14:paraId="4262A6EF" w14:textId="77777777" w:rsidTr="00B07393">
        <w:tc>
          <w:tcPr>
            <w:tcW w:w="1479" w:type="dxa"/>
            <w:tcBorders>
              <w:top w:val="double" w:sz="4" w:space="0" w:color="auto"/>
            </w:tcBorders>
            <w:shd w:val="clear" w:color="auto" w:fill="auto"/>
          </w:tcPr>
          <w:p w14:paraId="6C504B6E" w14:textId="77777777" w:rsidR="00B07393" w:rsidRPr="000C718F" w:rsidRDefault="00B07393" w:rsidP="00B07393">
            <w:pPr>
              <w:pStyle w:val="TAL"/>
            </w:pPr>
            <w:r w:rsidRPr="000C718F">
              <w:t>RoutingInfo</w:t>
            </w:r>
          </w:p>
        </w:tc>
        <w:tc>
          <w:tcPr>
            <w:tcW w:w="2464" w:type="dxa"/>
            <w:tcBorders>
              <w:top w:val="double" w:sz="4" w:space="0" w:color="auto"/>
            </w:tcBorders>
            <w:shd w:val="clear" w:color="auto" w:fill="auto"/>
          </w:tcPr>
          <w:p w14:paraId="5F6A9B3E" w14:textId="77777777" w:rsidR="00B07393" w:rsidRPr="000C718F" w:rsidRDefault="003539CE" w:rsidP="00B07393">
            <w:pPr>
              <w:pStyle w:val="TAL"/>
            </w:pPr>
            <w:hyperlink w:anchor="IMS_RoutingInfo_Type" w:history="1">
              <w:r w:rsidR="00B07393" w:rsidRPr="000C718F">
                <w:rPr>
                  <w:rStyle w:val="Hyperlink"/>
                </w:rPr>
                <w:t>IMS_RoutingInfo_Type</w:t>
              </w:r>
            </w:hyperlink>
          </w:p>
        </w:tc>
        <w:tc>
          <w:tcPr>
            <w:tcW w:w="493" w:type="dxa"/>
            <w:tcBorders>
              <w:top w:val="double" w:sz="4" w:space="0" w:color="auto"/>
            </w:tcBorders>
            <w:shd w:val="clear" w:color="auto" w:fill="auto"/>
          </w:tcPr>
          <w:p w14:paraId="17D2831A" w14:textId="77777777" w:rsidR="00B07393" w:rsidRPr="000C718F" w:rsidRDefault="00B07393" w:rsidP="00B07393">
            <w:pPr>
              <w:pStyle w:val="TAL"/>
            </w:pPr>
          </w:p>
        </w:tc>
        <w:tc>
          <w:tcPr>
            <w:tcW w:w="5421" w:type="dxa"/>
            <w:tcBorders>
              <w:top w:val="double" w:sz="4" w:space="0" w:color="auto"/>
            </w:tcBorders>
            <w:shd w:val="clear" w:color="auto" w:fill="auto"/>
          </w:tcPr>
          <w:p w14:paraId="01FC2D4D" w14:textId="77777777" w:rsidR="00B07393" w:rsidRPr="000C718F" w:rsidRDefault="00B07393" w:rsidP="00B07393">
            <w:pPr>
              <w:pStyle w:val="TAL"/>
            </w:pPr>
          </w:p>
        </w:tc>
      </w:tr>
      <w:tr w:rsidR="00B07393" w:rsidRPr="000C718F" w14:paraId="5AAD6A99" w14:textId="77777777" w:rsidTr="00B07393">
        <w:tc>
          <w:tcPr>
            <w:tcW w:w="1479" w:type="dxa"/>
            <w:shd w:val="clear" w:color="auto" w:fill="auto"/>
          </w:tcPr>
          <w:p w14:paraId="5DAAEF00" w14:textId="77777777" w:rsidR="00B07393" w:rsidRPr="000C718F" w:rsidRDefault="00B07393" w:rsidP="00B07393">
            <w:pPr>
              <w:pStyle w:val="TAL"/>
            </w:pPr>
            <w:r w:rsidRPr="000C718F">
              <w:t>Request</w:t>
            </w:r>
          </w:p>
        </w:tc>
        <w:tc>
          <w:tcPr>
            <w:tcW w:w="2464" w:type="dxa"/>
            <w:shd w:val="clear" w:color="auto" w:fill="auto"/>
          </w:tcPr>
          <w:p w14:paraId="019FAB1F" w14:textId="77777777" w:rsidR="00B07393" w:rsidRPr="000C718F" w:rsidRDefault="003539CE" w:rsidP="00B07393">
            <w:pPr>
              <w:pStyle w:val="TAL"/>
            </w:pPr>
            <w:hyperlink w:anchor="IMS_Request_Type" w:history="1">
              <w:r w:rsidR="00B07393" w:rsidRPr="000C718F">
                <w:rPr>
                  <w:rStyle w:val="Hyperlink"/>
                </w:rPr>
                <w:t>IMS_Request_Type</w:t>
              </w:r>
            </w:hyperlink>
          </w:p>
        </w:tc>
        <w:tc>
          <w:tcPr>
            <w:tcW w:w="493" w:type="dxa"/>
            <w:shd w:val="clear" w:color="auto" w:fill="auto"/>
          </w:tcPr>
          <w:p w14:paraId="657468C0" w14:textId="77777777" w:rsidR="00B07393" w:rsidRPr="000C718F" w:rsidRDefault="00B07393" w:rsidP="00B07393">
            <w:pPr>
              <w:pStyle w:val="TAL"/>
            </w:pPr>
          </w:p>
        </w:tc>
        <w:tc>
          <w:tcPr>
            <w:tcW w:w="5421" w:type="dxa"/>
            <w:shd w:val="clear" w:color="auto" w:fill="auto"/>
          </w:tcPr>
          <w:p w14:paraId="3DE37933" w14:textId="77777777" w:rsidR="00B07393" w:rsidRPr="000C718F" w:rsidRDefault="00B07393" w:rsidP="00B07393">
            <w:pPr>
              <w:pStyle w:val="TAL"/>
            </w:pPr>
          </w:p>
        </w:tc>
      </w:tr>
    </w:tbl>
    <w:p w14:paraId="49DF5DF3" w14:textId="77777777" w:rsidR="00B07393" w:rsidRPr="000C718F" w:rsidRDefault="00B07393" w:rsidP="00B07393"/>
    <w:p w14:paraId="19242279" w14:textId="77777777" w:rsidR="00B07393" w:rsidRPr="000C718F" w:rsidRDefault="00B07393" w:rsidP="00B07393">
      <w:pPr>
        <w:pStyle w:val="TH"/>
      </w:pPr>
      <w:r w:rsidRPr="000C718F">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5497E244" w14:textId="77777777" w:rsidTr="00B07393">
        <w:tc>
          <w:tcPr>
            <w:tcW w:w="9857" w:type="dxa"/>
            <w:gridSpan w:val="4"/>
            <w:shd w:val="clear" w:color="auto" w:fill="E0E0E0"/>
          </w:tcPr>
          <w:p w14:paraId="1A4B44B7" w14:textId="77777777" w:rsidR="00B07393" w:rsidRPr="000C718F" w:rsidRDefault="00B07393" w:rsidP="00B07393">
            <w:pPr>
              <w:pStyle w:val="TAL"/>
              <w:rPr>
                <w:b/>
              </w:rPr>
            </w:pPr>
            <w:r w:rsidRPr="000C718F">
              <w:rPr>
                <w:b/>
              </w:rPr>
              <w:t>TTCN-3 Record Type</w:t>
            </w:r>
          </w:p>
        </w:tc>
      </w:tr>
      <w:tr w:rsidR="00B07393" w:rsidRPr="000C718F" w14:paraId="3F9A9E1D" w14:textId="77777777" w:rsidTr="00B07393">
        <w:tc>
          <w:tcPr>
            <w:tcW w:w="1479" w:type="dxa"/>
            <w:tcBorders>
              <w:bottom w:val="single" w:sz="4" w:space="0" w:color="auto"/>
            </w:tcBorders>
            <w:shd w:val="clear" w:color="auto" w:fill="E0E0E0"/>
          </w:tcPr>
          <w:p w14:paraId="61D036F9" w14:textId="77777777" w:rsidR="00B07393" w:rsidRPr="000C718F" w:rsidRDefault="00B07393" w:rsidP="00B07393">
            <w:pPr>
              <w:pStyle w:val="TAL"/>
              <w:rPr>
                <w:b/>
              </w:rPr>
            </w:pPr>
            <w:bookmarkStart w:id="250" w:name="IMS_DATA_RSP" w:colFirst="1" w:colLast="1"/>
            <w:r w:rsidRPr="000C718F">
              <w:rPr>
                <w:b/>
              </w:rPr>
              <w:t>Name</w:t>
            </w:r>
          </w:p>
        </w:tc>
        <w:tc>
          <w:tcPr>
            <w:tcW w:w="8378" w:type="dxa"/>
            <w:gridSpan w:val="3"/>
            <w:tcBorders>
              <w:bottom w:val="single" w:sz="4" w:space="0" w:color="auto"/>
            </w:tcBorders>
            <w:shd w:val="clear" w:color="auto" w:fill="FFFF99"/>
          </w:tcPr>
          <w:p w14:paraId="0BD9DA5B" w14:textId="77777777" w:rsidR="00B07393" w:rsidRPr="000C718F" w:rsidRDefault="00B07393" w:rsidP="00B07393">
            <w:pPr>
              <w:pStyle w:val="TAL"/>
              <w:rPr>
                <w:b/>
              </w:rPr>
            </w:pPr>
            <w:r w:rsidRPr="000C718F">
              <w:rPr>
                <w:b/>
              </w:rPr>
              <w:t>IMS_DATA_RSP</w:t>
            </w:r>
          </w:p>
        </w:tc>
      </w:tr>
      <w:bookmarkEnd w:id="250"/>
      <w:tr w:rsidR="00B07393" w:rsidRPr="000C718F" w14:paraId="79A228AB" w14:textId="77777777" w:rsidTr="00B07393">
        <w:tc>
          <w:tcPr>
            <w:tcW w:w="1479" w:type="dxa"/>
            <w:tcBorders>
              <w:bottom w:val="double" w:sz="4" w:space="0" w:color="auto"/>
            </w:tcBorders>
            <w:shd w:val="clear" w:color="auto" w:fill="E0E0E0"/>
          </w:tcPr>
          <w:p w14:paraId="29B09C32"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776505F3" w14:textId="77777777" w:rsidR="00B07393" w:rsidRPr="000C718F" w:rsidRDefault="00B07393" w:rsidP="00B07393">
            <w:pPr>
              <w:pStyle w:val="TAL"/>
            </w:pPr>
          </w:p>
        </w:tc>
      </w:tr>
      <w:tr w:rsidR="00B07393" w:rsidRPr="000C718F" w14:paraId="4BDE1090" w14:textId="77777777" w:rsidTr="00B07393">
        <w:tc>
          <w:tcPr>
            <w:tcW w:w="1479" w:type="dxa"/>
            <w:tcBorders>
              <w:top w:val="double" w:sz="4" w:space="0" w:color="auto"/>
            </w:tcBorders>
            <w:shd w:val="clear" w:color="auto" w:fill="auto"/>
          </w:tcPr>
          <w:p w14:paraId="5CFF2FD1" w14:textId="77777777" w:rsidR="00B07393" w:rsidRPr="000C718F" w:rsidRDefault="00B07393" w:rsidP="00B07393">
            <w:pPr>
              <w:pStyle w:val="TAL"/>
            </w:pPr>
            <w:r w:rsidRPr="000C718F">
              <w:t>RoutingInfo</w:t>
            </w:r>
          </w:p>
        </w:tc>
        <w:tc>
          <w:tcPr>
            <w:tcW w:w="2464" w:type="dxa"/>
            <w:tcBorders>
              <w:top w:val="double" w:sz="4" w:space="0" w:color="auto"/>
            </w:tcBorders>
            <w:shd w:val="clear" w:color="auto" w:fill="auto"/>
          </w:tcPr>
          <w:p w14:paraId="44DA3CF7" w14:textId="77777777" w:rsidR="00B07393" w:rsidRPr="000C718F" w:rsidRDefault="003539CE" w:rsidP="00B07393">
            <w:pPr>
              <w:pStyle w:val="TAL"/>
            </w:pPr>
            <w:hyperlink w:anchor="IMS_RoutingInfo_Type" w:history="1">
              <w:r w:rsidR="00B07393" w:rsidRPr="000C718F">
                <w:rPr>
                  <w:rStyle w:val="Hyperlink"/>
                </w:rPr>
                <w:t>IMS_RoutingInfo_Type</w:t>
              </w:r>
            </w:hyperlink>
          </w:p>
        </w:tc>
        <w:tc>
          <w:tcPr>
            <w:tcW w:w="493" w:type="dxa"/>
            <w:tcBorders>
              <w:top w:val="double" w:sz="4" w:space="0" w:color="auto"/>
            </w:tcBorders>
            <w:shd w:val="clear" w:color="auto" w:fill="auto"/>
          </w:tcPr>
          <w:p w14:paraId="0361B9FC" w14:textId="77777777" w:rsidR="00B07393" w:rsidRPr="000C718F" w:rsidRDefault="00B07393" w:rsidP="00B07393">
            <w:pPr>
              <w:pStyle w:val="TAL"/>
            </w:pPr>
          </w:p>
        </w:tc>
        <w:tc>
          <w:tcPr>
            <w:tcW w:w="5421" w:type="dxa"/>
            <w:tcBorders>
              <w:top w:val="double" w:sz="4" w:space="0" w:color="auto"/>
            </w:tcBorders>
            <w:shd w:val="clear" w:color="auto" w:fill="auto"/>
          </w:tcPr>
          <w:p w14:paraId="57289B63" w14:textId="77777777" w:rsidR="00B07393" w:rsidRPr="000C718F" w:rsidRDefault="00B07393" w:rsidP="00B07393">
            <w:pPr>
              <w:pStyle w:val="TAL"/>
            </w:pPr>
          </w:p>
        </w:tc>
      </w:tr>
      <w:tr w:rsidR="00B07393" w:rsidRPr="000C718F" w14:paraId="25B0128B" w14:textId="77777777" w:rsidTr="00B07393">
        <w:tc>
          <w:tcPr>
            <w:tcW w:w="1479" w:type="dxa"/>
            <w:shd w:val="clear" w:color="auto" w:fill="auto"/>
          </w:tcPr>
          <w:p w14:paraId="212E37DC" w14:textId="77777777" w:rsidR="00B07393" w:rsidRPr="000C718F" w:rsidRDefault="00B07393" w:rsidP="00B07393">
            <w:pPr>
              <w:pStyle w:val="TAL"/>
            </w:pPr>
            <w:r w:rsidRPr="000C718F">
              <w:t>Response</w:t>
            </w:r>
          </w:p>
        </w:tc>
        <w:tc>
          <w:tcPr>
            <w:tcW w:w="2464" w:type="dxa"/>
            <w:shd w:val="clear" w:color="auto" w:fill="auto"/>
          </w:tcPr>
          <w:p w14:paraId="0521BAB5" w14:textId="77777777" w:rsidR="00B07393" w:rsidRPr="000C718F" w:rsidRDefault="003539CE" w:rsidP="00B07393">
            <w:pPr>
              <w:pStyle w:val="TAL"/>
            </w:pPr>
            <w:hyperlink w:anchor="IMS_Response_Type" w:history="1">
              <w:r w:rsidR="00B07393" w:rsidRPr="000C718F">
                <w:rPr>
                  <w:rStyle w:val="Hyperlink"/>
                </w:rPr>
                <w:t>IMS_Response_Type</w:t>
              </w:r>
            </w:hyperlink>
          </w:p>
        </w:tc>
        <w:tc>
          <w:tcPr>
            <w:tcW w:w="493" w:type="dxa"/>
            <w:shd w:val="clear" w:color="auto" w:fill="auto"/>
          </w:tcPr>
          <w:p w14:paraId="7A0465AD" w14:textId="77777777" w:rsidR="00B07393" w:rsidRPr="000C718F" w:rsidRDefault="00B07393" w:rsidP="00B07393">
            <w:pPr>
              <w:pStyle w:val="TAL"/>
            </w:pPr>
          </w:p>
        </w:tc>
        <w:tc>
          <w:tcPr>
            <w:tcW w:w="5421" w:type="dxa"/>
            <w:shd w:val="clear" w:color="auto" w:fill="auto"/>
          </w:tcPr>
          <w:p w14:paraId="15BD9955" w14:textId="77777777" w:rsidR="00B07393" w:rsidRPr="000C718F" w:rsidRDefault="00B07393" w:rsidP="00B07393">
            <w:pPr>
              <w:pStyle w:val="TAL"/>
            </w:pPr>
          </w:p>
        </w:tc>
      </w:tr>
    </w:tbl>
    <w:p w14:paraId="6EC42EF7" w14:textId="77777777" w:rsidR="00B07393" w:rsidRPr="000C718F" w:rsidRDefault="00B07393" w:rsidP="00B07393"/>
    <w:p w14:paraId="774ABD14" w14:textId="77777777" w:rsidR="00B07393" w:rsidRPr="000C718F" w:rsidRDefault="00B07393" w:rsidP="00B07393">
      <w:pPr>
        <w:pStyle w:val="TH"/>
      </w:pPr>
      <w:r w:rsidRPr="000C718F">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26A73BE2" w14:textId="77777777" w:rsidTr="00B07393">
        <w:tc>
          <w:tcPr>
            <w:tcW w:w="9857" w:type="dxa"/>
            <w:gridSpan w:val="4"/>
            <w:shd w:val="clear" w:color="auto" w:fill="E0E0E0"/>
          </w:tcPr>
          <w:p w14:paraId="09449225" w14:textId="77777777" w:rsidR="00B07393" w:rsidRPr="000C718F" w:rsidRDefault="00B07393" w:rsidP="00B07393">
            <w:pPr>
              <w:pStyle w:val="TAL"/>
              <w:rPr>
                <w:b/>
              </w:rPr>
            </w:pPr>
            <w:r w:rsidRPr="000C718F">
              <w:rPr>
                <w:b/>
              </w:rPr>
              <w:t>TTCN-3 Record Type</w:t>
            </w:r>
          </w:p>
        </w:tc>
      </w:tr>
      <w:tr w:rsidR="00B07393" w:rsidRPr="000C718F" w14:paraId="283BBCFC" w14:textId="77777777" w:rsidTr="00B07393">
        <w:tc>
          <w:tcPr>
            <w:tcW w:w="1479" w:type="dxa"/>
            <w:tcBorders>
              <w:bottom w:val="single" w:sz="4" w:space="0" w:color="auto"/>
            </w:tcBorders>
            <w:shd w:val="clear" w:color="auto" w:fill="E0E0E0"/>
          </w:tcPr>
          <w:p w14:paraId="78B1078B" w14:textId="77777777" w:rsidR="00B07393" w:rsidRPr="000C718F" w:rsidRDefault="00B07393" w:rsidP="00B07393">
            <w:pPr>
              <w:pStyle w:val="TAL"/>
              <w:rPr>
                <w:b/>
              </w:rPr>
            </w:pPr>
            <w:bookmarkStart w:id="251" w:name="IMS_ProtectedPorts_Type" w:colFirst="1" w:colLast="1"/>
            <w:r w:rsidRPr="000C718F">
              <w:rPr>
                <w:b/>
              </w:rPr>
              <w:t>Name</w:t>
            </w:r>
          </w:p>
        </w:tc>
        <w:tc>
          <w:tcPr>
            <w:tcW w:w="8378" w:type="dxa"/>
            <w:gridSpan w:val="3"/>
            <w:tcBorders>
              <w:bottom w:val="single" w:sz="4" w:space="0" w:color="auto"/>
            </w:tcBorders>
            <w:shd w:val="clear" w:color="auto" w:fill="FFFF99"/>
          </w:tcPr>
          <w:p w14:paraId="3A7B5369" w14:textId="77777777" w:rsidR="00B07393" w:rsidRPr="000C718F" w:rsidRDefault="00B07393" w:rsidP="00B07393">
            <w:pPr>
              <w:pStyle w:val="TAL"/>
              <w:rPr>
                <w:b/>
              </w:rPr>
            </w:pPr>
            <w:r w:rsidRPr="000C718F">
              <w:rPr>
                <w:b/>
              </w:rPr>
              <w:t>IMS_ProtectedPorts_Type</w:t>
            </w:r>
          </w:p>
        </w:tc>
      </w:tr>
      <w:bookmarkEnd w:id="251"/>
      <w:tr w:rsidR="00B07393" w:rsidRPr="000C718F" w14:paraId="5EB0CC85" w14:textId="77777777" w:rsidTr="00B07393">
        <w:tc>
          <w:tcPr>
            <w:tcW w:w="1479" w:type="dxa"/>
            <w:tcBorders>
              <w:bottom w:val="double" w:sz="4" w:space="0" w:color="auto"/>
            </w:tcBorders>
            <w:shd w:val="clear" w:color="auto" w:fill="E0E0E0"/>
          </w:tcPr>
          <w:p w14:paraId="16CDE139"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7345FABB" w14:textId="77777777" w:rsidR="00B07393" w:rsidRPr="000C718F" w:rsidRDefault="00B07393" w:rsidP="00B07393">
            <w:pPr>
              <w:pStyle w:val="TAL"/>
            </w:pPr>
          </w:p>
        </w:tc>
      </w:tr>
      <w:tr w:rsidR="00B07393" w:rsidRPr="000C718F" w14:paraId="5AAD3EE8" w14:textId="77777777" w:rsidTr="00B07393">
        <w:tc>
          <w:tcPr>
            <w:tcW w:w="1479" w:type="dxa"/>
            <w:tcBorders>
              <w:top w:val="double" w:sz="4" w:space="0" w:color="auto"/>
            </w:tcBorders>
            <w:shd w:val="clear" w:color="auto" w:fill="auto"/>
          </w:tcPr>
          <w:p w14:paraId="3FA2FC6F" w14:textId="77777777" w:rsidR="00B07393" w:rsidRPr="000C718F" w:rsidRDefault="00B07393" w:rsidP="00B07393">
            <w:pPr>
              <w:pStyle w:val="TAL"/>
            </w:pPr>
            <w:r w:rsidRPr="000C718F">
              <w:t>Port_us</w:t>
            </w:r>
          </w:p>
        </w:tc>
        <w:tc>
          <w:tcPr>
            <w:tcW w:w="2464" w:type="dxa"/>
            <w:tcBorders>
              <w:top w:val="double" w:sz="4" w:space="0" w:color="auto"/>
            </w:tcBorders>
            <w:shd w:val="clear" w:color="auto" w:fill="auto"/>
          </w:tcPr>
          <w:p w14:paraId="6ABAFA4D" w14:textId="77777777" w:rsidR="00B07393" w:rsidRPr="000C718F" w:rsidRDefault="00B07393" w:rsidP="00B07393">
            <w:pPr>
              <w:pStyle w:val="TAL"/>
            </w:pPr>
            <w:r w:rsidRPr="000C718F">
              <w:t>PortNumber_Type</w:t>
            </w:r>
          </w:p>
        </w:tc>
        <w:tc>
          <w:tcPr>
            <w:tcW w:w="493" w:type="dxa"/>
            <w:tcBorders>
              <w:top w:val="double" w:sz="4" w:space="0" w:color="auto"/>
            </w:tcBorders>
            <w:shd w:val="clear" w:color="auto" w:fill="auto"/>
          </w:tcPr>
          <w:p w14:paraId="22213CDB" w14:textId="77777777" w:rsidR="00B07393" w:rsidRPr="000C718F" w:rsidRDefault="00B07393" w:rsidP="00B07393">
            <w:pPr>
              <w:pStyle w:val="TAL"/>
            </w:pPr>
          </w:p>
        </w:tc>
        <w:tc>
          <w:tcPr>
            <w:tcW w:w="5421" w:type="dxa"/>
            <w:tcBorders>
              <w:top w:val="double" w:sz="4" w:space="0" w:color="auto"/>
            </w:tcBorders>
            <w:shd w:val="clear" w:color="auto" w:fill="auto"/>
          </w:tcPr>
          <w:p w14:paraId="70287213" w14:textId="77777777" w:rsidR="00B07393" w:rsidRPr="000C718F" w:rsidRDefault="00B07393" w:rsidP="00B07393">
            <w:pPr>
              <w:pStyle w:val="TAL"/>
            </w:pPr>
            <w:r w:rsidRPr="000C718F">
              <w:t>UE side: Server</w:t>
            </w:r>
          </w:p>
        </w:tc>
      </w:tr>
      <w:tr w:rsidR="00B07393" w:rsidRPr="000C718F" w14:paraId="34A9FD7B" w14:textId="77777777" w:rsidTr="00B07393">
        <w:tc>
          <w:tcPr>
            <w:tcW w:w="1479" w:type="dxa"/>
            <w:shd w:val="clear" w:color="auto" w:fill="auto"/>
          </w:tcPr>
          <w:p w14:paraId="43533BCC" w14:textId="77777777" w:rsidR="00B07393" w:rsidRPr="000C718F" w:rsidRDefault="00B07393" w:rsidP="00B07393">
            <w:pPr>
              <w:pStyle w:val="TAL"/>
            </w:pPr>
            <w:r w:rsidRPr="000C718F">
              <w:t>Port_uc</w:t>
            </w:r>
          </w:p>
        </w:tc>
        <w:tc>
          <w:tcPr>
            <w:tcW w:w="2464" w:type="dxa"/>
            <w:shd w:val="clear" w:color="auto" w:fill="auto"/>
          </w:tcPr>
          <w:p w14:paraId="6B29E210" w14:textId="77777777" w:rsidR="00B07393" w:rsidRPr="000C718F" w:rsidRDefault="00B07393" w:rsidP="00B07393">
            <w:pPr>
              <w:pStyle w:val="TAL"/>
            </w:pPr>
            <w:r w:rsidRPr="000C718F">
              <w:t>PortNumber_Type</w:t>
            </w:r>
          </w:p>
        </w:tc>
        <w:tc>
          <w:tcPr>
            <w:tcW w:w="493" w:type="dxa"/>
            <w:shd w:val="clear" w:color="auto" w:fill="auto"/>
          </w:tcPr>
          <w:p w14:paraId="40D281AA" w14:textId="77777777" w:rsidR="00B07393" w:rsidRPr="000C718F" w:rsidRDefault="00B07393" w:rsidP="00B07393">
            <w:pPr>
              <w:pStyle w:val="TAL"/>
            </w:pPr>
          </w:p>
        </w:tc>
        <w:tc>
          <w:tcPr>
            <w:tcW w:w="5421" w:type="dxa"/>
            <w:shd w:val="clear" w:color="auto" w:fill="auto"/>
          </w:tcPr>
          <w:p w14:paraId="66C5285A" w14:textId="77777777" w:rsidR="00B07393" w:rsidRPr="000C718F" w:rsidRDefault="00B07393" w:rsidP="00B07393">
            <w:pPr>
              <w:pStyle w:val="TAL"/>
            </w:pPr>
            <w:r w:rsidRPr="000C718F">
              <w:t>UE side: Client</w:t>
            </w:r>
          </w:p>
        </w:tc>
      </w:tr>
      <w:tr w:rsidR="00B07393" w:rsidRPr="000C718F" w14:paraId="11B059FB" w14:textId="77777777" w:rsidTr="00B07393">
        <w:tc>
          <w:tcPr>
            <w:tcW w:w="1479" w:type="dxa"/>
            <w:shd w:val="clear" w:color="auto" w:fill="auto"/>
          </w:tcPr>
          <w:p w14:paraId="786E2A07" w14:textId="77777777" w:rsidR="00B07393" w:rsidRPr="000C718F" w:rsidRDefault="00B07393" w:rsidP="00B07393">
            <w:pPr>
              <w:pStyle w:val="TAL"/>
            </w:pPr>
            <w:r w:rsidRPr="000C718F">
              <w:t>Port_ps</w:t>
            </w:r>
          </w:p>
        </w:tc>
        <w:tc>
          <w:tcPr>
            <w:tcW w:w="2464" w:type="dxa"/>
            <w:shd w:val="clear" w:color="auto" w:fill="auto"/>
          </w:tcPr>
          <w:p w14:paraId="354F4049" w14:textId="77777777" w:rsidR="00B07393" w:rsidRPr="000C718F" w:rsidRDefault="00B07393" w:rsidP="00B07393">
            <w:pPr>
              <w:pStyle w:val="TAL"/>
            </w:pPr>
            <w:r w:rsidRPr="000C718F">
              <w:t>PortNumber_Type</w:t>
            </w:r>
          </w:p>
        </w:tc>
        <w:tc>
          <w:tcPr>
            <w:tcW w:w="493" w:type="dxa"/>
            <w:shd w:val="clear" w:color="auto" w:fill="auto"/>
          </w:tcPr>
          <w:p w14:paraId="3C62002B" w14:textId="77777777" w:rsidR="00B07393" w:rsidRPr="000C718F" w:rsidRDefault="00B07393" w:rsidP="00B07393">
            <w:pPr>
              <w:pStyle w:val="TAL"/>
            </w:pPr>
          </w:p>
        </w:tc>
        <w:tc>
          <w:tcPr>
            <w:tcW w:w="5421" w:type="dxa"/>
            <w:shd w:val="clear" w:color="auto" w:fill="auto"/>
          </w:tcPr>
          <w:p w14:paraId="16AD4EAF" w14:textId="77777777" w:rsidR="00B07393" w:rsidRPr="000C718F" w:rsidRDefault="00B07393" w:rsidP="00B07393">
            <w:pPr>
              <w:pStyle w:val="TAL"/>
            </w:pPr>
            <w:r w:rsidRPr="000C718F">
              <w:t>network side: Server</w:t>
            </w:r>
          </w:p>
        </w:tc>
      </w:tr>
      <w:tr w:rsidR="00B07393" w:rsidRPr="000C718F" w14:paraId="18DF4D28" w14:textId="77777777" w:rsidTr="00B07393">
        <w:tc>
          <w:tcPr>
            <w:tcW w:w="1479" w:type="dxa"/>
            <w:shd w:val="clear" w:color="auto" w:fill="auto"/>
          </w:tcPr>
          <w:p w14:paraId="3578B3D2" w14:textId="77777777" w:rsidR="00B07393" w:rsidRPr="000C718F" w:rsidRDefault="00B07393" w:rsidP="00B07393">
            <w:pPr>
              <w:pStyle w:val="TAL"/>
            </w:pPr>
            <w:r w:rsidRPr="000C718F">
              <w:t>Port_pc</w:t>
            </w:r>
          </w:p>
        </w:tc>
        <w:tc>
          <w:tcPr>
            <w:tcW w:w="2464" w:type="dxa"/>
            <w:shd w:val="clear" w:color="auto" w:fill="auto"/>
          </w:tcPr>
          <w:p w14:paraId="72975D9F" w14:textId="77777777" w:rsidR="00B07393" w:rsidRPr="000C718F" w:rsidRDefault="00B07393" w:rsidP="00B07393">
            <w:pPr>
              <w:pStyle w:val="TAL"/>
            </w:pPr>
            <w:r w:rsidRPr="000C718F">
              <w:t>PortNumber_Type</w:t>
            </w:r>
          </w:p>
        </w:tc>
        <w:tc>
          <w:tcPr>
            <w:tcW w:w="493" w:type="dxa"/>
            <w:shd w:val="clear" w:color="auto" w:fill="auto"/>
          </w:tcPr>
          <w:p w14:paraId="33EF90E7" w14:textId="77777777" w:rsidR="00B07393" w:rsidRPr="000C718F" w:rsidRDefault="00B07393" w:rsidP="00B07393">
            <w:pPr>
              <w:pStyle w:val="TAL"/>
            </w:pPr>
          </w:p>
        </w:tc>
        <w:tc>
          <w:tcPr>
            <w:tcW w:w="5421" w:type="dxa"/>
            <w:shd w:val="clear" w:color="auto" w:fill="auto"/>
          </w:tcPr>
          <w:p w14:paraId="0896B661" w14:textId="77777777" w:rsidR="00B07393" w:rsidRPr="000C718F" w:rsidRDefault="00B07393" w:rsidP="00B07393">
            <w:pPr>
              <w:pStyle w:val="TAL"/>
            </w:pPr>
            <w:r w:rsidRPr="000C718F">
              <w:t>network side: Client</w:t>
            </w:r>
          </w:p>
        </w:tc>
      </w:tr>
    </w:tbl>
    <w:p w14:paraId="499FA78F" w14:textId="77777777" w:rsidR="00B07393" w:rsidRPr="000C718F" w:rsidRDefault="00B07393" w:rsidP="00B07393"/>
    <w:p w14:paraId="0CEC035A" w14:textId="77777777" w:rsidR="00B07393" w:rsidRPr="000C718F" w:rsidRDefault="00B07393" w:rsidP="00B07393">
      <w:pPr>
        <w:pStyle w:val="TH"/>
      </w:pPr>
      <w:r w:rsidRPr="000C718F">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76D4B94F" w14:textId="77777777" w:rsidTr="00B07393">
        <w:tc>
          <w:tcPr>
            <w:tcW w:w="9857" w:type="dxa"/>
            <w:gridSpan w:val="4"/>
            <w:shd w:val="clear" w:color="auto" w:fill="E0E0E0"/>
          </w:tcPr>
          <w:p w14:paraId="55494479" w14:textId="77777777" w:rsidR="00B07393" w:rsidRPr="000C718F" w:rsidRDefault="00B07393" w:rsidP="00B07393">
            <w:pPr>
              <w:pStyle w:val="TAL"/>
              <w:rPr>
                <w:b/>
              </w:rPr>
            </w:pPr>
            <w:r w:rsidRPr="000C718F">
              <w:rPr>
                <w:b/>
              </w:rPr>
              <w:t>TTCN-3 Record Type</w:t>
            </w:r>
          </w:p>
        </w:tc>
      </w:tr>
      <w:tr w:rsidR="00B07393" w:rsidRPr="000C718F" w14:paraId="69AEB434" w14:textId="77777777" w:rsidTr="00B07393">
        <w:tc>
          <w:tcPr>
            <w:tcW w:w="1479" w:type="dxa"/>
            <w:tcBorders>
              <w:bottom w:val="single" w:sz="4" w:space="0" w:color="auto"/>
            </w:tcBorders>
            <w:shd w:val="clear" w:color="auto" w:fill="E0E0E0"/>
          </w:tcPr>
          <w:p w14:paraId="59D6065B" w14:textId="77777777" w:rsidR="00B07393" w:rsidRPr="000C718F" w:rsidRDefault="00B07393" w:rsidP="00B07393">
            <w:pPr>
              <w:pStyle w:val="TAL"/>
              <w:rPr>
                <w:b/>
              </w:rPr>
            </w:pPr>
            <w:bookmarkStart w:id="252" w:name="IMS_SPIs_Type" w:colFirst="1" w:colLast="1"/>
            <w:r w:rsidRPr="000C718F">
              <w:rPr>
                <w:b/>
              </w:rPr>
              <w:t>Name</w:t>
            </w:r>
          </w:p>
        </w:tc>
        <w:tc>
          <w:tcPr>
            <w:tcW w:w="8378" w:type="dxa"/>
            <w:gridSpan w:val="3"/>
            <w:tcBorders>
              <w:bottom w:val="single" w:sz="4" w:space="0" w:color="auto"/>
            </w:tcBorders>
            <w:shd w:val="clear" w:color="auto" w:fill="FFFF99"/>
          </w:tcPr>
          <w:p w14:paraId="02BEB83D" w14:textId="77777777" w:rsidR="00B07393" w:rsidRPr="000C718F" w:rsidRDefault="00B07393" w:rsidP="00B07393">
            <w:pPr>
              <w:pStyle w:val="TAL"/>
              <w:rPr>
                <w:b/>
              </w:rPr>
            </w:pPr>
            <w:r w:rsidRPr="000C718F">
              <w:rPr>
                <w:b/>
              </w:rPr>
              <w:t>IMS_SPIs_Type</w:t>
            </w:r>
          </w:p>
        </w:tc>
      </w:tr>
      <w:bookmarkEnd w:id="252"/>
      <w:tr w:rsidR="00B07393" w:rsidRPr="000C718F" w14:paraId="13C89687" w14:textId="77777777" w:rsidTr="00B07393">
        <w:tc>
          <w:tcPr>
            <w:tcW w:w="1479" w:type="dxa"/>
            <w:tcBorders>
              <w:bottom w:val="double" w:sz="4" w:space="0" w:color="auto"/>
            </w:tcBorders>
            <w:shd w:val="clear" w:color="auto" w:fill="E0E0E0"/>
          </w:tcPr>
          <w:p w14:paraId="6E4429FF"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480C1D30" w14:textId="77777777" w:rsidR="00B07393" w:rsidRPr="000C718F" w:rsidRDefault="00B07393" w:rsidP="00B07393">
            <w:pPr>
              <w:pStyle w:val="TAL"/>
            </w:pPr>
          </w:p>
        </w:tc>
      </w:tr>
      <w:tr w:rsidR="00B07393" w:rsidRPr="000C718F" w14:paraId="462F35EE" w14:textId="77777777" w:rsidTr="00B07393">
        <w:tc>
          <w:tcPr>
            <w:tcW w:w="1479" w:type="dxa"/>
            <w:tcBorders>
              <w:top w:val="double" w:sz="4" w:space="0" w:color="auto"/>
            </w:tcBorders>
            <w:shd w:val="clear" w:color="auto" w:fill="auto"/>
          </w:tcPr>
          <w:p w14:paraId="11437597" w14:textId="77777777" w:rsidR="00B07393" w:rsidRPr="000C718F" w:rsidRDefault="00B07393" w:rsidP="00B07393">
            <w:pPr>
              <w:pStyle w:val="TAL"/>
            </w:pPr>
            <w:r w:rsidRPr="000C718F">
              <w:t>SPI_us</w:t>
            </w:r>
          </w:p>
        </w:tc>
        <w:tc>
          <w:tcPr>
            <w:tcW w:w="2464" w:type="dxa"/>
            <w:tcBorders>
              <w:top w:val="double" w:sz="4" w:space="0" w:color="auto"/>
            </w:tcBorders>
            <w:shd w:val="clear" w:color="auto" w:fill="auto"/>
          </w:tcPr>
          <w:p w14:paraId="6402CC57" w14:textId="77777777" w:rsidR="00B07393" w:rsidRPr="000C718F" w:rsidRDefault="00E111F6" w:rsidP="00B07393">
            <w:pPr>
              <w:pStyle w:val="TAL"/>
            </w:pPr>
            <w:r w:rsidRPr="000C718F">
              <w:t>IPsec</w:t>
            </w:r>
            <w:r w:rsidR="00B07393" w:rsidRPr="000C718F">
              <w:t>_SPI_Type</w:t>
            </w:r>
          </w:p>
        </w:tc>
        <w:tc>
          <w:tcPr>
            <w:tcW w:w="493" w:type="dxa"/>
            <w:tcBorders>
              <w:top w:val="double" w:sz="4" w:space="0" w:color="auto"/>
            </w:tcBorders>
            <w:shd w:val="clear" w:color="auto" w:fill="auto"/>
          </w:tcPr>
          <w:p w14:paraId="5A65FF12" w14:textId="77777777" w:rsidR="00B07393" w:rsidRPr="000C718F" w:rsidRDefault="00B07393" w:rsidP="00B07393">
            <w:pPr>
              <w:pStyle w:val="TAL"/>
            </w:pPr>
          </w:p>
        </w:tc>
        <w:tc>
          <w:tcPr>
            <w:tcW w:w="5421" w:type="dxa"/>
            <w:tcBorders>
              <w:top w:val="double" w:sz="4" w:space="0" w:color="auto"/>
            </w:tcBorders>
            <w:shd w:val="clear" w:color="auto" w:fill="auto"/>
          </w:tcPr>
          <w:p w14:paraId="15F72ABC" w14:textId="77777777" w:rsidR="00B07393" w:rsidRPr="000C718F" w:rsidRDefault="00B07393" w:rsidP="00B07393">
            <w:pPr>
              <w:pStyle w:val="TAL"/>
            </w:pPr>
            <w:r w:rsidRPr="000C718F">
              <w:t>SPI at UE side: assigned by the UE</w:t>
            </w:r>
          </w:p>
        </w:tc>
      </w:tr>
      <w:tr w:rsidR="00B07393" w:rsidRPr="000C718F" w14:paraId="41D3EF24" w14:textId="77777777" w:rsidTr="00B07393">
        <w:tc>
          <w:tcPr>
            <w:tcW w:w="1479" w:type="dxa"/>
            <w:shd w:val="clear" w:color="auto" w:fill="auto"/>
          </w:tcPr>
          <w:p w14:paraId="1C34B7D1" w14:textId="77777777" w:rsidR="00B07393" w:rsidRPr="000C718F" w:rsidRDefault="00B07393" w:rsidP="00B07393">
            <w:pPr>
              <w:pStyle w:val="TAL"/>
            </w:pPr>
            <w:r w:rsidRPr="000C718F">
              <w:t>SPI_uc</w:t>
            </w:r>
          </w:p>
        </w:tc>
        <w:tc>
          <w:tcPr>
            <w:tcW w:w="2464" w:type="dxa"/>
            <w:shd w:val="clear" w:color="auto" w:fill="auto"/>
          </w:tcPr>
          <w:p w14:paraId="2D7C83ED" w14:textId="77777777" w:rsidR="00B07393" w:rsidRPr="000C718F" w:rsidRDefault="00E111F6" w:rsidP="00B07393">
            <w:pPr>
              <w:pStyle w:val="TAL"/>
            </w:pPr>
            <w:r w:rsidRPr="000C718F">
              <w:t>IPsec</w:t>
            </w:r>
            <w:r w:rsidR="00B07393" w:rsidRPr="000C718F">
              <w:t>_SPI_Type</w:t>
            </w:r>
          </w:p>
        </w:tc>
        <w:tc>
          <w:tcPr>
            <w:tcW w:w="493" w:type="dxa"/>
            <w:shd w:val="clear" w:color="auto" w:fill="auto"/>
          </w:tcPr>
          <w:p w14:paraId="1CDDDB04" w14:textId="77777777" w:rsidR="00B07393" w:rsidRPr="000C718F" w:rsidRDefault="00B07393" w:rsidP="00B07393">
            <w:pPr>
              <w:pStyle w:val="TAL"/>
            </w:pPr>
          </w:p>
        </w:tc>
        <w:tc>
          <w:tcPr>
            <w:tcW w:w="5421" w:type="dxa"/>
            <w:shd w:val="clear" w:color="auto" w:fill="auto"/>
          </w:tcPr>
          <w:p w14:paraId="0627D99C" w14:textId="77777777" w:rsidR="00B07393" w:rsidRPr="000C718F" w:rsidRDefault="00B07393" w:rsidP="00B07393">
            <w:pPr>
              <w:pStyle w:val="TAL"/>
            </w:pPr>
            <w:r w:rsidRPr="000C718F">
              <w:t>SPI at UE side: assigned by the UE</w:t>
            </w:r>
          </w:p>
        </w:tc>
      </w:tr>
      <w:tr w:rsidR="00B07393" w:rsidRPr="000C718F" w14:paraId="19D20798" w14:textId="77777777" w:rsidTr="00B07393">
        <w:tc>
          <w:tcPr>
            <w:tcW w:w="1479" w:type="dxa"/>
            <w:shd w:val="clear" w:color="auto" w:fill="auto"/>
          </w:tcPr>
          <w:p w14:paraId="7A8A1E21" w14:textId="77777777" w:rsidR="00B07393" w:rsidRPr="000C718F" w:rsidRDefault="00B07393" w:rsidP="00B07393">
            <w:pPr>
              <w:pStyle w:val="TAL"/>
            </w:pPr>
            <w:r w:rsidRPr="000C718F">
              <w:t>SPI_ps</w:t>
            </w:r>
          </w:p>
        </w:tc>
        <w:tc>
          <w:tcPr>
            <w:tcW w:w="2464" w:type="dxa"/>
            <w:shd w:val="clear" w:color="auto" w:fill="auto"/>
          </w:tcPr>
          <w:p w14:paraId="1FB2C0F7" w14:textId="77777777" w:rsidR="00B07393" w:rsidRPr="000C718F" w:rsidRDefault="00E111F6" w:rsidP="00B07393">
            <w:pPr>
              <w:pStyle w:val="TAL"/>
            </w:pPr>
            <w:r w:rsidRPr="000C718F">
              <w:t>IPsec</w:t>
            </w:r>
            <w:r w:rsidR="00B07393" w:rsidRPr="000C718F">
              <w:t>_SPI_Type</w:t>
            </w:r>
          </w:p>
        </w:tc>
        <w:tc>
          <w:tcPr>
            <w:tcW w:w="493" w:type="dxa"/>
            <w:shd w:val="clear" w:color="auto" w:fill="auto"/>
          </w:tcPr>
          <w:p w14:paraId="27A189A4" w14:textId="77777777" w:rsidR="00B07393" w:rsidRPr="000C718F" w:rsidRDefault="00B07393" w:rsidP="00B07393">
            <w:pPr>
              <w:pStyle w:val="TAL"/>
            </w:pPr>
            <w:r w:rsidRPr="000C718F">
              <w:t>opt</w:t>
            </w:r>
          </w:p>
        </w:tc>
        <w:tc>
          <w:tcPr>
            <w:tcW w:w="5421" w:type="dxa"/>
            <w:shd w:val="clear" w:color="auto" w:fill="auto"/>
          </w:tcPr>
          <w:p w14:paraId="7B2A1E1C" w14:textId="77777777" w:rsidR="00B07393" w:rsidRPr="000C718F" w:rsidRDefault="00B07393" w:rsidP="00B07393">
            <w:pPr>
              <w:pStyle w:val="TAL"/>
            </w:pPr>
            <w:r w:rsidRPr="000C718F">
              <w:t>SPI at network side: to be assigned by TTCN</w:t>
            </w:r>
          </w:p>
        </w:tc>
      </w:tr>
      <w:tr w:rsidR="00B07393" w:rsidRPr="000C718F" w14:paraId="2D295235" w14:textId="77777777" w:rsidTr="00B07393">
        <w:tc>
          <w:tcPr>
            <w:tcW w:w="1479" w:type="dxa"/>
            <w:shd w:val="clear" w:color="auto" w:fill="auto"/>
          </w:tcPr>
          <w:p w14:paraId="297A0998" w14:textId="77777777" w:rsidR="00B07393" w:rsidRPr="000C718F" w:rsidRDefault="00B07393" w:rsidP="00B07393">
            <w:pPr>
              <w:pStyle w:val="TAL"/>
            </w:pPr>
            <w:r w:rsidRPr="000C718F">
              <w:t>SPI_pc</w:t>
            </w:r>
          </w:p>
        </w:tc>
        <w:tc>
          <w:tcPr>
            <w:tcW w:w="2464" w:type="dxa"/>
            <w:shd w:val="clear" w:color="auto" w:fill="auto"/>
          </w:tcPr>
          <w:p w14:paraId="49CEC89C" w14:textId="77777777" w:rsidR="00B07393" w:rsidRPr="000C718F" w:rsidRDefault="00E111F6" w:rsidP="00B07393">
            <w:pPr>
              <w:pStyle w:val="TAL"/>
            </w:pPr>
            <w:r w:rsidRPr="000C718F">
              <w:t>IPsec</w:t>
            </w:r>
            <w:r w:rsidR="00B07393" w:rsidRPr="000C718F">
              <w:t>_SPI_Type</w:t>
            </w:r>
          </w:p>
        </w:tc>
        <w:tc>
          <w:tcPr>
            <w:tcW w:w="493" w:type="dxa"/>
            <w:shd w:val="clear" w:color="auto" w:fill="auto"/>
          </w:tcPr>
          <w:p w14:paraId="1CF2F1F3" w14:textId="77777777" w:rsidR="00B07393" w:rsidRPr="000C718F" w:rsidRDefault="00B07393" w:rsidP="00B07393">
            <w:pPr>
              <w:pStyle w:val="TAL"/>
            </w:pPr>
            <w:r w:rsidRPr="000C718F">
              <w:t>opt</w:t>
            </w:r>
          </w:p>
        </w:tc>
        <w:tc>
          <w:tcPr>
            <w:tcW w:w="5421" w:type="dxa"/>
            <w:shd w:val="clear" w:color="auto" w:fill="auto"/>
          </w:tcPr>
          <w:p w14:paraId="2F38B29F" w14:textId="77777777" w:rsidR="00B07393" w:rsidRPr="000C718F" w:rsidRDefault="00B07393" w:rsidP="00B07393">
            <w:pPr>
              <w:pStyle w:val="TAL"/>
            </w:pPr>
            <w:r w:rsidRPr="000C718F">
              <w:t>SPI at network side: to be assigned by TTCN</w:t>
            </w:r>
          </w:p>
        </w:tc>
      </w:tr>
    </w:tbl>
    <w:p w14:paraId="254389EE" w14:textId="77777777" w:rsidR="00B07393" w:rsidRPr="000C718F" w:rsidRDefault="00B07393" w:rsidP="00B07393"/>
    <w:p w14:paraId="2B0F3EA9" w14:textId="77777777" w:rsidR="00B07393" w:rsidRPr="000C718F" w:rsidRDefault="00B07393" w:rsidP="00B07393">
      <w:pPr>
        <w:pStyle w:val="TH"/>
      </w:pPr>
      <w:r w:rsidRPr="000C718F">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745736DB" w14:textId="77777777" w:rsidTr="00B07393">
        <w:tc>
          <w:tcPr>
            <w:tcW w:w="9857" w:type="dxa"/>
            <w:gridSpan w:val="4"/>
            <w:shd w:val="clear" w:color="auto" w:fill="E0E0E0"/>
          </w:tcPr>
          <w:p w14:paraId="02E3B303" w14:textId="77777777" w:rsidR="00B07393" w:rsidRPr="000C718F" w:rsidRDefault="00B07393" w:rsidP="00B07393">
            <w:pPr>
              <w:pStyle w:val="TAL"/>
              <w:rPr>
                <w:b/>
              </w:rPr>
            </w:pPr>
            <w:r w:rsidRPr="000C718F">
              <w:rPr>
                <w:b/>
              </w:rPr>
              <w:t>TTCN-3 Record Type</w:t>
            </w:r>
          </w:p>
        </w:tc>
      </w:tr>
      <w:tr w:rsidR="00B07393" w:rsidRPr="000C718F" w14:paraId="2E6998BF" w14:textId="77777777" w:rsidTr="00B07393">
        <w:tc>
          <w:tcPr>
            <w:tcW w:w="1479" w:type="dxa"/>
            <w:tcBorders>
              <w:bottom w:val="single" w:sz="4" w:space="0" w:color="auto"/>
            </w:tcBorders>
            <w:shd w:val="clear" w:color="auto" w:fill="E0E0E0"/>
          </w:tcPr>
          <w:p w14:paraId="50E05550" w14:textId="77777777" w:rsidR="00B07393" w:rsidRPr="000C718F" w:rsidRDefault="00B07393" w:rsidP="00B07393">
            <w:pPr>
              <w:pStyle w:val="TAL"/>
              <w:rPr>
                <w:b/>
              </w:rPr>
            </w:pPr>
            <w:bookmarkStart w:id="253" w:name="IMS_SecurityInfo_Type" w:colFirst="1" w:colLast="1"/>
            <w:r w:rsidRPr="000C718F">
              <w:rPr>
                <w:b/>
              </w:rPr>
              <w:t>Name</w:t>
            </w:r>
          </w:p>
        </w:tc>
        <w:tc>
          <w:tcPr>
            <w:tcW w:w="8378" w:type="dxa"/>
            <w:gridSpan w:val="3"/>
            <w:tcBorders>
              <w:bottom w:val="single" w:sz="4" w:space="0" w:color="auto"/>
            </w:tcBorders>
            <w:shd w:val="clear" w:color="auto" w:fill="FFFF99"/>
          </w:tcPr>
          <w:p w14:paraId="4935C23E" w14:textId="77777777" w:rsidR="00B07393" w:rsidRPr="000C718F" w:rsidRDefault="00B07393" w:rsidP="00B07393">
            <w:pPr>
              <w:pStyle w:val="TAL"/>
              <w:rPr>
                <w:b/>
              </w:rPr>
            </w:pPr>
            <w:r w:rsidRPr="000C718F">
              <w:rPr>
                <w:b/>
              </w:rPr>
              <w:t>IMS_SecurityInfo_Type</w:t>
            </w:r>
          </w:p>
        </w:tc>
      </w:tr>
      <w:bookmarkEnd w:id="253"/>
      <w:tr w:rsidR="00B07393" w:rsidRPr="000C718F" w14:paraId="2D417C36" w14:textId="77777777" w:rsidTr="00B07393">
        <w:tc>
          <w:tcPr>
            <w:tcW w:w="1479" w:type="dxa"/>
            <w:tcBorders>
              <w:bottom w:val="double" w:sz="4" w:space="0" w:color="auto"/>
            </w:tcBorders>
            <w:shd w:val="clear" w:color="auto" w:fill="E0E0E0"/>
          </w:tcPr>
          <w:p w14:paraId="24159129"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6A6E8717" w14:textId="77777777" w:rsidR="00B07393" w:rsidRPr="000C718F" w:rsidRDefault="00B07393" w:rsidP="00B07393">
            <w:pPr>
              <w:pStyle w:val="TAL"/>
            </w:pPr>
          </w:p>
        </w:tc>
      </w:tr>
      <w:tr w:rsidR="00B07393" w:rsidRPr="000C718F" w14:paraId="6A3941D1" w14:textId="77777777" w:rsidTr="00B07393">
        <w:tc>
          <w:tcPr>
            <w:tcW w:w="1479" w:type="dxa"/>
            <w:tcBorders>
              <w:top w:val="double" w:sz="4" w:space="0" w:color="auto"/>
            </w:tcBorders>
            <w:shd w:val="clear" w:color="auto" w:fill="auto"/>
          </w:tcPr>
          <w:p w14:paraId="4446EAF3" w14:textId="77777777" w:rsidR="00B07393" w:rsidRPr="000C718F" w:rsidRDefault="00B07393" w:rsidP="00B07393">
            <w:pPr>
              <w:pStyle w:val="TAL"/>
            </w:pPr>
            <w:r w:rsidRPr="000C718F">
              <w:t>ProtectedPorts</w:t>
            </w:r>
          </w:p>
        </w:tc>
        <w:tc>
          <w:tcPr>
            <w:tcW w:w="2464" w:type="dxa"/>
            <w:tcBorders>
              <w:top w:val="double" w:sz="4" w:space="0" w:color="auto"/>
            </w:tcBorders>
            <w:shd w:val="clear" w:color="auto" w:fill="auto"/>
          </w:tcPr>
          <w:p w14:paraId="6FB0431E" w14:textId="77777777" w:rsidR="00B07393" w:rsidRPr="000C718F" w:rsidRDefault="003539CE" w:rsidP="00B07393">
            <w:pPr>
              <w:pStyle w:val="TAL"/>
            </w:pPr>
            <w:hyperlink w:anchor="IMS_ProtectedPorts_Type" w:history="1">
              <w:r w:rsidR="00B07393" w:rsidRPr="000C718F">
                <w:rPr>
                  <w:rStyle w:val="Hyperlink"/>
                </w:rPr>
                <w:t>IMS_ProtectedPorts_Type</w:t>
              </w:r>
            </w:hyperlink>
          </w:p>
        </w:tc>
        <w:tc>
          <w:tcPr>
            <w:tcW w:w="493" w:type="dxa"/>
            <w:tcBorders>
              <w:top w:val="double" w:sz="4" w:space="0" w:color="auto"/>
            </w:tcBorders>
            <w:shd w:val="clear" w:color="auto" w:fill="auto"/>
          </w:tcPr>
          <w:p w14:paraId="580BC3BE" w14:textId="77777777" w:rsidR="00B07393" w:rsidRPr="000C718F" w:rsidRDefault="00B07393" w:rsidP="00B07393">
            <w:pPr>
              <w:pStyle w:val="TAL"/>
            </w:pPr>
          </w:p>
        </w:tc>
        <w:tc>
          <w:tcPr>
            <w:tcW w:w="5421" w:type="dxa"/>
            <w:tcBorders>
              <w:top w:val="double" w:sz="4" w:space="0" w:color="auto"/>
            </w:tcBorders>
            <w:shd w:val="clear" w:color="auto" w:fill="auto"/>
          </w:tcPr>
          <w:p w14:paraId="566134F3" w14:textId="77777777" w:rsidR="00B07393" w:rsidRPr="000C718F" w:rsidRDefault="00B07393" w:rsidP="00B07393">
            <w:pPr>
              <w:pStyle w:val="TAL"/>
            </w:pPr>
          </w:p>
        </w:tc>
      </w:tr>
      <w:tr w:rsidR="00B07393" w:rsidRPr="000C718F" w14:paraId="1123C5D7" w14:textId="77777777" w:rsidTr="00B07393">
        <w:tc>
          <w:tcPr>
            <w:tcW w:w="1479" w:type="dxa"/>
            <w:shd w:val="clear" w:color="auto" w:fill="auto"/>
          </w:tcPr>
          <w:p w14:paraId="319ECC36" w14:textId="77777777" w:rsidR="00B07393" w:rsidRPr="000C718F" w:rsidRDefault="00B07393" w:rsidP="00B07393">
            <w:pPr>
              <w:pStyle w:val="TAL"/>
            </w:pPr>
            <w:r w:rsidRPr="000C718F">
              <w:t>SPIs</w:t>
            </w:r>
          </w:p>
        </w:tc>
        <w:tc>
          <w:tcPr>
            <w:tcW w:w="2464" w:type="dxa"/>
            <w:shd w:val="clear" w:color="auto" w:fill="auto"/>
          </w:tcPr>
          <w:p w14:paraId="340D12ED" w14:textId="77777777" w:rsidR="00B07393" w:rsidRPr="000C718F" w:rsidRDefault="003539CE" w:rsidP="00B07393">
            <w:pPr>
              <w:pStyle w:val="TAL"/>
            </w:pPr>
            <w:hyperlink w:anchor="IMS_SPIs_Type" w:history="1">
              <w:r w:rsidR="00B07393" w:rsidRPr="000C718F">
                <w:rPr>
                  <w:rStyle w:val="Hyperlink"/>
                </w:rPr>
                <w:t>IMS_SPIs_Type</w:t>
              </w:r>
            </w:hyperlink>
          </w:p>
        </w:tc>
        <w:tc>
          <w:tcPr>
            <w:tcW w:w="493" w:type="dxa"/>
            <w:shd w:val="clear" w:color="auto" w:fill="auto"/>
          </w:tcPr>
          <w:p w14:paraId="749BE9BB" w14:textId="77777777" w:rsidR="00B07393" w:rsidRPr="000C718F" w:rsidRDefault="00B07393" w:rsidP="00B07393">
            <w:pPr>
              <w:pStyle w:val="TAL"/>
            </w:pPr>
          </w:p>
        </w:tc>
        <w:tc>
          <w:tcPr>
            <w:tcW w:w="5421" w:type="dxa"/>
            <w:shd w:val="clear" w:color="auto" w:fill="auto"/>
          </w:tcPr>
          <w:p w14:paraId="1C62B0C2" w14:textId="77777777" w:rsidR="00B07393" w:rsidRPr="000C718F" w:rsidRDefault="00B07393" w:rsidP="00B07393">
            <w:pPr>
              <w:pStyle w:val="TAL"/>
            </w:pPr>
          </w:p>
        </w:tc>
      </w:tr>
      <w:tr w:rsidR="00B07393" w:rsidRPr="000C718F" w14:paraId="09920010" w14:textId="77777777" w:rsidTr="00B07393">
        <w:tc>
          <w:tcPr>
            <w:tcW w:w="1479" w:type="dxa"/>
            <w:shd w:val="clear" w:color="auto" w:fill="auto"/>
          </w:tcPr>
          <w:p w14:paraId="246987E6" w14:textId="77777777" w:rsidR="00B07393" w:rsidRPr="000C718F" w:rsidRDefault="00B07393" w:rsidP="00B07393">
            <w:pPr>
              <w:pStyle w:val="TAL"/>
            </w:pPr>
            <w:r w:rsidRPr="000C718F">
              <w:t>IntegrityAlgorithm</w:t>
            </w:r>
          </w:p>
        </w:tc>
        <w:tc>
          <w:tcPr>
            <w:tcW w:w="2464" w:type="dxa"/>
            <w:shd w:val="clear" w:color="auto" w:fill="auto"/>
          </w:tcPr>
          <w:p w14:paraId="7F8F3E45" w14:textId="77777777" w:rsidR="00B07393" w:rsidRPr="000C718F" w:rsidRDefault="00E111F6" w:rsidP="00B07393">
            <w:pPr>
              <w:pStyle w:val="TAL"/>
            </w:pPr>
            <w:r w:rsidRPr="000C718F">
              <w:t>IPsec</w:t>
            </w:r>
            <w:r w:rsidR="00B07393" w:rsidRPr="000C718F">
              <w:t>_IntegrityAlgorithm_T</w:t>
            </w:r>
            <w:r w:rsidR="00CA6A32" w:rsidRPr="000C718F">
              <w:t>y</w:t>
            </w:r>
            <w:r w:rsidR="00B07393" w:rsidRPr="000C718F">
              <w:t>pe</w:t>
            </w:r>
          </w:p>
        </w:tc>
        <w:tc>
          <w:tcPr>
            <w:tcW w:w="493" w:type="dxa"/>
            <w:shd w:val="clear" w:color="auto" w:fill="auto"/>
          </w:tcPr>
          <w:p w14:paraId="3554D45A" w14:textId="77777777" w:rsidR="00B07393" w:rsidRPr="000C718F" w:rsidRDefault="00B07393" w:rsidP="00B07393">
            <w:pPr>
              <w:pStyle w:val="TAL"/>
            </w:pPr>
          </w:p>
        </w:tc>
        <w:tc>
          <w:tcPr>
            <w:tcW w:w="5421" w:type="dxa"/>
            <w:shd w:val="clear" w:color="auto" w:fill="auto"/>
          </w:tcPr>
          <w:p w14:paraId="12636122" w14:textId="77777777" w:rsidR="00B07393" w:rsidRPr="000C718F" w:rsidRDefault="00B07393" w:rsidP="00B07393">
            <w:pPr>
              <w:pStyle w:val="TAL"/>
            </w:pPr>
          </w:p>
        </w:tc>
      </w:tr>
      <w:tr w:rsidR="00B07393" w:rsidRPr="000C718F" w14:paraId="35681D17" w14:textId="77777777" w:rsidTr="00B07393">
        <w:tc>
          <w:tcPr>
            <w:tcW w:w="1479" w:type="dxa"/>
            <w:shd w:val="clear" w:color="auto" w:fill="auto"/>
          </w:tcPr>
          <w:p w14:paraId="41192DD2" w14:textId="77777777" w:rsidR="00B07393" w:rsidRPr="000C718F" w:rsidRDefault="00B07393" w:rsidP="00B07393">
            <w:pPr>
              <w:pStyle w:val="TAL"/>
            </w:pPr>
            <w:r w:rsidRPr="000C718F">
              <w:t>CipheringAlgorithm</w:t>
            </w:r>
          </w:p>
        </w:tc>
        <w:tc>
          <w:tcPr>
            <w:tcW w:w="2464" w:type="dxa"/>
            <w:shd w:val="clear" w:color="auto" w:fill="auto"/>
          </w:tcPr>
          <w:p w14:paraId="7DFF9A1E" w14:textId="77777777" w:rsidR="00B07393" w:rsidRPr="000C718F" w:rsidRDefault="00E111F6" w:rsidP="00B07393">
            <w:pPr>
              <w:pStyle w:val="TAL"/>
            </w:pPr>
            <w:r w:rsidRPr="000C718F">
              <w:t>IPsec</w:t>
            </w:r>
            <w:r w:rsidR="00B07393" w:rsidRPr="000C718F">
              <w:t>_CipheringAlgorithm_Type</w:t>
            </w:r>
          </w:p>
        </w:tc>
        <w:tc>
          <w:tcPr>
            <w:tcW w:w="493" w:type="dxa"/>
            <w:shd w:val="clear" w:color="auto" w:fill="auto"/>
          </w:tcPr>
          <w:p w14:paraId="51C86004" w14:textId="77777777" w:rsidR="00B07393" w:rsidRPr="000C718F" w:rsidRDefault="00B07393" w:rsidP="00B07393">
            <w:pPr>
              <w:pStyle w:val="TAL"/>
            </w:pPr>
          </w:p>
        </w:tc>
        <w:tc>
          <w:tcPr>
            <w:tcW w:w="5421" w:type="dxa"/>
            <w:shd w:val="clear" w:color="auto" w:fill="auto"/>
          </w:tcPr>
          <w:p w14:paraId="0F1861AF" w14:textId="77777777" w:rsidR="00B07393" w:rsidRPr="000C718F" w:rsidRDefault="00B07393" w:rsidP="00B07393">
            <w:pPr>
              <w:pStyle w:val="TAL"/>
            </w:pPr>
          </w:p>
        </w:tc>
      </w:tr>
    </w:tbl>
    <w:p w14:paraId="7630BCC4" w14:textId="77777777" w:rsidR="00B07393" w:rsidRPr="000C718F" w:rsidRDefault="00B07393" w:rsidP="00B07393"/>
    <w:p w14:paraId="46C69AFF" w14:textId="77777777" w:rsidR="00B07393" w:rsidRPr="000C718F" w:rsidRDefault="00B07393" w:rsidP="00B07393">
      <w:pPr>
        <w:pStyle w:val="TH"/>
      </w:pPr>
      <w:r w:rsidRPr="000C718F">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28B8537A" w14:textId="77777777" w:rsidTr="00B07393">
        <w:tc>
          <w:tcPr>
            <w:tcW w:w="9857" w:type="dxa"/>
            <w:gridSpan w:val="4"/>
            <w:shd w:val="clear" w:color="auto" w:fill="E0E0E0"/>
          </w:tcPr>
          <w:p w14:paraId="4C3502C6" w14:textId="77777777" w:rsidR="00B07393" w:rsidRPr="000C718F" w:rsidRDefault="00B07393" w:rsidP="00B07393">
            <w:pPr>
              <w:pStyle w:val="TAL"/>
              <w:rPr>
                <w:b/>
              </w:rPr>
            </w:pPr>
            <w:r w:rsidRPr="000C718F">
              <w:rPr>
                <w:b/>
              </w:rPr>
              <w:t>TTCN-3 Record Type</w:t>
            </w:r>
          </w:p>
        </w:tc>
      </w:tr>
      <w:tr w:rsidR="00B07393" w:rsidRPr="000C718F" w14:paraId="425DC7C7" w14:textId="77777777" w:rsidTr="00B07393">
        <w:tc>
          <w:tcPr>
            <w:tcW w:w="1479" w:type="dxa"/>
            <w:tcBorders>
              <w:bottom w:val="single" w:sz="4" w:space="0" w:color="auto"/>
            </w:tcBorders>
            <w:shd w:val="clear" w:color="auto" w:fill="E0E0E0"/>
          </w:tcPr>
          <w:p w14:paraId="4267383A" w14:textId="77777777" w:rsidR="00B07393" w:rsidRPr="000C718F" w:rsidRDefault="00B07393" w:rsidP="00B07393">
            <w:pPr>
              <w:pStyle w:val="TAL"/>
              <w:rPr>
                <w:b/>
              </w:rPr>
            </w:pPr>
            <w:bookmarkStart w:id="254" w:name="IMS_RegistrationInfo_Type" w:colFirst="1" w:colLast="1"/>
            <w:r w:rsidRPr="000C718F">
              <w:rPr>
                <w:b/>
              </w:rPr>
              <w:t>Name</w:t>
            </w:r>
          </w:p>
        </w:tc>
        <w:tc>
          <w:tcPr>
            <w:tcW w:w="8378" w:type="dxa"/>
            <w:gridSpan w:val="3"/>
            <w:tcBorders>
              <w:bottom w:val="single" w:sz="4" w:space="0" w:color="auto"/>
            </w:tcBorders>
            <w:shd w:val="clear" w:color="auto" w:fill="FFFF99"/>
          </w:tcPr>
          <w:p w14:paraId="0CE4D8CC" w14:textId="77777777" w:rsidR="00B07393" w:rsidRPr="000C718F" w:rsidRDefault="00B07393" w:rsidP="00B07393">
            <w:pPr>
              <w:pStyle w:val="TAL"/>
              <w:rPr>
                <w:b/>
              </w:rPr>
            </w:pPr>
            <w:r w:rsidRPr="000C718F">
              <w:rPr>
                <w:b/>
              </w:rPr>
              <w:t>IMS_RegistrationInfo_Type</w:t>
            </w:r>
          </w:p>
        </w:tc>
      </w:tr>
      <w:bookmarkEnd w:id="254"/>
      <w:tr w:rsidR="00B07393" w:rsidRPr="000C718F" w14:paraId="694BBB1B" w14:textId="77777777" w:rsidTr="00B07393">
        <w:tc>
          <w:tcPr>
            <w:tcW w:w="1479" w:type="dxa"/>
            <w:tcBorders>
              <w:bottom w:val="double" w:sz="4" w:space="0" w:color="auto"/>
            </w:tcBorders>
            <w:shd w:val="clear" w:color="auto" w:fill="E0E0E0"/>
          </w:tcPr>
          <w:p w14:paraId="22C5E394"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1CB866C8" w14:textId="77777777" w:rsidR="00B07393" w:rsidRPr="000C718F" w:rsidRDefault="00B07393" w:rsidP="00B07393">
            <w:pPr>
              <w:pStyle w:val="TAL"/>
            </w:pPr>
          </w:p>
        </w:tc>
      </w:tr>
      <w:tr w:rsidR="00B07393" w:rsidRPr="000C718F" w14:paraId="4775A444" w14:textId="77777777" w:rsidTr="00B07393">
        <w:tc>
          <w:tcPr>
            <w:tcW w:w="1479" w:type="dxa"/>
            <w:tcBorders>
              <w:top w:val="double" w:sz="4" w:space="0" w:color="auto"/>
            </w:tcBorders>
            <w:shd w:val="clear" w:color="auto" w:fill="auto"/>
          </w:tcPr>
          <w:p w14:paraId="1955DA58" w14:textId="77777777" w:rsidR="00B07393" w:rsidRPr="000C718F" w:rsidRDefault="00B07393" w:rsidP="00B07393">
            <w:pPr>
              <w:pStyle w:val="TAL"/>
            </w:pPr>
            <w:r w:rsidRPr="000C718F">
              <w:t>NW_Address</w:t>
            </w:r>
          </w:p>
        </w:tc>
        <w:tc>
          <w:tcPr>
            <w:tcW w:w="2464" w:type="dxa"/>
            <w:tcBorders>
              <w:top w:val="double" w:sz="4" w:space="0" w:color="auto"/>
            </w:tcBorders>
            <w:shd w:val="clear" w:color="auto" w:fill="auto"/>
          </w:tcPr>
          <w:p w14:paraId="0DA62C27" w14:textId="77777777" w:rsidR="00B07393" w:rsidRPr="000C718F" w:rsidRDefault="00B07393" w:rsidP="00B07393">
            <w:pPr>
              <w:pStyle w:val="TAL"/>
            </w:pPr>
            <w:r w:rsidRPr="000C718F">
              <w:t>IP_AddrInfo_Type</w:t>
            </w:r>
          </w:p>
        </w:tc>
        <w:tc>
          <w:tcPr>
            <w:tcW w:w="493" w:type="dxa"/>
            <w:tcBorders>
              <w:top w:val="double" w:sz="4" w:space="0" w:color="auto"/>
            </w:tcBorders>
            <w:shd w:val="clear" w:color="auto" w:fill="auto"/>
          </w:tcPr>
          <w:p w14:paraId="3AF880E7" w14:textId="77777777" w:rsidR="00B07393" w:rsidRPr="000C718F" w:rsidRDefault="00B07393" w:rsidP="00B07393">
            <w:pPr>
              <w:pStyle w:val="TAL"/>
            </w:pPr>
          </w:p>
        </w:tc>
        <w:tc>
          <w:tcPr>
            <w:tcW w:w="5421" w:type="dxa"/>
            <w:tcBorders>
              <w:top w:val="double" w:sz="4" w:space="0" w:color="auto"/>
            </w:tcBorders>
            <w:shd w:val="clear" w:color="auto" w:fill="auto"/>
          </w:tcPr>
          <w:p w14:paraId="6A75E240" w14:textId="77777777" w:rsidR="00B07393" w:rsidRPr="000C718F" w:rsidRDefault="00B07393" w:rsidP="00B07393">
            <w:pPr>
              <w:pStyle w:val="TAL"/>
            </w:pPr>
            <w:r w:rsidRPr="000C718F">
              <w:t xml:space="preserve">network address of the chosen IMS server (e.g. </w:t>
            </w:r>
            <w:r w:rsidR="00E111F6" w:rsidRPr="000C718F">
              <w:t>IPv4, IPv6</w:t>
            </w:r>
            <w:r w:rsidRPr="000C718F">
              <w:t>)</w:t>
            </w:r>
          </w:p>
        </w:tc>
      </w:tr>
      <w:tr w:rsidR="00B07393" w:rsidRPr="000C718F" w14:paraId="3E2C6DDD" w14:textId="77777777" w:rsidTr="00B07393">
        <w:tc>
          <w:tcPr>
            <w:tcW w:w="1479" w:type="dxa"/>
            <w:shd w:val="clear" w:color="auto" w:fill="auto"/>
          </w:tcPr>
          <w:p w14:paraId="072B9794" w14:textId="77777777" w:rsidR="00B07393" w:rsidRPr="000C718F" w:rsidRDefault="00B07393" w:rsidP="00B07393">
            <w:pPr>
              <w:pStyle w:val="TAL"/>
            </w:pPr>
            <w:r w:rsidRPr="000C718F">
              <w:t>UE_Address</w:t>
            </w:r>
          </w:p>
        </w:tc>
        <w:tc>
          <w:tcPr>
            <w:tcW w:w="2464" w:type="dxa"/>
            <w:shd w:val="clear" w:color="auto" w:fill="auto"/>
          </w:tcPr>
          <w:p w14:paraId="2E62B832" w14:textId="77777777" w:rsidR="00B07393" w:rsidRPr="000C718F" w:rsidRDefault="00B07393" w:rsidP="00B07393">
            <w:pPr>
              <w:pStyle w:val="TAL"/>
            </w:pPr>
            <w:r w:rsidRPr="000C718F">
              <w:t>IP_AddrInfo_Type</w:t>
            </w:r>
          </w:p>
        </w:tc>
        <w:tc>
          <w:tcPr>
            <w:tcW w:w="493" w:type="dxa"/>
            <w:shd w:val="clear" w:color="auto" w:fill="auto"/>
          </w:tcPr>
          <w:p w14:paraId="1C412F2E" w14:textId="77777777" w:rsidR="00B07393" w:rsidRPr="000C718F" w:rsidRDefault="00B07393" w:rsidP="00B07393">
            <w:pPr>
              <w:pStyle w:val="TAL"/>
            </w:pPr>
          </w:p>
        </w:tc>
        <w:tc>
          <w:tcPr>
            <w:tcW w:w="5421" w:type="dxa"/>
            <w:shd w:val="clear" w:color="auto" w:fill="auto"/>
          </w:tcPr>
          <w:p w14:paraId="0BBBC976" w14:textId="77777777" w:rsidR="00B07393" w:rsidRPr="000C718F" w:rsidRDefault="00B07393" w:rsidP="00B07393">
            <w:pPr>
              <w:pStyle w:val="TAL"/>
            </w:pPr>
            <w:r w:rsidRPr="000C718F">
              <w:t>UE address as used for security protected connections</w:t>
            </w:r>
          </w:p>
        </w:tc>
      </w:tr>
      <w:tr w:rsidR="00B07393" w:rsidRPr="000C718F" w14:paraId="38ECFE56" w14:textId="77777777" w:rsidTr="00B07393">
        <w:tc>
          <w:tcPr>
            <w:tcW w:w="1479" w:type="dxa"/>
            <w:shd w:val="clear" w:color="auto" w:fill="auto"/>
          </w:tcPr>
          <w:p w14:paraId="497F8164" w14:textId="77777777" w:rsidR="00B07393" w:rsidRPr="000C718F" w:rsidRDefault="00B07393" w:rsidP="00B07393">
            <w:pPr>
              <w:pStyle w:val="TAL"/>
            </w:pPr>
            <w:r w:rsidRPr="000C718F">
              <w:t>SecurityInfo</w:t>
            </w:r>
          </w:p>
        </w:tc>
        <w:tc>
          <w:tcPr>
            <w:tcW w:w="2464" w:type="dxa"/>
            <w:shd w:val="clear" w:color="auto" w:fill="auto"/>
          </w:tcPr>
          <w:p w14:paraId="3B93A575" w14:textId="77777777" w:rsidR="00B07393" w:rsidRPr="000C718F" w:rsidRDefault="003539CE" w:rsidP="00B07393">
            <w:pPr>
              <w:pStyle w:val="TAL"/>
            </w:pPr>
            <w:hyperlink w:anchor="IMS_SecurityInfo_Type" w:history="1">
              <w:r w:rsidR="00B07393" w:rsidRPr="000C718F">
                <w:rPr>
                  <w:rStyle w:val="Hyperlink"/>
                </w:rPr>
                <w:t>IMS_SecurityInfo_Type</w:t>
              </w:r>
            </w:hyperlink>
          </w:p>
        </w:tc>
        <w:tc>
          <w:tcPr>
            <w:tcW w:w="493" w:type="dxa"/>
            <w:shd w:val="clear" w:color="auto" w:fill="auto"/>
          </w:tcPr>
          <w:p w14:paraId="2A3F41F6" w14:textId="77777777" w:rsidR="00B07393" w:rsidRPr="000C718F" w:rsidRDefault="00B07393" w:rsidP="00B07393">
            <w:pPr>
              <w:pStyle w:val="TAL"/>
            </w:pPr>
            <w:r w:rsidRPr="000C718F">
              <w:t>opt</w:t>
            </w:r>
          </w:p>
        </w:tc>
        <w:tc>
          <w:tcPr>
            <w:tcW w:w="5421" w:type="dxa"/>
            <w:shd w:val="clear" w:color="auto" w:fill="auto"/>
          </w:tcPr>
          <w:p w14:paraId="57D246A5" w14:textId="77777777" w:rsidR="00B07393" w:rsidRPr="000C718F" w:rsidRDefault="00B07393" w:rsidP="00B07393">
            <w:pPr>
              <w:pStyle w:val="TAL"/>
            </w:pPr>
            <w:r w:rsidRPr="000C718F">
              <w:t>omit in case of GIBA</w:t>
            </w:r>
          </w:p>
        </w:tc>
      </w:tr>
    </w:tbl>
    <w:p w14:paraId="76E5ED46" w14:textId="77777777" w:rsidR="00B07393" w:rsidRPr="000C718F" w:rsidRDefault="00B07393" w:rsidP="00B07393"/>
    <w:p w14:paraId="6DCC93EF" w14:textId="77777777" w:rsidR="00B07393" w:rsidRPr="000C718F" w:rsidRDefault="00B07393" w:rsidP="00B07393">
      <w:pPr>
        <w:pStyle w:val="TH"/>
      </w:pPr>
      <w:r w:rsidRPr="000C718F">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07393" w:rsidRPr="000C718F" w14:paraId="21A667F4" w14:textId="77777777" w:rsidTr="00B07393">
        <w:tc>
          <w:tcPr>
            <w:tcW w:w="9857" w:type="dxa"/>
            <w:gridSpan w:val="4"/>
            <w:shd w:val="clear" w:color="auto" w:fill="E0E0E0"/>
          </w:tcPr>
          <w:p w14:paraId="5C541B41" w14:textId="77777777" w:rsidR="00B07393" w:rsidRPr="000C718F" w:rsidRDefault="00B07393" w:rsidP="00B07393">
            <w:pPr>
              <w:pStyle w:val="TAL"/>
              <w:rPr>
                <w:b/>
              </w:rPr>
            </w:pPr>
            <w:r w:rsidRPr="000C718F">
              <w:rPr>
                <w:b/>
              </w:rPr>
              <w:t>TTCN-3 Record Type</w:t>
            </w:r>
          </w:p>
        </w:tc>
      </w:tr>
      <w:tr w:rsidR="00B07393" w:rsidRPr="000C718F" w14:paraId="220A1FEC" w14:textId="77777777" w:rsidTr="00B07393">
        <w:tc>
          <w:tcPr>
            <w:tcW w:w="1479" w:type="dxa"/>
            <w:tcBorders>
              <w:bottom w:val="single" w:sz="4" w:space="0" w:color="auto"/>
            </w:tcBorders>
            <w:shd w:val="clear" w:color="auto" w:fill="E0E0E0"/>
          </w:tcPr>
          <w:p w14:paraId="07EEBF3B" w14:textId="77777777" w:rsidR="00B07393" w:rsidRPr="000C718F" w:rsidRDefault="00B07393" w:rsidP="00B07393">
            <w:pPr>
              <w:pStyle w:val="TAL"/>
              <w:rPr>
                <w:b/>
              </w:rPr>
            </w:pPr>
            <w:bookmarkStart w:id="255" w:name="IMS_PortsAndSecurityConfigReq_Type" w:colFirst="1" w:colLast="1"/>
            <w:r w:rsidRPr="000C718F">
              <w:rPr>
                <w:b/>
              </w:rPr>
              <w:t>Name</w:t>
            </w:r>
          </w:p>
        </w:tc>
        <w:tc>
          <w:tcPr>
            <w:tcW w:w="8378" w:type="dxa"/>
            <w:gridSpan w:val="3"/>
            <w:tcBorders>
              <w:bottom w:val="single" w:sz="4" w:space="0" w:color="auto"/>
            </w:tcBorders>
            <w:shd w:val="clear" w:color="auto" w:fill="FFFF99"/>
          </w:tcPr>
          <w:p w14:paraId="6D2AE7C3" w14:textId="77777777" w:rsidR="00B07393" w:rsidRPr="000C718F" w:rsidRDefault="00B07393" w:rsidP="00B07393">
            <w:pPr>
              <w:pStyle w:val="TAL"/>
              <w:rPr>
                <w:b/>
              </w:rPr>
            </w:pPr>
            <w:r w:rsidRPr="000C718F">
              <w:rPr>
                <w:b/>
              </w:rPr>
              <w:t>IMS_PortsAndSecurityConfigReq_Type</w:t>
            </w:r>
          </w:p>
        </w:tc>
      </w:tr>
      <w:bookmarkEnd w:id="255"/>
      <w:tr w:rsidR="00B07393" w:rsidRPr="000C718F" w14:paraId="70344CCF" w14:textId="77777777" w:rsidTr="00B07393">
        <w:tc>
          <w:tcPr>
            <w:tcW w:w="1479" w:type="dxa"/>
            <w:tcBorders>
              <w:bottom w:val="double" w:sz="4" w:space="0" w:color="auto"/>
            </w:tcBorders>
            <w:shd w:val="clear" w:color="auto" w:fill="E0E0E0"/>
          </w:tcPr>
          <w:p w14:paraId="797772C7" w14:textId="77777777" w:rsidR="00B07393" w:rsidRPr="000C718F" w:rsidRDefault="00B07393" w:rsidP="00B07393">
            <w:pPr>
              <w:pStyle w:val="TAL"/>
              <w:rPr>
                <w:b/>
              </w:rPr>
            </w:pPr>
            <w:r w:rsidRPr="000C718F">
              <w:rPr>
                <w:b/>
              </w:rPr>
              <w:t>Comment</w:t>
            </w:r>
          </w:p>
        </w:tc>
        <w:tc>
          <w:tcPr>
            <w:tcW w:w="8378" w:type="dxa"/>
            <w:gridSpan w:val="3"/>
            <w:tcBorders>
              <w:bottom w:val="double" w:sz="4" w:space="0" w:color="auto"/>
            </w:tcBorders>
            <w:shd w:val="clear" w:color="auto" w:fill="auto"/>
          </w:tcPr>
          <w:p w14:paraId="767B3885" w14:textId="77777777" w:rsidR="00B07393" w:rsidRPr="000C718F" w:rsidRDefault="00B07393" w:rsidP="00B07393">
            <w:pPr>
              <w:pStyle w:val="TAL"/>
            </w:pPr>
          </w:p>
        </w:tc>
      </w:tr>
      <w:tr w:rsidR="00B07393" w:rsidRPr="000C718F" w14:paraId="2071C597" w14:textId="77777777" w:rsidTr="00B07393">
        <w:tc>
          <w:tcPr>
            <w:tcW w:w="1479" w:type="dxa"/>
            <w:tcBorders>
              <w:top w:val="double" w:sz="4" w:space="0" w:color="auto"/>
            </w:tcBorders>
            <w:shd w:val="clear" w:color="auto" w:fill="auto"/>
          </w:tcPr>
          <w:p w14:paraId="2173A334" w14:textId="77777777" w:rsidR="00B07393" w:rsidRPr="000C718F" w:rsidRDefault="00B07393" w:rsidP="00B07393">
            <w:pPr>
              <w:pStyle w:val="TAL"/>
            </w:pPr>
            <w:r w:rsidRPr="000C718F">
              <w:t>UnprotectedPort_us</w:t>
            </w:r>
          </w:p>
        </w:tc>
        <w:tc>
          <w:tcPr>
            <w:tcW w:w="2464" w:type="dxa"/>
            <w:tcBorders>
              <w:top w:val="double" w:sz="4" w:space="0" w:color="auto"/>
            </w:tcBorders>
            <w:shd w:val="clear" w:color="auto" w:fill="auto"/>
          </w:tcPr>
          <w:p w14:paraId="6C48BB0F" w14:textId="77777777" w:rsidR="00B07393" w:rsidRPr="000C718F" w:rsidRDefault="00B07393" w:rsidP="00B07393">
            <w:pPr>
              <w:pStyle w:val="TAL"/>
            </w:pPr>
            <w:r w:rsidRPr="000C718F">
              <w:t>PortNumber_Type</w:t>
            </w:r>
          </w:p>
        </w:tc>
        <w:tc>
          <w:tcPr>
            <w:tcW w:w="493" w:type="dxa"/>
            <w:tcBorders>
              <w:top w:val="double" w:sz="4" w:space="0" w:color="auto"/>
            </w:tcBorders>
            <w:shd w:val="clear" w:color="auto" w:fill="auto"/>
          </w:tcPr>
          <w:p w14:paraId="3D3D1EFE" w14:textId="77777777" w:rsidR="00B07393" w:rsidRPr="000C718F" w:rsidRDefault="00B07393" w:rsidP="00B07393">
            <w:pPr>
              <w:pStyle w:val="TAL"/>
            </w:pPr>
            <w:r w:rsidRPr="000C718F">
              <w:t>opt</w:t>
            </w:r>
          </w:p>
        </w:tc>
        <w:tc>
          <w:tcPr>
            <w:tcW w:w="5421" w:type="dxa"/>
            <w:tcBorders>
              <w:top w:val="double" w:sz="4" w:space="0" w:color="auto"/>
            </w:tcBorders>
            <w:shd w:val="clear" w:color="auto" w:fill="auto"/>
          </w:tcPr>
          <w:p w14:paraId="6CDAC984" w14:textId="77777777" w:rsidR="00B07393" w:rsidRPr="000C718F" w:rsidRDefault="00B07393" w:rsidP="00B07393">
            <w:pPr>
              <w:pStyle w:val="TAL"/>
            </w:pPr>
            <w:r w:rsidRPr="000C718F">
              <w:t>5060 per default</w:t>
            </w:r>
          </w:p>
        </w:tc>
      </w:tr>
      <w:tr w:rsidR="00B07393" w:rsidRPr="000C718F" w14:paraId="0F798C3A" w14:textId="77777777" w:rsidTr="00B07393">
        <w:tc>
          <w:tcPr>
            <w:tcW w:w="1479" w:type="dxa"/>
            <w:shd w:val="clear" w:color="auto" w:fill="auto"/>
          </w:tcPr>
          <w:p w14:paraId="47B5F66A" w14:textId="77777777" w:rsidR="00B07393" w:rsidRPr="000C718F" w:rsidRDefault="00B07393" w:rsidP="00B07393">
            <w:pPr>
              <w:pStyle w:val="TAL"/>
            </w:pPr>
            <w:r w:rsidRPr="000C718F">
              <w:t>RegistrationInfo</w:t>
            </w:r>
          </w:p>
        </w:tc>
        <w:tc>
          <w:tcPr>
            <w:tcW w:w="2464" w:type="dxa"/>
            <w:shd w:val="clear" w:color="auto" w:fill="auto"/>
          </w:tcPr>
          <w:p w14:paraId="2ABB2211" w14:textId="77777777" w:rsidR="00B07393" w:rsidRPr="000C718F" w:rsidRDefault="003539CE" w:rsidP="00B07393">
            <w:pPr>
              <w:pStyle w:val="TAL"/>
            </w:pPr>
            <w:hyperlink w:anchor="IMS_RegistrationInfo_Type" w:history="1">
              <w:r w:rsidR="00B07393" w:rsidRPr="000C718F">
                <w:rPr>
                  <w:rStyle w:val="Hyperlink"/>
                </w:rPr>
                <w:t>IMS_RegistrationInfo_Type</w:t>
              </w:r>
            </w:hyperlink>
          </w:p>
        </w:tc>
        <w:tc>
          <w:tcPr>
            <w:tcW w:w="493" w:type="dxa"/>
            <w:shd w:val="clear" w:color="auto" w:fill="auto"/>
          </w:tcPr>
          <w:p w14:paraId="6816ACAE" w14:textId="77777777" w:rsidR="00B07393" w:rsidRPr="000C718F" w:rsidRDefault="00610F29" w:rsidP="00B07393">
            <w:pPr>
              <w:pStyle w:val="TAL"/>
            </w:pPr>
            <w:r w:rsidRPr="000C718F">
              <w:t>opt</w:t>
            </w:r>
          </w:p>
        </w:tc>
        <w:tc>
          <w:tcPr>
            <w:tcW w:w="5421" w:type="dxa"/>
            <w:shd w:val="clear" w:color="auto" w:fill="auto"/>
          </w:tcPr>
          <w:p w14:paraId="48EB8C7E" w14:textId="77777777" w:rsidR="00B07393" w:rsidRPr="000C718F" w:rsidRDefault="00B07393" w:rsidP="00B07393">
            <w:pPr>
              <w:pStyle w:val="TAL"/>
            </w:pPr>
          </w:p>
        </w:tc>
      </w:tr>
    </w:tbl>
    <w:p w14:paraId="4505475D" w14:textId="77777777" w:rsidR="00110984" w:rsidRPr="000C718F" w:rsidRDefault="00110984" w:rsidP="00110984"/>
    <w:p w14:paraId="768FA0C2" w14:textId="77777777" w:rsidR="00110984" w:rsidRPr="000C718F" w:rsidRDefault="00110984" w:rsidP="00110984">
      <w:pPr>
        <w:pStyle w:val="TH"/>
      </w:pPr>
      <w:r w:rsidRPr="000C718F">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110984" w:rsidRPr="000C718F" w14:paraId="393960C9" w14:textId="77777777" w:rsidTr="00992EBC">
        <w:tc>
          <w:tcPr>
            <w:tcW w:w="9857" w:type="dxa"/>
            <w:gridSpan w:val="2"/>
            <w:shd w:val="clear" w:color="auto" w:fill="E0E0E0"/>
          </w:tcPr>
          <w:p w14:paraId="7F173AD8" w14:textId="77777777" w:rsidR="00110984" w:rsidRPr="000C718F" w:rsidRDefault="00110984" w:rsidP="00992EBC">
            <w:pPr>
              <w:pStyle w:val="TAL"/>
              <w:rPr>
                <w:b/>
              </w:rPr>
            </w:pPr>
            <w:r w:rsidRPr="000C718F">
              <w:rPr>
                <w:b/>
              </w:rPr>
              <w:t>TTCN-3 Enumerated Type</w:t>
            </w:r>
          </w:p>
        </w:tc>
      </w:tr>
      <w:tr w:rsidR="00110984" w:rsidRPr="000C718F" w14:paraId="752ACDDC" w14:textId="77777777" w:rsidTr="00992EBC">
        <w:tc>
          <w:tcPr>
            <w:tcW w:w="1971" w:type="dxa"/>
            <w:tcBorders>
              <w:bottom w:val="single" w:sz="4" w:space="0" w:color="auto"/>
            </w:tcBorders>
            <w:shd w:val="clear" w:color="auto" w:fill="E0E0E0"/>
          </w:tcPr>
          <w:p w14:paraId="6942E3A5" w14:textId="77777777" w:rsidR="00110984" w:rsidRPr="000C718F" w:rsidRDefault="00110984" w:rsidP="00992EBC">
            <w:pPr>
              <w:pStyle w:val="TAL"/>
              <w:rPr>
                <w:b/>
              </w:rPr>
            </w:pPr>
            <w:bookmarkStart w:id="256" w:name="IMS_SecurityRelease_Type" w:colFirst="1" w:colLast="1"/>
            <w:r w:rsidRPr="000C718F">
              <w:rPr>
                <w:b/>
              </w:rPr>
              <w:t>Name</w:t>
            </w:r>
          </w:p>
        </w:tc>
        <w:tc>
          <w:tcPr>
            <w:tcW w:w="7886" w:type="dxa"/>
            <w:tcBorders>
              <w:bottom w:val="single" w:sz="4" w:space="0" w:color="auto"/>
            </w:tcBorders>
            <w:shd w:val="clear" w:color="auto" w:fill="FFFF99"/>
          </w:tcPr>
          <w:p w14:paraId="46242EF9" w14:textId="77777777" w:rsidR="00110984" w:rsidRPr="000C718F" w:rsidRDefault="00110984" w:rsidP="00992EBC">
            <w:pPr>
              <w:pStyle w:val="TAL"/>
              <w:rPr>
                <w:b/>
              </w:rPr>
            </w:pPr>
            <w:r w:rsidRPr="000C718F">
              <w:rPr>
                <w:b/>
              </w:rPr>
              <w:t>IMS_SecurityRelease_Type</w:t>
            </w:r>
          </w:p>
        </w:tc>
      </w:tr>
      <w:bookmarkEnd w:id="256"/>
      <w:tr w:rsidR="00110984" w:rsidRPr="000C718F" w14:paraId="628DEB34" w14:textId="77777777" w:rsidTr="00992EBC">
        <w:tc>
          <w:tcPr>
            <w:tcW w:w="1971" w:type="dxa"/>
            <w:tcBorders>
              <w:bottom w:val="double" w:sz="4" w:space="0" w:color="auto"/>
            </w:tcBorders>
            <w:shd w:val="clear" w:color="auto" w:fill="E0E0E0"/>
          </w:tcPr>
          <w:p w14:paraId="06287519" w14:textId="77777777" w:rsidR="00110984" w:rsidRPr="000C718F" w:rsidRDefault="00110984" w:rsidP="00992EBC">
            <w:pPr>
              <w:pStyle w:val="TAL"/>
              <w:rPr>
                <w:b/>
              </w:rPr>
            </w:pPr>
            <w:r w:rsidRPr="000C718F">
              <w:rPr>
                <w:b/>
              </w:rPr>
              <w:t>Comment</w:t>
            </w:r>
          </w:p>
        </w:tc>
        <w:tc>
          <w:tcPr>
            <w:tcW w:w="7886" w:type="dxa"/>
            <w:tcBorders>
              <w:bottom w:val="double" w:sz="4" w:space="0" w:color="auto"/>
            </w:tcBorders>
            <w:shd w:val="clear" w:color="auto" w:fill="auto"/>
          </w:tcPr>
          <w:p w14:paraId="59210371" w14:textId="77777777" w:rsidR="00110984" w:rsidRPr="000C718F" w:rsidRDefault="00110984" w:rsidP="00992EBC">
            <w:pPr>
              <w:pStyle w:val="TAL"/>
            </w:pPr>
          </w:p>
        </w:tc>
      </w:tr>
      <w:tr w:rsidR="00110984" w:rsidRPr="000C718F" w14:paraId="44CC09AC" w14:textId="77777777" w:rsidTr="00992EBC">
        <w:tc>
          <w:tcPr>
            <w:tcW w:w="1971" w:type="dxa"/>
            <w:tcBorders>
              <w:top w:val="double" w:sz="4" w:space="0" w:color="auto"/>
            </w:tcBorders>
            <w:shd w:val="clear" w:color="auto" w:fill="auto"/>
          </w:tcPr>
          <w:p w14:paraId="79850BF8" w14:textId="77777777" w:rsidR="00110984" w:rsidRPr="000C718F" w:rsidRDefault="00110984" w:rsidP="00992EBC">
            <w:pPr>
              <w:pStyle w:val="TAL"/>
            </w:pPr>
            <w:r w:rsidRPr="000C718F">
              <w:t>full</w:t>
            </w:r>
          </w:p>
        </w:tc>
        <w:tc>
          <w:tcPr>
            <w:tcW w:w="7886" w:type="dxa"/>
            <w:tcBorders>
              <w:top w:val="double" w:sz="4" w:space="0" w:color="auto"/>
            </w:tcBorders>
            <w:shd w:val="clear" w:color="auto" w:fill="auto"/>
          </w:tcPr>
          <w:p w14:paraId="00292062" w14:textId="77777777" w:rsidR="00110984" w:rsidRPr="000C718F" w:rsidRDefault="00110984" w:rsidP="00992EBC">
            <w:pPr>
              <w:pStyle w:val="TAL"/>
            </w:pPr>
          </w:p>
        </w:tc>
      </w:tr>
      <w:tr w:rsidR="00110984" w:rsidRPr="000C718F" w14:paraId="2E706401" w14:textId="77777777" w:rsidTr="00992EBC">
        <w:tc>
          <w:tcPr>
            <w:tcW w:w="1971" w:type="dxa"/>
            <w:shd w:val="clear" w:color="auto" w:fill="auto"/>
          </w:tcPr>
          <w:p w14:paraId="629BDC8E" w14:textId="77777777" w:rsidR="00110984" w:rsidRPr="000C718F" w:rsidRDefault="00110984" w:rsidP="00992EBC">
            <w:pPr>
              <w:pStyle w:val="TAL"/>
            </w:pPr>
            <w:r w:rsidRPr="000C718F">
              <w:t>oldestProtectedContextOnly</w:t>
            </w:r>
          </w:p>
        </w:tc>
        <w:tc>
          <w:tcPr>
            <w:tcW w:w="7886" w:type="dxa"/>
            <w:shd w:val="clear" w:color="auto" w:fill="auto"/>
          </w:tcPr>
          <w:p w14:paraId="10693058" w14:textId="77777777" w:rsidR="00110984" w:rsidRPr="000C718F" w:rsidRDefault="00110984" w:rsidP="00992EBC">
            <w:pPr>
              <w:pStyle w:val="TAL"/>
            </w:pPr>
          </w:p>
        </w:tc>
      </w:tr>
    </w:tbl>
    <w:p w14:paraId="28B95182" w14:textId="77777777" w:rsidR="00B07393" w:rsidRPr="000C718F" w:rsidRDefault="00B07393" w:rsidP="00B07393"/>
    <w:p w14:paraId="6878A537" w14:textId="77777777" w:rsidR="00B07393" w:rsidRPr="000C718F" w:rsidRDefault="00B07393" w:rsidP="00B07393">
      <w:pPr>
        <w:pStyle w:val="TH"/>
      </w:pPr>
      <w:r w:rsidRPr="000C718F">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4BB53951" w14:textId="77777777" w:rsidTr="00B07393">
        <w:tc>
          <w:tcPr>
            <w:tcW w:w="9857" w:type="dxa"/>
            <w:gridSpan w:val="3"/>
            <w:shd w:val="clear" w:color="auto" w:fill="E0E0E0"/>
          </w:tcPr>
          <w:p w14:paraId="776729A3" w14:textId="77777777" w:rsidR="00B07393" w:rsidRPr="000C718F" w:rsidRDefault="00B07393" w:rsidP="00B07393">
            <w:pPr>
              <w:pStyle w:val="TAL"/>
              <w:rPr>
                <w:b/>
              </w:rPr>
            </w:pPr>
            <w:r w:rsidRPr="000C718F">
              <w:rPr>
                <w:b/>
              </w:rPr>
              <w:t>TTCN-3 Union Type</w:t>
            </w:r>
          </w:p>
        </w:tc>
      </w:tr>
      <w:tr w:rsidR="00B07393" w:rsidRPr="000C718F" w14:paraId="1A6F7BC5" w14:textId="77777777" w:rsidTr="00B07393">
        <w:tc>
          <w:tcPr>
            <w:tcW w:w="1479" w:type="dxa"/>
            <w:tcBorders>
              <w:bottom w:val="single" w:sz="4" w:space="0" w:color="auto"/>
            </w:tcBorders>
            <w:shd w:val="clear" w:color="auto" w:fill="E0E0E0"/>
          </w:tcPr>
          <w:p w14:paraId="0264AFDF" w14:textId="77777777" w:rsidR="00B07393" w:rsidRPr="000C718F" w:rsidRDefault="00B07393" w:rsidP="00B07393">
            <w:pPr>
              <w:pStyle w:val="TAL"/>
              <w:rPr>
                <w:b/>
              </w:rPr>
            </w:pPr>
            <w:bookmarkStart w:id="257" w:name="IMS_CONFIG_REQ" w:colFirst="1" w:colLast="1"/>
            <w:r w:rsidRPr="000C718F">
              <w:rPr>
                <w:b/>
              </w:rPr>
              <w:t>Name</w:t>
            </w:r>
          </w:p>
        </w:tc>
        <w:tc>
          <w:tcPr>
            <w:tcW w:w="8378" w:type="dxa"/>
            <w:gridSpan w:val="2"/>
            <w:tcBorders>
              <w:bottom w:val="single" w:sz="4" w:space="0" w:color="auto"/>
            </w:tcBorders>
            <w:shd w:val="clear" w:color="auto" w:fill="FFFF99"/>
          </w:tcPr>
          <w:p w14:paraId="6BBBB083" w14:textId="77777777" w:rsidR="00B07393" w:rsidRPr="000C718F" w:rsidRDefault="00B07393" w:rsidP="00B07393">
            <w:pPr>
              <w:pStyle w:val="TAL"/>
              <w:rPr>
                <w:b/>
              </w:rPr>
            </w:pPr>
            <w:r w:rsidRPr="000C718F">
              <w:rPr>
                <w:b/>
              </w:rPr>
              <w:t>IMS_CONFIG_REQ</w:t>
            </w:r>
          </w:p>
        </w:tc>
      </w:tr>
      <w:bookmarkEnd w:id="257"/>
      <w:tr w:rsidR="00B07393" w:rsidRPr="000C718F" w14:paraId="275F8D63" w14:textId="77777777" w:rsidTr="00B07393">
        <w:tc>
          <w:tcPr>
            <w:tcW w:w="1479" w:type="dxa"/>
            <w:tcBorders>
              <w:bottom w:val="double" w:sz="4" w:space="0" w:color="auto"/>
            </w:tcBorders>
            <w:shd w:val="clear" w:color="auto" w:fill="E0E0E0"/>
          </w:tcPr>
          <w:p w14:paraId="41EBE771"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121AC0B5" w14:textId="77777777" w:rsidR="00B07393" w:rsidRPr="000C718F" w:rsidRDefault="00B07393" w:rsidP="00B07393">
            <w:pPr>
              <w:pStyle w:val="TAL"/>
            </w:pPr>
          </w:p>
        </w:tc>
      </w:tr>
      <w:tr w:rsidR="00B07393" w:rsidRPr="000C718F" w14:paraId="4176A016" w14:textId="77777777" w:rsidTr="00B07393">
        <w:tc>
          <w:tcPr>
            <w:tcW w:w="1479" w:type="dxa"/>
            <w:tcBorders>
              <w:top w:val="double" w:sz="4" w:space="0" w:color="auto"/>
            </w:tcBorders>
            <w:shd w:val="clear" w:color="auto" w:fill="auto"/>
          </w:tcPr>
          <w:p w14:paraId="17BFDA32" w14:textId="77777777" w:rsidR="00B07393" w:rsidRPr="000C718F" w:rsidRDefault="00B07393" w:rsidP="00B07393">
            <w:pPr>
              <w:pStyle w:val="TAL"/>
            </w:pPr>
            <w:r w:rsidRPr="000C718F">
              <w:t>InstallKey</w:t>
            </w:r>
          </w:p>
        </w:tc>
        <w:tc>
          <w:tcPr>
            <w:tcW w:w="2957" w:type="dxa"/>
            <w:tcBorders>
              <w:top w:val="double" w:sz="4" w:space="0" w:color="auto"/>
            </w:tcBorders>
            <w:shd w:val="clear" w:color="auto" w:fill="auto"/>
          </w:tcPr>
          <w:p w14:paraId="362271BA" w14:textId="77777777" w:rsidR="00B07393" w:rsidRPr="000C718F" w:rsidRDefault="00E111F6" w:rsidP="00B07393">
            <w:pPr>
              <w:pStyle w:val="TAL"/>
            </w:pPr>
            <w:r w:rsidRPr="000C718F">
              <w:t>IPsec</w:t>
            </w:r>
            <w:r w:rsidR="00B07393" w:rsidRPr="000C718F">
              <w:t>_SecurityKeys_Type</w:t>
            </w:r>
          </w:p>
        </w:tc>
        <w:tc>
          <w:tcPr>
            <w:tcW w:w="5421" w:type="dxa"/>
            <w:tcBorders>
              <w:top w:val="double" w:sz="4" w:space="0" w:color="auto"/>
            </w:tcBorders>
            <w:shd w:val="clear" w:color="auto" w:fill="auto"/>
          </w:tcPr>
          <w:p w14:paraId="6271C3EF" w14:textId="77777777" w:rsidR="00B07393" w:rsidRPr="000C718F" w:rsidRDefault="00B07393" w:rsidP="00B07393">
            <w:pPr>
              <w:pStyle w:val="TAL"/>
            </w:pPr>
          </w:p>
        </w:tc>
      </w:tr>
      <w:tr w:rsidR="00B07393" w:rsidRPr="000C718F" w14:paraId="3D98002C" w14:textId="77777777" w:rsidTr="00B07393">
        <w:tc>
          <w:tcPr>
            <w:tcW w:w="1479" w:type="dxa"/>
            <w:shd w:val="clear" w:color="auto" w:fill="auto"/>
          </w:tcPr>
          <w:p w14:paraId="7EE833EB" w14:textId="77777777" w:rsidR="00B07393" w:rsidRPr="000C718F" w:rsidRDefault="00B07393" w:rsidP="00B07393">
            <w:pPr>
              <w:pStyle w:val="TAL"/>
            </w:pPr>
            <w:r w:rsidRPr="000C718F">
              <w:t>PortsAndSecurityConfig</w:t>
            </w:r>
          </w:p>
        </w:tc>
        <w:tc>
          <w:tcPr>
            <w:tcW w:w="2957" w:type="dxa"/>
            <w:shd w:val="clear" w:color="auto" w:fill="auto"/>
          </w:tcPr>
          <w:p w14:paraId="2D1CCCF6" w14:textId="77777777" w:rsidR="00B07393" w:rsidRPr="000C718F" w:rsidRDefault="003539CE" w:rsidP="00B07393">
            <w:pPr>
              <w:pStyle w:val="TAL"/>
            </w:pPr>
            <w:hyperlink w:anchor="IMS_PortsAndSecurityConfigReq_Type" w:history="1">
              <w:r w:rsidR="00B07393" w:rsidRPr="000C718F">
                <w:rPr>
                  <w:rStyle w:val="Hyperlink"/>
                </w:rPr>
                <w:t>IMS_PortsAndSecurityConfigReq_Type</w:t>
              </w:r>
            </w:hyperlink>
          </w:p>
        </w:tc>
        <w:tc>
          <w:tcPr>
            <w:tcW w:w="5421" w:type="dxa"/>
            <w:shd w:val="clear" w:color="auto" w:fill="auto"/>
          </w:tcPr>
          <w:p w14:paraId="44EFC652" w14:textId="77777777" w:rsidR="00B07393" w:rsidRPr="000C718F" w:rsidRDefault="00B07393" w:rsidP="00B07393">
            <w:pPr>
              <w:pStyle w:val="TAL"/>
            </w:pPr>
          </w:p>
        </w:tc>
      </w:tr>
      <w:tr w:rsidR="00B07393" w:rsidRPr="000C718F" w14:paraId="2CCE752A" w14:textId="77777777" w:rsidTr="00B07393">
        <w:tc>
          <w:tcPr>
            <w:tcW w:w="1479" w:type="dxa"/>
            <w:shd w:val="clear" w:color="auto" w:fill="auto"/>
          </w:tcPr>
          <w:p w14:paraId="0B4B5D4C" w14:textId="77777777" w:rsidR="00B07393" w:rsidRPr="000C718F" w:rsidRDefault="00B07393" w:rsidP="00B07393">
            <w:pPr>
              <w:pStyle w:val="TAL"/>
            </w:pPr>
            <w:r w:rsidRPr="000C718F">
              <w:t>SecurityRelease</w:t>
            </w:r>
          </w:p>
        </w:tc>
        <w:tc>
          <w:tcPr>
            <w:tcW w:w="2957" w:type="dxa"/>
            <w:shd w:val="clear" w:color="auto" w:fill="auto"/>
          </w:tcPr>
          <w:p w14:paraId="6546E0C2" w14:textId="77777777" w:rsidR="00B07393" w:rsidRPr="000C718F" w:rsidRDefault="003539CE" w:rsidP="00B07393">
            <w:pPr>
              <w:pStyle w:val="TAL"/>
            </w:pPr>
            <w:hyperlink w:anchor="IMS_SecurityInfo_Type" w:history="1"/>
            <w:hyperlink w:anchor="IMS_SecurityRelease_Type" w:history="1">
              <w:r w:rsidR="00110984" w:rsidRPr="000C718F">
                <w:rPr>
                  <w:rStyle w:val="Hyperlink"/>
                </w:rPr>
                <w:t>IMS_SecurityRelease_Type</w:t>
              </w:r>
            </w:hyperlink>
          </w:p>
        </w:tc>
        <w:tc>
          <w:tcPr>
            <w:tcW w:w="5421" w:type="dxa"/>
            <w:shd w:val="clear" w:color="auto" w:fill="auto"/>
          </w:tcPr>
          <w:p w14:paraId="6B295C7F" w14:textId="77777777" w:rsidR="00B07393" w:rsidRPr="000C718F" w:rsidRDefault="00B07393" w:rsidP="00B07393">
            <w:pPr>
              <w:pStyle w:val="TAL"/>
            </w:pPr>
          </w:p>
        </w:tc>
      </w:tr>
      <w:tr w:rsidR="00B07393" w:rsidRPr="000C718F" w14:paraId="73922C30" w14:textId="77777777" w:rsidTr="00B07393">
        <w:tc>
          <w:tcPr>
            <w:tcW w:w="1479" w:type="dxa"/>
            <w:shd w:val="clear" w:color="auto" w:fill="auto"/>
          </w:tcPr>
          <w:p w14:paraId="07719E02" w14:textId="77777777" w:rsidR="00B07393" w:rsidRPr="000C718F" w:rsidRDefault="00B07393" w:rsidP="00B07393">
            <w:pPr>
              <w:pStyle w:val="TAL"/>
            </w:pPr>
            <w:r w:rsidRPr="000C718F">
              <w:t>CloseTCP</w:t>
            </w:r>
          </w:p>
        </w:tc>
        <w:tc>
          <w:tcPr>
            <w:tcW w:w="2957" w:type="dxa"/>
            <w:shd w:val="clear" w:color="auto" w:fill="auto"/>
          </w:tcPr>
          <w:p w14:paraId="2CC76CB9" w14:textId="77777777" w:rsidR="00B07393" w:rsidRPr="000C718F" w:rsidRDefault="00B07393" w:rsidP="00B07393">
            <w:pPr>
              <w:pStyle w:val="TAL"/>
            </w:pPr>
            <w:r w:rsidRPr="000C718F">
              <w:t>Null_Type</w:t>
            </w:r>
          </w:p>
        </w:tc>
        <w:tc>
          <w:tcPr>
            <w:tcW w:w="5421" w:type="dxa"/>
            <w:shd w:val="clear" w:color="auto" w:fill="auto"/>
          </w:tcPr>
          <w:p w14:paraId="79A2BF4F" w14:textId="77777777" w:rsidR="00B07393" w:rsidRPr="000C718F" w:rsidRDefault="00B07393" w:rsidP="00B07393">
            <w:pPr>
              <w:pStyle w:val="TAL"/>
            </w:pPr>
          </w:p>
        </w:tc>
      </w:tr>
    </w:tbl>
    <w:p w14:paraId="49B61C42" w14:textId="77777777" w:rsidR="00B07393" w:rsidRPr="000C718F" w:rsidRDefault="00B07393" w:rsidP="00B07393"/>
    <w:p w14:paraId="6A66DC54" w14:textId="77777777" w:rsidR="00B07393" w:rsidRPr="000C718F" w:rsidRDefault="00B07393" w:rsidP="00B07393">
      <w:pPr>
        <w:pStyle w:val="TH"/>
      </w:pPr>
      <w:r w:rsidRPr="000C718F">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59ADFAA7" w14:textId="77777777" w:rsidTr="00B07393">
        <w:tc>
          <w:tcPr>
            <w:tcW w:w="9857" w:type="dxa"/>
            <w:gridSpan w:val="3"/>
            <w:shd w:val="clear" w:color="auto" w:fill="E0E0E0"/>
          </w:tcPr>
          <w:p w14:paraId="071F5FE1" w14:textId="77777777" w:rsidR="00B07393" w:rsidRPr="000C718F" w:rsidRDefault="00B07393" w:rsidP="00B07393">
            <w:pPr>
              <w:pStyle w:val="TAL"/>
              <w:rPr>
                <w:b/>
              </w:rPr>
            </w:pPr>
            <w:r w:rsidRPr="000C718F">
              <w:rPr>
                <w:b/>
              </w:rPr>
              <w:t>TTCN-3 Union Type</w:t>
            </w:r>
          </w:p>
        </w:tc>
      </w:tr>
      <w:tr w:rsidR="00B07393" w:rsidRPr="000C718F" w14:paraId="077EDC57" w14:textId="77777777" w:rsidTr="00B07393">
        <w:tc>
          <w:tcPr>
            <w:tcW w:w="1479" w:type="dxa"/>
            <w:tcBorders>
              <w:bottom w:val="single" w:sz="4" w:space="0" w:color="auto"/>
            </w:tcBorders>
            <w:shd w:val="clear" w:color="auto" w:fill="E0E0E0"/>
          </w:tcPr>
          <w:p w14:paraId="0275B030" w14:textId="77777777" w:rsidR="00B07393" w:rsidRPr="000C718F" w:rsidRDefault="00B07393" w:rsidP="00B07393">
            <w:pPr>
              <w:pStyle w:val="TAL"/>
              <w:rPr>
                <w:b/>
              </w:rPr>
            </w:pPr>
            <w:bookmarkStart w:id="258" w:name="IMS_CONFIG_CNF" w:colFirst="1" w:colLast="1"/>
            <w:r w:rsidRPr="000C718F">
              <w:rPr>
                <w:b/>
              </w:rPr>
              <w:t>Name</w:t>
            </w:r>
          </w:p>
        </w:tc>
        <w:tc>
          <w:tcPr>
            <w:tcW w:w="8378" w:type="dxa"/>
            <w:gridSpan w:val="2"/>
            <w:tcBorders>
              <w:bottom w:val="single" w:sz="4" w:space="0" w:color="auto"/>
            </w:tcBorders>
            <w:shd w:val="clear" w:color="auto" w:fill="FFFF99"/>
          </w:tcPr>
          <w:p w14:paraId="77F4DAE8" w14:textId="77777777" w:rsidR="00B07393" w:rsidRPr="000C718F" w:rsidRDefault="00B07393" w:rsidP="00B07393">
            <w:pPr>
              <w:pStyle w:val="TAL"/>
              <w:rPr>
                <w:b/>
              </w:rPr>
            </w:pPr>
            <w:r w:rsidRPr="000C718F">
              <w:rPr>
                <w:b/>
              </w:rPr>
              <w:t>IMS_CONFIG_CNF</w:t>
            </w:r>
          </w:p>
        </w:tc>
      </w:tr>
      <w:bookmarkEnd w:id="258"/>
      <w:tr w:rsidR="00B07393" w:rsidRPr="000C718F" w14:paraId="521AFB94" w14:textId="77777777" w:rsidTr="00B07393">
        <w:tc>
          <w:tcPr>
            <w:tcW w:w="1479" w:type="dxa"/>
            <w:tcBorders>
              <w:bottom w:val="double" w:sz="4" w:space="0" w:color="auto"/>
            </w:tcBorders>
            <w:shd w:val="clear" w:color="auto" w:fill="E0E0E0"/>
          </w:tcPr>
          <w:p w14:paraId="28D7A8EF"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74789C8E" w14:textId="77777777" w:rsidR="00B07393" w:rsidRPr="000C718F" w:rsidRDefault="00B07393" w:rsidP="00B07393">
            <w:pPr>
              <w:pStyle w:val="TAL"/>
            </w:pPr>
          </w:p>
        </w:tc>
      </w:tr>
      <w:tr w:rsidR="00B07393" w:rsidRPr="000C718F" w14:paraId="03552AF0" w14:textId="77777777" w:rsidTr="00B07393">
        <w:tc>
          <w:tcPr>
            <w:tcW w:w="1479" w:type="dxa"/>
            <w:tcBorders>
              <w:top w:val="double" w:sz="4" w:space="0" w:color="auto"/>
            </w:tcBorders>
            <w:shd w:val="clear" w:color="auto" w:fill="auto"/>
          </w:tcPr>
          <w:p w14:paraId="703250AD" w14:textId="77777777" w:rsidR="00B07393" w:rsidRPr="000C718F" w:rsidRDefault="00B07393" w:rsidP="00B07393">
            <w:pPr>
              <w:pStyle w:val="TAL"/>
            </w:pPr>
            <w:r w:rsidRPr="000C718F">
              <w:t>InstallKey</w:t>
            </w:r>
          </w:p>
        </w:tc>
        <w:tc>
          <w:tcPr>
            <w:tcW w:w="2957" w:type="dxa"/>
            <w:tcBorders>
              <w:top w:val="double" w:sz="4" w:space="0" w:color="auto"/>
            </w:tcBorders>
            <w:shd w:val="clear" w:color="auto" w:fill="auto"/>
          </w:tcPr>
          <w:p w14:paraId="554DFCF9" w14:textId="77777777" w:rsidR="00B07393" w:rsidRPr="000C718F" w:rsidRDefault="00B07393" w:rsidP="00B07393">
            <w:pPr>
              <w:pStyle w:val="TAL"/>
            </w:pPr>
            <w:r w:rsidRPr="000C718F">
              <w:t>Null_Type</w:t>
            </w:r>
          </w:p>
        </w:tc>
        <w:tc>
          <w:tcPr>
            <w:tcW w:w="5421" w:type="dxa"/>
            <w:tcBorders>
              <w:top w:val="double" w:sz="4" w:space="0" w:color="auto"/>
            </w:tcBorders>
            <w:shd w:val="clear" w:color="auto" w:fill="auto"/>
          </w:tcPr>
          <w:p w14:paraId="2BEECDAD" w14:textId="77777777" w:rsidR="00B07393" w:rsidRPr="000C718F" w:rsidRDefault="00B07393" w:rsidP="00B07393">
            <w:pPr>
              <w:pStyle w:val="TAL"/>
            </w:pPr>
          </w:p>
        </w:tc>
      </w:tr>
      <w:tr w:rsidR="00B07393" w:rsidRPr="000C718F" w14:paraId="4AF96C57" w14:textId="77777777" w:rsidTr="00B07393">
        <w:tc>
          <w:tcPr>
            <w:tcW w:w="1479" w:type="dxa"/>
            <w:shd w:val="clear" w:color="auto" w:fill="auto"/>
          </w:tcPr>
          <w:p w14:paraId="755CD86E" w14:textId="77777777" w:rsidR="00B07393" w:rsidRPr="000C718F" w:rsidRDefault="00B07393" w:rsidP="00B07393">
            <w:pPr>
              <w:pStyle w:val="TAL"/>
            </w:pPr>
            <w:r w:rsidRPr="000C718F">
              <w:t>PortsAndSecurityConfig</w:t>
            </w:r>
          </w:p>
        </w:tc>
        <w:tc>
          <w:tcPr>
            <w:tcW w:w="2957" w:type="dxa"/>
            <w:shd w:val="clear" w:color="auto" w:fill="auto"/>
          </w:tcPr>
          <w:p w14:paraId="05E7EA5B" w14:textId="77777777" w:rsidR="00B07393" w:rsidRPr="000C718F" w:rsidRDefault="003539CE" w:rsidP="00B07393">
            <w:pPr>
              <w:pStyle w:val="TAL"/>
            </w:pPr>
            <w:hyperlink w:anchor="IMS_PortsAndSecurityConfigCnf_Type" w:history="1">
              <w:r w:rsidR="00B07393" w:rsidRPr="000C718F">
                <w:rPr>
                  <w:rStyle w:val="Hyperlink"/>
                </w:rPr>
                <w:t>IMS_PortsAndSecurityConfigCnf_Type</w:t>
              </w:r>
            </w:hyperlink>
          </w:p>
        </w:tc>
        <w:tc>
          <w:tcPr>
            <w:tcW w:w="5421" w:type="dxa"/>
            <w:shd w:val="clear" w:color="auto" w:fill="auto"/>
          </w:tcPr>
          <w:p w14:paraId="2D1648F3" w14:textId="77777777" w:rsidR="00B07393" w:rsidRPr="000C718F" w:rsidRDefault="00B07393" w:rsidP="00B07393">
            <w:pPr>
              <w:pStyle w:val="TAL"/>
            </w:pPr>
          </w:p>
        </w:tc>
      </w:tr>
      <w:tr w:rsidR="00B07393" w:rsidRPr="000C718F" w14:paraId="27182B4D" w14:textId="77777777" w:rsidTr="00B07393">
        <w:tc>
          <w:tcPr>
            <w:tcW w:w="1479" w:type="dxa"/>
            <w:shd w:val="clear" w:color="auto" w:fill="auto"/>
          </w:tcPr>
          <w:p w14:paraId="5DBE2C2E" w14:textId="77777777" w:rsidR="00B07393" w:rsidRPr="000C718F" w:rsidRDefault="00B07393" w:rsidP="00B07393">
            <w:pPr>
              <w:pStyle w:val="TAL"/>
            </w:pPr>
            <w:r w:rsidRPr="000C718F">
              <w:t>SecurityRelease</w:t>
            </w:r>
          </w:p>
        </w:tc>
        <w:tc>
          <w:tcPr>
            <w:tcW w:w="2957" w:type="dxa"/>
            <w:shd w:val="clear" w:color="auto" w:fill="auto"/>
          </w:tcPr>
          <w:p w14:paraId="63B1D419" w14:textId="77777777" w:rsidR="00B07393" w:rsidRPr="000C718F" w:rsidRDefault="00B07393" w:rsidP="00B07393">
            <w:pPr>
              <w:pStyle w:val="TAL"/>
            </w:pPr>
            <w:r w:rsidRPr="000C718F">
              <w:t>Null_Type</w:t>
            </w:r>
          </w:p>
        </w:tc>
        <w:tc>
          <w:tcPr>
            <w:tcW w:w="5421" w:type="dxa"/>
            <w:shd w:val="clear" w:color="auto" w:fill="auto"/>
          </w:tcPr>
          <w:p w14:paraId="3822B8CC" w14:textId="77777777" w:rsidR="00B07393" w:rsidRPr="000C718F" w:rsidRDefault="00B07393" w:rsidP="00B07393">
            <w:pPr>
              <w:pStyle w:val="TAL"/>
            </w:pPr>
          </w:p>
        </w:tc>
      </w:tr>
      <w:tr w:rsidR="00B07393" w:rsidRPr="000C718F" w14:paraId="09A5C4B0" w14:textId="77777777" w:rsidTr="00B07393">
        <w:tc>
          <w:tcPr>
            <w:tcW w:w="1479" w:type="dxa"/>
            <w:shd w:val="clear" w:color="auto" w:fill="auto"/>
          </w:tcPr>
          <w:p w14:paraId="6541DD7F" w14:textId="77777777" w:rsidR="00B07393" w:rsidRPr="000C718F" w:rsidRDefault="00B07393" w:rsidP="00B07393">
            <w:pPr>
              <w:pStyle w:val="TAL"/>
            </w:pPr>
            <w:r w:rsidRPr="000C718F">
              <w:t>CloseTCP</w:t>
            </w:r>
          </w:p>
        </w:tc>
        <w:tc>
          <w:tcPr>
            <w:tcW w:w="2957" w:type="dxa"/>
            <w:shd w:val="clear" w:color="auto" w:fill="auto"/>
          </w:tcPr>
          <w:p w14:paraId="2ADB37A4" w14:textId="77777777" w:rsidR="00B07393" w:rsidRPr="000C718F" w:rsidRDefault="00B07393" w:rsidP="00B07393">
            <w:pPr>
              <w:pStyle w:val="TAL"/>
            </w:pPr>
            <w:r w:rsidRPr="000C718F">
              <w:t>Null_Type</w:t>
            </w:r>
          </w:p>
        </w:tc>
        <w:tc>
          <w:tcPr>
            <w:tcW w:w="5421" w:type="dxa"/>
            <w:shd w:val="clear" w:color="auto" w:fill="auto"/>
          </w:tcPr>
          <w:p w14:paraId="36F254A3" w14:textId="77777777" w:rsidR="00B07393" w:rsidRPr="000C718F" w:rsidRDefault="00B07393" w:rsidP="00B07393">
            <w:pPr>
              <w:pStyle w:val="TAL"/>
            </w:pPr>
          </w:p>
        </w:tc>
      </w:tr>
    </w:tbl>
    <w:p w14:paraId="377754C0" w14:textId="77777777" w:rsidR="00B07393" w:rsidRPr="000C718F" w:rsidRDefault="00B07393" w:rsidP="00B07393"/>
    <w:p w14:paraId="77FB2828" w14:textId="77777777" w:rsidR="00B07393" w:rsidRPr="000C718F" w:rsidRDefault="00B07393" w:rsidP="00B07393">
      <w:pPr>
        <w:pStyle w:val="TH"/>
      </w:pPr>
      <w:r w:rsidRPr="000C718F">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3ABA34D7" w14:textId="77777777" w:rsidTr="00B07393">
        <w:tc>
          <w:tcPr>
            <w:tcW w:w="9857" w:type="dxa"/>
            <w:gridSpan w:val="3"/>
            <w:shd w:val="clear" w:color="auto" w:fill="E0E0E0"/>
          </w:tcPr>
          <w:p w14:paraId="794081A3" w14:textId="77777777" w:rsidR="00B07393" w:rsidRPr="000C718F" w:rsidRDefault="00B07393" w:rsidP="00B07393">
            <w:pPr>
              <w:pStyle w:val="TAL"/>
              <w:rPr>
                <w:b/>
              </w:rPr>
            </w:pPr>
            <w:r w:rsidRPr="000C718F">
              <w:rPr>
                <w:b/>
              </w:rPr>
              <w:t>TTCN-3 Port Type</w:t>
            </w:r>
          </w:p>
        </w:tc>
      </w:tr>
      <w:tr w:rsidR="00B07393" w:rsidRPr="000C718F" w14:paraId="18917730" w14:textId="77777777" w:rsidTr="00B07393">
        <w:tc>
          <w:tcPr>
            <w:tcW w:w="1479" w:type="dxa"/>
            <w:tcBorders>
              <w:bottom w:val="single" w:sz="4" w:space="0" w:color="auto"/>
            </w:tcBorders>
            <w:shd w:val="clear" w:color="auto" w:fill="E0E0E0"/>
          </w:tcPr>
          <w:p w14:paraId="1489E1DE" w14:textId="77777777" w:rsidR="00B07393" w:rsidRPr="000C718F" w:rsidRDefault="00B07393" w:rsidP="00B07393">
            <w:pPr>
              <w:pStyle w:val="TAL"/>
              <w:rPr>
                <w:b/>
              </w:rPr>
            </w:pPr>
            <w:bookmarkStart w:id="259" w:name="IMS_IP_CTRL_PORT" w:colFirst="1" w:colLast="1"/>
            <w:r w:rsidRPr="000C718F">
              <w:rPr>
                <w:b/>
              </w:rPr>
              <w:t>Name</w:t>
            </w:r>
          </w:p>
        </w:tc>
        <w:tc>
          <w:tcPr>
            <w:tcW w:w="8378" w:type="dxa"/>
            <w:gridSpan w:val="2"/>
            <w:tcBorders>
              <w:bottom w:val="single" w:sz="4" w:space="0" w:color="auto"/>
            </w:tcBorders>
            <w:shd w:val="clear" w:color="auto" w:fill="FFFF99"/>
          </w:tcPr>
          <w:p w14:paraId="08AAB940" w14:textId="77777777" w:rsidR="00B07393" w:rsidRPr="000C718F" w:rsidRDefault="00B07393" w:rsidP="00B07393">
            <w:pPr>
              <w:pStyle w:val="TAL"/>
              <w:rPr>
                <w:b/>
              </w:rPr>
            </w:pPr>
            <w:r w:rsidRPr="000C718F">
              <w:rPr>
                <w:b/>
              </w:rPr>
              <w:t>IMS_IP_CTRL_PORT</w:t>
            </w:r>
          </w:p>
        </w:tc>
      </w:tr>
      <w:bookmarkEnd w:id="259"/>
      <w:tr w:rsidR="00B07393" w:rsidRPr="000C718F" w14:paraId="0320531F" w14:textId="77777777" w:rsidTr="00B07393">
        <w:tc>
          <w:tcPr>
            <w:tcW w:w="1479" w:type="dxa"/>
            <w:tcBorders>
              <w:bottom w:val="double" w:sz="4" w:space="0" w:color="auto"/>
            </w:tcBorders>
            <w:shd w:val="clear" w:color="auto" w:fill="E0E0E0"/>
          </w:tcPr>
          <w:p w14:paraId="1F9622FD"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5DC90060" w14:textId="77777777" w:rsidR="00B07393" w:rsidRPr="000C718F" w:rsidRDefault="00B07393" w:rsidP="00B07393">
            <w:pPr>
              <w:pStyle w:val="TAL"/>
            </w:pPr>
            <w:r w:rsidRPr="000C718F">
              <w:t>Control port at the IMS PTC to configure IP for IMS</w:t>
            </w:r>
          </w:p>
        </w:tc>
      </w:tr>
      <w:tr w:rsidR="00B07393" w:rsidRPr="000C718F" w14:paraId="01C128B8" w14:textId="77777777" w:rsidTr="00B07393">
        <w:tc>
          <w:tcPr>
            <w:tcW w:w="1479" w:type="dxa"/>
            <w:tcBorders>
              <w:top w:val="double" w:sz="4" w:space="0" w:color="auto"/>
            </w:tcBorders>
            <w:shd w:val="clear" w:color="auto" w:fill="auto"/>
          </w:tcPr>
          <w:p w14:paraId="0A21837D" w14:textId="77777777" w:rsidR="00B07393" w:rsidRPr="000C718F" w:rsidRDefault="00B07393" w:rsidP="00B07393">
            <w:pPr>
              <w:pStyle w:val="TAL"/>
            </w:pPr>
            <w:r w:rsidRPr="000C718F">
              <w:t>out</w:t>
            </w:r>
          </w:p>
        </w:tc>
        <w:tc>
          <w:tcPr>
            <w:tcW w:w="2957" w:type="dxa"/>
            <w:tcBorders>
              <w:top w:val="double" w:sz="4" w:space="0" w:color="auto"/>
            </w:tcBorders>
            <w:shd w:val="clear" w:color="auto" w:fill="auto"/>
          </w:tcPr>
          <w:p w14:paraId="42BE00DE" w14:textId="77777777" w:rsidR="00B07393" w:rsidRPr="000C718F" w:rsidRDefault="003539CE" w:rsidP="00B07393">
            <w:pPr>
              <w:pStyle w:val="TAL"/>
            </w:pPr>
            <w:hyperlink w:anchor="IMS_CONFIG_REQ" w:history="1">
              <w:r w:rsidR="00B07393" w:rsidRPr="000C718F">
                <w:rPr>
                  <w:rStyle w:val="Hyperlink"/>
                </w:rPr>
                <w:t>IMS_CONFIG_REQ</w:t>
              </w:r>
            </w:hyperlink>
          </w:p>
        </w:tc>
        <w:tc>
          <w:tcPr>
            <w:tcW w:w="5421" w:type="dxa"/>
            <w:tcBorders>
              <w:top w:val="double" w:sz="4" w:space="0" w:color="auto"/>
            </w:tcBorders>
            <w:shd w:val="clear" w:color="auto" w:fill="auto"/>
          </w:tcPr>
          <w:p w14:paraId="0E3426CC" w14:textId="77777777" w:rsidR="00B07393" w:rsidRPr="000C718F" w:rsidRDefault="00B07393" w:rsidP="00B07393">
            <w:pPr>
              <w:pStyle w:val="TAL"/>
            </w:pPr>
          </w:p>
        </w:tc>
      </w:tr>
      <w:tr w:rsidR="00B07393" w:rsidRPr="000C718F" w14:paraId="5C365C83" w14:textId="77777777" w:rsidTr="00B07393">
        <w:tc>
          <w:tcPr>
            <w:tcW w:w="1479" w:type="dxa"/>
            <w:shd w:val="clear" w:color="auto" w:fill="auto"/>
          </w:tcPr>
          <w:p w14:paraId="6A43CEB1" w14:textId="77777777" w:rsidR="00B07393" w:rsidRPr="000C718F" w:rsidRDefault="00B07393" w:rsidP="00B07393">
            <w:pPr>
              <w:pStyle w:val="TAL"/>
            </w:pPr>
            <w:r w:rsidRPr="000C718F">
              <w:t>in</w:t>
            </w:r>
          </w:p>
        </w:tc>
        <w:tc>
          <w:tcPr>
            <w:tcW w:w="2957" w:type="dxa"/>
            <w:shd w:val="clear" w:color="auto" w:fill="auto"/>
          </w:tcPr>
          <w:p w14:paraId="465D50D1" w14:textId="77777777" w:rsidR="00B07393" w:rsidRPr="000C718F" w:rsidRDefault="003539CE" w:rsidP="00B07393">
            <w:pPr>
              <w:pStyle w:val="TAL"/>
            </w:pPr>
            <w:hyperlink w:anchor="IMS_CONFIG_CNF" w:history="1">
              <w:r w:rsidR="00B07393" w:rsidRPr="000C718F">
                <w:rPr>
                  <w:rStyle w:val="Hyperlink"/>
                </w:rPr>
                <w:t>IMS_CONFIG_CNF</w:t>
              </w:r>
            </w:hyperlink>
          </w:p>
        </w:tc>
        <w:tc>
          <w:tcPr>
            <w:tcW w:w="5421" w:type="dxa"/>
            <w:shd w:val="clear" w:color="auto" w:fill="auto"/>
          </w:tcPr>
          <w:p w14:paraId="04F23DB8" w14:textId="77777777" w:rsidR="00B07393" w:rsidRPr="000C718F" w:rsidRDefault="00B07393" w:rsidP="00B07393">
            <w:pPr>
              <w:pStyle w:val="TAL"/>
            </w:pPr>
          </w:p>
        </w:tc>
      </w:tr>
    </w:tbl>
    <w:p w14:paraId="2C87EEEC" w14:textId="77777777" w:rsidR="00B07393" w:rsidRPr="000C718F" w:rsidRDefault="00B07393" w:rsidP="00B07393"/>
    <w:p w14:paraId="75E5ABB2" w14:textId="77777777" w:rsidR="00B07393" w:rsidRPr="000C718F" w:rsidRDefault="00B07393" w:rsidP="00B07393">
      <w:pPr>
        <w:pStyle w:val="TH"/>
      </w:pPr>
      <w:r w:rsidRPr="000C718F">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131C051A" w14:textId="77777777" w:rsidTr="00B07393">
        <w:tc>
          <w:tcPr>
            <w:tcW w:w="9857" w:type="dxa"/>
            <w:gridSpan w:val="3"/>
            <w:shd w:val="clear" w:color="auto" w:fill="E0E0E0"/>
          </w:tcPr>
          <w:p w14:paraId="06F8D550" w14:textId="77777777" w:rsidR="00B07393" w:rsidRPr="000C718F" w:rsidRDefault="00B07393" w:rsidP="00B07393">
            <w:pPr>
              <w:pStyle w:val="TAL"/>
              <w:rPr>
                <w:b/>
              </w:rPr>
            </w:pPr>
            <w:r w:rsidRPr="000C718F">
              <w:rPr>
                <w:b/>
              </w:rPr>
              <w:t>TTCN-3 Port Type</w:t>
            </w:r>
          </w:p>
        </w:tc>
      </w:tr>
      <w:tr w:rsidR="00B07393" w:rsidRPr="000C718F" w14:paraId="6CAF61A2" w14:textId="77777777" w:rsidTr="00B07393">
        <w:tc>
          <w:tcPr>
            <w:tcW w:w="1479" w:type="dxa"/>
            <w:tcBorders>
              <w:bottom w:val="single" w:sz="4" w:space="0" w:color="auto"/>
            </w:tcBorders>
            <w:shd w:val="clear" w:color="auto" w:fill="E0E0E0"/>
          </w:tcPr>
          <w:p w14:paraId="34FC8246" w14:textId="77777777" w:rsidR="00B07393" w:rsidRPr="000C718F" w:rsidRDefault="00B07393" w:rsidP="00B07393">
            <w:pPr>
              <w:pStyle w:val="TAL"/>
              <w:rPr>
                <w:b/>
              </w:rPr>
            </w:pPr>
            <w:bookmarkStart w:id="260" w:name="IMS_IP_CLIENT_PORT" w:colFirst="1" w:colLast="1"/>
            <w:r w:rsidRPr="000C718F">
              <w:rPr>
                <w:b/>
              </w:rPr>
              <w:t>Name</w:t>
            </w:r>
          </w:p>
        </w:tc>
        <w:tc>
          <w:tcPr>
            <w:tcW w:w="8378" w:type="dxa"/>
            <w:gridSpan w:val="2"/>
            <w:tcBorders>
              <w:bottom w:val="single" w:sz="4" w:space="0" w:color="auto"/>
            </w:tcBorders>
            <w:shd w:val="clear" w:color="auto" w:fill="FFFF99"/>
          </w:tcPr>
          <w:p w14:paraId="561E8A60" w14:textId="77777777" w:rsidR="00B07393" w:rsidRPr="000C718F" w:rsidRDefault="00B07393" w:rsidP="00B07393">
            <w:pPr>
              <w:pStyle w:val="TAL"/>
              <w:rPr>
                <w:b/>
              </w:rPr>
            </w:pPr>
            <w:r w:rsidRPr="000C718F">
              <w:rPr>
                <w:b/>
              </w:rPr>
              <w:t>IMS_IP_CLIENT_PORT</w:t>
            </w:r>
          </w:p>
        </w:tc>
      </w:tr>
      <w:bookmarkEnd w:id="260"/>
      <w:tr w:rsidR="00B07393" w:rsidRPr="000C718F" w14:paraId="1D1124F5" w14:textId="77777777" w:rsidTr="00B07393">
        <w:tc>
          <w:tcPr>
            <w:tcW w:w="1479" w:type="dxa"/>
            <w:tcBorders>
              <w:bottom w:val="double" w:sz="4" w:space="0" w:color="auto"/>
            </w:tcBorders>
            <w:shd w:val="clear" w:color="auto" w:fill="E0E0E0"/>
          </w:tcPr>
          <w:p w14:paraId="1F417F1C"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2EB6275F" w14:textId="77777777" w:rsidR="00B07393" w:rsidRPr="000C718F" w:rsidRDefault="00B07393" w:rsidP="00B07393">
            <w:pPr>
              <w:pStyle w:val="TAL"/>
            </w:pPr>
            <w:r w:rsidRPr="000C718F">
              <w:t>IMS client: send requests, receive response</w:t>
            </w:r>
          </w:p>
        </w:tc>
      </w:tr>
      <w:tr w:rsidR="00B07393" w:rsidRPr="000C718F" w14:paraId="44D70653" w14:textId="77777777" w:rsidTr="00B07393">
        <w:tc>
          <w:tcPr>
            <w:tcW w:w="1479" w:type="dxa"/>
            <w:tcBorders>
              <w:top w:val="double" w:sz="4" w:space="0" w:color="auto"/>
            </w:tcBorders>
            <w:shd w:val="clear" w:color="auto" w:fill="auto"/>
          </w:tcPr>
          <w:p w14:paraId="35C37C62" w14:textId="77777777" w:rsidR="00B07393" w:rsidRPr="000C718F" w:rsidRDefault="00B07393" w:rsidP="00B07393">
            <w:pPr>
              <w:pStyle w:val="TAL"/>
            </w:pPr>
            <w:r w:rsidRPr="000C718F">
              <w:t>out</w:t>
            </w:r>
          </w:p>
        </w:tc>
        <w:tc>
          <w:tcPr>
            <w:tcW w:w="2957" w:type="dxa"/>
            <w:tcBorders>
              <w:top w:val="double" w:sz="4" w:space="0" w:color="auto"/>
            </w:tcBorders>
            <w:shd w:val="clear" w:color="auto" w:fill="auto"/>
          </w:tcPr>
          <w:p w14:paraId="278789FA" w14:textId="77777777" w:rsidR="00B07393" w:rsidRPr="000C718F" w:rsidRDefault="003539CE" w:rsidP="00B07393">
            <w:pPr>
              <w:pStyle w:val="TAL"/>
            </w:pPr>
            <w:hyperlink w:anchor="IMS_DATA_REQ" w:history="1">
              <w:r w:rsidR="00B07393" w:rsidRPr="000C718F">
                <w:rPr>
                  <w:rStyle w:val="Hyperlink"/>
                </w:rPr>
                <w:t>IMS_DATA_REQ</w:t>
              </w:r>
            </w:hyperlink>
          </w:p>
        </w:tc>
        <w:tc>
          <w:tcPr>
            <w:tcW w:w="5421" w:type="dxa"/>
            <w:tcBorders>
              <w:top w:val="double" w:sz="4" w:space="0" w:color="auto"/>
            </w:tcBorders>
            <w:shd w:val="clear" w:color="auto" w:fill="auto"/>
          </w:tcPr>
          <w:p w14:paraId="15C51583" w14:textId="77777777" w:rsidR="00B07393" w:rsidRPr="000C718F" w:rsidRDefault="00B07393" w:rsidP="00B07393">
            <w:pPr>
              <w:pStyle w:val="TAL"/>
            </w:pPr>
          </w:p>
        </w:tc>
      </w:tr>
      <w:tr w:rsidR="00B07393" w:rsidRPr="000C718F" w14:paraId="51CA98B9" w14:textId="77777777" w:rsidTr="00B07393">
        <w:tc>
          <w:tcPr>
            <w:tcW w:w="1479" w:type="dxa"/>
            <w:shd w:val="clear" w:color="auto" w:fill="auto"/>
          </w:tcPr>
          <w:p w14:paraId="081A7FCA" w14:textId="77777777" w:rsidR="00B07393" w:rsidRPr="000C718F" w:rsidRDefault="00B07393" w:rsidP="00B07393">
            <w:pPr>
              <w:pStyle w:val="TAL"/>
            </w:pPr>
            <w:r w:rsidRPr="000C718F">
              <w:t>in</w:t>
            </w:r>
          </w:p>
        </w:tc>
        <w:tc>
          <w:tcPr>
            <w:tcW w:w="2957" w:type="dxa"/>
            <w:shd w:val="clear" w:color="auto" w:fill="auto"/>
          </w:tcPr>
          <w:p w14:paraId="7BA50F7E" w14:textId="77777777" w:rsidR="00B07393" w:rsidRPr="000C718F" w:rsidRDefault="003539CE" w:rsidP="00B07393">
            <w:pPr>
              <w:pStyle w:val="TAL"/>
            </w:pPr>
            <w:hyperlink w:anchor="IMS_DATA_RSP" w:history="1">
              <w:r w:rsidR="00B07393" w:rsidRPr="000C718F">
                <w:rPr>
                  <w:rStyle w:val="Hyperlink"/>
                </w:rPr>
                <w:t>IMS_DATA_RSP</w:t>
              </w:r>
            </w:hyperlink>
          </w:p>
        </w:tc>
        <w:tc>
          <w:tcPr>
            <w:tcW w:w="5421" w:type="dxa"/>
            <w:shd w:val="clear" w:color="auto" w:fill="auto"/>
          </w:tcPr>
          <w:p w14:paraId="06504DF0" w14:textId="77777777" w:rsidR="00B07393" w:rsidRPr="000C718F" w:rsidRDefault="00B07393" w:rsidP="00B07393">
            <w:pPr>
              <w:pStyle w:val="TAL"/>
            </w:pPr>
          </w:p>
        </w:tc>
      </w:tr>
    </w:tbl>
    <w:p w14:paraId="6451D54F" w14:textId="77777777" w:rsidR="00B07393" w:rsidRPr="000C718F" w:rsidRDefault="00B07393" w:rsidP="00B07393"/>
    <w:p w14:paraId="32712B51" w14:textId="77777777" w:rsidR="00B07393" w:rsidRPr="000C718F" w:rsidRDefault="00B07393" w:rsidP="00B07393">
      <w:pPr>
        <w:pStyle w:val="TH"/>
      </w:pPr>
      <w:r w:rsidRPr="000C718F">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07393" w:rsidRPr="000C718F" w14:paraId="61227E9D" w14:textId="77777777" w:rsidTr="00B07393">
        <w:tc>
          <w:tcPr>
            <w:tcW w:w="9857" w:type="dxa"/>
            <w:gridSpan w:val="3"/>
            <w:shd w:val="clear" w:color="auto" w:fill="E0E0E0"/>
          </w:tcPr>
          <w:p w14:paraId="3A978051" w14:textId="77777777" w:rsidR="00B07393" w:rsidRPr="000C718F" w:rsidRDefault="00B07393" w:rsidP="00B07393">
            <w:pPr>
              <w:pStyle w:val="TAL"/>
              <w:rPr>
                <w:b/>
              </w:rPr>
            </w:pPr>
            <w:r w:rsidRPr="000C718F">
              <w:rPr>
                <w:b/>
              </w:rPr>
              <w:t>TTCN-3 Port Type</w:t>
            </w:r>
          </w:p>
        </w:tc>
      </w:tr>
      <w:tr w:rsidR="00B07393" w:rsidRPr="000C718F" w14:paraId="58207194" w14:textId="77777777" w:rsidTr="00B07393">
        <w:tc>
          <w:tcPr>
            <w:tcW w:w="1479" w:type="dxa"/>
            <w:tcBorders>
              <w:bottom w:val="single" w:sz="4" w:space="0" w:color="auto"/>
            </w:tcBorders>
            <w:shd w:val="clear" w:color="auto" w:fill="E0E0E0"/>
          </w:tcPr>
          <w:p w14:paraId="0360290D" w14:textId="77777777" w:rsidR="00B07393" w:rsidRPr="000C718F" w:rsidRDefault="00B07393" w:rsidP="00B07393">
            <w:pPr>
              <w:pStyle w:val="TAL"/>
              <w:rPr>
                <w:b/>
              </w:rPr>
            </w:pPr>
            <w:bookmarkStart w:id="261" w:name="IMS_IP_SERVER_PORT" w:colFirst="1" w:colLast="1"/>
            <w:r w:rsidRPr="000C718F">
              <w:rPr>
                <w:b/>
              </w:rPr>
              <w:t>Name</w:t>
            </w:r>
          </w:p>
        </w:tc>
        <w:tc>
          <w:tcPr>
            <w:tcW w:w="8378" w:type="dxa"/>
            <w:gridSpan w:val="2"/>
            <w:tcBorders>
              <w:bottom w:val="single" w:sz="4" w:space="0" w:color="auto"/>
            </w:tcBorders>
            <w:shd w:val="clear" w:color="auto" w:fill="FFFF99"/>
          </w:tcPr>
          <w:p w14:paraId="1B138D4D" w14:textId="77777777" w:rsidR="00B07393" w:rsidRPr="000C718F" w:rsidRDefault="00B07393" w:rsidP="00B07393">
            <w:pPr>
              <w:pStyle w:val="TAL"/>
              <w:rPr>
                <w:b/>
              </w:rPr>
            </w:pPr>
            <w:r w:rsidRPr="000C718F">
              <w:rPr>
                <w:b/>
              </w:rPr>
              <w:t>IMS_IP_SERVER_PORT</w:t>
            </w:r>
          </w:p>
        </w:tc>
      </w:tr>
      <w:bookmarkEnd w:id="261"/>
      <w:tr w:rsidR="00B07393" w:rsidRPr="000C718F" w14:paraId="19C206AB" w14:textId="77777777" w:rsidTr="00B07393">
        <w:tc>
          <w:tcPr>
            <w:tcW w:w="1479" w:type="dxa"/>
            <w:tcBorders>
              <w:bottom w:val="double" w:sz="4" w:space="0" w:color="auto"/>
            </w:tcBorders>
            <w:shd w:val="clear" w:color="auto" w:fill="E0E0E0"/>
          </w:tcPr>
          <w:p w14:paraId="6FB213DA" w14:textId="77777777" w:rsidR="00B07393" w:rsidRPr="000C718F" w:rsidRDefault="00B07393" w:rsidP="00B07393">
            <w:pPr>
              <w:pStyle w:val="TAL"/>
              <w:rPr>
                <w:b/>
              </w:rPr>
            </w:pPr>
            <w:r w:rsidRPr="000C718F">
              <w:rPr>
                <w:b/>
              </w:rPr>
              <w:t>Comment</w:t>
            </w:r>
          </w:p>
        </w:tc>
        <w:tc>
          <w:tcPr>
            <w:tcW w:w="8378" w:type="dxa"/>
            <w:gridSpan w:val="2"/>
            <w:tcBorders>
              <w:bottom w:val="double" w:sz="4" w:space="0" w:color="auto"/>
            </w:tcBorders>
            <w:shd w:val="clear" w:color="auto" w:fill="auto"/>
          </w:tcPr>
          <w:p w14:paraId="1DB09147" w14:textId="77777777" w:rsidR="00B07393" w:rsidRPr="000C718F" w:rsidRDefault="00B07393" w:rsidP="00B07393">
            <w:pPr>
              <w:pStyle w:val="TAL"/>
            </w:pPr>
            <w:r w:rsidRPr="000C718F">
              <w:t>IMS server: send response, receive requests</w:t>
            </w:r>
          </w:p>
        </w:tc>
      </w:tr>
      <w:tr w:rsidR="00B07393" w:rsidRPr="000C718F" w14:paraId="2EAC79D7" w14:textId="77777777" w:rsidTr="00B07393">
        <w:tc>
          <w:tcPr>
            <w:tcW w:w="1479" w:type="dxa"/>
            <w:tcBorders>
              <w:top w:val="double" w:sz="4" w:space="0" w:color="auto"/>
            </w:tcBorders>
            <w:shd w:val="clear" w:color="auto" w:fill="auto"/>
          </w:tcPr>
          <w:p w14:paraId="4386989A" w14:textId="77777777" w:rsidR="00B07393" w:rsidRPr="000C718F" w:rsidRDefault="00B07393" w:rsidP="00B07393">
            <w:pPr>
              <w:pStyle w:val="TAL"/>
            </w:pPr>
            <w:r w:rsidRPr="000C718F">
              <w:t>out</w:t>
            </w:r>
          </w:p>
        </w:tc>
        <w:tc>
          <w:tcPr>
            <w:tcW w:w="2957" w:type="dxa"/>
            <w:tcBorders>
              <w:top w:val="double" w:sz="4" w:space="0" w:color="auto"/>
            </w:tcBorders>
            <w:shd w:val="clear" w:color="auto" w:fill="auto"/>
          </w:tcPr>
          <w:p w14:paraId="1D99148E" w14:textId="77777777" w:rsidR="00B07393" w:rsidRPr="000C718F" w:rsidRDefault="003539CE" w:rsidP="00B07393">
            <w:pPr>
              <w:pStyle w:val="TAL"/>
            </w:pPr>
            <w:hyperlink w:anchor="IMS_DATA_RSP" w:history="1">
              <w:r w:rsidR="00B07393" w:rsidRPr="000C718F">
                <w:rPr>
                  <w:rStyle w:val="Hyperlink"/>
                </w:rPr>
                <w:t>IMS_DATA_RSP</w:t>
              </w:r>
            </w:hyperlink>
          </w:p>
        </w:tc>
        <w:tc>
          <w:tcPr>
            <w:tcW w:w="5421" w:type="dxa"/>
            <w:tcBorders>
              <w:top w:val="double" w:sz="4" w:space="0" w:color="auto"/>
            </w:tcBorders>
            <w:shd w:val="clear" w:color="auto" w:fill="auto"/>
          </w:tcPr>
          <w:p w14:paraId="14B63F70" w14:textId="77777777" w:rsidR="00B07393" w:rsidRPr="000C718F" w:rsidRDefault="00B07393" w:rsidP="00B07393">
            <w:pPr>
              <w:pStyle w:val="TAL"/>
            </w:pPr>
          </w:p>
        </w:tc>
      </w:tr>
      <w:tr w:rsidR="00B07393" w:rsidRPr="000C718F" w14:paraId="3743655A" w14:textId="77777777" w:rsidTr="00B07393">
        <w:tc>
          <w:tcPr>
            <w:tcW w:w="1479" w:type="dxa"/>
            <w:shd w:val="clear" w:color="auto" w:fill="auto"/>
          </w:tcPr>
          <w:p w14:paraId="29CAF1E4" w14:textId="77777777" w:rsidR="00B07393" w:rsidRPr="000C718F" w:rsidRDefault="00B07393" w:rsidP="00B07393">
            <w:pPr>
              <w:pStyle w:val="TAL"/>
            </w:pPr>
            <w:r w:rsidRPr="000C718F">
              <w:t>in</w:t>
            </w:r>
          </w:p>
        </w:tc>
        <w:tc>
          <w:tcPr>
            <w:tcW w:w="2957" w:type="dxa"/>
            <w:shd w:val="clear" w:color="auto" w:fill="auto"/>
          </w:tcPr>
          <w:p w14:paraId="69AE87ED" w14:textId="77777777" w:rsidR="00B07393" w:rsidRPr="000C718F" w:rsidRDefault="003539CE" w:rsidP="00B07393">
            <w:pPr>
              <w:pStyle w:val="TAL"/>
            </w:pPr>
            <w:hyperlink w:anchor="IMS_DATA_REQ" w:history="1">
              <w:r w:rsidR="00B07393" w:rsidRPr="000C718F">
                <w:rPr>
                  <w:rStyle w:val="Hyperlink"/>
                </w:rPr>
                <w:t>IMS_DATA_REQ</w:t>
              </w:r>
            </w:hyperlink>
          </w:p>
        </w:tc>
        <w:tc>
          <w:tcPr>
            <w:tcW w:w="5421" w:type="dxa"/>
            <w:shd w:val="clear" w:color="auto" w:fill="auto"/>
          </w:tcPr>
          <w:p w14:paraId="67A16F9A" w14:textId="77777777" w:rsidR="00B07393" w:rsidRPr="000C718F" w:rsidRDefault="00B07393" w:rsidP="00B07393">
            <w:pPr>
              <w:pStyle w:val="TAL"/>
            </w:pPr>
          </w:p>
        </w:tc>
      </w:tr>
    </w:tbl>
    <w:p w14:paraId="2F93F195" w14:textId="77777777" w:rsidR="00B07393" w:rsidRPr="000C718F" w:rsidRDefault="00B07393" w:rsidP="00B07393"/>
    <w:p w14:paraId="59A7AA55" w14:textId="77777777" w:rsidR="00CD18B0" w:rsidRPr="000C718F" w:rsidRDefault="00CD18B0" w:rsidP="00B07393">
      <w:pPr>
        <w:pStyle w:val="Heading1"/>
      </w:pPr>
      <w:bookmarkStart w:id="262" w:name="_Toc508883404"/>
      <w:bookmarkStart w:id="263" w:name="_Toc35971640"/>
      <w:bookmarkStart w:id="264" w:name="_Toc58314745"/>
      <w:r w:rsidRPr="000C718F">
        <w:t>H.3</w:t>
      </w:r>
      <w:r w:rsidRPr="000C718F">
        <w:tab/>
      </w:r>
      <w:r w:rsidR="001C72CF" w:rsidRPr="000C718F">
        <w:t>HTTP_ASP_TypeDefs</w:t>
      </w:r>
      <w:bookmarkEnd w:id="262"/>
      <w:bookmarkEnd w:id="263"/>
      <w:bookmarkEnd w:id="264"/>
    </w:p>
    <w:p w14:paraId="103E6A7B" w14:textId="77777777" w:rsidR="001C72CF" w:rsidRPr="000C718F" w:rsidRDefault="001C72CF" w:rsidP="001C72CF">
      <w:pPr>
        <w:pStyle w:val="Heading2"/>
      </w:pPr>
      <w:bookmarkStart w:id="265" w:name="_Toc508883405"/>
      <w:bookmarkStart w:id="266" w:name="_Toc35971641"/>
      <w:bookmarkStart w:id="267" w:name="_Toc58314746"/>
      <w:r w:rsidRPr="000C718F">
        <w:t>H.3.1</w:t>
      </w:r>
      <w:r w:rsidRPr="000C718F">
        <w:tab/>
        <w:t>HTTP_ASP_Definitions</w:t>
      </w:r>
      <w:bookmarkEnd w:id="265"/>
      <w:bookmarkEnd w:id="266"/>
      <w:bookmarkEnd w:id="267"/>
    </w:p>
    <w:p w14:paraId="45879DDE" w14:textId="77777777" w:rsidR="001C72CF" w:rsidRPr="000C718F" w:rsidRDefault="005C00DB" w:rsidP="001C72CF">
      <w:pPr>
        <w:pStyle w:val="TH"/>
      </w:pPr>
      <w:r w:rsidRPr="000C718F">
        <w:t>HttpServerInfo</w:t>
      </w:r>
      <w:r w:rsidR="001C72CF" w:rsidRPr="000C718F">
        <w: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2A02F740" w14:textId="77777777" w:rsidTr="007977A3">
        <w:tc>
          <w:tcPr>
            <w:tcW w:w="9857" w:type="dxa"/>
            <w:gridSpan w:val="4"/>
            <w:shd w:val="clear" w:color="auto" w:fill="E0E0E0"/>
          </w:tcPr>
          <w:p w14:paraId="7EC0156D" w14:textId="77777777" w:rsidR="001C72CF" w:rsidRPr="000C718F" w:rsidRDefault="001C72CF" w:rsidP="007977A3">
            <w:pPr>
              <w:pStyle w:val="TAL"/>
              <w:rPr>
                <w:b/>
              </w:rPr>
            </w:pPr>
            <w:r w:rsidRPr="000C718F">
              <w:rPr>
                <w:b/>
              </w:rPr>
              <w:t>TTCN-3 Record Type</w:t>
            </w:r>
          </w:p>
        </w:tc>
      </w:tr>
      <w:tr w:rsidR="001C72CF" w:rsidRPr="000C718F" w14:paraId="021380B7" w14:textId="77777777" w:rsidTr="007977A3">
        <w:tc>
          <w:tcPr>
            <w:tcW w:w="1479" w:type="dxa"/>
            <w:tcBorders>
              <w:bottom w:val="single" w:sz="4" w:space="0" w:color="auto"/>
            </w:tcBorders>
            <w:shd w:val="clear" w:color="auto" w:fill="E0E0E0"/>
          </w:tcPr>
          <w:p w14:paraId="4ED42771" w14:textId="77777777" w:rsidR="001C72CF" w:rsidRPr="000C718F" w:rsidRDefault="001C72CF" w:rsidP="007977A3">
            <w:pPr>
              <w:pStyle w:val="TAL"/>
              <w:rPr>
                <w:b/>
              </w:rPr>
            </w:pPr>
            <w:bookmarkStart w:id="268" w:name="HttpRoutingInfo_Type" w:colFirst="1" w:colLast="1"/>
            <w:r w:rsidRPr="000C718F">
              <w:rPr>
                <w:b/>
              </w:rPr>
              <w:t>Name</w:t>
            </w:r>
          </w:p>
        </w:tc>
        <w:tc>
          <w:tcPr>
            <w:tcW w:w="8378" w:type="dxa"/>
            <w:gridSpan w:val="3"/>
            <w:tcBorders>
              <w:bottom w:val="single" w:sz="4" w:space="0" w:color="auto"/>
            </w:tcBorders>
            <w:shd w:val="clear" w:color="auto" w:fill="FFFF99"/>
          </w:tcPr>
          <w:p w14:paraId="3BFA080C" w14:textId="77777777" w:rsidR="001C72CF" w:rsidRPr="000C718F" w:rsidRDefault="005C00DB" w:rsidP="007977A3">
            <w:pPr>
              <w:pStyle w:val="TAL"/>
              <w:rPr>
                <w:b/>
              </w:rPr>
            </w:pPr>
            <w:r w:rsidRPr="000C718F">
              <w:rPr>
                <w:b/>
              </w:rPr>
              <w:t>HttpServerInfo</w:t>
            </w:r>
            <w:r w:rsidR="001C72CF" w:rsidRPr="000C718F">
              <w:rPr>
                <w:b/>
              </w:rPr>
              <w:t>_Type</w:t>
            </w:r>
          </w:p>
        </w:tc>
      </w:tr>
      <w:bookmarkEnd w:id="268"/>
      <w:tr w:rsidR="001C72CF" w:rsidRPr="000C718F" w14:paraId="6E078D19" w14:textId="77777777" w:rsidTr="007977A3">
        <w:tc>
          <w:tcPr>
            <w:tcW w:w="1479" w:type="dxa"/>
            <w:tcBorders>
              <w:bottom w:val="double" w:sz="4" w:space="0" w:color="auto"/>
            </w:tcBorders>
            <w:shd w:val="clear" w:color="auto" w:fill="E0E0E0"/>
          </w:tcPr>
          <w:p w14:paraId="413DA37A"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74B56599" w14:textId="77777777" w:rsidR="001C72CF" w:rsidRPr="000C718F" w:rsidRDefault="001C72CF" w:rsidP="007977A3">
            <w:pPr>
              <w:pStyle w:val="TAL"/>
            </w:pPr>
          </w:p>
        </w:tc>
      </w:tr>
      <w:tr w:rsidR="001C72CF" w:rsidRPr="000C718F" w14:paraId="144B0ABE" w14:textId="77777777" w:rsidTr="007977A3">
        <w:tc>
          <w:tcPr>
            <w:tcW w:w="1479" w:type="dxa"/>
            <w:tcBorders>
              <w:top w:val="double" w:sz="4" w:space="0" w:color="auto"/>
            </w:tcBorders>
            <w:shd w:val="clear" w:color="auto" w:fill="auto"/>
          </w:tcPr>
          <w:p w14:paraId="32BCF54A" w14:textId="77777777" w:rsidR="001C72CF" w:rsidRPr="000C718F" w:rsidRDefault="001C72CF" w:rsidP="007977A3">
            <w:pPr>
              <w:pStyle w:val="TAL"/>
            </w:pPr>
            <w:r w:rsidRPr="000C718F">
              <w:t>serverAddr</w:t>
            </w:r>
          </w:p>
        </w:tc>
        <w:tc>
          <w:tcPr>
            <w:tcW w:w="2464" w:type="dxa"/>
            <w:tcBorders>
              <w:top w:val="double" w:sz="4" w:space="0" w:color="auto"/>
            </w:tcBorders>
            <w:shd w:val="clear" w:color="auto" w:fill="auto"/>
          </w:tcPr>
          <w:p w14:paraId="161ADF71" w14:textId="77777777" w:rsidR="001C72CF" w:rsidRPr="000C718F" w:rsidRDefault="005C00DB" w:rsidP="007977A3">
            <w:pPr>
              <w:pStyle w:val="TAL"/>
            </w:pPr>
            <w:r w:rsidRPr="000C718F">
              <w:t>IP_AddrInfo_Type</w:t>
            </w:r>
          </w:p>
        </w:tc>
        <w:tc>
          <w:tcPr>
            <w:tcW w:w="493" w:type="dxa"/>
            <w:tcBorders>
              <w:top w:val="double" w:sz="4" w:space="0" w:color="auto"/>
            </w:tcBorders>
            <w:shd w:val="clear" w:color="auto" w:fill="auto"/>
          </w:tcPr>
          <w:p w14:paraId="1FFAB770" w14:textId="77777777" w:rsidR="001C72CF" w:rsidRPr="000C718F" w:rsidRDefault="001C72CF" w:rsidP="007977A3">
            <w:pPr>
              <w:pStyle w:val="TAL"/>
            </w:pPr>
          </w:p>
        </w:tc>
        <w:tc>
          <w:tcPr>
            <w:tcW w:w="5421" w:type="dxa"/>
            <w:tcBorders>
              <w:top w:val="double" w:sz="4" w:space="0" w:color="auto"/>
            </w:tcBorders>
            <w:shd w:val="clear" w:color="auto" w:fill="auto"/>
          </w:tcPr>
          <w:p w14:paraId="705BFECE" w14:textId="77777777" w:rsidR="001C72CF" w:rsidRPr="000C718F" w:rsidRDefault="001C72CF" w:rsidP="007977A3">
            <w:pPr>
              <w:pStyle w:val="TAL"/>
            </w:pPr>
            <w:r w:rsidRPr="000C718F">
              <w:t>IP address of simulated server</w:t>
            </w:r>
          </w:p>
        </w:tc>
      </w:tr>
      <w:tr w:rsidR="001C72CF" w:rsidRPr="000C718F" w14:paraId="48B6DB1A" w14:textId="77777777" w:rsidTr="007977A3">
        <w:tc>
          <w:tcPr>
            <w:tcW w:w="1479" w:type="dxa"/>
            <w:shd w:val="clear" w:color="auto" w:fill="auto"/>
          </w:tcPr>
          <w:p w14:paraId="1DE7CFB3" w14:textId="77777777" w:rsidR="001C72CF" w:rsidRPr="000C718F" w:rsidRDefault="001C72CF" w:rsidP="007977A3">
            <w:pPr>
              <w:pStyle w:val="TAL"/>
            </w:pPr>
            <w:r w:rsidRPr="000C718F">
              <w:t>serverPort</w:t>
            </w:r>
          </w:p>
        </w:tc>
        <w:tc>
          <w:tcPr>
            <w:tcW w:w="2464" w:type="dxa"/>
            <w:shd w:val="clear" w:color="auto" w:fill="auto"/>
          </w:tcPr>
          <w:p w14:paraId="6117D41A" w14:textId="77777777" w:rsidR="001C72CF" w:rsidRPr="000C718F" w:rsidRDefault="005C00DB" w:rsidP="007977A3">
            <w:pPr>
              <w:pStyle w:val="TAL"/>
            </w:pPr>
            <w:r w:rsidRPr="000C718F">
              <w:t>PortNumber_Type</w:t>
            </w:r>
          </w:p>
        </w:tc>
        <w:tc>
          <w:tcPr>
            <w:tcW w:w="493" w:type="dxa"/>
            <w:shd w:val="clear" w:color="auto" w:fill="auto"/>
          </w:tcPr>
          <w:p w14:paraId="6A30CD9F" w14:textId="77777777" w:rsidR="001C72CF" w:rsidRPr="000C718F" w:rsidRDefault="001C72CF" w:rsidP="007977A3">
            <w:pPr>
              <w:pStyle w:val="TAL"/>
            </w:pPr>
          </w:p>
        </w:tc>
        <w:tc>
          <w:tcPr>
            <w:tcW w:w="5421" w:type="dxa"/>
            <w:shd w:val="clear" w:color="auto" w:fill="auto"/>
          </w:tcPr>
          <w:p w14:paraId="6D4D4758" w14:textId="77777777" w:rsidR="001C72CF" w:rsidRPr="000C718F" w:rsidRDefault="001C72CF" w:rsidP="007977A3">
            <w:pPr>
              <w:pStyle w:val="TAL"/>
            </w:pPr>
            <w:r w:rsidRPr="000C718F">
              <w:t>Port number of simulated server</w:t>
            </w:r>
          </w:p>
        </w:tc>
      </w:tr>
      <w:tr w:rsidR="005C00DB" w:rsidRPr="000C718F" w14:paraId="6EC7C826" w14:textId="77777777" w:rsidTr="003A7017">
        <w:tc>
          <w:tcPr>
            <w:tcW w:w="1479" w:type="dxa"/>
            <w:shd w:val="clear" w:color="auto" w:fill="auto"/>
          </w:tcPr>
          <w:p w14:paraId="2A005016" w14:textId="77777777" w:rsidR="005C00DB" w:rsidRPr="000C718F" w:rsidRDefault="005C00DB" w:rsidP="003A7017">
            <w:pPr>
              <w:pStyle w:val="TAL"/>
            </w:pPr>
            <w:r w:rsidRPr="000C718F">
              <w:t>drbInfo</w:t>
            </w:r>
          </w:p>
        </w:tc>
        <w:tc>
          <w:tcPr>
            <w:tcW w:w="2464" w:type="dxa"/>
            <w:shd w:val="clear" w:color="auto" w:fill="auto"/>
          </w:tcPr>
          <w:p w14:paraId="690D1516" w14:textId="77777777" w:rsidR="005C00DB" w:rsidRPr="000C718F" w:rsidRDefault="005C00DB" w:rsidP="003A7017">
            <w:pPr>
              <w:pStyle w:val="TAL"/>
            </w:pPr>
            <w:r w:rsidRPr="000C718F">
              <w:t>IP_DrbInfo_Type</w:t>
            </w:r>
          </w:p>
        </w:tc>
        <w:tc>
          <w:tcPr>
            <w:tcW w:w="493" w:type="dxa"/>
            <w:shd w:val="clear" w:color="auto" w:fill="auto"/>
          </w:tcPr>
          <w:p w14:paraId="35EED691" w14:textId="77777777" w:rsidR="005C00DB" w:rsidRPr="000C718F" w:rsidRDefault="005C00DB" w:rsidP="003A7017">
            <w:pPr>
              <w:pStyle w:val="TAL"/>
            </w:pPr>
          </w:p>
        </w:tc>
        <w:tc>
          <w:tcPr>
            <w:tcW w:w="5421" w:type="dxa"/>
            <w:shd w:val="clear" w:color="auto" w:fill="auto"/>
          </w:tcPr>
          <w:p w14:paraId="26AA4FE5" w14:textId="77777777" w:rsidR="005C00DB" w:rsidRPr="000C718F" w:rsidRDefault="005C00DB" w:rsidP="003A7017">
            <w:pPr>
              <w:pStyle w:val="TAL"/>
            </w:pPr>
            <w:r w:rsidRPr="000C718F">
              <w:t>DRB info as used by the IP PTC (LTE model, see TS 36.523-3 [30])</w:t>
            </w:r>
          </w:p>
        </w:tc>
      </w:tr>
      <w:tr w:rsidR="005C00DB" w:rsidRPr="000C718F" w14:paraId="2D9201F0" w14:textId="77777777" w:rsidTr="003A7017">
        <w:tc>
          <w:tcPr>
            <w:tcW w:w="1479" w:type="dxa"/>
            <w:shd w:val="clear" w:color="auto" w:fill="auto"/>
          </w:tcPr>
          <w:p w14:paraId="01565058" w14:textId="77777777" w:rsidR="005C00DB" w:rsidRPr="000C718F" w:rsidRDefault="00CE7087" w:rsidP="003A7017">
            <w:pPr>
              <w:pStyle w:val="TAL"/>
            </w:pPr>
            <w:r w:rsidRPr="000C718F">
              <w:t>tlsConfig</w:t>
            </w:r>
          </w:p>
        </w:tc>
        <w:tc>
          <w:tcPr>
            <w:tcW w:w="2464" w:type="dxa"/>
            <w:shd w:val="clear" w:color="auto" w:fill="auto"/>
          </w:tcPr>
          <w:p w14:paraId="6755013B" w14:textId="77777777" w:rsidR="005C00DB" w:rsidRPr="000C718F" w:rsidRDefault="00CE7087" w:rsidP="003A7017">
            <w:pPr>
              <w:pStyle w:val="TAL"/>
            </w:pPr>
            <w:r w:rsidRPr="000C718F">
              <w:t>TLSConfig</w:t>
            </w:r>
            <w:r w:rsidR="005C00DB" w:rsidRPr="000C718F">
              <w:t>_Type</w:t>
            </w:r>
          </w:p>
        </w:tc>
        <w:tc>
          <w:tcPr>
            <w:tcW w:w="493" w:type="dxa"/>
            <w:shd w:val="clear" w:color="auto" w:fill="auto"/>
          </w:tcPr>
          <w:p w14:paraId="431D164B" w14:textId="77777777" w:rsidR="005C00DB" w:rsidRPr="000C718F" w:rsidRDefault="005C00DB" w:rsidP="003A7017">
            <w:pPr>
              <w:pStyle w:val="TAL"/>
            </w:pPr>
            <w:r w:rsidRPr="000C718F">
              <w:t>opt</w:t>
            </w:r>
          </w:p>
        </w:tc>
        <w:tc>
          <w:tcPr>
            <w:tcW w:w="5421" w:type="dxa"/>
            <w:shd w:val="clear" w:color="auto" w:fill="auto"/>
          </w:tcPr>
          <w:p w14:paraId="4DED02BA" w14:textId="77777777" w:rsidR="00A40E44" w:rsidRPr="000C718F" w:rsidRDefault="00A40E44" w:rsidP="00A40E44">
            <w:pPr>
              <w:pStyle w:val="TAL"/>
            </w:pPr>
            <w:r w:rsidRPr="000C718F">
              <w:t>TLS parameters as used by the IP PTC (LTE model, see TS 36.523-3 [30])</w:t>
            </w:r>
          </w:p>
          <w:p w14:paraId="188E7E5A" w14:textId="77777777" w:rsidR="005C00DB" w:rsidRPr="000C718F" w:rsidRDefault="00A40E44" w:rsidP="00A40E44">
            <w:pPr>
              <w:pStyle w:val="TAL"/>
            </w:pPr>
            <w:r w:rsidRPr="000C718F">
              <w:t>(omit: no TLS)</w:t>
            </w:r>
          </w:p>
        </w:tc>
      </w:tr>
    </w:tbl>
    <w:p w14:paraId="5561135A" w14:textId="77777777" w:rsidR="001C72CF" w:rsidRPr="000C718F" w:rsidRDefault="001C72CF" w:rsidP="001C72CF"/>
    <w:p w14:paraId="08304242" w14:textId="77777777" w:rsidR="005C00DB" w:rsidRPr="000C718F" w:rsidRDefault="005C00DB" w:rsidP="005C00DB">
      <w:pPr>
        <w:pStyle w:val="TH"/>
      </w:pPr>
      <w:r w:rsidRPr="000C718F">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C00DB" w:rsidRPr="000C718F" w14:paraId="1AAE118E" w14:textId="77777777" w:rsidTr="003A7017">
        <w:tc>
          <w:tcPr>
            <w:tcW w:w="9857" w:type="dxa"/>
            <w:gridSpan w:val="2"/>
            <w:shd w:val="clear" w:color="auto" w:fill="E0E0E0"/>
          </w:tcPr>
          <w:p w14:paraId="3E6A9A4B" w14:textId="77777777" w:rsidR="005C00DB" w:rsidRPr="000C718F" w:rsidRDefault="005C00DB" w:rsidP="003A7017">
            <w:pPr>
              <w:pStyle w:val="TAL"/>
              <w:rPr>
                <w:b/>
              </w:rPr>
            </w:pPr>
            <w:r w:rsidRPr="000C718F">
              <w:rPr>
                <w:b/>
              </w:rPr>
              <w:t>TTCN-3 Record of Type</w:t>
            </w:r>
          </w:p>
        </w:tc>
      </w:tr>
      <w:tr w:rsidR="005C00DB" w:rsidRPr="000C718F" w14:paraId="4C7DFFF1" w14:textId="77777777" w:rsidTr="003A7017">
        <w:tc>
          <w:tcPr>
            <w:tcW w:w="1971" w:type="dxa"/>
            <w:tcBorders>
              <w:bottom w:val="single" w:sz="4" w:space="0" w:color="auto"/>
            </w:tcBorders>
            <w:shd w:val="clear" w:color="auto" w:fill="E0E0E0"/>
          </w:tcPr>
          <w:p w14:paraId="22E4340D" w14:textId="77777777" w:rsidR="005C00DB" w:rsidRPr="000C718F" w:rsidRDefault="005C00DB" w:rsidP="003A7017">
            <w:pPr>
              <w:pStyle w:val="TAL"/>
              <w:rPr>
                <w:b/>
              </w:rPr>
            </w:pPr>
            <w:bookmarkStart w:id="269" w:name="HttpServerList_Type" w:colFirst="1" w:colLast="1"/>
            <w:r w:rsidRPr="000C718F">
              <w:rPr>
                <w:b/>
              </w:rPr>
              <w:t>Name</w:t>
            </w:r>
          </w:p>
        </w:tc>
        <w:tc>
          <w:tcPr>
            <w:tcW w:w="7886" w:type="dxa"/>
            <w:tcBorders>
              <w:bottom w:val="single" w:sz="4" w:space="0" w:color="auto"/>
            </w:tcBorders>
            <w:shd w:val="clear" w:color="auto" w:fill="FFFF99"/>
          </w:tcPr>
          <w:p w14:paraId="27ADAACB" w14:textId="77777777" w:rsidR="005C00DB" w:rsidRPr="000C718F" w:rsidRDefault="005C00DB" w:rsidP="003A7017">
            <w:pPr>
              <w:pStyle w:val="TAL"/>
              <w:rPr>
                <w:b/>
              </w:rPr>
            </w:pPr>
            <w:r w:rsidRPr="000C718F">
              <w:rPr>
                <w:b/>
              </w:rPr>
              <w:t>HttpServerList_Type</w:t>
            </w:r>
          </w:p>
        </w:tc>
      </w:tr>
      <w:bookmarkEnd w:id="269"/>
      <w:tr w:rsidR="005C00DB" w:rsidRPr="000C718F" w14:paraId="42CA9CD9" w14:textId="77777777" w:rsidTr="003A7017">
        <w:tc>
          <w:tcPr>
            <w:tcW w:w="1971" w:type="dxa"/>
            <w:tcBorders>
              <w:bottom w:val="double" w:sz="4" w:space="0" w:color="auto"/>
            </w:tcBorders>
            <w:shd w:val="clear" w:color="auto" w:fill="E0E0E0"/>
          </w:tcPr>
          <w:p w14:paraId="18D0A45C" w14:textId="77777777" w:rsidR="005C00DB" w:rsidRPr="000C718F" w:rsidRDefault="005C00DB" w:rsidP="003A7017">
            <w:pPr>
              <w:pStyle w:val="TAL"/>
              <w:rPr>
                <w:b/>
              </w:rPr>
            </w:pPr>
            <w:r w:rsidRPr="000C718F">
              <w:rPr>
                <w:b/>
              </w:rPr>
              <w:t>Comment</w:t>
            </w:r>
          </w:p>
        </w:tc>
        <w:tc>
          <w:tcPr>
            <w:tcW w:w="7886" w:type="dxa"/>
            <w:tcBorders>
              <w:bottom w:val="double" w:sz="4" w:space="0" w:color="auto"/>
            </w:tcBorders>
            <w:shd w:val="clear" w:color="auto" w:fill="auto"/>
          </w:tcPr>
          <w:p w14:paraId="173E0ECD" w14:textId="77777777" w:rsidR="005C00DB" w:rsidRPr="000C718F" w:rsidRDefault="005C00DB" w:rsidP="003A7017">
            <w:pPr>
              <w:pStyle w:val="TAL"/>
            </w:pPr>
          </w:p>
        </w:tc>
      </w:tr>
      <w:tr w:rsidR="005C00DB" w:rsidRPr="000C718F" w14:paraId="20D07A6B" w14:textId="77777777" w:rsidTr="003A7017">
        <w:tc>
          <w:tcPr>
            <w:tcW w:w="9857" w:type="dxa"/>
            <w:gridSpan w:val="2"/>
            <w:tcBorders>
              <w:top w:val="double" w:sz="4" w:space="0" w:color="auto"/>
            </w:tcBorders>
            <w:shd w:val="clear" w:color="auto" w:fill="auto"/>
          </w:tcPr>
          <w:p w14:paraId="71F00A85" w14:textId="77777777" w:rsidR="005C00DB" w:rsidRPr="000C718F" w:rsidRDefault="005C00DB" w:rsidP="003A7017">
            <w:pPr>
              <w:pStyle w:val="TAL"/>
            </w:pPr>
            <w:r w:rsidRPr="000C718F">
              <w:t xml:space="preserve">record length (1 .. infinity) of </w:t>
            </w:r>
            <w:hyperlink w:anchor="HttpServerInfo_Type" w:history="1">
              <w:r w:rsidRPr="000C718F">
                <w:rPr>
                  <w:rStyle w:val="Hyperlink"/>
                </w:rPr>
                <w:t>HttpServerInfo_Type</w:t>
              </w:r>
            </w:hyperlink>
          </w:p>
        </w:tc>
      </w:tr>
    </w:tbl>
    <w:p w14:paraId="78F51623" w14:textId="77777777" w:rsidR="005C00DB" w:rsidRPr="000C718F" w:rsidRDefault="005C00DB" w:rsidP="005C00DB"/>
    <w:p w14:paraId="6D5F308D" w14:textId="77777777" w:rsidR="001C72CF" w:rsidRPr="000C718F" w:rsidRDefault="001C72CF" w:rsidP="001C72CF">
      <w:pPr>
        <w:pStyle w:val="TH"/>
      </w:pPr>
      <w:r w:rsidRPr="000C718F">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7C8D603D" w14:textId="77777777" w:rsidTr="007977A3">
        <w:tc>
          <w:tcPr>
            <w:tcW w:w="9857" w:type="dxa"/>
            <w:gridSpan w:val="4"/>
            <w:shd w:val="clear" w:color="auto" w:fill="E0E0E0"/>
          </w:tcPr>
          <w:p w14:paraId="77D68A87" w14:textId="77777777" w:rsidR="001C72CF" w:rsidRPr="000C718F" w:rsidRDefault="001C72CF" w:rsidP="007977A3">
            <w:pPr>
              <w:pStyle w:val="TAL"/>
              <w:rPr>
                <w:b/>
              </w:rPr>
            </w:pPr>
            <w:r w:rsidRPr="000C718F">
              <w:rPr>
                <w:b/>
              </w:rPr>
              <w:t>TTCN-3 Record Type</w:t>
            </w:r>
          </w:p>
        </w:tc>
      </w:tr>
      <w:tr w:rsidR="001C72CF" w:rsidRPr="000C718F" w14:paraId="76EC17B3" w14:textId="77777777" w:rsidTr="007977A3">
        <w:tc>
          <w:tcPr>
            <w:tcW w:w="1479" w:type="dxa"/>
            <w:tcBorders>
              <w:bottom w:val="single" w:sz="4" w:space="0" w:color="auto"/>
            </w:tcBorders>
            <w:shd w:val="clear" w:color="auto" w:fill="E0E0E0"/>
          </w:tcPr>
          <w:p w14:paraId="56B20676" w14:textId="77777777" w:rsidR="001C72CF" w:rsidRPr="000C718F" w:rsidRDefault="001C72CF" w:rsidP="007977A3">
            <w:pPr>
              <w:pStyle w:val="TAL"/>
              <w:rPr>
                <w:b/>
              </w:rPr>
            </w:pPr>
            <w:bookmarkStart w:id="270" w:name="HTTP_CTRL_REQ" w:colFirst="1" w:colLast="1"/>
            <w:r w:rsidRPr="000C718F">
              <w:rPr>
                <w:b/>
              </w:rPr>
              <w:t>Name</w:t>
            </w:r>
          </w:p>
        </w:tc>
        <w:tc>
          <w:tcPr>
            <w:tcW w:w="8378" w:type="dxa"/>
            <w:gridSpan w:val="3"/>
            <w:tcBorders>
              <w:bottom w:val="single" w:sz="4" w:space="0" w:color="auto"/>
            </w:tcBorders>
            <w:shd w:val="clear" w:color="auto" w:fill="FFFF99"/>
          </w:tcPr>
          <w:p w14:paraId="06AEB1EA" w14:textId="77777777" w:rsidR="001C72CF" w:rsidRPr="000C718F" w:rsidRDefault="001C72CF" w:rsidP="007977A3">
            <w:pPr>
              <w:pStyle w:val="TAL"/>
              <w:rPr>
                <w:b/>
              </w:rPr>
            </w:pPr>
            <w:r w:rsidRPr="000C718F">
              <w:rPr>
                <w:b/>
              </w:rPr>
              <w:t>HTTP_CTRL_REQ</w:t>
            </w:r>
          </w:p>
        </w:tc>
      </w:tr>
      <w:bookmarkEnd w:id="270"/>
      <w:tr w:rsidR="001C72CF" w:rsidRPr="000C718F" w14:paraId="5403B673" w14:textId="77777777" w:rsidTr="007977A3">
        <w:tc>
          <w:tcPr>
            <w:tcW w:w="1479" w:type="dxa"/>
            <w:tcBorders>
              <w:bottom w:val="double" w:sz="4" w:space="0" w:color="auto"/>
            </w:tcBorders>
            <w:shd w:val="clear" w:color="auto" w:fill="E0E0E0"/>
          </w:tcPr>
          <w:p w14:paraId="5A5628FC"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366F283C" w14:textId="77777777" w:rsidR="001C72CF" w:rsidRPr="000C718F" w:rsidRDefault="001C72CF" w:rsidP="007977A3">
            <w:pPr>
              <w:pStyle w:val="TAL"/>
            </w:pPr>
            <w:r w:rsidRPr="000C718F">
              <w:t>ASP type to configure the http layer;</w:t>
            </w:r>
          </w:p>
          <w:p w14:paraId="616753B8" w14:textId="77777777" w:rsidR="001C72CF" w:rsidRPr="000C718F" w:rsidRDefault="001C72CF" w:rsidP="007977A3">
            <w:pPr>
              <w:pStyle w:val="TAL"/>
            </w:pPr>
            <w:r w:rsidRPr="000C718F">
              <w:t>when any of the optional fields is omitted the previous configuration of this field is kept</w:t>
            </w:r>
          </w:p>
        </w:tc>
      </w:tr>
      <w:tr w:rsidR="001C72CF" w:rsidRPr="000C718F" w14:paraId="4E6B769B" w14:textId="77777777" w:rsidTr="007977A3">
        <w:tc>
          <w:tcPr>
            <w:tcW w:w="1479" w:type="dxa"/>
            <w:shd w:val="clear" w:color="auto" w:fill="auto"/>
          </w:tcPr>
          <w:p w14:paraId="2D7B363E" w14:textId="77777777" w:rsidR="001C72CF" w:rsidRPr="000C718F" w:rsidRDefault="005C00DB" w:rsidP="005C00DB">
            <w:pPr>
              <w:pStyle w:val="TAL"/>
            </w:pPr>
            <w:r w:rsidRPr="000C718F">
              <w:t>httpServerList</w:t>
            </w:r>
          </w:p>
        </w:tc>
        <w:tc>
          <w:tcPr>
            <w:tcW w:w="2464" w:type="dxa"/>
            <w:shd w:val="clear" w:color="auto" w:fill="auto"/>
          </w:tcPr>
          <w:p w14:paraId="6ADCA18B" w14:textId="77777777" w:rsidR="001C72CF" w:rsidRPr="000C718F" w:rsidRDefault="003539CE" w:rsidP="007977A3">
            <w:pPr>
              <w:pStyle w:val="TAL"/>
            </w:pPr>
            <w:hyperlink w:anchor="HttpRoutingInfo_Type" w:history="1">
              <w:r w:rsidR="005C00DB" w:rsidRPr="000C718F">
                <w:rPr>
                  <w:rStyle w:val="Hyperlink"/>
                </w:rPr>
                <w:t>HttpServerList</w:t>
              </w:r>
              <w:r w:rsidR="001C72CF" w:rsidRPr="000C718F">
                <w:rPr>
                  <w:rStyle w:val="Hyperlink"/>
                </w:rPr>
                <w:t>_Type</w:t>
              </w:r>
            </w:hyperlink>
          </w:p>
        </w:tc>
        <w:tc>
          <w:tcPr>
            <w:tcW w:w="493" w:type="dxa"/>
            <w:shd w:val="clear" w:color="auto" w:fill="auto"/>
          </w:tcPr>
          <w:p w14:paraId="2D2E341A" w14:textId="77777777" w:rsidR="001C72CF" w:rsidRPr="000C718F" w:rsidRDefault="001C72CF" w:rsidP="007977A3">
            <w:pPr>
              <w:pStyle w:val="TAL"/>
            </w:pPr>
            <w:r w:rsidRPr="000C718F">
              <w:t>opt</w:t>
            </w:r>
          </w:p>
        </w:tc>
        <w:tc>
          <w:tcPr>
            <w:tcW w:w="5421" w:type="dxa"/>
            <w:shd w:val="clear" w:color="auto" w:fill="auto"/>
          </w:tcPr>
          <w:p w14:paraId="6091A4C8" w14:textId="77777777" w:rsidR="001C72CF" w:rsidRPr="000C718F" w:rsidRDefault="001C72CF" w:rsidP="007977A3">
            <w:pPr>
              <w:pStyle w:val="TAL"/>
            </w:pPr>
            <w:r w:rsidRPr="000C718F">
              <w:t xml:space="preserve">IP address and port of simulated </w:t>
            </w:r>
            <w:r w:rsidR="005C00DB" w:rsidRPr="000C718F">
              <w:t>HTTP servers</w:t>
            </w:r>
          </w:p>
        </w:tc>
      </w:tr>
    </w:tbl>
    <w:p w14:paraId="0BB1EC02" w14:textId="77777777" w:rsidR="001C72CF" w:rsidRPr="000C718F" w:rsidRDefault="001C72CF" w:rsidP="001C72CF"/>
    <w:p w14:paraId="43B7B815" w14:textId="77777777" w:rsidR="001C72CF" w:rsidRPr="000C718F" w:rsidRDefault="001C72CF" w:rsidP="001C72CF">
      <w:pPr>
        <w:pStyle w:val="TH"/>
      </w:pPr>
      <w:r w:rsidRPr="000C718F">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64B4F5B7" w14:textId="77777777" w:rsidTr="007977A3">
        <w:tc>
          <w:tcPr>
            <w:tcW w:w="9857" w:type="dxa"/>
            <w:gridSpan w:val="4"/>
            <w:shd w:val="clear" w:color="auto" w:fill="E0E0E0"/>
          </w:tcPr>
          <w:p w14:paraId="7A1DCFAC" w14:textId="77777777" w:rsidR="001C72CF" w:rsidRPr="000C718F" w:rsidRDefault="001C72CF" w:rsidP="007977A3">
            <w:pPr>
              <w:pStyle w:val="TAL"/>
              <w:rPr>
                <w:b/>
              </w:rPr>
            </w:pPr>
            <w:r w:rsidRPr="000C718F">
              <w:rPr>
                <w:b/>
              </w:rPr>
              <w:t>TTCN-3 Record Type</w:t>
            </w:r>
          </w:p>
        </w:tc>
      </w:tr>
      <w:tr w:rsidR="001C72CF" w:rsidRPr="000C718F" w14:paraId="6A97D512" w14:textId="77777777" w:rsidTr="007977A3">
        <w:tc>
          <w:tcPr>
            <w:tcW w:w="1479" w:type="dxa"/>
            <w:tcBorders>
              <w:bottom w:val="single" w:sz="4" w:space="0" w:color="auto"/>
            </w:tcBorders>
            <w:shd w:val="clear" w:color="auto" w:fill="E0E0E0"/>
          </w:tcPr>
          <w:p w14:paraId="0D434D9E" w14:textId="77777777" w:rsidR="001C72CF" w:rsidRPr="000C718F" w:rsidRDefault="001C72CF" w:rsidP="007977A3">
            <w:pPr>
              <w:pStyle w:val="TAL"/>
              <w:rPr>
                <w:b/>
              </w:rPr>
            </w:pPr>
            <w:bookmarkStart w:id="271" w:name="HTTP_CTRL_CNF" w:colFirst="1" w:colLast="1"/>
            <w:r w:rsidRPr="000C718F">
              <w:rPr>
                <w:b/>
              </w:rPr>
              <w:t>Name</w:t>
            </w:r>
          </w:p>
        </w:tc>
        <w:tc>
          <w:tcPr>
            <w:tcW w:w="8378" w:type="dxa"/>
            <w:gridSpan w:val="3"/>
            <w:tcBorders>
              <w:bottom w:val="single" w:sz="4" w:space="0" w:color="auto"/>
            </w:tcBorders>
            <w:shd w:val="clear" w:color="auto" w:fill="FFFF99"/>
          </w:tcPr>
          <w:p w14:paraId="6A055B98" w14:textId="77777777" w:rsidR="001C72CF" w:rsidRPr="000C718F" w:rsidRDefault="001C72CF" w:rsidP="007977A3">
            <w:pPr>
              <w:pStyle w:val="TAL"/>
              <w:rPr>
                <w:b/>
              </w:rPr>
            </w:pPr>
            <w:r w:rsidRPr="000C718F">
              <w:rPr>
                <w:b/>
              </w:rPr>
              <w:t>HTTP_CTRL_CNF</w:t>
            </w:r>
          </w:p>
        </w:tc>
      </w:tr>
      <w:bookmarkEnd w:id="271"/>
      <w:tr w:rsidR="001C72CF" w:rsidRPr="000C718F" w14:paraId="1A4F2810" w14:textId="77777777" w:rsidTr="007977A3">
        <w:tc>
          <w:tcPr>
            <w:tcW w:w="1479" w:type="dxa"/>
            <w:tcBorders>
              <w:bottom w:val="double" w:sz="4" w:space="0" w:color="auto"/>
            </w:tcBorders>
            <w:shd w:val="clear" w:color="auto" w:fill="E0E0E0"/>
          </w:tcPr>
          <w:p w14:paraId="5DD6013C"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75FA31A3" w14:textId="77777777" w:rsidR="001C72CF" w:rsidRPr="000C718F" w:rsidRDefault="001C72CF" w:rsidP="007977A3">
            <w:pPr>
              <w:pStyle w:val="TAL"/>
            </w:pPr>
            <w:r w:rsidRPr="000C718F">
              <w:t>ASP type to confirm HTTP_CTRL_REQ</w:t>
            </w:r>
          </w:p>
        </w:tc>
      </w:tr>
      <w:tr w:rsidR="001C72CF" w:rsidRPr="000C718F" w14:paraId="0AB944BA" w14:textId="77777777" w:rsidTr="007977A3">
        <w:tc>
          <w:tcPr>
            <w:tcW w:w="1479" w:type="dxa"/>
            <w:tcBorders>
              <w:top w:val="double" w:sz="4" w:space="0" w:color="auto"/>
            </w:tcBorders>
            <w:shd w:val="clear" w:color="auto" w:fill="auto"/>
          </w:tcPr>
          <w:p w14:paraId="69C0AC60" w14:textId="77777777" w:rsidR="001C72CF" w:rsidRPr="000C718F" w:rsidRDefault="001C72CF" w:rsidP="007977A3">
            <w:pPr>
              <w:pStyle w:val="TAL"/>
            </w:pPr>
            <w:r w:rsidRPr="000C718F">
              <w:t>errorInfo</w:t>
            </w:r>
          </w:p>
        </w:tc>
        <w:tc>
          <w:tcPr>
            <w:tcW w:w="2464" w:type="dxa"/>
            <w:tcBorders>
              <w:top w:val="double" w:sz="4" w:space="0" w:color="auto"/>
            </w:tcBorders>
            <w:shd w:val="clear" w:color="auto" w:fill="auto"/>
          </w:tcPr>
          <w:p w14:paraId="1FA1D26B" w14:textId="77777777" w:rsidR="001C72CF" w:rsidRPr="000C718F" w:rsidRDefault="001C72CF" w:rsidP="007977A3">
            <w:pPr>
              <w:pStyle w:val="TAL"/>
            </w:pPr>
            <w:r w:rsidRPr="000C718F">
              <w:t>charstring</w:t>
            </w:r>
          </w:p>
        </w:tc>
        <w:tc>
          <w:tcPr>
            <w:tcW w:w="493" w:type="dxa"/>
            <w:tcBorders>
              <w:top w:val="double" w:sz="4" w:space="0" w:color="auto"/>
            </w:tcBorders>
            <w:shd w:val="clear" w:color="auto" w:fill="auto"/>
          </w:tcPr>
          <w:p w14:paraId="1E1209CC" w14:textId="77777777" w:rsidR="001C72CF" w:rsidRPr="000C718F" w:rsidRDefault="001C72CF" w:rsidP="007977A3">
            <w:pPr>
              <w:pStyle w:val="TAL"/>
            </w:pPr>
            <w:r w:rsidRPr="000C718F">
              <w:t>opt</w:t>
            </w:r>
          </w:p>
        </w:tc>
        <w:tc>
          <w:tcPr>
            <w:tcW w:w="5421" w:type="dxa"/>
            <w:tcBorders>
              <w:top w:val="double" w:sz="4" w:space="0" w:color="auto"/>
            </w:tcBorders>
            <w:shd w:val="clear" w:color="auto" w:fill="auto"/>
          </w:tcPr>
          <w:p w14:paraId="350E900E" w14:textId="77777777" w:rsidR="001C72CF" w:rsidRPr="000C718F" w:rsidRDefault="001C72CF" w:rsidP="007977A3">
            <w:pPr>
              <w:pStyle w:val="TAL"/>
            </w:pPr>
            <w:r w:rsidRPr="000C718F">
              <w:t>string indicating a system error</w:t>
            </w:r>
          </w:p>
        </w:tc>
      </w:tr>
    </w:tbl>
    <w:p w14:paraId="008E4CAB" w14:textId="77777777" w:rsidR="001C72CF" w:rsidRPr="000C718F" w:rsidRDefault="001C72CF" w:rsidP="001C72CF"/>
    <w:p w14:paraId="6E1FFF54" w14:textId="77777777" w:rsidR="001C72CF" w:rsidRPr="000C718F" w:rsidRDefault="001C72CF" w:rsidP="001C72CF">
      <w:pPr>
        <w:pStyle w:val="TH"/>
      </w:pPr>
      <w:r w:rsidRPr="000C718F">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16B58995" w14:textId="77777777" w:rsidTr="007977A3">
        <w:tc>
          <w:tcPr>
            <w:tcW w:w="9857" w:type="dxa"/>
            <w:gridSpan w:val="4"/>
            <w:shd w:val="clear" w:color="auto" w:fill="E0E0E0"/>
          </w:tcPr>
          <w:p w14:paraId="5C933718" w14:textId="77777777" w:rsidR="001C72CF" w:rsidRPr="000C718F" w:rsidRDefault="001C72CF" w:rsidP="007977A3">
            <w:pPr>
              <w:pStyle w:val="TAL"/>
              <w:rPr>
                <w:b/>
              </w:rPr>
            </w:pPr>
            <w:r w:rsidRPr="000C718F">
              <w:rPr>
                <w:b/>
              </w:rPr>
              <w:t>TTCN-3 Record Type</w:t>
            </w:r>
          </w:p>
        </w:tc>
      </w:tr>
      <w:tr w:rsidR="001C72CF" w:rsidRPr="000C718F" w14:paraId="57AA433A" w14:textId="77777777" w:rsidTr="007977A3">
        <w:tc>
          <w:tcPr>
            <w:tcW w:w="1479" w:type="dxa"/>
            <w:tcBorders>
              <w:bottom w:val="single" w:sz="4" w:space="0" w:color="auto"/>
            </w:tcBorders>
            <w:shd w:val="clear" w:color="auto" w:fill="E0E0E0"/>
          </w:tcPr>
          <w:p w14:paraId="4D6BE841" w14:textId="77777777" w:rsidR="001C72CF" w:rsidRPr="000C718F" w:rsidRDefault="001C72CF" w:rsidP="007977A3">
            <w:pPr>
              <w:pStyle w:val="TAL"/>
              <w:rPr>
                <w:b/>
              </w:rPr>
            </w:pPr>
            <w:bookmarkStart w:id="272" w:name="HTTP_DATA_IND" w:colFirst="1" w:colLast="1"/>
            <w:r w:rsidRPr="000C718F">
              <w:rPr>
                <w:b/>
              </w:rPr>
              <w:t>Name</w:t>
            </w:r>
          </w:p>
        </w:tc>
        <w:tc>
          <w:tcPr>
            <w:tcW w:w="8378" w:type="dxa"/>
            <w:gridSpan w:val="3"/>
            <w:tcBorders>
              <w:bottom w:val="single" w:sz="4" w:space="0" w:color="auto"/>
            </w:tcBorders>
            <w:shd w:val="clear" w:color="auto" w:fill="FFFF99"/>
          </w:tcPr>
          <w:p w14:paraId="3FB9D842" w14:textId="77777777" w:rsidR="001C72CF" w:rsidRPr="000C718F" w:rsidRDefault="001C72CF" w:rsidP="007977A3">
            <w:pPr>
              <w:pStyle w:val="TAL"/>
              <w:rPr>
                <w:b/>
              </w:rPr>
            </w:pPr>
            <w:r w:rsidRPr="000C718F">
              <w:rPr>
                <w:b/>
              </w:rPr>
              <w:t>HTTP_DATA_IND</w:t>
            </w:r>
          </w:p>
        </w:tc>
      </w:tr>
      <w:bookmarkEnd w:id="272"/>
      <w:tr w:rsidR="001C72CF" w:rsidRPr="000C718F" w14:paraId="0B07EC61" w14:textId="77777777" w:rsidTr="007977A3">
        <w:tc>
          <w:tcPr>
            <w:tcW w:w="1479" w:type="dxa"/>
            <w:tcBorders>
              <w:bottom w:val="double" w:sz="4" w:space="0" w:color="auto"/>
            </w:tcBorders>
            <w:shd w:val="clear" w:color="auto" w:fill="E0E0E0"/>
          </w:tcPr>
          <w:p w14:paraId="39E1ED73"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2B5F2567" w14:textId="77777777" w:rsidR="001C72CF" w:rsidRPr="000C718F" w:rsidRDefault="001C72CF" w:rsidP="007977A3">
            <w:pPr>
              <w:pStyle w:val="TAL"/>
            </w:pPr>
            <w:r w:rsidRPr="000C718F">
              <w:t>ASP type for sending a message from the http layer to TTCN;</w:t>
            </w:r>
          </w:p>
          <w:p w14:paraId="7C2AA4F9" w14:textId="77777777" w:rsidR="001C72CF" w:rsidRPr="000C718F" w:rsidRDefault="00D03D1C" w:rsidP="007977A3">
            <w:pPr>
              <w:pStyle w:val="TAL"/>
            </w:pPr>
            <w:r w:rsidRPr="000C718F">
              <w:t>it transports</w:t>
            </w:r>
            <w:r w:rsidR="001C72CF" w:rsidRPr="000C718F">
              <w:t xml:space="preserve"> relevant information of a http Request from the UE to the Tester</w:t>
            </w:r>
          </w:p>
        </w:tc>
      </w:tr>
      <w:tr w:rsidR="001C72CF" w:rsidRPr="000C718F" w14:paraId="37548279" w14:textId="77777777" w:rsidTr="007977A3">
        <w:tc>
          <w:tcPr>
            <w:tcW w:w="1479" w:type="dxa"/>
            <w:tcBorders>
              <w:top w:val="double" w:sz="4" w:space="0" w:color="auto"/>
            </w:tcBorders>
            <w:shd w:val="clear" w:color="auto" w:fill="auto"/>
          </w:tcPr>
          <w:p w14:paraId="4A040BE5" w14:textId="77777777" w:rsidR="001C72CF" w:rsidRPr="000C718F" w:rsidRDefault="001C72CF" w:rsidP="007977A3">
            <w:pPr>
              <w:pStyle w:val="TAL"/>
            </w:pPr>
            <w:r w:rsidRPr="000C718F">
              <w:t>routingInfo</w:t>
            </w:r>
          </w:p>
        </w:tc>
        <w:tc>
          <w:tcPr>
            <w:tcW w:w="2464" w:type="dxa"/>
            <w:tcBorders>
              <w:top w:val="double" w:sz="4" w:space="0" w:color="auto"/>
            </w:tcBorders>
            <w:shd w:val="clear" w:color="auto" w:fill="auto"/>
          </w:tcPr>
          <w:p w14:paraId="1849350C" w14:textId="77777777" w:rsidR="001C72CF" w:rsidRPr="000C718F" w:rsidRDefault="003539CE" w:rsidP="007977A3">
            <w:pPr>
              <w:pStyle w:val="TAL"/>
            </w:pPr>
            <w:hyperlink w:anchor="HttpRoutingInfo_Type" w:history="1"/>
            <w:r w:rsidR="004330EB" w:rsidRPr="000C718F">
              <w:t>IP_Connection_Type</w:t>
            </w:r>
          </w:p>
        </w:tc>
        <w:tc>
          <w:tcPr>
            <w:tcW w:w="493" w:type="dxa"/>
            <w:tcBorders>
              <w:top w:val="double" w:sz="4" w:space="0" w:color="auto"/>
            </w:tcBorders>
            <w:shd w:val="clear" w:color="auto" w:fill="auto"/>
          </w:tcPr>
          <w:p w14:paraId="4B84D391" w14:textId="77777777" w:rsidR="001C72CF" w:rsidRPr="000C718F" w:rsidRDefault="001C72CF" w:rsidP="007977A3">
            <w:pPr>
              <w:pStyle w:val="TAL"/>
            </w:pPr>
          </w:p>
        </w:tc>
        <w:tc>
          <w:tcPr>
            <w:tcW w:w="5421" w:type="dxa"/>
            <w:tcBorders>
              <w:top w:val="double" w:sz="4" w:space="0" w:color="auto"/>
            </w:tcBorders>
            <w:shd w:val="clear" w:color="auto" w:fill="auto"/>
          </w:tcPr>
          <w:p w14:paraId="41B54315" w14:textId="77777777" w:rsidR="004330EB" w:rsidRPr="000C718F" w:rsidRDefault="004330EB" w:rsidP="004330EB">
            <w:pPr>
              <w:pStyle w:val="TAL"/>
            </w:pPr>
            <w:r w:rsidRPr="000C718F">
              <w:t>TCP connection from which the request has been received;</w:t>
            </w:r>
          </w:p>
          <w:p w14:paraId="61DB5B90" w14:textId="77777777" w:rsidR="001C72CF" w:rsidRPr="000C718F" w:rsidRDefault="004330EB" w:rsidP="004330EB">
            <w:pPr>
              <w:pStyle w:val="TAL"/>
            </w:pPr>
            <w:r w:rsidRPr="000C718F">
              <w:t>=&gt; response shall use the same</w:t>
            </w:r>
          </w:p>
        </w:tc>
      </w:tr>
      <w:tr w:rsidR="001C72CF" w:rsidRPr="000C718F" w14:paraId="2E5B0478" w14:textId="77777777" w:rsidTr="007977A3">
        <w:tc>
          <w:tcPr>
            <w:tcW w:w="1479" w:type="dxa"/>
            <w:shd w:val="clear" w:color="auto" w:fill="auto"/>
          </w:tcPr>
          <w:p w14:paraId="401E29A8" w14:textId="77777777" w:rsidR="001C72CF" w:rsidRPr="000C718F" w:rsidRDefault="001C72CF" w:rsidP="007977A3">
            <w:pPr>
              <w:pStyle w:val="TAL"/>
            </w:pPr>
            <w:r w:rsidRPr="000C718F">
              <w:t>httpRequest</w:t>
            </w:r>
          </w:p>
        </w:tc>
        <w:tc>
          <w:tcPr>
            <w:tcW w:w="2464" w:type="dxa"/>
            <w:shd w:val="clear" w:color="auto" w:fill="auto"/>
          </w:tcPr>
          <w:p w14:paraId="6030F9BB" w14:textId="77777777" w:rsidR="001C72CF" w:rsidRPr="000C718F" w:rsidRDefault="003539CE" w:rsidP="007977A3">
            <w:pPr>
              <w:pStyle w:val="TAL"/>
            </w:pPr>
            <w:hyperlink w:anchor="HttpRequest_Type" w:history="1">
              <w:r w:rsidR="001C72CF" w:rsidRPr="000C718F">
                <w:rPr>
                  <w:rStyle w:val="Hyperlink"/>
                </w:rPr>
                <w:t>HttpRequest_Type</w:t>
              </w:r>
            </w:hyperlink>
          </w:p>
        </w:tc>
        <w:tc>
          <w:tcPr>
            <w:tcW w:w="493" w:type="dxa"/>
            <w:shd w:val="clear" w:color="auto" w:fill="auto"/>
          </w:tcPr>
          <w:p w14:paraId="51E963C2" w14:textId="77777777" w:rsidR="001C72CF" w:rsidRPr="000C718F" w:rsidRDefault="001C72CF" w:rsidP="007977A3">
            <w:pPr>
              <w:pStyle w:val="TAL"/>
            </w:pPr>
          </w:p>
        </w:tc>
        <w:tc>
          <w:tcPr>
            <w:tcW w:w="5421" w:type="dxa"/>
            <w:shd w:val="clear" w:color="auto" w:fill="auto"/>
          </w:tcPr>
          <w:p w14:paraId="01A4E7BE" w14:textId="77777777" w:rsidR="001C72CF" w:rsidRPr="000C718F" w:rsidRDefault="001C72CF" w:rsidP="007977A3">
            <w:pPr>
              <w:pStyle w:val="TAL"/>
            </w:pPr>
          </w:p>
        </w:tc>
      </w:tr>
    </w:tbl>
    <w:p w14:paraId="74C73C05" w14:textId="77777777" w:rsidR="001C72CF" w:rsidRPr="000C718F" w:rsidRDefault="001C72CF" w:rsidP="001C72CF"/>
    <w:p w14:paraId="1A567BA6" w14:textId="77777777" w:rsidR="001C72CF" w:rsidRPr="000C718F" w:rsidRDefault="001C72CF" w:rsidP="001C72CF">
      <w:pPr>
        <w:pStyle w:val="TH"/>
      </w:pPr>
      <w:r w:rsidRPr="000C718F">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5ACE1C7F" w14:textId="77777777" w:rsidTr="007977A3">
        <w:tc>
          <w:tcPr>
            <w:tcW w:w="9857" w:type="dxa"/>
            <w:gridSpan w:val="4"/>
            <w:shd w:val="clear" w:color="auto" w:fill="E0E0E0"/>
          </w:tcPr>
          <w:p w14:paraId="02D259DD" w14:textId="77777777" w:rsidR="001C72CF" w:rsidRPr="000C718F" w:rsidRDefault="001C72CF" w:rsidP="007977A3">
            <w:pPr>
              <w:pStyle w:val="TAL"/>
              <w:rPr>
                <w:b/>
              </w:rPr>
            </w:pPr>
            <w:r w:rsidRPr="000C718F">
              <w:rPr>
                <w:b/>
              </w:rPr>
              <w:t>TTCN-3 Record Type</w:t>
            </w:r>
          </w:p>
        </w:tc>
      </w:tr>
      <w:tr w:rsidR="001C72CF" w:rsidRPr="000C718F" w14:paraId="00D0E1EE" w14:textId="77777777" w:rsidTr="007977A3">
        <w:tc>
          <w:tcPr>
            <w:tcW w:w="1479" w:type="dxa"/>
            <w:tcBorders>
              <w:bottom w:val="single" w:sz="4" w:space="0" w:color="auto"/>
            </w:tcBorders>
            <w:shd w:val="clear" w:color="auto" w:fill="E0E0E0"/>
          </w:tcPr>
          <w:p w14:paraId="30280A3C" w14:textId="77777777" w:rsidR="001C72CF" w:rsidRPr="000C718F" w:rsidRDefault="001C72CF" w:rsidP="007977A3">
            <w:pPr>
              <w:pStyle w:val="TAL"/>
              <w:rPr>
                <w:b/>
              </w:rPr>
            </w:pPr>
            <w:bookmarkStart w:id="273" w:name="HttpRequest_Type" w:colFirst="1" w:colLast="1"/>
            <w:r w:rsidRPr="000C718F">
              <w:rPr>
                <w:b/>
              </w:rPr>
              <w:t>Name</w:t>
            </w:r>
          </w:p>
        </w:tc>
        <w:tc>
          <w:tcPr>
            <w:tcW w:w="8378" w:type="dxa"/>
            <w:gridSpan w:val="3"/>
            <w:tcBorders>
              <w:bottom w:val="single" w:sz="4" w:space="0" w:color="auto"/>
            </w:tcBorders>
            <w:shd w:val="clear" w:color="auto" w:fill="FFFF99"/>
          </w:tcPr>
          <w:p w14:paraId="0B1D5EF7" w14:textId="77777777" w:rsidR="001C72CF" w:rsidRPr="000C718F" w:rsidRDefault="001C72CF" w:rsidP="007977A3">
            <w:pPr>
              <w:pStyle w:val="TAL"/>
              <w:rPr>
                <w:b/>
              </w:rPr>
            </w:pPr>
            <w:r w:rsidRPr="000C718F">
              <w:rPr>
                <w:b/>
              </w:rPr>
              <w:t>HttpRequest_Type</w:t>
            </w:r>
          </w:p>
        </w:tc>
      </w:tr>
      <w:bookmarkEnd w:id="273"/>
      <w:tr w:rsidR="001C72CF" w:rsidRPr="000C718F" w14:paraId="2589BDE0" w14:textId="77777777" w:rsidTr="007977A3">
        <w:tc>
          <w:tcPr>
            <w:tcW w:w="1479" w:type="dxa"/>
            <w:tcBorders>
              <w:bottom w:val="double" w:sz="4" w:space="0" w:color="auto"/>
            </w:tcBorders>
            <w:shd w:val="clear" w:color="auto" w:fill="E0E0E0"/>
          </w:tcPr>
          <w:p w14:paraId="687823C7"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64016B99" w14:textId="77777777" w:rsidR="001C72CF" w:rsidRPr="000C718F" w:rsidRDefault="001C72CF" w:rsidP="007977A3">
            <w:pPr>
              <w:pStyle w:val="TAL"/>
            </w:pPr>
          </w:p>
        </w:tc>
      </w:tr>
      <w:tr w:rsidR="001C72CF" w:rsidRPr="000C718F" w14:paraId="427224B5" w14:textId="77777777" w:rsidTr="007977A3">
        <w:tc>
          <w:tcPr>
            <w:tcW w:w="1479" w:type="dxa"/>
            <w:tcBorders>
              <w:top w:val="double" w:sz="4" w:space="0" w:color="auto"/>
            </w:tcBorders>
            <w:shd w:val="clear" w:color="auto" w:fill="auto"/>
          </w:tcPr>
          <w:p w14:paraId="3046066E" w14:textId="77777777" w:rsidR="001C72CF" w:rsidRPr="000C718F" w:rsidRDefault="001C72CF" w:rsidP="007977A3">
            <w:pPr>
              <w:pStyle w:val="TAL"/>
            </w:pPr>
            <w:r w:rsidRPr="000C718F">
              <w:t>requestLine</w:t>
            </w:r>
          </w:p>
        </w:tc>
        <w:tc>
          <w:tcPr>
            <w:tcW w:w="2464" w:type="dxa"/>
            <w:tcBorders>
              <w:top w:val="double" w:sz="4" w:space="0" w:color="auto"/>
            </w:tcBorders>
            <w:shd w:val="clear" w:color="auto" w:fill="auto"/>
          </w:tcPr>
          <w:p w14:paraId="09716B74" w14:textId="77777777" w:rsidR="001C72CF" w:rsidRPr="000C718F" w:rsidRDefault="003539CE" w:rsidP="007977A3">
            <w:pPr>
              <w:pStyle w:val="TAL"/>
            </w:pPr>
            <w:hyperlink w:anchor="HttpRequestLine_Type" w:history="1">
              <w:r w:rsidR="001C72CF" w:rsidRPr="000C718F">
                <w:rPr>
                  <w:rStyle w:val="Hyperlink"/>
                </w:rPr>
                <w:t>HttpRequestLine_Type</w:t>
              </w:r>
            </w:hyperlink>
          </w:p>
        </w:tc>
        <w:tc>
          <w:tcPr>
            <w:tcW w:w="493" w:type="dxa"/>
            <w:tcBorders>
              <w:top w:val="double" w:sz="4" w:space="0" w:color="auto"/>
            </w:tcBorders>
            <w:shd w:val="clear" w:color="auto" w:fill="auto"/>
          </w:tcPr>
          <w:p w14:paraId="5F33EB2C" w14:textId="77777777" w:rsidR="001C72CF" w:rsidRPr="000C718F" w:rsidRDefault="001C72CF" w:rsidP="007977A3">
            <w:pPr>
              <w:pStyle w:val="TAL"/>
            </w:pPr>
          </w:p>
        </w:tc>
        <w:tc>
          <w:tcPr>
            <w:tcW w:w="5421" w:type="dxa"/>
            <w:tcBorders>
              <w:top w:val="double" w:sz="4" w:space="0" w:color="auto"/>
            </w:tcBorders>
            <w:shd w:val="clear" w:color="auto" w:fill="auto"/>
          </w:tcPr>
          <w:p w14:paraId="65D1F35D" w14:textId="77777777" w:rsidR="001C72CF" w:rsidRPr="000C718F" w:rsidRDefault="001C72CF" w:rsidP="007977A3">
            <w:pPr>
              <w:pStyle w:val="TAL"/>
            </w:pPr>
            <w:r w:rsidRPr="000C718F">
              <w:t>RFC 2616 clause 5.1</w:t>
            </w:r>
          </w:p>
        </w:tc>
      </w:tr>
      <w:tr w:rsidR="004330EB" w:rsidRPr="000C718F" w14:paraId="5CF8E40E" w14:textId="77777777" w:rsidTr="003A7017">
        <w:tc>
          <w:tcPr>
            <w:tcW w:w="1479" w:type="dxa"/>
            <w:shd w:val="clear" w:color="auto" w:fill="auto"/>
          </w:tcPr>
          <w:p w14:paraId="2FF6F924" w14:textId="77777777" w:rsidR="004330EB" w:rsidRPr="000C718F" w:rsidRDefault="004330EB" w:rsidP="003A7017">
            <w:pPr>
              <w:pStyle w:val="TAL"/>
            </w:pPr>
            <w:r w:rsidRPr="000C718F">
              <w:t>userAgent</w:t>
            </w:r>
          </w:p>
        </w:tc>
        <w:tc>
          <w:tcPr>
            <w:tcW w:w="2464" w:type="dxa"/>
            <w:shd w:val="clear" w:color="auto" w:fill="auto"/>
          </w:tcPr>
          <w:p w14:paraId="30C09533" w14:textId="77777777" w:rsidR="004330EB" w:rsidRPr="000C718F" w:rsidRDefault="004330EB" w:rsidP="003A7017">
            <w:pPr>
              <w:pStyle w:val="TAL"/>
            </w:pPr>
            <w:r w:rsidRPr="000C718F">
              <w:t>UserAgent</w:t>
            </w:r>
          </w:p>
        </w:tc>
        <w:tc>
          <w:tcPr>
            <w:tcW w:w="493" w:type="dxa"/>
            <w:shd w:val="clear" w:color="auto" w:fill="auto"/>
          </w:tcPr>
          <w:p w14:paraId="67288511" w14:textId="77777777" w:rsidR="004330EB" w:rsidRPr="000C718F" w:rsidRDefault="004330EB" w:rsidP="003A7017">
            <w:pPr>
              <w:pStyle w:val="TAL"/>
            </w:pPr>
            <w:r w:rsidRPr="000C718F">
              <w:t>opt</w:t>
            </w:r>
          </w:p>
        </w:tc>
        <w:tc>
          <w:tcPr>
            <w:tcW w:w="5421" w:type="dxa"/>
            <w:shd w:val="clear" w:color="auto" w:fill="auto"/>
          </w:tcPr>
          <w:p w14:paraId="1885B837" w14:textId="77777777" w:rsidR="004330EB" w:rsidRPr="000C718F" w:rsidRDefault="004330EB" w:rsidP="003A7017">
            <w:pPr>
              <w:pStyle w:val="TAL"/>
            </w:pPr>
            <w:r w:rsidRPr="000C718F">
              <w:t>User Agent according to RFC 2616 [27] clause 14.43</w:t>
            </w:r>
          </w:p>
        </w:tc>
      </w:tr>
      <w:tr w:rsidR="001C72CF" w:rsidRPr="000C718F" w14:paraId="2BF52A1C" w14:textId="77777777" w:rsidTr="007977A3">
        <w:tc>
          <w:tcPr>
            <w:tcW w:w="1479" w:type="dxa"/>
            <w:shd w:val="clear" w:color="auto" w:fill="auto"/>
          </w:tcPr>
          <w:p w14:paraId="5351D144" w14:textId="77777777" w:rsidR="001C72CF" w:rsidRPr="000C718F" w:rsidRDefault="001C72CF" w:rsidP="007977A3">
            <w:pPr>
              <w:pStyle w:val="TAL"/>
            </w:pPr>
            <w:r w:rsidRPr="000C718F">
              <w:t>authorization</w:t>
            </w:r>
          </w:p>
        </w:tc>
        <w:tc>
          <w:tcPr>
            <w:tcW w:w="2464" w:type="dxa"/>
            <w:shd w:val="clear" w:color="auto" w:fill="auto"/>
          </w:tcPr>
          <w:p w14:paraId="04D5F1ED" w14:textId="77777777" w:rsidR="001C72CF" w:rsidRPr="000C718F" w:rsidRDefault="001C72CF" w:rsidP="007977A3">
            <w:pPr>
              <w:pStyle w:val="TAL"/>
            </w:pPr>
            <w:r w:rsidRPr="000C718F">
              <w:t>Authorization</w:t>
            </w:r>
          </w:p>
        </w:tc>
        <w:tc>
          <w:tcPr>
            <w:tcW w:w="493" w:type="dxa"/>
            <w:shd w:val="clear" w:color="auto" w:fill="auto"/>
          </w:tcPr>
          <w:p w14:paraId="1EAECADF" w14:textId="77777777" w:rsidR="001C72CF" w:rsidRPr="000C718F" w:rsidRDefault="001C72CF" w:rsidP="007977A3">
            <w:pPr>
              <w:pStyle w:val="TAL"/>
            </w:pPr>
            <w:r w:rsidRPr="000C718F">
              <w:t>opt</w:t>
            </w:r>
          </w:p>
        </w:tc>
        <w:tc>
          <w:tcPr>
            <w:tcW w:w="5421" w:type="dxa"/>
            <w:shd w:val="clear" w:color="auto" w:fill="auto"/>
          </w:tcPr>
          <w:p w14:paraId="32A98236" w14:textId="77777777" w:rsidR="001C72CF" w:rsidRPr="000C718F" w:rsidRDefault="001C72CF" w:rsidP="007977A3">
            <w:pPr>
              <w:pStyle w:val="TAL"/>
            </w:pPr>
            <w:r w:rsidRPr="000C718F">
              <w:t xml:space="preserve">Authorization </w:t>
            </w:r>
            <w:r w:rsidR="00E111F6" w:rsidRPr="000C718F">
              <w:t>according to</w:t>
            </w:r>
            <w:r w:rsidRPr="000C718F">
              <w:t xml:space="preserve"> RFC 2616 [27] clause 14.8 (optional; NOTE: Same type definition as for SIP type definitions)</w:t>
            </w:r>
          </w:p>
        </w:tc>
      </w:tr>
      <w:tr w:rsidR="00E111F6" w:rsidRPr="000C718F" w14:paraId="30DAD1E6" w14:textId="77777777" w:rsidTr="003A3037">
        <w:tc>
          <w:tcPr>
            <w:tcW w:w="1479" w:type="dxa"/>
            <w:shd w:val="clear" w:color="auto" w:fill="auto"/>
          </w:tcPr>
          <w:p w14:paraId="775D3B80" w14:textId="77777777" w:rsidR="00E111F6" w:rsidRPr="000C718F" w:rsidRDefault="00E111F6" w:rsidP="003A3037">
            <w:pPr>
              <w:pStyle w:val="TAL"/>
            </w:pPr>
            <w:r w:rsidRPr="000C718F">
              <w:t>host</w:t>
            </w:r>
          </w:p>
        </w:tc>
        <w:tc>
          <w:tcPr>
            <w:tcW w:w="2464" w:type="dxa"/>
            <w:shd w:val="clear" w:color="auto" w:fill="auto"/>
          </w:tcPr>
          <w:p w14:paraId="4EC09AB4" w14:textId="77777777" w:rsidR="00E111F6" w:rsidRPr="000C718F" w:rsidRDefault="00E111F6" w:rsidP="003A3037">
            <w:pPr>
              <w:pStyle w:val="TAL"/>
            </w:pPr>
            <w:r w:rsidRPr="000C718F">
              <w:t>Host</w:t>
            </w:r>
          </w:p>
        </w:tc>
        <w:tc>
          <w:tcPr>
            <w:tcW w:w="493" w:type="dxa"/>
            <w:shd w:val="clear" w:color="auto" w:fill="auto"/>
          </w:tcPr>
          <w:p w14:paraId="4DFBD94F" w14:textId="77777777" w:rsidR="00E111F6" w:rsidRPr="000C718F" w:rsidRDefault="00E111F6" w:rsidP="003A3037">
            <w:pPr>
              <w:pStyle w:val="TAL"/>
            </w:pPr>
            <w:r w:rsidRPr="000C718F">
              <w:t>opt</w:t>
            </w:r>
          </w:p>
        </w:tc>
        <w:tc>
          <w:tcPr>
            <w:tcW w:w="5421" w:type="dxa"/>
            <w:shd w:val="clear" w:color="auto" w:fill="auto"/>
          </w:tcPr>
          <w:p w14:paraId="51CC9772" w14:textId="77777777" w:rsidR="00E111F6" w:rsidRPr="000C718F" w:rsidRDefault="00E111F6" w:rsidP="003A3037">
            <w:pPr>
              <w:pStyle w:val="TAL"/>
            </w:pPr>
            <w:r w:rsidRPr="000C718F">
              <w:t>host according to RFC 2616 [27] clause 14.23</w:t>
            </w:r>
          </w:p>
        </w:tc>
      </w:tr>
      <w:tr w:rsidR="001C72CF" w:rsidRPr="000C718F" w14:paraId="165D97A4" w14:textId="77777777" w:rsidTr="007977A3">
        <w:tc>
          <w:tcPr>
            <w:tcW w:w="1479" w:type="dxa"/>
            <w:shd w:val="clear" w:color="auto" w:fill="auto"/>
          </w:tcPr>
          <w:p w14:paraId="55B32418" w14:textId="77777777" w:rsidR="001C72CF" w:rsidRPr="000C718F" w:rsidRDefault="001C72CF" w:rsidP="007977A3">
            <w:pPr>
              <w:pStyle w:val="TAL"/>
            </w:pPr>
            <w:r w:rsidRPr="000C718F">
              <w:t>contentType</w:t>
            </w:r>
          </w:p>
        </w:tc>
        <w:tc>
          <w:tcPr>
            <w:tcW w:w="2464" w:type="dxa"/>
            <w:shd w:val="clear" w:color="auto" w:fill="auto"/>
          </w:tcPr>
          <w:p w14:paraId="547C87C1" w14:textId="77777777" w:rsidR="001C72CF" w:rsidRPr="000C718F" w:rsidRDefault="001C72CF" w:rsidP="007977A3">
            <w:pPr>
              <w:pStyle w:val="TAL"/>
            </w:pPr>
            <w:r w:rsidRPr="000C718F">
              <w:t>ContentType</w:t>
            </w:r>
          </w:p>
        </w:tc>
        <w:tc>
          <w:tcPr>
            <w:tcW w:w="493" w:type="dxa"/>
            <w:shd w:val="clear" w:color="auto" w:fill="auto"/>
          </w:tcPr>
          <w:p w14:paraId="4870EB8D" w14:textId="77777777" w:rsidR="001C72CF" w:rsidRPr="000C718F" w:rsidRDefault="001C72CF" w:rsidP="007977A3">
            <w:pPr>
              <w:pStyle w:val="TAL"/>
            </w:pPr>
            <w:r w:rsidRPr="000C718F">
              <w:t>opt</w:t>
            </w:r>
          </w:p>
        </w:tc>
        <w:tc>
          <w:tcPr>
            <w:tcW w:w="5421" w:type="dxa"/>
            <w:shd w:val="clear" w:color="auto" w:fill="auto"/>
          </w:tcPr>
          <w:p w14:paraId="2F096467" w14:textId="77777777" w:rsidR="001C72CF" w:rsidRPr="000C718F" w:rsidRDefault="001C72CF" w:rsidP="007977A3">
            <w:pPr>
              <w:pStyle w:val="TAL"/>
            </w:pPr>
            <w:r w:rsidRPr="000C718F">
              <w:t xml:space="preserve">Content-Type </w:t>
            </w:r>
            <w:r w:rsidR="00E111F6" w:rsidRPr="000C718F">
              <w:t>according to</w:t>
            </w:r>
            <w:r w:rsidRPr="000C718F">
              <w:t xml:space="preserve"> RFC 2616 [27] clause 14.17 (optional, NOTE: Same type definition as for SIP type definitions)</w:t>
            </w:r>
          </w:p>
        </w:tc>
      </w:tr>
      <w:tr w:rsidR="00CE7087" w:rsidRPr="000C718F" w14:paraId="40696920" w14:textId="77777777" w:rsidTr="00C64743">
        <w:tc>
          <w:tcPr>
            <w:tcW w:w="1479" w:type="dxa"/>
            <w:shd w:val="clear" w:color="auto" w:fill="auto"/>
          </w:tcPr>
          <w:p w14:paraId="1F8F285A" w14:textId="77777777" w:rsidR="00CE7087" w:rsidRPr="000C718F" w:rsidRDefault="00CE7087" w:rsidP="00C64743">
            <w:pPr>
              <w:pStyle w:val="TAL"/>
            </w:pPr>
            <w:r w:rsidRPr="000C718F">
              <w:t>cacheControl</w:t>
            </w:r>
          </w:p>
        </w:tc>
        <w:tc>
          <w:tcPr>
            <w:tcW w:w="2464" w:type="dxa"/>
            <w:shd w:val="clear" w:color="auto" w:fill="auto"/>
          </w:tcPr>
          <w:p w14:paraId="520BB9E5" w14:textId="77777777" w:rsidR="00CE7087" w:rsidRPr="000C718F" w:rsidRDefault="003539CE" w:rsidP="00C64743">
            <w:pPr>
              <w:pStyle w:val="TAL"/>
            </w:pPr>
            <w:hyperlink w:anchor="HttpCacheControl_Type" w:history="1">
              <w:r w:rsidR="00CE7087" w:rsidRPr="000C718F">
                <w:rPr>
                  <w:rStyle w:val="Hyperlink"/>
                </w:rPr>
                <w:t>HttpCacheControl_Type</w:t>
              </w:r>
            </w:hyperlink>
          </w:p>
        </w:tc>
        <w:tc>
          <w:tcPr>
            <w:tcW w:w="493" w:type="dxa"/>
            <w:shd w:val="clear" w:color="auto" w:fill="auto"/>
          </w:tcPr>
          <w:p w14:paraId="26E75EAF" w14:textId="77777777" w:rsidR="00CE7087" w:rsidRPr="000C718F" w:rsidRDefault="00CE7087" w:rsidP="00C64743">
            <w:pPr>
              <w:pStyle w:val="TAL"/>
            </w:pPr>
            <w:r w:rsidRPr="000C718F">
              <w:t>opt</w:t>
            </w:r>
          </w:p>
        </w:tc>
        <w:tc>
          <w:tcPr>
            <w:tcW w:w="5421" w:type="dxa"/>
            <w:shd w:val="clear" w:color="auto" w:fill="auto"/>
          </w:tcPr>
          <w:p w14:paraId="152826E9" w14:textId="77777777" w:rsidR="00CE7087" w:rsidRPr="000C718F" w:rsidRDefault="00CE7087" w:rsidP="00C64743">
            <w:pPr>
              <w:pStyle w:val="TAL"/>
            </w:pPr>
            <w:r w:rsidRPr="000C718F">
              <w:t>RFC 2616 clause 14.9</w:t>
            </w:r>
          </w:p>
        </w:tc>
      </w:tr>
      <w:tr w:rsidR="001C72CF" w:rsidRPr="000C718F" w14:paraId="76735D72" w14:textId="77777777" w:rsidTr="007977A3">
        <w:tc>
          <w:tcPr>
            <w:tcW w:w="1479" w:type="dxa"/>
            <w:shd w:val="clear" w:color="auto" w:fill="auto"/>
          </w:tcPr>
          <w:p w14:paraId="26F2B81C" w14:textId="77777777" w:rsidR="001C72CF" w:rsidRPr="000C718F" w:rsidRDefault="001C72CF" w:rsidP="007977A3">
            <w:pPr>
              <w:pStyle w:val="TAL"/>
            </w:pPr>
            <w:r w:rsidRPr="000C718F">
              <w:t>x3GPPIntendedIdentity</w:t>
            </w:r>
          </w:p>
        </w:tc>
        <w:tc>
          <w:tcPr>
            <w:tcW w:w="2464" w:type="dxa"/>
            <w:shd w:val="clear" w:color="auto" w:fill="auto"/>
          </w:tcPr>
          <w:p w14:paraId="488DC896" w14:textId="77777777" w:rsidR="001C72CF" w:rsidRPr="000C718F" w:rsidRDefault="001C72CF" w:rsidP="007977A3">
            <w:pPr>
              <w:pStyle w:val="TAL"/>
            </w:pPr>
            <w:r w:rsidRPr="000C718F">
              <w:t>charstring</w:t>
            </w:r>
          </w:p>
        </w:tc>
        <w:tc>
          <w:tcPr>
            <w:tcW w:w="493" w:type="dxa"/>
            <w:shd w:val="clear" w:color="auto" w:fill="auto"/>
          </w:tcPr>
          <w:p w14:paraId="02550819" w14:textId="77777777" w:rsidR="001C72CF" w:rsidRPr="000C718F" w:rsidRDefault="001C72CF" w:rsidP="007977A3">
            <w:pPr>
              <w:pStyle w:val="TAL"/>
            </w:pPr>
            <w:r w:rsidRPr="000C718F">
              <w:t>opt</w:t>
            </w:r>
          </w:p>
        </w:tc>
        <w:tc>
          <w:tcPr>
            <w:tcW w:w="5421" w:type="dxa"/>
            <w:shd w:val="clear" w:color="auto" w:fill="auto"/>
          </w:tcPr>
          <w:p w14:paraId="13246640" w14:textId="77777777" w:rsidR="001C72CF" w:rsidRPr="000C718F" w:rsidRDefault="001C72CF" w:rsidP="007977A3">
            <w:pPr>
              <w:pStyle w:val="TAL"/>
            </w:pPr>
            <w:r w:rsidRPr="000C718F">
              <w:t>3GPP TS 24.109 [33] clause G.2</w:t>
            </w:r>
          </w:p>
        </w:tc>
      </w:tr>
      <w:tr w:rsidR="001C72CF" w:rsidRPr="000C718F" w14:paraId="07CC2E55" w14:textId="77777777" w:rsidTr="007977A3">
        <w:tc>
          <w:tcPr>
            <w:tcW w:w="1479" w:type="dxa"/>
            <w:shd w:val="clear" w:color="auto" w:fill="auto"/>
          </w:tcPr>
          <w:p w14:paraId="42D4D819" w14:textId="77777777" w:rsidR="001C72CF" w:rsidRPr="000C718F" w:rsidRDefault="001C72CF" w:rsidP="007977A3">
            <w:pPr>
              <w:pStyle w:val="TAL"/>
            </w:pPr>
            <w:r w:rsidRPr="000C718F">
              <w:t>messageBody</w:t>
            </w:r>
          </w:p>
        </w:tc>
        <w:tc>
          <w:tcPr>
            <w:tcW w:w="2464" w:type="dxa"/>
            <w:shd w:val="clear" w:color="auto" w:fill="auto"/>
          </w:tcPr>
          <w:p w14:paraId="7A731052" w14:textId="77777777" w:rsidR="001C72CF" w:rsidRPr="000C718F" w:rsidRDefault="001C72CF" w:rsidP="007977A3">
            <w:pPr>
              <w:pStyle w:val="TAL"/>
            </w:pPr>
            <w:r w:rsidRPr="000C718F">
              <w:t>charstring</w:t>
            </w:r>
          </w:p>
        </w:tc>
        <w:tc>
          <w:tcPr>
            <w:tcW w:w="493" w:type="dxa"/>
            <w:shd w:val="clear" w:color="auto" w:fill="auto"/>
          </w:tcPr>
          <w:p w14:paraId="2B460071" w14:textId="77777777" w:rsidR="001C72CF" w:rsidRPr="000C718F" w:rsidRDefault="001C72CF" w:rsidP="007977A3">
            <w:pPr>
              <w:pStyle w:val="TAL"/>
            </w:pPr>
            <w:r w:rsidRPr="000C718F">
              <w:t>opt</w:t>
            </w:r>
          </w:p>
        </w:tc>
        <w:tc>
          <w:tcPr>
            <w:tcW w:w="5421" w:type="dxa"/>
            <w:shd w:val="clear" w:color="auto" w:fill="auto"/>
          </w:tcPr>
          <w:p w14:paraId="378BC332" w14:textId="77777777" w:rsidR="001C72CF" w:rsidRPr="000C718F" w:rsidRDefault="00A40E44" w:rsidP="007977A3">
            <w:pPr>
              <w:pStyle w:val="TAL"/>
            </w:pPr>
            <w:r w:rsidRPr="000C718F">
              <w:t>e.g.</w:t>
            </w:r>
            <w:r w:rsidR="001C72CF" w:rsidRPr="000C718F">
              <w:t xml:space="preserve"> XCAP Message</w:t>
            </w:r>
          </w:p>
        </w:tc>
      </w:tr>
    </w:tbl>
    <w:p w14:paraId="3F1A2C33" w14:textId="77777777" w:rsidR="001C72CF" w:rsidRPr="000C718F" w:rsidRDefault="001C72CF" w:rsidP="001C72CF"/>
    <w:p w14:paraId="6A1E78A4" w14:textId="77777777" w:rsidR="001C72CF" w:rsidRPr="000C718F" w:rsidRDefault="001C72CF" w:rsidP="001C72CF">
      <w:pPr>
        <w:pStyle w:val="TH"/>
      </w:pPr>
      <w:r w:rsidRPr="000C718F">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61E88331" w14:textId="77777777" w:rsidTr="001043EC">
        <w:tc>
          <w:tcPr>
            <w:tcW w:w="9857" w:type="dxa"/>
            <w:gridSpan w:val="4"/>
            <w:shd w:val="clear" w:color="auto" w:fill="E0E0E0"/>
          </w:tcPr>
          <w:p w14:paraId="2E071CCC" w14:textId="77777777" w:rsidR="001C72CF" w:rsidRPr="000C718F" w:rsidRDefault="001C72CF" w:rsidP="007977A3">
            <w:pPr>
              <w:pStyle w:val="TAL"/>
              <w:rPr>
                <w:b/>
              </w:rPr>
            </w:pPr>
            <w:r w:rsidRPr="000C718F">
              <w:rPr>
                <w:b/>
              </w:rPr>
              <w:t>TTCN-3 Record Type</w:t>
            </w:r>
          </w:p>
        </w:tc>
      </w:tr>
      <w:tr w:rsidR="001C72CF" w:rsidRPr="000C718F" w14:paraId="0624432F" w14:textId="77777777" w:rsidTr="001043EC">
        <w:tc>
          <w:tcPr>
            <w:tcW w:w="1479" w:type="dxa"/>
            <w:tcBorders>
              <w:bottom w:val="single" w:sz="4" w:space="0" w:color="auto"/>
            </w:tcBorders>
            <w:shd w:val="clear" w:color="auto" w:fill="E0E0E0"/>
          </w:tcPr>
          <w:p w14:paraId="2FFDDAC6" w14:textId="77777777" w:rsidR="001C72CF" w:rsidRPr="000C718F" w:rsidRDefault="001C72CF" w:rsidP="007977A3">
            <w:pPr>
              <w:pStyle w:val="TAL"/>
              <w:rPr>
                <w:b/>
              </w:rPr>
            </w:pPr>
            <w:bookmarkStart w:id="274" w:name="HttpResponse_Type" w:colFirst="1" w:colLast="1"/>
            <w:r w:rsidRPr="000C718F">
              <w:rPr>
                <w:b/>
              </w:rPr>
              <w:t>Name</w:t>
            </w:r>
          </w:p>
        </w:tc>
        <w:tc>
          <w:tcPr>
            <w:tcW w:w="8378" w:type="dxa"/>
            <w:gridSpan w:val="3"/>
            <w:tcBorders>
              <w:bottom w:val="single" w:sz="4" w:space="0" w:color="auto"/>
            </w:tcBorders>
            <w:shd w:val="clear" w:color="auto" w:fill="FFFF99"/>
          </w:tcPr>
          <w:p w14:paraId="38BEADF4" w14:textId="77777777" w:rsidR="001C72CF" w:rsidRPr="000C718F" w:rsidRDefault="001C72CF" w:rsidP="007977A3">
            <w:pPr>
              <w:pStyle w:val="TAL"/>
              <w:rPr>
                <w:b/>
              </w:rPr>
            </w:pPr>
            <w:r w:rsidRPr="000C718F">
              <w:rPr>
                <w:b/>
              </w:rPr>
              <w:t>HttpResponse_Type</w:t>
            </w:r>
          </w:p>
        </w:tc>
      </w:tr>
      <w:bookmarkEnd w:id="274"/>
      <w:tr w:rsidR="001C72CF" w:rsidRPr="000C718F" w14:paraId="1ECA6432" w14:textId="77777777" w:rsidTr="001043EC">
        <w:tc>
          <w:tcPr>
            <w:tcW w:w="1479" w:type="dxa"/>
            <w:tcBorders>
              <w:bottom w:val="double" w:sz="4" w:space="0" w:color="auto"/>
            </w:tcBorders>
            <w:shd w:val="clear" w:color="auto" w:fill="E0E0E0"/>
          </w:tcPr>
          <w:p w14:paraId="383217E0"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74CAAFE2" w14:textId="77777777" w:rsidR="001C72CF" w:rsidRPr="000C718F" w:rsidRDefault="001C72CF" w:rsidP="007977A3">
            <w:pPr>
              <w:pStyle w:val="TAL"/>
            </w:pPr>
          </w:p>
        </w:tc>
      </w:tr>
      <w:tr w:rsidR="001C72CF" w:rsidRPr="000C718F" w14:paraId="5D186596" w14:textId="77777777" w:rsidTr="001043EC">
        <w:tc>
          <w:tcPr>
            <w:tcW w:w="1479" w:type="dxa"/>
            <w:tcBorders>
              <w:top w:val="double" w:sz="4" w:space="0" w:color="auto"/>
            </w:tcBorders>
            <w:shd w:val="clear" w:color="auto" w:fill="auto"/>
          </w:tcPr>
          <w:p w14:paraId="557285A4" w14:textId="77777777" w:rsidR="001C72CF" w:rsidRPr="000C718F" w:rsidRDefault="001C72CF" w:rsidP="007977A3">
            <w:pPr>
              <w:pStyle w:val="TAL"/>
            </w:pPr>
            <w:r w:rsidRPr="000C718F">
              <w:t>statusLine</w:t>
            </w:r>
          </w:p>
        </w:tc>
        <w:tc>
          <w:tcPr>
            <w:tcW w:w="2464" w:type="dxa"/>
            <w:tcBorders>
              <w:top w:val="double" w:sz="4" w:space="0" w:color="auto"/>
            </w:tcBorders>
            <w:shd w:val="clear" w:color="auto" w:fill="auto"/>
          </w:tcPr>
          <w:p w14:paraId="257DB640" w14:textId="77777777" w:rsidR="001C72CF" w:rsidRPr="000C718F" w:rsidRDefault="003539CE" w:rsidP="007977A3">
            <w:pPr>
              <w:pStyle w:val="TAL"/>
            </w:pPr>
            <w:hyperlink w:anchor="HttpStatusLine_Type" w:history="1">
              <w:r w:rsidR="001C72CF" w:rsidRPr="000C718F">
                <w:rPr>
                  <w:rStyle w:val="Hyperlink"/>
                </w:rPr>
                <w:t>HttpStatusLine_Type</w:t>
              </w:r>
            </w:hyperlink>
          </w:p>
        </w:tc>
        <w:tc>
          <w:tcPr>
            <w:tcW w:w="493" w:type="dxa"/>
            <w:tcBorders>
              <w:top w:val="double" w:sz="4" w:space="0" w:color="auto"/>
            </w:tcBorders>
            <w:shd w:val="clear" w:color="auto" w:fill="auto"/>
          </w:tcPr>
          <w:p w14:paraId="62C58EA3" w14:textId="77777777" w:rsidR="001C72CF" w:rsidRPr="000C718F" w:rsidRDefault="001C72CF" w:rsidP="007977A3">
            <w:pPr>
              <w:pStyle w:val="TAL"/>
            </w:pPr>
          </w:p>
        </w:tc>
        <w:tc>
          <w:tcPr>
            <w:tcW w:w="5421" w:type="dxa"/>
            <w:tcBorders>
              <w:top w:val="double" w:sz="4" w:space="0" w:color="auto"/>
            </w:tcBorders>
            <w:shd w:val="clear" w:color="auto" w:fill="auto"/>
          </w:tcPr>
          <w:p w14:paraId="4FFDF7CD" w14:textId="77777777" w:rsidR="001C72CF" w:rsidRPr="000C718F" w:rsidRDefault="001C72CF" w:rsidP="007977A3">
            <w:pPr>
              <w:pStyle w:val="TAL"/>
            </w:pPr>
            <w:r w:rsidRPr="000C718F">
              <w:t>Status-Line in RFC 2616 [27] clause 6.1</w:t>
            </w:r>
          </w:p>
        </w:tc>
      </w:tr>
      <w:tr w:rsidR="004330EB" w:rsidRPr="000C718F" w14:paraId="636EF5C1" w14:textId="77777777" w:rsidTr="001043EC">
        <w:tc>
          <w:tcPr>
            <w:tcW w:w="1479" w:type="dxa"/>
            <w:shd w:val="clear" w:color="auto" w:fill="auto"/>
          </w:tcPr>
          <w:p w14:paraId="0BFE1DD6" w14:textId="77777777" w:rsidR="004330EB" w:rsidRPr="000C718F" w:rsidRDefault="004330EB" w:rsidP="003A7017">
            <w:pPr>
              <w:pStyle w:val="TAL"/>
            </w:pPr>
            <w:r w:rsidRPr="000C718F">
              <w:t>date</w:t>
            </w:r>
          </w:p>
        </w:tc>
        <w:tc>
          <w:tcPr>
            <w:tcW w:w="2464" w:type="dxa"/>
            <w:shd w:val="clear" w:color="auto" w:fill="auto"/>
          </w:tcPr>
          <w:p w14:paraId="2ECB5543" w14:textId="77777777" w:rsidR="004330EB" w:rsidRPr="000C718F" w:rsidRDefault="004330EB" w:rsidP="003A7017">
            <w:pPr>
              <w:pStyle w:val="TAL"/>
            </w:pPr>
            <w:r w:rsidRPr="000C718F">
              <w:t>Date</w:t>
            </w:r>
          </w:p>
        </w:tc>
        <w:tc>
          <w:tcPr>
            <w:tcW w:w="493" w:type="dxa"/>
            <w:shd w:val="clear" w:color="auto" w:fill="auto"/>
          </w:tcPr>
          <w:p w14:paraId="4992BFDC" w14:textId="77777777" w:rsidR="004330EB" w:rsidRPr="000C718F" w:rsidRDefault="004330EB" w:rsidP="003A7017">
            <w:pPr>
              <w:pStyle w:val="TAL"/>
            </w:pPr>
            <w:r w:rsidRPr="000C718F">
              <w:t>opt</w:t>
            </w:r>
          </w:p>
        </w:tc>
        <w:tc>
          <w:tcPr>
            <w:tcW w:w="5421" w:type="dxa"/>
            <w:shd w:val="clear" w:color="auto" w:fill="auto"/>
          </w:tcPr>
          <w:p w14:paraId="1DD73091" w14:textId="77777777" w:rsidR="004330EB" w:rsidRPr="000C718F" w:rsidRDefault="004330EB" w:rsidP="003A7017">
            <w:pPr>
              <w:pStyle w:val="TAL"/>
            </w:pPr>
            <w:r w:rsidRPr="000C718F">
              <w:t>Date according to RFC 2616 [27] clause 14.18</w:t>
            </w:r>
          </w:p>
        </w:tc>
      </w:tr>
      <w:tr w:rsidR="004330EB" w:rsidRPr="000C718F" w14:paraId="517D7682" w14:textId="77777777" w:rsidTr="001043EC">
        <w:tc>
          <w:tcPr>
            <w:tcW w:w="1479" w:type="dxa"/>
            <w:shd w:val="clear" w:color="auto" w:fill="auto"/>
          </w:tcPr>
          <w:p w14:paraId="32D6C71A" w14:textId="77777777" w:rsidR="004330EB" w:rsidRPr="000C718F" w:rsidRDefault="004330EB" w:rsidP="003A7017">
            <w:pPr>
              <w:pStyle w:val="TAL"/>
            </w:pPr>
            <w:r w:rsidRPr="000C718F">
              <w:t>eTag</w:t>
            </w:r>
          </w:p>
        </w:tc>
        <w:tc>
          <w:tcPr>
            <w:tcW w:w="2464" w:type="dxa"/>
            <w:shd w:val="clear" w:color="auto" w:fill="auto"/>
          </w:tcPr>
          <w:p w14:paraId="74A1100D" w14:textId="77777777" w:rsidR="004330EB" w:rsidRPr="000C718F" w:rsidRDefault="004330EB" w:rsidP="003A7017">
            <w:pPr>
              <w:pStyle w:val="TAL"/>
            </w:pPr>
            <w:r w:rsidRPr="000C718F">
              <w:t>SIP_ETag</w:t>
            </w:r>
          </w:p>
        </w:tc>
        <w:tc>
          <w:tcPr>
            <w:tcW w:w="493" w:type="dxa"/>
            <w:shd w:val="clear" w:color="auto" w:fill="auto"/>
          </w:tcPr>
          <w:p w14:paraId="61F1BA3B" w14:textId="77777777" w:rsidR="004330EB" w:rsidRPr="000C718F" w:rsidRDefault="004330EB" w:rsidP="003A7017">
            <w:pPr>
              <w:pStyle w:val="TAL"/>
            </w:pPr>
            <w:r w:rsidRPr="000C718F">
              <w:t>opt</w:t>
            </w:r>
          </w:p>
        </w:tc>
        <w:tc>
          <w:tcPr>
            <w:tcW w:w="5421" w:type="dxa"/>
            <w:shd w:val="clear" w:color="auto" w:fill="auto"/>
          </w:tcPr>
          <w:p w14:paraId="11825ED9" w14:textId="77777777" w:rsidR="004330EB" w:rsidRPr="000C718F" w:rsidRDefault="004330EB" w:rsidP="003A7017">
            <w:pPr>
              <w:pStyle w:val="TAL"/>
            </w:pPr>
            <w:r w:rsidRPr="000C718F">
              <w:t>ETag according to RFC 2616 [27] clause 14.19</w:t>
            </w:r>
          </w:p>
        </w:tc>
      </w:tr>
      <w:tr w:rsidR="004330EB" w:rsidRPr="000C718F" w14:paraId="6166B312" w14:textId="77777777" w:rsidTr="001043EC">
        <w:tc>
          <w:tcPr>
            <w:tcW w:w="1479" w:type="dxa"/>
            <w:shd w:val="clear" w:color="auto" w:fill="auto"/>
          </w:tcPr>
          <w:p w14:paraId="55384499" w14:textId="77777777" w:rsidR="004330EB" w:rsidRPr="000C718F" w:rsidRDefault="004330EB" w:rsidP="003A7017">
            <w:pPr>
              <w:pStyle w:val="TAL"/>
            </w:pPr>
            <w:r w:rsidRPr="000C718F">
              <w:t>server</w:t>
            </w:r>
          </w:p>
        </w:tc>
        <w:tc>
          <w:tcPr>
            <w:tcW w:w="2464" w:type="dxa"/>
            <w:shd w:val="clear" w:color="auto" w:fill="auto"/>
          </w:tcPr>
          <w:p w14:paraId="6AAC8695" w14:textId="77777777" w:rsidR="004330EB" w:rsidRPr="000C718F" w:rsidRDefault="004330EB" w:rsidP="003A7017">
            <w:pPr>
              <w:pStyle w:val="TAL"/>
            </w:pPr>
            <w:r w:rsidRPr="000C718F">
              <w:t>Server</w:t>
            </w:r>
          </w:p>
        </w:tc>
        <w:tc>
          <w:tcPr>
            <w:tcW w:w="493" w:type="dxa"/>
            <w:shd w:val="clear" w:color="auto" w:fill="auto"/>
          </w:tcPr>
          <w:p w14:paraId="77B3FCA2" w14:textId="77777777" w:rsidR="004330EB" w:rsidRPr="000C718F" w:rsidRDefault="004330EB" w:rsidP="003A7017">
            <w:pPr>
              <w:pStyle w:val="TAL"/>
            </w:pPr>
            <w:r w:rsidRPr="000C718F">
              <w:t>opt</w:t>
            </w:r>
          </w:p>
        </w:tc>
        <w:tc>
          <w:tcPr>
            <w:tcW w:w="5421" w:type="dxa"/>
            <w:shd w:val="clear" w:color="auto" w:fill="auto"/>
          </w:tcPr>
          <w:p w14:paraId="4EEFD261" w14:textId="77777777" w:rsidR="004330EB" w:rsidRPr="000C718F" w:rsidRDefault="004330EB" w:rsidP="003A7017">
            <w:pPr>
              <w:pStyle w:val="TAL"/>
            </w:pPr>
            <w:r w:rsidRPr="000C718F">
              <w:t>Server according to RFC 2616 [27] clause 14.38</w:t>
            </w:r>
          </w:p>
        </w:tc>
      </w:tr>
      <w:tr w:rsidR="001C72CF" w:rsidRPr="000C718F" w14:paraId="4811C909" w14:textId="77777777" w:rsidTr="001043EC">
        <w:tc>
          <w:tcPr>
            <w:tcW w:w="1479" w:type="dxa"/>
            <w:shd w:val="clear" w:color="auto" w:fill="auto"/>
          </w:tcPr>
          <w:p w14:paraId="3BF09F98" w14:textId="77777777" w:rsidR="001C72CF" w:rsidRPr="000C718F" w:rsidRDefault="001C72CF" w:rsidP="007977A3">
            <w:pPr>
              <w:pStyle w:val="TAL"/>
            </w:pPr>
            <w:r w:rsidRPr="000C718F">
              <w:t>wwwauthenticate</w:t>
            </w:r>
          </w:p>
        </w:tc>
        <w:tc>
          <w:tcPr>
            <w:tcW w:w="2464" w:type="dxa"/>
            <w:shd w:val="clear" w:color="auto" w:fill="auto"/>
          </w:tcPr>
          <w:p w14:paraId="19274CD5" w14:textId="77777777" w:rsidR="001C72CF" w:rsidRPr="000C718F" w:rsidRDefault="001C72CF" w:rsidP="007977A3">
            <w:pPr>
              <w:pStyle w:val="TAL"/>
            </w:pPr>
            <w:r w:rsidRPr="000C718F">
              <w:t>WwwAuthenticate</w:t>
            </w:r>
          </w:p>
        </w:tc>
        <w:tc>
          <w:tcPr>
            <w:tcW w:w="493" w:type="dxa"/>
            <w:shd w:val="clear" w:color="auto" w:fill="auto"/>
          </w:tcPr>
          <w:p w14:paraId="13BB4D37" w14:textId="77777777" w:rsidR="001C72CF" w:rsidRPr="000C718F" w:rsidRDefault="001C72CF" w:rsidP="007977A3">
            <w:pPr>
              <w:pStyle w:val="TAL"/>
            </w:pPr>
            <w:r w:rsidRPr="000C718F">
              <w:t>opt</w:t>
            </w:r>
          </w:p>
        </w:tc>
        <w:tc>
          <w:tcPr>
            <w:tcW w:w="5421" w:type="dxa"/>
            <w:shd w:val="clear" w:color="auto" w:fill="auto"/>
          </w:tcPr>
          <w:p w14:paraId="138DF58C" w14:textId="77777777" w:rsidR="001C72CF" w:rsidRPr="000C718F" w:rsidRDefault="001C72CF" w:rsidP="007977A3">
            <w:pPr>
              <w:pStyle w:val="TAL"/>
            </w:pPr>
            <w:r w:rsidRPr="000C718F">
              <w:t>WWW-Authenticate in RFC 2616 [27] clause 14.47 (NOTE: Same type definition as for SIP type definitions)</w:t>
            </w:r>
          </w:p>
        </w:tc>
      </w:tr>
      <w:tr w:rsidR="001C72CF" w:rsidRPr="000C718F" w14:paraId="15F61489" w14:textId="77777777" w:rsidTr="001043EC">
        <w:tc>
          <w:tcPr>
            <w:tcW w:w="1479" w:type="dxa"/>
            <w:shd w:val="clear" w:color="auto" w:fill="auto"/>
          </w:tcPr>
          <w:p w14:paraId="6D5A3B8E" w14:textId="77777777" w:rsidR="001C72CF" w:rsidRPr="000C718F" w:rsidRDefault="001C72CF" w:rsidP="007977A3">
            <w:pPr>
              <w:pStyle w:val="TAL"/>
            </w:pPr>
            <w:r w:rsidRPr="000C718F">
              <w:t>authenticationInfo</w:t>
            </w:r>
          </w:p>
        </w:tc>
        <w:tc>
          <w:tcPr>
            <w:tcW w:w="2464" w:type="dxa"/>
            <w:shd w:val="clear" w:color="auto" w:fill="auto"/>
          </w:tcPr>
          <w:p w14:paraId="39AB95E5" w14:textId="77777777" w:rsidR="001C72CF" w:rsidRPr="000C718F" w:rsidRDefault="001C72CF" w:rsidP="007977A3">
            <w:pPr>
              <w:pStyle w:val="TAL"/>
            </w:pPr>
            <w:r w:rsidRPr="000C718F">
              <w:t>AuthenticationInfo</w:t>
            </w:r>
          </w:p>
        </w:tc>
        <w:tc>
          <w:tcPr>
            <w:tcW w:w="493" w:type="dxa"/>
            <w:shd w:val="clear" w:color="auto" w:fill="auto"/>
          </w:tcPr>
          <w:p w14:paraId="06A24DD5" w14:textId="77777777" w:rsidR="001C72CF" w:rsidRPr="000C718F" w:rsidRDefault="001C72CF" w:rsidP="007977A3">
            <w:pPr>
              <w:pStyle w:val="TAL"/>
            </w:pPr>
            <w:r w:rsidRPr="000C718F">
              <w:t>opt</w:t>
            </w:r>
          </w:p>
        </w:tc>
        <w:tc>
          <w:tcPr>
            <w:tcW w:w="5421" w:type="dxa"/>
            <w:shd w:val="clear" w:color="auto" w:fill="auto"/>
          </w:tcPr>
          <w:p w14:paraId="1B909D7A" w14:textId="77777777" w:rsidR="001C72CF" w:rsidRPr="000C718F" w:rsidRDefault="001C72CF" w:rsidP="007977A3">
            <w:pPr>
              <w:pStyle w:val="TAL"/>
            </w:pPr>
            <w:r w:rsidRPr="000C718F">
              <w:t>Authentication-Info in RFC 2617 [37] clause 3.2.3 (NOTE: Same type definition as for SIP type definitions)</w:t>
            </w:r>
          </w:p>
        </w:tc>
      </w:tr>
      <w:tr w:rsidR="001C72CF" w:rsidRPr="000C718F" w14:paraId="502F1837" w14:textId="77777777" w:rsidTr="001043EC">
        <w:tc>
          <w:tcPr>
            <w:tcW w:w="1479" w:type="dxa"/>
            <w:shd w:val="clear" w:color="auto" w:fill="auto"/>
          </w:tcPr>
          <w:p w14:paraId="1C7E7CA0" w14:textId="77777777" w:rsidR="001C72CF" w:rsidRPr="000C718F" w:rsidRDefault="001C72CF" w:rsidP="007977A3">
            <w:pPr>
              <w:pStyle w:val="TAL"/>
            </w:pPr>
            <w:r w:rsidRPr="000C718F">
              <w:t>contentType</w:t>
            </w:r>
          </w:p>
        </w:tc>
        <w:tc>
          <w:tcPr>
            <w:tcW w:w="2464" w:type="dxa"/>
            <w:shd w:val="clear" w:color="auto" w:fill="auto"/>
          </w:tcPr>
          <w:p w14:paraId="3B7FCA16" w14:textId="77777777" w:rsidR="001C72CF" w:rsidRPr="000C718F" w:rsidRDefault="001C72CF" w:rsidP="007977A3">
            <w:pPr>
              <w:pStyle w:val="TAL"/>
            </w:pPr>
            <w:r w:rsidRPr="000C718F">
              <w:t>ContentType</w:t>
            </w:r>
          </w:p>
        </w:tc>
        <w:tc>
          <w:tcPr>
            <w:tcW w:w="493" w:type="dxa"/>
            <w:shd w:val="clear" w:color="auto" w:fill="auto"/>
          </w:tcPr>
          <w:p w14:paraId="30787E2B" w14:textId="77777777" w:rsidR="001C72CF" w:rsidRPr="000C718F" w:rsidRDefault="001C72CF" w:rsidP="007977A3">
            <w:pPr>
              <w:pStyle w:val="TAL"/>
            </w:pPr>
            <w:r w:rsidRPr="000C718F">
              <w:t>opt</w:t>
            </w:r>
          </w:p>
        </w:tc>
        <w:tc>
          <w:tcPr>
            <w:tcW w:w="5421" w:type="dxa"/>
            <w:shd w:val="clear" w:color="auto" w:fill="auto"/>
          </w:tcPr>
          <w:p w14:paraId="198CF8BD" w14:textId="77777777" w:rsidR="001C72CF" w:rsidRPr="000C718F" w:rsidRDefault="001C72CF" w:rsidP="007977A3">
            <w:pPr>
              <w:pStyle w:val="TAL"/>
            </w:pPr>
            <w:r w:rsidRPr="000C718F">
              <w:t>Content-Type in RFC 2616 [27] clause 14.17 (NOTE: Same type definition as for SIP type definitions)</w:t>
            </w:r>
          </w:p>
        </w:tc>
      </w:tr>
      <w:tr w:rsidR="00CE7087" w:rsidRPr="000C718F" w14:paraId="3A57E9CD" w14:textId="77777777" w:rsidTr="001043EC">
        <w:tc>
          <w:tcPr>
            <w:tcW w:w="1479" w:type="dxa"/>
            <w:shd w:val="clear" w:color="auto" w:fill="auto"/>
          </w:tcPr>
          <w:p w14:paraId="39C0E09B" w14:textId="77777777" w:rsidR="00CE7087" w:rsidRPr="000C718F" w:rsidRDefault="00CE7087" w:rsidP="00C64743">
            <w:pPr>
              <w:pStyle w:val="TAL"/>
            </w:pPr>
            <w:r w:rsidRPr="000C718F">
              <w:t>location</w:t>
            </w:r>
          </w:p>
        </w:tc>
        <w:tc>
          <w:tcPr>
            <w:tcW w:w="2464" w:type="dxa"/>
            <w:shd w:val="clear" w:color="auto" w:fill="auto"/>
          </w:tcPr>
          <w:p w14:paraId="37755FFE" w14:textId="77777777" w:rsidR="00CE7087" w:rsidRPr="000C718F" w:rsidRDefault="003539CE" w:rsidP="00C64743">
            <w:pPr>
              <w:pStyle w:val="TAL"/>
            </w:pPr>
            <w:hyperlink w:anchor="HttpLocation_Type" w:history="1">
              <w:r w:rsidR="00CE7087" w:rsidRPr="000C718F">
                <w:rPr>
                  <w:rStyle w:val="Hyperlink"/>
                </w:rPr>
                <w:t>HttpLocation_Type</w:t>
              </w:r>
            </w:hyperlink>
          </w:p>
        </w:tc>
        <w:tc>
          <w:tcPr>
            <w:tcW w:w="493" w:type="dxa"/>
            <w:shd w:val="clear" w:color="auto" w:fill="auto"/>
          </w:tcPr>
          <w:p w14:paraId="2CF06A44" w14:textId="77777777" w:rsidR="00CE7087" w:rsidRPr="000C718F" w:rsidRDefault="00CE7087" w:rsidP="00C64743">
            <w:pPr>
              <w:pStyle w:val="TAL"/>
            </w:pPr>
            <w:r w:rsidRPr="000C718F">
              <w:t>opt</w:t>
            </w:r>
          </w:p>
        </w:tc>
        <w:tc>
          <w:tcPr>
            <w:tcW w:w="5421" w:type="dxa"/>
            <w:shd w:val="clear" w:color="auto" w:fill="auto"/>
          </w:tcPr>
          <w:p w14:paraId="1E298820" w14:textId="77777777" w:rsidR="00CE7087" w:rsidRPr="000C718F" w:rsidRDefault="00CE7087" w:rsidP="00C64743">
            <w:pPr>
              <w:pStyle w:val="TAL"/>
            </w:pPr>
            <w:r w:rsidRPr="000C718F">
              <w:t>RFC 2616 clause 14.30</w:t>
            </w:r>
          </w:p>
        </w:tc>
      </w:tr>
      <w:tr w:rsidR="004330EB" w:rsidRPr="000C718F" w14:paraId="4A8168B5" w14:textId="77777777" w:rsidTr="001043EC">
        <w:tc>
          <w:tcPr>
            <w:tcW w:w="1479" w:type="dxa"/>
            <w:shd w:val="clear" w:color="auto" w:fill="auto"/>
          </w:tcPr>
          <w:p w14:paraId="59B11D76" w14:textId="77777777" w:rsidR="004330EB" w:rsidRPr="000C718F" w:rsidRDefault="004330EB" w:rsidP="003A7017">
            <w:pPr>
              <w:pStyle w:val="TAL"/>
            </w:pPr>
            <w:r w:rsidRPr="000C718F">
              <w:t>contentLength</w:t>
            </w:r>
          </w:p>
        </w:tc>
        <w:tc>
          <w:tcPr>
            <w:tcW w:w="2464" w:type="dxa"/>
            <w:shd w:val="clear" w:color="auto" w:fill="auto"/>
          </w:tcPr>
          <w:p w14:paraId="7AC41659" w14:textId="77777777" w:rsidR="004330EB" w:rsidRPr="000C718F" w:rsidRDefault="004330EB" w:rsidP="003A7017">
            <w:pPr>
              <w:pStyle w:val="TAL"/>
            </w:pPr>
            <w:r w:rsidRPr="000C718F">
              <w:t>ContentLength</w:t>
            </w:r>
          </w:p>
        </w:tc>
        <w:tc>
          <w:tcPr>
            <w:tcW w:w="493" w:type="dxa"/>
            <w:shd w:val="clear" w:color="auto" w:fill="auto"/>
          </w:tcPr>
          <w:p w14:paraId="4F9A5668" w14:textId="77777777" w:rsidR="004330EB" w:rsidRPr="000C718F" w:rsidRDefault="004330EB" w:rsidP="003A7017">
            <w:pPr>
              <w:pStyle w:val="TAL"/>
            </w:pPr>
            <w:r w:rsidRPr="000C718F">
              <w:t>opt</w:t>
            </w:r>
          </w:p>
        </w:tc>
        <w:tc>
          <w:tcPr>
            <w:tcW w:w="5421" w:type="dxa"/>
            <w:shd w:val="clear" w:color="auto" w:fill="auto"/>
          </w:tcPr>
          <w:p w14:paraId="6EF1BA35" w14:textId="77777777" w:rsidR="004330EB" w:rsidRPr="000C718F" w:rsidRDefault="004330EB" w:rsidP="003A7017">
            <w:pPr>
              <w:pStyle w:val="TAL"/>
            </w:pPr>
            <w:r w:rsidRPr="000C718F">
              <w:t>Content-Length in RFC 2616 [27] clause 14.13 (NOTE: Same type definition as for SIP type definitions)</w:t>
            </w:r>
          </w:p>
        </w:tc>
      </w:tr>
      <w:tr w:rsidR="001C72CF" w:rsidRPr="000C718F" w14:paraId="18F8F576" w14:textId="77777777" w:rsidTr="001043EC">
        <w:tc>
          <w:tcPr>
            <w:tcW w:w="1479" w:type="dxa"/>
            <w:shd w:val="clear" w:color="auto" w:fill="auto"/>
          </w:tcPr>
          <w:p w14:paraId="619ABF7E" w14:textId="77777777" w:rsidR="001C72CF" w:rsidRPr="000C718F" w:rsidRDefault="001C72CF" w:rsidP="007977A3">
            <w:pPr>
              <w:pStyle w:val="TAL"/>
            </w:pPr>
            <w:r w:rsidRPr="000C718F">
              <w:t>expires</w:t>
            </w:r>
          </w:p>
        </w:tc>
        <w:tc>
          <w:tcPr>
            <w:tcW w:w="2464" w:type="dxa"/>
            <w:shd w:val="clear" w:color="auto" w:fill="auto"/>
          </w:tcPr>
          <w:p w14:paraId="08B13984" w14:textId="77777777" w:rsidR="001C72CF" w:rsidRPr="000C718F" w:rsidRDefault="001C72CF" w:rsidP="007977A3">
            <w:pPr>
              <w:pStyle w:val="TAL"/>
            </w:pPr>
            <w:r w:rsidRPr="000C718F">
              <w:t>Expires</w:t>
            </w:r>
          </w:p>
        </w:tc>
        <w:tc>
          <w:tcPr>
            <w:tcW w:w="493" w:type="dxa"/>
            <w:shd w:val="clear" w:color="auto" w:fill="auto"/>
          </w:tcPr>
          <w:p w14:paraId="11F83048" w14:textId="77777777" w:rsidR="001C72CF" w:rsidRPr="000C718F" w:rsidRDefault="001C72CF" w:rsidP="007977A3">
            <w:pPr>
              <w:pStyle w:val="TAL"/>
            </w:pPr>
            <w:r w:rsidRPr="000C718F">
              <w:t>opt</w:t>
            </w:r>
          </w:p>
        </w:tc>
        <w:tc>
          <w:tcPr>
            <w:tcW w:w="5421" w:type="dxa"/>
            <w:shd w:val="clear" w:color="auto" w:fill="auto"/>
          </w:tcPr>
          <w:p w14:paraId="7960FDE3" w14:textId="77777777" w:rsidR="001C72CF" w:rsidRPr="000C718F" w:rsidRDefault="001C72CF" w:rsidP="007977A3">
            <w:pPr>
              <w:pStyle w:val="TAL"/>
            </w:pPr>
            <w:r w:rsidRPr="000C718F">
              <w:t>Expires in RFC 2616 [27] clause 14.21 (NOTE: Same type definition as for SIP type definitions)</w:t>
            </w:r>
          </w:p>
        </w:tc>
      </w:tr>
      <w:tr w:rsidR="001043EC" w:rsidRPr="000C718F" w14:paraId="2FBF95F4" w14:textId="77777777" w:rsidTr="001043EC">
        <w:tc>
          <w:tcPr>
            <w:tcW w:w="1479" w:type="dxa"/>
            <w:shd w:val="clear" w:color="auto" w:fill="auto"/>
          </w:tcPr>
          <w:p w14:paraId="21ED7D6C" w14:textId="77777777" w:rsidR="001043EC" w:rsidRPr="000C718F" w:rsidRDefault="001043EC" w:rsidP="00A3207A">
            <w:pPr>
              <w:keepNext/>
              <w:keepLines/>
              <w:spacing w:after="0"/>
              <w:rPr>
                <w:rFonts w:ascii="Arial" w:hAnsi="Arial"/>
                <w:sz w:val="18"/>
              </w:rPr>
            </w:pPr>
            <w:r w:rsidRPr="000C718F">
              <w:rPr>
                <w:rFonts w:ascii="Arial" w:hAnsi="Arial"/>
                <w:sz w:val="18"/>
              </w:rPr>
              <w:t>cacheControl</w:t>
            </w:r>
          </w:p>
        </w:tc>
        <w:tc>
          <w:tcPr>
            <w:tcW w:w="2464" w:type="dxa"/>
            <w:shd w:val="clear" w:color="auto" w:fill="auto"/>
          </w:tcPr>
          <w:p w14:paraId="2EF14BA3" w14:textId="77777777" w:rsidR="001043EC" w:rsidRPr="000C718F" w:rsidRDefault="003539CE" w:rsidP="00A3207A">
            <w:pPr>
              <w:keepNext/>
              <w:keepLines/>
              <w:spacing w:after="0"/>
              <w:rPr>
                <w:rFonts w:ascii="Arial" w:hAnsi="Arial"/>
                <w:color w:val="0000FF"/>
                <w:sz w:val="18"/>
                <w:u w:val="single"/>
              </w:rPr>
            </w:pPr>
            <w:hyperlink w:anchor="HttpCacheControl_Type" w:history="1">
              <w:r w:rsidR="001043EC" w:rsidRPr="000C718F">
                <w:rPr>
                  <w:rFonts w:ascii="Arial" w:hAnsi="Arial"/>
                  <w:color w:val="0000FF"/>
                  <w:sz w:val="18"/>
                </w:rPr>
                <w:t>HttpCacheControl_Type</w:t>
              </w:r>
            </w:hyperlink>
          </w:p>
        </w:tc>
        <w:tc>
          <w:tcPr>
            <w:tcW w:w="493" w:type="dxa"/>
            <w:shd w:val="clear" w:color="auto" w:fill="auto"/>
          </w:tcPr>
          <w:p w14:paraId="79EF76EA" w14:textId="77777777" w:rsidR="001043EC" w:rsidRPr="000C718F" w:rsidRDefault="001043EC" w:rsidP="00A3207A">
            <w:pPr>
              <w:keepNext/>
              <w:keepLines/>
              <w:spacing w:after="0"/>
              <w:rPr>
                <w:rFonts w:ascii="Arial" w:hAnsi="Arial"/>
                <w:sz w:val="18"/>
              </w:rPr>
            </w:pPr>
            <w:r w:rsidRPr="000C718F">
              <w:rPr>
                <w:rFonts w:ascii="Arial" w:hAnsi="Arial"/>
                <w:sz w:val="18"/>
              </w:rPr>
              <w:t>opt</w:t>
            </w:r>
          </w:p>
        </w:tc>
        <w:tc>
          <w:tcPr>
            <w:tcW w:w="5421" w:type="dxa"/>
            <w:shd w:val="clear" w:color="auto" w:fill="auto"/>
          </w:tcPr>
          <w:p w14:paraId="72B1F2E1" w14:textId="77777777" w:rsidR="001043EC" w:rsidRPr="000C718F" w:rsidRDefault="001043EC" w:rsidP="00A3207A">
            <w:pPr>
              <w:keepNext/>
              <w:keepLines/>
              <w:spacing w:after="0"/>
              <w:rPr>
                <w:rFonts w:ascii="Arial" w:hAnsi="Arial"/>
                <w:sz w:val="18"/>
              </w:rPr>
            </w:pPr>
            <w:r w:rsidRPr="000C718F">
              <w:rPr>
                <w:rFonts w:ascii="Arial" w:hAnsi="Arial"/>
                <w:sz w:val="18"/>
              </w:rPr>
              <w:t>Cache-Control in RFC 2616 [27] clause 14.9</w:t>
            </w:r>
          </w:p>
        </w:tc>
      </w:tr>
      <w:tr w:rsidR="001043EC" w:rsidRPr="000C718F" w14:paraId="5636E375" w14:textId="77777777" w:rsidTr="001043EC">
        <w:tc>
          <w:tcPr>
            <w:tcW w:w="1479" w:type="dxa"/>
            <w:shd w:val="clear" w:color="auto" w:fill="auto"/>
          </w:tcPr>
          <w:p w14:paraId="63E880FD" w14:textId="77777777" w:rsidR="001043EC" w:rsidRPr="000C718F" w:rsidRDefault="001043EC" w:rsidP="00A3207A">
            <w:pPr>
              <w:keepNext/>
              <w:keepLines/>
              <w:spacing w:after="0"/>
              <w:rPr>
                <w:rFonts w:ascii="Arial" w:hAnsi="Arial"/>
                <w:sz w:val="18"/>
              </w:rPr>
            </w:pPr>
            <w:r w:rsidRPr="000C718F">
              <w:rPr>
                <w:rFonts w:ascii="Arial" w:hAnsi="Arial"/>
                <w:sz w:val="18"/>
              </w:rPr>
              <w:t>pragma</w:t>
            </w:r>
          </w:p>
        </w:tc>
        <w:tc>
          <w:tcPr>
            <w:tcW w:w="2464" w:type="dxa"/>
            <w:shd w:val="clear" w:color="auto" w:fill="auto"/>
          </w:tcPr>
          <w:p w14:paraId="69A95175" w14:textId="77777777" w:rsidR="001043EC" w:rsidRPr="000C718F" w:rsidRDefault="003539CE" w:rsidP="00A3207A">
            <w:pPr>
              <w:keepNext/>
              <w:keepLines/>
              <w:spacing w:after="0"/>
              <w:rPr>
                <w:rFonts w:ascii="Arial" w:hAnsi="Arial"/>
                <w:color w:val="0000FF"/>
                <w:sz w:val="18"/>
                <w:u w:val="single"/>
              </w:rPr>
            </w:pPr>
            <w:hyperlink w:anchor="HttpPragma_Type" w:history="1">
              <w:r w:rsidR="001043EC" w:rsidRPr="000C718F">
                <w:rPr>
                  <w:rFonts w:ascii="Arial" w:hAnsi="Arial"/>
                  <w:color w:val="0000FF"/>
                  <w:sz w:val="18"/>
                </w:rPr>
                <w:t>HttpPragma_Type</w:t>
              </w:r>
            </w:hyperlink>
          </w:p>
        </w:tc>
        <w:tc>
          <w:tcPr>
            <w:tcW w:w="493" w:type="dxa"/>
            <w:shd w:val="clear" w:color="auto" w:fill="auto"/>
          </w:tcPr>
          <w:p w14:paraId="1FA6F6C2" w14:textId="77777777" w:rsidR="001043EC" w:rsidRPr="000C718F" w:rsidRDefault="001043EC" w:rsidP="00A3207A">
            <w:pPr>
              <w:keepNext/>
              <w:keepLines/>
              <w:spacing w:after="0"/>
              <w:rPr>
                <w:rFonts w:ascii="Arial" w:hAnsi="Arial"/>
                <w:sz w:val="18"/>
              </w:rPr>
            </w:pPr>
            <w:r w:rsidRPr="000C718F">
              <w:rPr>
                <w:rFonts w:ascii="Arial" w:hAnsi="Arial"/>
                <w:sz w:val="18"/>
              </w:rPr>
              <w:t>opt</w:t>
            </w:r>
          </w:p>
        </w:tc>
        <w:tc>
          <w:tcPr>
            <w:tcW w:w="5421" w:type="dxa"/>
            <w:shd w:val="clear" w:color="auto" w:fill="auto"/>
          </w:tcPr>
          <w:p w14:paraId="6355309D" w14:textId="77777777" w:rsidR="001043EC" w:rsidRPr="000C718F" w:rsidRDefault="001043EC" w:rsidP="00A3207A">
            <w:pPr>
              <w:keepNext/>
              <w:keepLines/>
              <w:spacing w:after="0"/>
              <w:rPr>
                <w:rFonts w:ascii="Arial" w:hAnsi="Arial"/>
                <w:sz w:val="18"/>
              </w:rPr>
            </w:pPr>
            <w:r w:rsidRPr="000C718F">
              <w:rPr>
                <w:rFonts w:ascii="Arial" w:hAnsi="Arial"/>
                <w:sz w:val="18"/>
              </w:rPr>
              <w:t>Pragma in RFC 2616 [27] clause 14.32</w:t>
            </w:r>
          </w:p>
        </w:tc>
      </w:tr>
      <w:tr w:rsidR="001C72CF" w:rsidRPr="000C718F" w14:paraId="6AD0A52D" w14:textId="77777777" w:rsidTr="001043EC">
        <w:tc>
          <w:tcPr>
            <w:tcW w:w="1479" w:type="dxa"/>
            <w:shd w:val="clear" w:color="auto" w:fill="auto"/>
          </w:tcPr>
          <w:p w14:paraId="12C0D2FA" w14:textId="77777777" w:rsidR="001C72CF" w:rsidRPr="000C718F" w:rsidRDefault="001C72CF" w:rsidP="007977A3">
            <w:pPr>
              <w:pStyle w:val="TAL"/>
            </w:pPr>
            <w:r w:rsidRPr="000C718F">
              <w:t>messageBody</w:t>
            </w:r>
          </w:p>
        </w:tc>
        <w:tc>
          <w:tcPr>
            <w:tcW w:w="2464" w:type="dxa"/>
            <w:shd w:val="clear" w:color="auto" w:fill="auto"/>
          </w:tcPr>
          <w:p w14:paraId="0A6A81A3" w14:textId="77777777" w:rsidR="001C72CF" w:rsidRPr="000C718F" w:rsidRDefault="001C72CF" w:rsidP="007977A3">
            <w:pPr>
              <w:pStyle w:val="TAL"/>
            </w:pPr>
            <w:r w:rsidRPr="000C718F">
              <w:t>charstring</w:t>
            </w:r>
          </w:p>
        </w:tc>
        <w:tc>
          <w:tcPr>
            <w:tcW w:w="493" w:type="dxa"/>
            <w:shd w:val="clear" w:color="auto" w:fill="auto"/>
          </w:tcPr>
          <w:p w14:paraId="32FC0243" w14:textId="77777777" w:rsidR="001C72CF" w:rsidRPr="000C718F" w:rsidRDefault="001C72CF" w:rsidP="007977A3">
            <w:pPr>
              <w:pStyle w:val="TAL"/>
            </w:pPr>
            <w:r w:rsidRPr="000C718F">
              <w:t>opt</w:t>
            </w:r>
          </w:p>
        </w:tc>
        <w:tc>
          <w:tcPr>
            <w:tcW w:w="5421" w:type="dxa"/>
            <w:shd w:val="clear" w:color="auto" w:fill="auto"/>
          </w:tcPr>
          <w:p w14:paraId="08EF9916" w14:textId="77777777" w:rsidR="001C72CF" w:rsidRPr="000C718F" w:rsidRDefault="00A40E44" w:rsidP="007977A3">
            <w:pPr>
              <w:pStyle w:val="TAL"/>
            </w:pPr>
            <w:r w:rsidRPr="000C718F">
              <w:t>e.g.</w:t>
            </w:r>
            <w:r w:rsidR="001C72CF" w:rsidRPr="000C718F">
              <w:t xml:space="preserve"> XCAP Message (XML document or XML fragment)</w:t>
            </w:r>
          </w:p>
        </w:tc>
      </w:tr>
    </w:tbl>
    <w:p w14:paraId="615D946D" w14:textId="77777777" w:rsidR="001C72CF" w:rsidRPr="000C718F" w:rsidRDefault="001C72CF" w:rsidP="001C72CF"/>
    <w:p w14:paraId="5E13F4C9" w14:textId="77777777" w:rsidR="001C72CF" w:rsidRPr="000C718F" w:rsidRDefault="001C72CF" w:rsidP="001C72CF">
      <w:pPr>
        <w:pStyle w:val="TH"/>
      </w:pPr>
      <w:r w:rsidRPr="000C718F">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7FBBD1D7" w14:textId="77777777" w:rsidTr="007977A3">
        <w:tc>
          <w:tcPr>
            <w:tcW w:w="9857" w:type="dxa"/>
            <w:gridSpan w:val="4"/>
            <w:shd w:val="clear" w:color="auto" w:fill="E0E0E0"/>
          </w:tcPr>
          <w:p w14:paraId="3EA29F08" w14:textId="77777777" w:rsidR="001C72CF" w:rsidRPr="000C718F" w:rsidRDefault="001C72CF" w:rsidP="007977A3">
            <w:pPr>
              <w:pStyle w:val="TAL"/>
              <w:rPr>
                <w:b/>
              </w:rPr>
            </w:pPr>
            <w:r w:rsidRPr="000C718F">
              <w:rPr>
                <w:b/>
              </w:rPr>
              <w:t>TTCN-3 Record Type</w:t>
            </w:r>
          </w:p>
        </w:tc>
      </w:tr>
      <w:tr w:rsidR="001C72CF" w:rsidRPr="000C718F" w14:paraId="19F107C1" w14:textId="77777777" w:rsidTr="007977A3">
        <w:tc>
          <w:tcPr>
            <w:tcW w:w="1479" w:type="dxa"/>
            <w:tcBorders>
              <w:bottom w:val="single" w:sz="4" w:space="0" w:color="auto"/>
            </w:tcBorders>
            <w:shd w:val="clear" w:color="auto" w:fill="E0E0E0"/>
          </w:tcPr>
          <w:p w14:paraId="636E2070" w14:textId="77777777" w:rsidR="001C72CF" w:rsidRPr="000C718F" w:rsidRDefault="001C72CF" w:rsidP="007977A3">
            <w:pPr>
              <w:pStyle w:val="TAL"/>
              <w:rPr>
                <w:b/>
              </w:rPr>
            </w:pPr>
            <w:bookmarkStart w:id="275" w:name="HTTP_DATA_REQ" w:colFirst="1" w:colLast="1"/>
            <w:r w:rsidRPr="000C718F">
              <w:rPr>
                <w:b/>
              </w:rPr>
              <w:t>Name</w:t>
            </w:r>
          </w:p>
        </w:tc>
        <w:tc>
          <w:tcPr>
            <w:tcW w:w="8378" w:type="dxa"/>
            <w:gridSpan w:val="3"/>
            <w:tcBorders>
              <w:bottom w:val="single" w:sz="4" w:space="0" w:color="auto"/>
            </w:tcBorders>
            <w:shd w:val="clear" w:color="auto" w:fill="FFFF99"/>
          </w:tcPr>
          <w:p w14:paraId="12DF41EE" w14:textId="77777777" w:rsidR="001C72CF" w:rsidRPr="000C718F" w:rsidRDefault="001C72CF" w:rsidP="007977A3">
            <w:pPr>
              <w:pStyle w:val="TAL"/>
              <w:rPr>
                <w:b/>
              </w:rPr>
            </w:pPr>
            <w:r w:rsidRPr="000C718F">
              <w:rPr>
                <w:b/>
              </w:rPr>
              <w:t>HTTP_DATA_REQ</w:t>
            </w:r>
          </w:p>
        </w:tc>
      </w:tr>
      <w:bookmarkEnd w:id="275"/>
      <w:tr w:rsidR="001C72CF" w:rsidRPr="000C718F" w14:paraId="067798BD" w14:textId="77777777" w:rsidTr="007977A3">
        <w:tc>
          <w:tcPr>
            <w:tcW w:w="1479" w:type="dxa"/>
            <w:tcBorders>
              <w:bottom w:val="double" w:sz="4" w:space="0" w:color="auto"/>
            </w:tcBorders>
            <w:shd w:val="clear" w:color="auto" w:fill="E0E0E0"/>
          </w:tcPr>
          <w:p w14:paraId="4EC324BE"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2F657E9E" w14:textId="77777777" w:rsidR="001C72CF" w:rsidRPr="000C718F" w:rsidRDefault="001C72CF" w:rsidP="007977A3">
            <w:pPr>
              <w:pStyle w:val="TAL"/>
            </w:pPr>
            <w:r w:rsidRPr="000C718F">
              <w:t>ASP type for sending messages from TTCN to the http layer;</w:t>
            </w:r>
          </w:p>
          <w:p w14:paraId="63B734F5" w14:textId="77777777" w:rsidR="001C72CF" w:rsidRPr="000C718F" w:rsidRDefault="001C72CF" w:rsidP="007977A3">
            <w:pPr>
              <w:pStyle w:val="TAL"/>
            </w:pPr>
            <w:r w:rsidRPr="000C718F">
              <w:t>it transports information needed by the http layer to generate a http Response to the UE</w:t>
            </w:r>
          </w:p>
        </w:tc>
      </w:tr>
      <w:tr w:rsidR="001C72CF" w:rsidRPr="000C718F" w14:paraId="4DE8F128" w14:textId="77777777" w:rsidTr="007977A3">
        <w:tc>
          <w:tcPr>
            <w:tcW w:w="1479" w:type="dxa"/>
            <w:tcBorders>
              <w:top w:val="double" w:sz="4" w:space="0" w:color="auto"/>
            </w:tcBorders>
            <w:shd w:val="clear" w:color="auto" w:fill="auto"/>
          </w:tcPr>
          <w:p w14:paraId="352B3632" w14:textId="77777777" w:rsidR="001C72CF" w:rsidRPr="000C718F" w:rsidRDefault="001C72CF" w:rsidP="007977A3">
            <w:pPr>
              <w:pStyle w:val="TAL"/>
            </w:pPr>
            <w:r w:rsidRPr="000C718F">
              <w:t>routingInfo</w:t>
            </w:r>
          </w:p>
        </w:tc>
        <w:tc>
          <w:tcPr>
            <w:tcW w:w="2464" w:type="dxa"/>
            <w:tcBorders>
              <w:top w:val="double" w:sz="4" w:space="0" w:color="auto"/>
            </w:tcBorders>
            <w:shd w:val="clear" w:color="auto" w:fill="auto"/>
          </w:tcPr>
          <w:p w14:paraId="55CAE418" w14:textId="77777777" w:rsidR="001C72CF" w:rsidRPr="000C718F" w:rsidRDefault="003539CE" w:rsidP="007977A3">
            <w:pPr>
              <w:pStyle w:val="TAL"/>
            </w:pPr>
            <w:hyperlink w:anchor="HttpRoutingInfo_Type" w:history="1"/>
            <w:r w:rsidR="004330EB" w:rsidRPr="000C718F">
              <w:t>IP_Connection_Type</w:t>
            </w:r>
          </w:p>
        </w:tc>
        <w:tc>
          <w:tcPr>
            <w:tcW w:w="493" w:type="dxa"/>
            <w:tcBorders>
              <w:top w:val="double" w:sz="4" w:space="0" w:color="auto"/>
            </w:tcBorders>
            <w:shd w:val="clear" w:color="auto" w:fill="auto"/>
          </w:tcPr>
          <w:p w14:paraId="639D54F1" w14:textId="77777777" w:rsidR="001C72CF" w:rsidRPr="000C718F" w:rsidRDefault="001C72CF" w:rsidP="007977A3">
            <w:pPr>
              <w:pStyle w:val="TAL"/>
            </w:pPr>
          </w:p>
        </w:tc>
        <w:tc>
          <w:tcPr>
            <w:tcW w:w="5421" w:type="dxa"/>
            <w:tcBorders>
              <w:top w:val="double" w:sz="4" w:space="0" w:color="auto"/>
            </w:tcBorders>
            <w:shd w:val="clear" w:color="auto" w:fill="auto"/>
          </w:tcPr>
          <w:p w14:paraId="25D094CB" w14:textId="77777777" w:rsidR="001C72CF" w:rsidRPr="000C718F" w:rsidRDefault="004330EB" w:rsidP="007977A3">
            <w:pPr>
              <w:pStyle w:val="TAL"/>
            </w:pPr>
            <w:r w:rsidRPr="000C718F">
              <w:t>TCP connection to be used in DL: shall be the same as for corresponding request</w:t>
            </w:r>
          </w:p>
        </w:tc>
      </w:tr>
      <w:tr w:rsidR="001C72CF" w:rsidRPr="000C718F" w14:paraId="77253342" w14:textId="77777777" w:rsidTr="007977A3">
        <w:tc>
          <w:tcPr>
            <w:tcW w:w="1479" w:type="dxa"/>
            <w:shd w:val="clear" w:color="auto" w:fill="auto"/>
          </w:tcPr>
          <w:p w14:paraId="7C787B52" w14:textId="77777777" w:rsidR="001C72CF" w:rsidRPr="000C718F" w:rsidRDefault="001C72CF" w:rsidP="007977A3">
            <w:pPr>
              <w:pStyle w:val="TAL"/>
            </w:pPr>
            <w:r w:rsidRPr="000C718F">
              <w:t>httpResponse</w:t>
            </w:r>
          </w:p>
        </w:tc>
        <w:tc>
          <w:tcPr>
            <w:tcW w:w="2464" w:type="dxa"/>
            <w:shd w:val="clear" w:color="auto" w:fill="auto"/>
          </w:tcPr>
          <w:p w14:paraId="351FF94B" w14:textId="77777777" w:rsidR="001C72CF" w:rsidRPr="000C718F" w:rsidRDefault="003539CE" w:rsidP="007977A3">
            <w:pPr>
              <w:pStyle w:val="TAL"/>
            </w:pPr>
            <w:hyperlink w:anchor="HttpResponse_Type" w:history="1">
              <w:r w:rsidR="001C72CF" w:rsidRPr="000C718F">
                <w:rPr>
                  <w:rStyle w:val="Hyperlink"/>
                </w:rPr>
                <w:t>HttpResponse_Type</w:t>
              </w:r>
            </w:hyperlink>
          </w:p>
        </w:tc>
        <w:tc>
          <w:tcPr>
            <w:tcW w:w="493" w:type="dxa"/>
            <w:shd w:val="clear" w:color="auto" w:fill="auto"/>
          </w:tcPr>
          <w:p w14:paraId="26AB7981" w14:textId="77777777" w:rsidR="001C72CF" w:rsidRPr="000C718F" w:rsidRDefault="001C72CF" w:rsidP="007977A3">
            <w:pPr>
              <w:pStyle w:val="TAL"/>
            </w:pPr>
          </w:p>
        </w:tc>
        <w:tc>
          <w:tcPr>
            <w:tcW w:w="5421" w:type="dxa"/>
            <w:shd w:val="clear" w:color="auto" w:fill="auto"/>
          </w:tcPr>
          <w:p w14:paraId="1B6119BD" w14:textId="77777777" w:rsidR="001C72CF" w:rsidRPr="000C718F" w:rsidRDefault="001C72CF" w:rsidP="007977A3">
            <w:pPr>
              <w:pStyle w:val="TAL"/>
            </w:pPr>
          </w:p>
        </w:tc>
      </w:tr>
    </w:tbl>
    <w:p w14:paraId="692C75BE" w14:textId="77777777" w:rsidR="001C72CF" w:rsidRPr="000C718F" w:rsidRDefault="001C72CF" w:rsidP="001C72CF"/>
    <w:p w14:paraId="69ADE325" w14:textId="77777777" w:rsidR="001C72CF" w:rsidRPr="000C718F" w:rsidRDefault="001C72CF" w:rsidP="001C72CF">
      <w:pPr>
        <w:pStyle w:val="TH"/>
      </w:pPr>
      <w:r w:rsidRPr="000C718F">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67B97016" w14:textId="77777777" w:rsidTr="007977A3">
        <w:tc>
          <w:tcPr>
            <w:tcW w:w="9857" w:type="dxa"/>
            <w:gridSpan w:val="4"/>
            <w:shd w:val="clear" w:color="auto" w:fill="E0E0E0"/>
          </w:tcPr>
          <w:p w14:paraId="4EEFFC93" w14:textId="77777777" w:rsidR="001C72CF" w:rsidRPr="000C718F" w:rsidRDefault="001C72CF" w:rsidP="007977A3">
            <w:pPr>
              <w:pStyle w:val="TAL"/>
              <w:rPr>
                <w:b/>
              </w:rPr>
            </w:pPr>
            <w:r w:rsidRPr="000C718F">
              <w:rPr>
                <w:b/>
              </w:rPr>
              <w:t>TTCN-3 Record Type</w:t>
            </w:r>
          </w:p>
        </w:tc>
      </w:tr>
      <w:tr w:rsidR="001C72CF" w:rsidRPr="000C718F" w14:paraId="2992B585" w14:textId="77777777" w:rsidTr="007977A3">
        <w:tc>
          <w:tcPr>
            <w:tcW w:w="1479" w:type="dxa"/>
            <w:tcBorders>
              <w:bottom w:val="single" w:sz="4" w:space="0" w:color="auto"/>
            </w:tcBorders>
            <w:shd w:val="clear" w:color="auto" w:fill="E0E0E0"/>
          </w:tcPr>
          <w:p w14:paraId="500DF048" w14:textId="77777777" w:rsidR="001C72CF" w:rsidRPr="000C718F" w:rsidRDefault="001C72CF" w:rsidP="007977A3">
            <w:pPr>
              <w:pStyle w:val="TAL"/>
              <w:rPr>
                <w:b/>
              </w:rPr>
            </w:pPr>
            <w:bookmarkStart w:id="276" w:name="HttpRequestLine_Type" w:colFirst="1" w:colLast="1"/>
            <w:r w:rsidRPr="000C718F">
              <w:rPr>
                <w:b/>
              </w:rPr>
              <w:t>Name</w:t>
            </w:r>
          </w:p>
        </w:tc>
        <w:tc>
          <w:tcPr>
            <w:tcW w:w="8378" w:type="dxa"/>
            <w:gridSpan w:val="3"/>
            <w:tcBorders>
              <w:bottom w:val="single" w:sz="4" w:space="0" w:color="auto"/>
            </w:tcBorders>
            <w:shd w:val="clear" w:color="auto" w:fill="FFFF99"/>
          </w:tcPr>
          <w:p w14:paraId="41C7D066" w14:textId="77777777" w:rsidR="001C72CF" w:rsidRPr="000C718F" w:rsidRDefault="001C72CF" w:rsidP="007977A3">
            <w:pPr>
              <w:pStyle w:val="TAL"/>
              <w:rPr>
                <w:b/>
              </w:rPr>
            </w:pPr>
            <w:r w:rsidRPr="000C718F">
              <w:rPr>
                <w:b/>
              </w:rPr>
              <w:t>HttpRequestLine_Type</w:t>
            </w:r>
          </w:p>
        </w:tc>
      </w:tr>
      <w:bookmarkEnd w:id="276"/>
      <w:tr w:rsidR="001C72CF" w:rsidRPr="000C718F" w14:paraId="63FB992B" w14:textId="77777777" w:rsidTr="007977A3">
        <w:tc>
          <w:tcPr>
            <w:tcW w:w="1479" w:type="dxa"/>
            <w:tcBorders>
              <w:bottom w:val="double" w:sz="4" w:space="0" w:color="auto"/>
            </w:tcBorders>
            <w:shd w:val="clear" w:color="auto" w:fill="E0E0E0"/>
          </w:tcPr>
          <w:p w14:paraId="7C4A6855"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4D918DD9" w14:textId="77777777" w:rsidR="001C72CF" w:rsidRPr="000C718F" w:rsidRDefault="001C72CF" w:rsidP="007977A3">
            <w:pPr>
              <w:pStyle w:val="TAL"/>
            </w:pPr>
            <w:r w:rsidRPr="000C718F">
              <w:t>request line according to RFC 2616 [27] clause 5.1</w:t>
            </w:r>
          </w:p>
        </w:tc>
      </w:tr>
      <w:tr w:rsidR="001C72CF" w:rsidRPr="000C718F" w14:paraId="1B8EE95F" w14:textId="77777777" w:rsidTr="007977A3">
        <w:tc>
          <w:tcPr>
            <w:tcW w:w="1479" w:type="dxa"/>
            <w:tcBorders>
              <w:top w:val="double" w:sz="4" w:space="0" w:color="auto"/>
            </w:tcBorders>
            <w:shd w:val="clear" w:color="auto" w:fill="auto"/>
          </w:tcPr>
          <w:p w14:paraId="462FF092" w14:textId="77777777" w:rsidR="001C72CF" w:rsidRPr="000C718F" w:rsidRDefault="001C72CF" w:rsidP="007977A3">
            <w:pPr>
              <w:pStyle w:val="TAL"/>
            </w:pPr>
            <w:r w:rsidRPr="000C718F">
              <w:t>method</w:t>
            </w:r>
          </w:p>
        </w:tc>
        <w:tc>
          <w:tcPr>
            <w:tcW w:w="2464" w:type="dxa"/>
            <w:tcBorders>
              <w:top w:val="double" w:sz="4" w:space="0" w:color="auto"/>
            </w:tcBorders>
            <w:shd w:val="clear" w:color="auto" w:fill="auto"/>
          </w:tcPr>
          <w:p w14:paraId="382CE4BC" w14:textId="77777777" w:rsidR="001C72CF" w:rsidRPr="000C718F" w:rsidRDefault="001C72CF" w:rsidP="007977A3">
            <w:pPr>
              <w:pStyle w:val="TAL"/>
            </w:pPr>
            <w:r w:rsidRPr="000C718F">
              <w:t>charstring</w:t>
            </w:r>
          </w:p>
        </w:tc>
        <w:tc>
          <w:tcPr>
            <w:tcW w:w="493" w:type="dxa"/>
            <w:tcBorders>
              <w:top w:val="double" w:sz="4" w:space="0" w:color="auto"/>
            </w:tcBorders>
            <w:shd w:val="clear" w:color="auto" w:fill="auto"/>
          </w:tcPr>
          <w:p w14:paraId="2D4FD604" w14:textId="77777777" w:rsidR="001C72CF" w:rsidRPr="000C718F" w:rsidRDefault="001C72CF" w:rsidP="007977A3">
            <w:pPr>
              <w:pStyle w:val="TAL"/>
            </w:pPr>
          </w:p>
        </w:tc>
        <w:tc>
          <w:tcPr>
            <w:tcW w:w="5421" w:type="dxa"/>
            <w:tcBorders>
              <w:top w:val="double" w:sz="4" w:space="0" w:color="auto"/>
            </w:tcBorders>
            <w:shd w:val="clear" w:color="auto" w:fill="auto"/>
          </w:tcPr>
          <w:p w14:paraId="6AD2297F" w14:textId="77777777" w:rsidR="001C72CF" w:rsidRPr="000C718F" w:rsidRDefault="001C72CF" w:rsidP="007977A3">
            <w:pPr>
              <w:pStyle w:val="TAL"/>
            </w:pPr>
          </w:p>
        </w:tc>
      </w:tr>
      <w:tr w:rsidR="001C72CF" w:rsidRPr="000C718F" w14:paraId="4F34471D" w14:textId="77777777" w:rsidTr="007977A3">
        <w:tc>
          <w:tcPr>
            <w:tcW w:w="1479" w:type="dxa"/>
            <w:shd w:val="clear" w:color="auto" w:fill="auto"/>
          </w:tcPr>
          <w:p w14:paraId="549B9B48" w14:textId="77777777" w:rsidR="001C72CF" w:rsidRPr="000C718F" w:rsidRDefault="001C72CF" w:rsidP="007977A3">
            <w:pPr>
              <w:pStyle w:val="TAL"/>
            </w:pPr>
            <w:r w:rsidRPr="000C718F">
              <w:t>uri</w:t>
            </w:r>
          </w:p>
        </w:tc>
        <w:tc>
          <w:tcPr>
            <w:tcW w:w="2464" w:type="dxa"/>
            <w:shd w:val="clear" w:color="auto" w:fill="auto"/>
          </w:tcPr>
          <w:p w14:paraId="70A0F4B7" w14:textId="77777777" w:rsidR="001C72CF" w:rsidRPr="000C718F" w:rsidRDefault="001C72CF" w:rsidP="007977A3">
            <w:pPr>
              <w:pStyle w:val="TAL"/>
            </w:pPr>
            <w:r w:rsidRPr="000C718F">
              <w:t>charstring</w:t>
            </w:r>
          </w:p>
        </w:tc>
        <w:tc>
          <w:tcPr>
            <w:tcW w:w="493" w:type="dxa"/>
            <w:shd w:val="clear" w:color="auto" w:fill="auto"/>
          </w:tcPr>
          <w:p w14:paraId="69D90F55" w14:textId="77777777" w:rsidR="001C72CF" w:rsidRPr="000C718F" w:rsidRDefault="001C72CF" w:rsidP="007977A3">
            <w:pPr>
              <w:pStyle w:val="TAL"/>
            </w:pPr>
          </w:p>
        </w:tc>
        <w:tc>
          <w:tcPr>
            <w:tcW w:w="5421" w:type="dxa"/>
            <w:shd w:val="clear" w:color="auto" w:fill="auto"/>
          </w:tcPr>
          <w:p w14:paraId="472E1DA6" w14:textId="77777777" w:rsidR="001C72CF" w:rsidRPr="000C718F" w:rsidRDefault="001C72CF" w:rsidP="007977A3">
            <w:pPr>
              <w:pStyle w:val="TAL"/>
            </w:pPr>
            <w:r w:rsidRPr="000C718F">
              <w:t>XCAP</w:t>
            </w:r>
            <w:r w:rsidR="00A40E44" w:rsidRPr="000C718F">
              <w:t>:</w:t>
            </w:r>
            <w:r w:rsidRPr="000C718F">
              <w:t xml:space="preserve"> selection expression, RFC 4825 [26]</w:t>
            </w:r>
          </w:p>
        </w:tc>
      </w:tr>
      <w:tr w:rsidR="001C72CF" w:rsidRPr="000C718F" w14:paraId="175F244D" w14:textId="77777777" w:rsidTr="007977A3">
        <w:tc>
          <w:tcPr>
            <w:tcW w:w="1479" w:type="dxa"/>
            <w:shd w:val="clear" w:color="auto" w:fill="auto"/>
          </w:tcPr>
          <w:p w14:paraId="23990D43" w14:textId="77777777" w:rsidR="001C72CF" w:rsidRPr="000C718F" w:rsidRDefault="001C72CF" w:rsidP="007977A3">
            <w:pPr>
              <w:pStyle w:val="TAL"/>
            </w:pPr>
            <w:r w:rsidRPr="000C718F">
              <w:t>version</w:t>
            </w:r>
          </w:p>
        </w:tc>
        <w:tc>
          <w:tcPr>
            <w:tcW w:w="2464" w:type="dxa"/>
            <w:shd w:val="clear" w:color="auto" w:fill="auto"/>
          </w:tcPr>
          <w:p w14:paraId="419E8221" w14:textId="77777777" w:rsidR="001C72CF" w:rsidRPr="000C718F" w:rsidRDefault="001C72CF" w:rsidP="007977A3">
            <w:pPr>
              <w:pStyle w:val="TAL"/>
            </w:pPr>
            <w:r w:rsidRPr="000C718F">
              <w:t>charstring</w:t>
            </w:r>
          </w:p>
        </w:tc>
        <w:tc>
          <w:tcPr>
            <w:tcW w:w="493" w:type="dxa"/>
            <w:shd w:val="clear" w:color="auto" w:fill="auto"/>
          </w:tcPr>
          <w:p w14:paraId="78F30E11" w14:textId="77777777" w:rsidR="001C72CF" w:rsidRPr="000C718F" w:rsidRDefault="001C72CF" w:rsidP="007977A3">
            <w:pPr>
              <w:pStyle w:val="TAL"/>
            </w:pPr>
          </w:p>
        </w:tc>
        <w:tc>
          <w:tcPr>
            <w:tcW w:w="5421" w:type="dxa"/>
            <w:shd w:val="clear" w:color="auto" w:fill="auto"/>
          </w:tcPr>
          <w:p w14:paraId="1F6F9977" w14:textId="77777777" w:rsidR="001C72CF" w:rsidRPr="000C718F" w:rsidRDefault="001C72CF" w:rsidP="007977A3">
            <w:pPr>
              <w:pStyle w:val="TAL"/>
            </w:pPr>
          </w:p>
        </w:tc>
      </w:tr>
    </w:tbl>
    <w:p w14:paraId="38006F0C" w14:textId="77777777" w:rsidR="001C72CF" w:rsidRPr="000C718F" w:rsidRDefault="001C72CF" w:rsidP="001C72CF"/>
    <w:p w14:paraId="03B0E75F" w14:textId="77777777" w:rsidR="001C72CF" w:rsidRPr="000C718F" w:rsidRDefault="001C72CF" w:rsidP="001C72CF">
      <w:pPr>
        <w:pStyle w:val="TH"/>
      </w:pPr>
      <w:r w:rsidRPr="000C718F">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C72CF" w:rsidRPr="000C718F" w14:paraId="4A596AF0" w14:textId="77777777" w:rsidTr="007977A3">
        <w:tc>
          <w:tcPr>
            <w:tcW w:w="9857" w:type="dxa"/>
            <w:gridSpan w:val="4"/>
            <w:shd w:val="clear" w:color="auto" w:fill="E0E0E0"/>
          </w:tcPr>
          <w:p w14:paraId="34A8C9FB" w14:textId="77777777" w:rsidR="001C72CF" w:rsidRPr="000C718F" w:rsidRDefault="001C72CF" w:rsidP="007977A3">
            <w:pPr>
              <w:pStyle w:val="TAL"/>
              <w:rPr>
                <w:b/>
              </w:rPr>
            </w:pPr>
            <w:r w:rsidRPr="000C718F">
              <w:rPr>
                <w:b/>
              </w:rPr>
              <w:t>TTCN-3 Record Type</w:t>
            </w:r>
          </w:p>
        </w:tc>
      </w:tr>
      <w:tr w:rsidR="001C72CF" w:rsidRPr="000C718F" w14:paraId="43CBE97D" w14:textId="77777777" w:rsidTr="007977A3">
        <w:tc>
          <w:tcPr>
            <w:tcW w:w="1479" w:type="dxa"/>
            <w:tcBorders>
              <w:bottom w:val="single" w:sz="4" w:space="0" w:color="auto"/>
            </w:tcBorders>
            <w:shd w:val="clear" w:color="auto" w:fill="E0E0E0"/>
          </w:tcPr>
          <w:p w14:paraId="63686156" w14:textId="77777777" w:rsidR="001C72CF" w:rsidRPr="000C718F" w:rsidRDefault="001C72CF" w:rsidP="007977A3">
            <w:pPr>
              <w:pStyle w:val="TAL"/>
              <w:rPr>
                <w:b/>
              </w:rPr>
            </w:pPr>
            <w:bookmarkStart w:id="277" w:name="HttpStatusLine_Type" w:colFirst="1" w:colLast="1"/>
            <w:r w:rsidRPr="000C718F">
              <w:rPr>
                <w:b/>
              </w:rPr>
              <w:t>Name</w:t>
            </w:r>
          </w:p>
        </w:tc>
        <w:tc>
          <w:tcPr>
            <w:tcW w:w="8378" w:type="dxa"/>
            <w:gridSpan w:val="3"/>
            <w:tcBorders>
              <w:bottom w:val="single" w:sz="4" w:space="0" w:color="auto"/>
            </w:tcBorders>
            <w:shd w:val="clear" w:color="auto" w:fill="FFFF99"/>
          </w:tcPr>
          <w:p w14:paraId="366B0C84" w14:textId="77777777" w:rsidR="001C72CF" w:rsidRPr="000C718F" w:rsidRDefault="001C72CF" w:rsidP="007977A3">
            <w:pPr>
              <w:pStyle w:val="TAL"/>
              <w:rPr>
                <w:b/>
              </w:rPr>
            </w:pPr>
            <w:r w:rsidRPr="000C718F">
              <w:rPr>
                <w:b/>
              </w:rPr>
              <w:t>HttpStatusLine_Type</w:t>
            </w:r>
          </w:p>
        </w:tc>
      </w:tr>
      <w:bookmarkEnd w:id="277"/>
      <w:tr w:rsidR="001C72CF" w:rsidRPr="000C718F" w14:paraId="3BF7E19E" w14:textId="77777777" w:rsidTr="007977A3">
        <w:tc>
          <w:tcPr>
            <w:tcW w:w="1479" w:type="dxa"/>
            <w:tcBorders>
              <w:bottom w:val="double" w:sz="4" w:space="0" w:color="auto"/>
            </w:tcBorders>
            <w:shd w:val="clear" w:color="auto" w:fill="E0E0E0"/>
          </w:tcPr>
          <w:p w14:paraId="00C92978" w14:textId="77777777" w:rsidR="001C72CF" w:rsidRPr="000C718F" w:rsidRDefault="001C72CF" w:rsidP="007977A3">
            <w:pPr>
              <w:pStyle w:val="TAL"/>
              <w:rPr>
                <w:b/>
              </w:rPr>
            </w:pPr>
            <w:r w:rsidRPr="000C718F">
              <w:rPr>
                <w:b/>
              </w:rPr>
              <w:t>Comment</w:t>
            </w:r>
          </w:p>
        </w:tc>
        <w:tc>
          <w:tcPr>
            <w:tcW w:w="8378" w:type="dxa"/>
            <w:gridSpan w:val="3"/>
            <w:tcBorders>
              <w:bottom w:val="double" w:sz="4" w:space="0" w:color="auto"/>
            </w:tcBorders>
            <w:shd w:val="clear" w:color="auto" w:fill="auto"/>
          </w:tcPr>
          <w:p w14:paraId="404897E4" w14:textId="77777777" w:rsidR="001C72CF" w:rsidRPr="000C718F" w:rsidRDefault="001C72CF" w:rsidP="007977A3">
            <w:pPr>
              <w:pStyle w:val="TAL"/>
            </w:pPr>
            <w:r w:rsidRPr="000C718F">
              <w:t>status line according to RFC 2616 [27] clause 5.1</w:t>
            </w:r>
          </w:p>
        </w:tc>
      </w:tr>
      <w:tr w:rsidR="001C72CF" w:rsidRPr="000C718F" w14:paraId="2BD51D57" w14:textId="77777777" w:rsidTr="007977A3">
        <w:tc>
          <w:tcPr>
            <w:tcW w:w="1479" w:type="dxa"/>
            <w:tcBorders>
              <w:top w:val="double" w:sz="4" w:space="0" w:color="auto"/>
            </w:tcBorders>
            <w:shd w:val="clear" w:color="auto" w:fill="auto"/>
          </w:tcPr>
          <w:p w14:paraId="2F973CE5" w14:textId="77777777" w:rsidR="001C72CF" w:rsidRPr="000C718F" w:rsidRDefault="001C72CF" w:rsidP="007977A3">
            <w:pPr>
              <w:pStyle w:val="TAL"/>
            </w:pPr>
            <w:r w:rsidRPr="000C718F">
              <w:t>version</w:t>
            </w:r>
          </w:p>
        </w:tc>
        <w:tc>
          <w:tcPr>
            <w:tcW w:w="2464" w:type="dxa"/>
            <w:tcBorders>
              <w:top w:val="double" w:sz="4" w:space="0" w:color="auto"/>
            </w:tcBorders>
            <w:shd w:val="clear" w:color="auto" w:fill="auto"/>
          </w:tcPr>
          <w:p w14:paraId="5807F681" w14:textId="77777777" w:rsidR="001C72CF" w:rsidRPr="000C718F" w:rsidRDefault="001C72CF" w:rsidP="007977A3">
            <w:pPr>
              <w:pStyle w:val="TAL"/>
            </w:pPr>
            <w:r w:rsidRPr="000C718F">
              <w:t>charstring</w:t>
            </w:r>
          </w:p>
        </w:tc>
        <w:tc>
          <w:tcPr>
            <w:tcW w:w="493" w:type="dxa"/>
            <w:tcBorders>
              <w:top w:val="double" w:sz="4" w:space="0" w:color="auto"/>
            </w:tcBorders>
            <w:shd w:val="clear" w:color="auto" w:fill="auto"/>
          </w:tcPr>
          <w:p w14:paraId="4488A07C" w14:textId="77777777" w:rsidR="001C72CF" w:rsidRPr="000C718F" w:rsidRDefault="001C72CF" w:rsidP="007977A3">
            <w:pPr>
              <w:pStyle w:val="TAL"/>
            </w:pPr>
          </w:p>
        </w:tc>
        <w:tc>
          <w:tcPr>
            <w:tcW w:w="5421" w:type="dxa"/>
            <w:tcBorders>
              <w:top w:val="double" w:sz="4" w:space="0" w:color="auto"/>
            </w:tcBorders>
            <w:shd w:val="clear" w:color="auto" w:fill="auto"/>
          </w:tcPr>
          <w:p w14:paraId="488184EC" w14:textId="77777777" w:rsidR="001C72CF" w:rsidRPr="000C718F" w:rsidRDefault="001C72CF" w:rsidP="007977A3">
            <w:pPr>
              <w:pStyle w:val="TAL"/>
            </w:pPr>
          </w:p>
        </w:tc>
      </w:tr>
      <w:tr w:rsidR="001C72CF" w:rsidRPr="000C718F" w14:paraId="32B997DF" w14:textId="77777777" w:rsidTr="007977A3">
        <w:tc>
          <w:tcPr>
            <w:tcW w:w="1479" w:type="dxa"/>
            <w:shd w:val="clear" w:color="auto" w:fill="auto"/>
          </w:tcPr>
          <w:p w14:paraId="29D350A6" w14:textId="77777777" w:rsidR="001C72CF" w:rsidRPr="000C718F" w:rsidRDefault="001C72CF" w:rsidP="007977A3">
            <w:pPr>
              <w:pStyle w:val="TAL"/>
            </w:pPr>
            <w:r w:rsidRPr="000C718F">
              <w:t>code</w:t>
            </w:r>
          </w:p>
        </w:tc>
        <w:tc>
          <w:tcPr>
            <w:tcW w:w="2464" w:type="dxa"/>
            <w:shd w:val="clear" w:color="auto" w:fill="auto"/>
          </w:tcPr>
          <w:p w14:paraId="2AC9B311" w14:textId="77777777" w:rsidR="001C72CF" w:rsidRPr="000C718F" w:rsidRDefault="001C72CF" w:rsidP="007977A3">
            <w:pPr>
              <w:pStyle w:val="TAL"/>
            </w:pPr>
            <w:r w:rsidRPr="000C718F">
              <w:t>integer</w:t>
            </w:r>
          </w:p>
        </w:tc>
        <w:tc>
          <w:tcPr>
            <w:tcW w:w="493" w:type="dxa"/>
            <w:shd w:val="clear" w:color="auto" w:fill="auto"/>
          </w:tcPr>
          <w:p w14:paraId="16E766F3" w14:textId="77777777" w:rsidR="001C72CF" w:rsidRPr="000C718F" w:rsidRDefault="001C72CF" w:rsidP="007977A3">
            <w:pPr>
              <w:pStyle w:val="TAL"/>
            </w:pPr>
          </w:p>
        </w:tc>
        <w:tc>
          <w:tcPr>
            <w:tcW w:w="5421" w:type="dxa"/>
            <w:shd w:val="clear" w:color="auto" w:fill="auto"/>
          </w:tcPr>
          <w:p w14:paraId="46652E9A" w14:textId="77777777" w:rsidR="001C72CF" w:rsidRPr="000C718F" w:rsidRDefault="001C72CF" w:rsidP="007977A3">
            <w:pPr>
              <w:pStyle w:val="TAL"/>
            </w:pPr>
          </w:p>
        </w:tc>
      </w:tr>
      <w:tr w:rsidR="001C72CF" w:rsidRPr="000C718F" w14:paraId="0B9AA3F7" w14:textId="77777777" w:rsidTr="007977A3">
        <w:tc>
          <w:tcPr>
            <w:tcW w:w="1479" w:type="dxa"/>
            <w:shd w:val="clear" w:color="auto" w:fill="auto"/>
          </w:tcPr>
          <w:p w14:paraId="15041C42" w14:textId="77777777" w:rsidR="001C72CF" w:rsidRPr="000C718F" w:rsidRDefault="001C72CF" w:rsidP="007977A3">
            <w:pPr>
              <w:pStyle w:val="TAL"/>
            </w:pPr>
            <w:r w:rsidRPr="000C718F">
              <w:t>reasonPhrase</w:t>
            </w:r>
          </w:p>
        </w:tc>
        <w:tc>
          <w:tcPr>
            <w:tcW w:w="2464" w:type="dxa"/>
            <w:shd w:val="clear" w:color="auto" w:fill="auto"/>
          </w:tcPr>
          <w:p w14:paraId="59BCC613" w14:textId="77777777" w:rsidR="001C72CF" w:rsidRPr="000C718F" w:rsidRDefault="001C72CF" w:rsidP="007977A3">
            <w:pPr>
              <w:pStyle w:val="TAL"/>
            </w:pPr>
            <w:r w:rsidRPr="000C718F">
              <w:t>charstring</w:t>
            </w:r>
          </w:p>
        </w:tc>
        <w:tc>
          <w:tcPr>
            <w:tcW w:w="493" w:type="dxa"/>
            <w:shd w:val="clear" w:color="auto" w:fill="auto"/>
          </w:tcPr>
          <w:p w14:paraId="3A07A649" w14:textId="77777777" w:rsidR="001C72CF" w:rsidRPr="000C718F" w:rsidRDefault="001C72CF" w:rsidP="007977A3">
            <w:pPr>
              <w:pStyle w:val="TAL"/>
            </w:pPr>
          </w:p>
        </w:tc>
        <w:tc>
          <w:tcPr>
            <w:tcW w:w="5421" w:type="dxa"/>
            <w:shd w:val="clear" w:color="auto" w:fill="auto"/>
          </w:tcPr>
          <w:p w14:paraId="52832120" w14:textId="77777777" w:rsidR="001C72CF" w:rsidRPr="000C718F" w:rsidRDefault="001C72CF" w:rsidP="007977A3">
            <w:pPr>
              <w:pStyle w:val="TAL"/>
            </w:pPr>
          </w:p>
        </w:tc>
      </w:tr>
    </w:tbl>
    <w:p w14:paraId="4690FE51" w14:textId="77777777" w:rsidR="00CE7087" w:rsidRPr="000C718F" w:rsidRDefault="00CE7087" w:rsidP="00CE7087"/>
    <w:p w14:paraId="43793D1F" w14:textId="77777777" w:rsidR="00CE7087" w:rsidRPr="000C718F" w:rsidRDefault="00CE7087" w:rsidP="00CE7087">
      <w:pPr>
        <w:pStyle w:val="TH"/>
      </w:pPr>
      <w:r w:rsidRPr="000C718F">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E7087" w:rsidRPr="000C718F" w14:paraId="07E1A63C" w14:textId="77777777" w:rsidTr="00C64743">
        <w:tc>
          <w:tcPr>
            <w:tcW w:w="9857" w:type="dxa"/>
            <w:gridSpan w:val="4"/>
            <w:shd w:val="clear" w:color="auto" w:fill="E0E0E0"/>
          </w:tcPr>
          <w:p w14:paraId="1D2AA3FB" w14:textId="77777777" w:rsidR="00CE7087" w:rsidRPr="000C718F" w:rsidRDefault="00CE7087" w:rsidP="00C64743">
            <w:pPr>
              <w:pStyle w:val="TAL"/>
              <w:rPr>
                <w:b/>
              </w:rPr>
            </w:pPr>
            <w:r w:rsidRPr="000C718F">
              <w:rPr>
                <w:b/>
              </w:rPr>
              <w:t>TTCN-3 Record Type</w:t>
            </w:r>
          </w:p>
        </w:tc>
      </w:tr>
      <w:tr w:rsidR="00CE7087" w:rsidRPr="000C718F" w14:paraId="2D7BBCB5" w14:textId="77777777" w:rsidTr="00C64743">
        <w:tc>
          <w:tcPr>
            <w:tcW w:w="1479" w:type="dxa"/>
            <w:tcBorders>
              <w:bottom w:val="single" w:sz="4" w:space="0" w:color="auto"/>
            </w:tcBorders>
            <w:shd w:val="clear" w:color="auto" w:fill="E0E0E0"/>
          </w:tcPr>
          <w:p w14:paraId="76B2FB4C" w14:textId="77777777" w:rsidR="00CE7087" w:rsidRPr="000C718F" w:rsidRDefault="00CE7087" w:rsidP="00C64743">
            <w:pPr>
              <w:pStyle w:val="TAL"/>
              <w:rPr>
                <w:b/>
              </w:rPr>
            </w:pPr>
            <w:r w:rsidRPr="000C718F">
              <w:rPr>
                <w:b/>
              </w:rPr>
              <w:t>Name</w:t>
            </w:r>
          </w:p>
        </w:tc>
        <w:tc>
          <w:tcPr>
            <w:tcW w:w="8378" w:type="dxa"/>
            <w:gridSpan w:val="3"/>
            <w:tcBorders>
              <w:bottom w:val="single" w:sz="4" w:space="0" w:color="auto"/>
            </w:tcBorders>
            <w:shd w:val="clear" w:color="auto" w:fill="FFFF99"/>
          </w:tcPr>
          <w:p w14:paraId="4B5F98F5" w14:textId="77777777" w:rsidR="00CE7087" w:rsidRPr="000C718F" w:rsidRDefault="00CE7087" w:rsidP="00C64743">
            <w:pPr>
              <w:pStyle w:val="TAL"/>
              <w:rPr>
                <w:b/>
              </w:rPr>
            </w:pPr>
            <w:r w:rsidRPr="000C718F">
              <w:rPr>
                <w:b/>
              </w:rPr>
              <w:t>HttpCacheControl_Type</w:t>
            </w:r>
          </w:p>
        </w:tc>
      </w:tr>
      <w:tr w:rsidR="00CE7087" w:rsidRPr="000C718F" w14:paraId="023E270D" w14:textId="77777777" w:rsidTr="00C64743">
        <w:tc>
          <w:tcPr>
            <w:tcW w:w="1479" w:type="dxa"/>
            <w:tcBorders>
              <w:bottom w:val="double" w:sz="4" w:space="0" w:color="auto"/>
            </w:tcBorders>
            <w:shd w:val="clear" w:color="auto" w:fill="E0E0E0"/>
          </w:tcPr>
          <w:p w14:paraId="7F032D16" w14:textId="77777777" w:rsidR="00CE7087" w:rsidRPr="000C718F" w:rsidRDefault="00CE7087" w:rsidP="00C64743">
            <w:pPr>
              <w:pStyle w:val="TAL"/>
              <w:rPr>
                <w:b/>
              </w:rPr>
            </w:pPr>
            <w:r w:rsidRPr="000C718F">
              <w:rPr>
                <w:b/>
              </w:rPr>
              <w:t>Comment</w:t>
            </w:r>
          </w:p>
        </w:tc>
        <w:tc>
          <w:tcPr>
            <w:tcW w:w="8378" w:type="dxa"/>
            <w:gridSpan w:val="3"/>
            <w:tcBorders>
              <w:bottom w:val="double" w:sz="4" w:space="0" w:color="auto"/>
            </w:tcBorders>
            <w:shd w:val="clear" w:color="auto" w:fill="auto"/>
          </w:tcPr>
          <w:p w14:paraId="37E5B42E" w14:textId="77777777" w:rsidR="00CE7087" w:rsidRPr="000C718F" w:rsidRDefault="00CE7087" w:rsidP="00C64743">
            <w:pPr>
              <w:pStyle w:val="TAL"/>
            </w:pPr>
            <w:r w:rsidRPr="000C718F">
              <w:t>RFC 2616 clause 14.9</w:t>
            </w:r>
          </w:p>
        </w:tc>
      </w:tr>
      <w:tr w:rsidR="00CE7087" w:rsidRPr="000C718F" w14:paraId="1180285D" w14:textId="77777777" w:rsidTr="00C64743">
        <w:tc>
          <w:tcPr>
            <w:tcW w:w="1479" w:type="dxa"/>
            <w:tcBorders>
              <w:top w:val="double" w:sz="4" w:space="0" w:color="auto"/>
            </w:tcBorders>
            <w:shd w:val="clear" w:color="auto" w:fill="auto"/>
          </w:tcPr>
          <w:p w14:paraId="256CC523" w14:textId="77777777" w:rsidR="00CE7087" w:rsidRPr="000C718F" w:rsidRDefault="001043EC" w:rsidP="00C64743">
            <w:pPr>
              <w:pStyle w:val="TAL"/>
            </w:pPr>
            <w:r w:rsidRPr="000C718F">
              <w:t>cacheDirective</w:t>
            </w:r>
          </w:p>
        </w:tc>
        <w:tc>
          <w:tcPr>
            <w:tcW w:w="2464" w:type="dxa"/>
            <w:tcBorders>
              <w:top w:val="double" w:sz="4" w:space="0" w:color="auto"/>
            </w:tcBorders>
            <w:shd w:val="clear" w:color="auto" w:fill="auto"/>
          </w:tcPr>
          <w:p w14:paraId="58D39806" w14:textId="77777777" w:rsidR="00CE7087" w:rsidRPr="000C718F" w:rsidRDefault="00CE7087" w:rsidP="00C64743">
            <w:pPr>
              <w:pStyle w:val="TAL"/>
            </w:pPr>
            <w:r w:rsidRPr="000C718F">
              <w:t>charstring</w:t>
            </w:r>
          </w:p>
        </w:tc>
        <w:tc>
          <w:tcPr>
            <w:tcW w:w="493" w:type="dxa"/>
            <w:tcBorders>
              <w:top w:val="double" w:sz="4" w:space="0" w:color="auto"/>
            </w:tcBorders>
            <w:shd w:val="clear" w:color="auto" w:fill="auto"/>
          </w:tcPr>
          <w:p w14:paraId="487BF386" w14:textId="77777777" w:rsidR="00CE7087" w:rsidRPr="000C718F" w:rsidRDefault="00CE7087" w:rsidP="00C64743">
            <w:pPr>
              <w:pStyle w:val="TAL"/>
            </w:pPr>
          </w:p>
        </w:tc>
        <w:tc>
          <w:tcPr>
            <w:tcW w:w="5421" w:type="dxa"/>
            <w:tcBorders>
              <w:top w:val="double" w:sz="4" w:space="0" w:color="auto"/>
            </w:tcBorders>
            <w:shd w:val="clear" w:color="auto" w:fill="auto"/>
          </w:tcPr>
          <w:p w14:paraId="563A313F" w14:textId="77777777" w:rsidR="00CE7087" w:rsidRPr="000C718F" w:rsidRDefault="00CE7087" w:rsidP="00C64743">
            <w:pPr>
              <w:pStyle w:val="TAL"/>
            </w:pPr>
          </w:p>
        </w:tc>
      </w:tr>
    </w:tbl>
    <w:p w14:paraId="7C992F87" w14:textId="77777777" w:rsidR="00CE7087" w:rsidRPr="000C718F" w:rsidRDefault="00CE7087" w:rsidP="00CE7087"/>
    <w:p w14:paraId="1BC153A5" w14:textId="77777777" w:rsidR="001043EC" w:rsidRPr="000C718F" w:rsidRDefault="001043EC" w:rsidP="001043EC">
      <w:pPr>
        <w:keepNext/>
        <w:keepLines/>
        <w:spacing w:before="60"/>
        <w:jc w:val="center"/>
        <w:rPr>
          <w:rFonts w:ascii="Arial" w:hAnsi="Arial"/>
          <w:b/>
        </w:rPr>
      </w:pPr>
      <w:r w:rsidRPr="000C718F">
        <w:rPr>
          <w:rFonts w:ascii="Arial" w:hAnsi="Arial"/>
          <w:b/>
        </w:rP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1043EC" w:rsidRPr="000C718F" w14:paraId="77312756" w14:textId="77777777" w:rsidTr="00A3207A">
        <w:tc>
          <w:tcPr>
            <w:tcW w:w="9857" w:type="dxa"/>
            <w:gridSpan w:val="4"/>
            <w:shd w:val="clear" w:color="auto" w:fill="E0E0E0"/>
          </w:tcPr>
          <w:p w14:paraId="62B28F52" w14:textId="77777777" w:rsidR="001043EC" w:rsidRPr="000C718F" w:rsidRDefault="001043EC" w:rsidP="00A3207A">
            <w:pPr>
              <w:keepNext/>
              <w:keepLines/>
              <w:spacing w:after="0"/>
              <w:rPr>
                <w:rFonts w:ascii="Arial" w:hAnsi="Arial"/>
                <w:b/>
                <w:sz w:val="18"/>
              </w:rPr>
            </w:pPr>
            <w:r w:rsidRPr="000C718F">
              <w:rPr>
                <w:rFonts w:ascii="Arial" w:hAnsi="Arial"/>
                <w:b/>
                <w:sz w:val="18"/>
              </w:rPr>
              <w:t>TTCN-3 Record Type</w:t>
            </w:r>
          </w:p>
        </w:tc>
      </w:tr>
      <w:tr w:rsidR="001043EC" w:rsidRPr="000C718F" w14:paraId="160031D6" w14:textId="77777777" w:rsidTr="00A3207A">
        <w:tc>
          <w:tcPr>
            <w:tcW w:w="1479" w:type="dxa"/>
            <w:tcBorders>
              <w:bottom w:val="single" w:sz="4" w:space="0" w:color="auto"/>
            </w:tcBorders>
            <w:shd w:val="clear" w:color="auto" w:fill="E0E0E0"/>
          </w:tcPr>
          <w:p w14:paraId="33BEF352" w14:textId="77777777" w:rsidR="001043EC" w:rsidRPr="000C718F" w:rsidRDefault="001043EC" w:rsidP="00A3207A">
            <w:pPr>
              <w:keepNext/>
              <w:keepLines/>
              <w:spacing w:after="0"/>
              <w:rPr>
                <w:rFonts w:ascii="Arial" w:hAnsi="Arial"/>
                <w:b/>
                <w:sz w:val="18"/>
              </w:rPr>
            </w:pPr>
            <w:bookmarkStart w:id="278" w:name="HttpPragma_Type" w:colFirst="1" w:colLast="1"/>
            <w:r w:rsidRPr="000C718F">
              <w:rPr>
                <w:rFonts w:ascii="Arial" w:hAnsi="Arial"/>
                <w:b/>
                <w:sz w:val="18"/>
              </w:rPr>
              <w:t>Name</w:t>
            </w:r>
          </w:p>
        </w:tc>
        <w:tc>
          <w:tcPr>
            <w:tcW w:w="8378" w:type="dxa"/>
            <w:gridSpan w:val="3"/>
            <w:tcBorders>
              <w:bottom w:val="single" w:sz="4" w:space="0" w:color="auto"/>
            </w:tcBorders>
            <w:shd w:val="clear" w:color="auto" w:fill="FFFF99"/>
          </w:tcPr>
          <w:p w14:paraId="3F896BFA" w14:textId="77777777" w:rsidR="001043EC" w:rsidRPr="000C718F" w:rsidRDefault="001043EC" w:rsidP="00A3207A">
            <w:pPr>
              <w:keepNext/>
              <w:keepLines/>
              <w:spacing w:after="0"/>
              <w:rPr>
                <w:rFonts w:ascii="Arial" w:hAnsi="Arial"/>
                <w:b/>
                <w:sz w:val="18"/>
              </w:rPr>
            </w:pPr>
            <w:r w:rsidRPr="000C718F">
              <w:rPr>
                <w:rFonts w:ascii="Arial" w:hAnsi="Arial"/>
                <w:b/>
                <w:sz w:val="18"/>
              </w:rPr>
              <w:t>HttpPragma_Type</w:t>
            </w:r>
          </w:p>
        </w:tc>
      </w:tr>
      <w:bookmarkEnd w:id="278"/>
      <w:tr w:rsidR="001043EC" w:rsidRPr="000C718F" w14:paraId="7D5A47C7" w14:textId="77777777" w:rsidTr="00A3207A">
        <w:tc>
          <w:tcPr>
            <w:tcW w:w="1479" w:type="dxa"/>
            <w:tcBorders>
              <w:bottom w:val="double" w:sz="4" w:space="0" w:color="auto"/>
            </w:tcBorders>
            <w:shd w:val="clear" w:color="auto" w:fill="E0E0E0"/>
          </w:tcPr>
          <w:p w14:paraId="20849451" w14:textId="77777777" w:rsidR="001043EC" w:rsidRPr="000C718F" w:rsidRDefault="001043EC" w:rsidP="00A3207A">
            <w:pPr>
              <w:keepNext/>
              <w:keepLines/>
              <w:spacing w:after="0"/>
              <w:rPr>
                <w:rFonts w:ascii="Arial" w:hAnsi="Arial"/>
                <w:b/>
                <w:sz w:val="18"/>
              </w:rPr>
            </w:pPr>
            <w:r w:rsidRPr="000C718F">
              <w:rPr>
                <w:rFonts w:ascii="Arial" w:hAnsi="Arial"/>
                <w:b/>
                <w:sz w:val="18"/>
              </w:rPr>
              <w:t>Comment</w:t>
            </w:r>
          </w:p>
        </w:tc>
        <w:tc>
          <w:tcPr>
            <w:tcW w:w="8378" w:type="dxa"/>
            <w:gridSpan w:val="3"/>
            <w:tcBorders>
              <w:bottom w:val="double" w:sz="4" w:space="0" w:color="auto"/>
            </w:tcBorders>
            <w:shd w:val="clear" w:color="auto" w:fill="auto"/>
          </w:tcPr>
          <w:p w14:paraId="193ABC66" w14:textId="77777777" w:rsidR="001043EC" w:rsidRPr="000C718F" w:rsidRDefault="001043EC" w:rsidP="00A3207A">
            <w:pPr>
              <w:keepNext/>
              <w:keepLines/>
              <w:spacing w:after="0"/>
              <w:rPr>
                <w:rFonts w:ascii="Arial" w:hAnsi="Arial"/>
                <w:sz w:val="18"/>
              </w:rPr>
            </w:pPr>
            <w:r w:rsidRPr="000C718F">
              <w:rPr>
                <w:rFonts w:ascii="Arial" w:hAnsi="Arial"/>
                <w:sz w:val="18"/>
              </w:rPr>
              <w:t>RFC 2616 clause 14.32</w:t>
            </w:r>
          </w:p>
        </w:tc>
      </w:tr>
      <w:tr w:rsidR="001043EC" w:rsidRPr="000C718F" w14:paraId="37A65DD9" w14:textId="77777777" w:rsidTr="00A3207A">
        <w:tc>
          <w:tcPr>
            <w:tcW w:w="1479" w:type="dxa"/>
            <w:tcBorders>
              <w:top w:val="double" w:sz="4" w:space="0" w:color="auto"/>
            </w:tcBorders>
            <w:shd w:val="clear" w:color="auto" w:fill="auto"/>
          </w:tcPr>
          <w:p w14:paraId="0B809C60" w14:textId="77777777" w:rsidR="001043EC" w:rsidRPr="000C718F" w:rsidRDefault="001043EC" w:rsidP="00A3207A">
            <w:pPr>
              <w:keepNext/>
              <w:keepLines/>
              <w:spacing w:after="0"/>
              <w:rPr>
                <w:rFonts w:ascii="Arial" w:hAnsi="Arial"/>
                <w:sz w:val="18"/>
              </w:rPr>
            </w:pPr>
            <w:r w:rsidRPr="000C718F">
              <w:rPr>
                <w:rFonts w:ascii="Arial" w:hAnsi="Arial"/>
                <w:sz w:val="18"/>
              </w:rPr>
              <w:t>pragmaDirective</w:t>
            </w:r>
          </w:p>
        </w:tc>
        <w:tc>
          <w:tcPr>
            <w:tcW w:w="2464" w:type="dxa"/>
            <w:tcBorders>
              <w:top w:val="double" w:sz="4" w:space="0" w:color="auto"/>
            </w:tcBorders>
            <w:shd w:val="clear" w:color="auto" w:fill="auto"/>
          </w:tcPr>
          <w:p w14:paraId="5FFBC4BF" w14:textId="77777777" w:rsidR="001043EC" w:rsidRPr="000C718F" w:rsidRDefault="001043EC" w:rsidP="00A3207A">
            <w:pPr>
              <w:keepNext/>
              <w:keepLines/>
              <w:spacing w:after="0"/>
              <w:rPr>
                <w:rFonts w:ascii="Arial" w:hAnsi="Arial"/>
                <w:sz w:val="18"/>
              </w:rPr>
            </w:pPr>
            <w:r w:rsidRPr="000C718F">
              <w:rPr>
                <w:rFonts w:ascii="Arial" w:hAnsi="Arial"/>
                <w:sz w:val="18"/>
              </w:rPr>
              <w:t>charstring</w:t>
            </w:r>
          </w:p>
        </w:tc>
        <w:tc>
          <w:tcPr>
            <w:tcW w:w="493" w:type="dxa"/>
            <w:tcBorders>
              <w:top w:val="double" w:sz="4" w:space="0" w:color="auto"/>
            </w:tcBorders>
            <w:shd w:val="clear" w:color="auto" w:fill="auto"/>
          </w:tcPr>
          <w:p w14:paraId="58B7C43A" w14:textId="77777777" w:rsidR="001043EC" w:rsidRPr="000C718F" w:rsidRDefault="001043EC" w:rsidP="00A3207A">
            <w:pPr>
              <w:keepNext/>
              <w:keepLines/>
              <w:spacing w:after="0"/>
              <w:rPr>
                <w:rFonts w:ascii="Arial" w:hAnsi="Arial"/>
                <w:sz w:val="18"/>
              </w:rPr>
            </w:pPr>
          </w:p>
        </w:tc>
        <w:tc>
          <w:tcPr>
            <w:tcW w:w="5421" w:type="dxa"/>
            <w:tcBorders>
              <w:top w:val="double" w:sz="4" w:space="0" w:color="auto"/>
            </w:tcBorders>
            <w:shd w:val="clear" w:color="auto" w:fill="auto"/>
          </w:tcPr>
          <w:p w14:paraId="1CEFD40B" w14:textId="77777777" w:rsidR="001043EC" w:rsidRPr="000C718F" w:rsidRDefault="001043EC" w:rsidP="00A3207A">
            <w:pPr>
              <w:keepNext/>
              <w:keepLines/>
              <w:spacing w:after="0"/>
              <w:rPr>
                <w:rFonts w:ascii="Arial" w:hAnsi="Arial"/>
                <w:sz w:val="18"/>
              </w:rPr>
            </w:pPr>
          </w:p>
        </w:tc>
      </w:tr>
    </w:tbl>
    <w:p w14:paraId="046B1BFC" w14:textId="77777777" w:rsidR="001043EC" w:rsidRPr="000C718F" w:rsidRDefault="001043EC" w:rsidP="001043EC"/>
    <w:p w14:paraId="1C1D5755" w14:textId="77777777" w:rsidR="00CE7087" w:rsidRPr="000C718F" w:rsidRDefault="00CE7087" w:rsidP="00CE7087">
      <w:pPr>
        <w:pStyle w:val="TH"/>
      </w:pPr>
      <w:r w:rsidRPr="000C718F">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E7087" w:rsidRPr="000C718F" w14:paraId="63868253" w14:textId="77777777" w:rsidTr="00C64743">
        <w:tc>
          <w:tcPr>
            <w:tcW w:w="9857" w:type="dxa"/>
            <w:gridSpan w:val="4"/>
            <w:shd w:val="clear" w:color="auto" w:fill="E0E0E0"/>
          </w:tcPr>
          <w:p w14:paraId="2CAC27FB" w14:textId="77777777" w:rsidR="00CE7087" w:rsidRPr="000C718F" w:rsidRDefault="00CE7087" w:rsidP="00C64743">
            <w:pPr>
              <w:pStyle w:val="TAL"/>
              <w:rPr>
                <w:b/>
              </w:rPr>
            </w:pPr>
            <w:r w:rsidRPr="000C718F">
              <w:rPr>
                <w:b/>
              </w:rPr>
              <w:t>TTCN-3 Record Type</w:t>
            </w:r>
          </w:p>
        </w:tc>
      </w:tr>
      <w:tr w:rsidR="00CE7087" w:rsidRPr="000C718F" w14:paraId="563C8FF2" w14:textId="77777777" w:rsidTr="00C64743">
        <w:tc>
          <w:tcPr>
            <w:tcW w:w="1479" w:type="dxa"/>
            <w:tcBorders>
              <w:bottom w:val="single" w:sz="4" w:space="0" w:color="auto"/>
            </w:tcBorders>
            <w:shd w:val="clear" w:color="auto" w:fill="E0E0E0"/>
          </w:tcPr>
          <w:p w14:paraId="3A42A88F" w14:textId="77777777" w:rsidR="00CE7087" w:rsidRPr="000C718F" w:rsidRDefault="00CE7087" w:rsidP="00C64743">
            <w:pPr>
              <w:pStyle w:val="TAL"/>
              <w:rPr>
                <w:b/>
              </w:rPr>
            </w:pPr>
            <w:r w:rsidRPr="000C718F">
              <w:rPr>
                <w:b/>
              </w:rPr>
              <w:t>Name</w:t>
            </w:r>
          </w:p>
        </w:tc>
        <w:tc>
          <w:tcPr>
            <w:tcW w:w="8378" w:type="dxa"/>
            <w:gridSpan w:val="3"/>
            <w:tcBorders>
              <w:bottom w:val="single" w:sz="4" w:space="0" w:color="auto"/>
            </w:tcBorders>
            <w:shd w:val="clear" w:color="auto" w:fill="FFFF99"/>
          </w:tcPr>
          <w:p w14:paraId="2A4939D6" w14:textId="77777777" w:rsidR="00CE7087" w:rsidRPr="000C718F" w:rsidRDefault="00CE7087" w:rsidP="00C64743">
            <w:pPr>
              <w:pStyle w:val="TAL"/>
              <w:rPr>
                <w:b/>
              </w:rPr>
            </w:pPr>
            <w:r w:rsidRPr="000C718F">
              <w:rPr>
                <w:b/>
              </w:rPr>
              <w:t>HttpLocation_Type</w:t>
            </w:r>
          </w:p>
        </w:tc>
      </w:tr>
      <w:tr w:rsidR="00CE7087" w:rsidRPr="000C718F" w14:paraId="5D723992" w14:textId="77777777" w:rsidTr="00C64743">
        <w:tc>
          <w:tcPr>
            <w:tcW w:w="1479" w:type="dxa"/>
            <w:tcBorders>
              <w:bottom w:val="double" w:sz="4" w:space="0" w:color="auto"/>
            </w:tcBorders>
            <w:shd w:val="clear" w:color="auto" w:fill="E0E0E0"/>
          </w:tcPr>
          <w:p w14:paraId="6C6B2282" w14:textId="77777777" w:rsidR="00CE7087" w:rsidRPr="000C718F" w:rsidRDefault="00CE7087" w:rsidP="00C64743">
            <w:pPr>
              <w:pStyle w:val="TAL"/>
              <w:rPr>
                <w:b/>
              </w:rPr>
            </w:pPr>
            <w:r w:rsidRPr="000C718F">
              <w:rPr>
                <w:b/>
              </w:rPr>
              <w:t>Comment</w:t>
            </w:r>
          </w:p>
        </w:tc>
        <w:tc>
          <w:tcPr>
            <w:tcW w:w="8378" w:type="dxa"/>
            <w:gridSpan w:val="3"/>
            <w:tcBorders>
              <w:bottom w:val="double" w:sz="4" w:space="0" w:color="auto"/>
            </w:tcBorders>
            <w:shd w:val="clear" w:color="auto" w:fill="auto"/>
          </w:tcPr>
          <w:p w14:paraId="6517CF22" w14:textId="77777777" w:rsidR="00CE7087" w:rsidRPr="000C718F" w:rsidRDefault="00CE7087" w:rsidP="00C64743">
            <w:pPr>
              <w:pStyle w:val="TAL"/>
            </w:pPr>
            <w:r w:rsidRPr="000C718F">
              <w:t>RFC 2616 clause 14.30, see also RFC 3986 section 4.3</w:t>
            </w:r>
          </w:p>
        </w:tc>
      </w:tr>
      <w:tr w:rsidR="00CE7087" w:rsidRPr="000C718F" w14:paraId="5BBFEE37" w14:textId="77777777" w:rsidTr="00C64743">
        <w:tc>
          <w:tcPr>
            <w:tcW w:w="1479" w:type="dxa"/>
            <w:tcBorders>
              <w:top w:val="double" w:sz="4" w:space="0" w:color="auto"/>
            </w:tcBorders>
            <w:shd w:val="clear" w:color="auto" w:fill="auto"/>
          </w:tcPr>
          <w:p w14:paraId="0217774D" w14:textId="77777777" w:rsidR="00CE7087" w:rsidRPr="000C718F" w:rsidRDefault="00CE7087" w:rsidP="00C64743">
            <w:pPr>
              <w:pStyle w:val="TAL"/>
            </w:pPr>
            <w:r w:rsidRPr="000C718F">
              <w:t>uri</w:t>
            </w:r>
          </w:p>
        </w:tc>
        <w:tc>
          <w:tcPr>
            <w:tcW w:w="2464" w:type="dxa"/>
            <w:tcBorders>
              <w:top w:val="double" w:sz="4" w:space="0" w:color="auto"/>
            </w:tcBorders>
            <w:shd w:val="clear" w:color="auto" w:fill="auto"/>
          </w:tcPr>
          <w:p w14:paraId="59486F9B" w14:textId="77777777" w:rsidR="00CE7087" w:rsidRPr="000C718F" w:rsidRDefault="00CE7087" w:rsidP="00C64743">
            <w:pPr>
              <w:pStyle w:val="TAL"/>
            </w:pPr>
            <w:r w:rsidRPr="000C718F">
              <w:t>charstring</w:t>
            </w:r>
          </w:p>
        </w:tc>
        <w:tc>
          <w:tcPr>
            <w:tcW w:w="493" w:type="dxa"/>
            <w:tcBorders>
              <w:top w:val="double" w:sz="4" w:space="0" w:color="auto"/>
            </w:tcBorders>
            <w:shd w:val="clear" w:color="auto" w:fill="auto"/>
          </w:tcPr>
          <w:p w14:paraId="4AEE74B6" w14:textId="77777777" w:rsidR="00CE7087" w:rsidRPr="000C718F" w:rsidRDefault="00CE7087" w:rsidP="00C64743">
            <w:pPr>
              <w:pStyle w:val="TAL"/>
            </w:pPr>
          </w:p>
        </w:tc>
        <w:tc>
          <w:tcPr>
            <w:tcW w:w="5421" w:type="dxa"/>
            <w:tcBorders>
              <w:top w:val="double" w:sz="4" w:space="0" w:color="auto"/>
            </w:tcBorders>
            <w:shd w:val="clear" w:color="auto" w:fill="auto"/>
          </w:tcPr>
          <w:p w14:paraId="39004E13" w14:textId="77777777" w:rsidR="00CE7087" w:rsidRPr="000C718F" w:rsidRDefault="00CE7087" w:rsidP="00C64743">
            <w:pPr>
              <w:pStyle w:val="TAL"/>
            </w:pPr>
          </w:p>
        </w:tc>
      </w:tr>
    </w:tbl>
    <w:p w14:paraId="6D22A079" w14:textId="77777777" w:rsidR="001C72CF" w:rsidRPr="000C718F" w:rsidRDefault="001C72CF" w:rsidP="001C72CF"/>
    <w:p w14:paraId="647342C2" w14:textId="77777777" w:rsidR="004330EB" w:rsidRPr="000C718F" w:rsidRDefault="004330EB" w:rsidP="004330EB">
      <w:pPr>
        <w:pStyle w:val="Heading2"/>
      </w:pPr>
      <w:bookmarkStart w:id="279" w:name="_Toc508883406"/>
      <w:bookmarkStart w:id="280" w:name="_Toc35971642"/>
      <w:bookmarkStart w:id="281" w:name="_Toc58314747"/>
      <w:r w:rsidRPr="000C718F">
        <w:t>H.3.2</w:t>
      </w:r>
      <w:r w:rsidRPr="000C718F">
        <w:tab/>
        <w:t>HTTP_Port_Definitions</w:t>
      </w:r>
      <w:bookmarkEnd w:id="279"/>
      <w:bookmarkEnd w:id="280"/>
      <w:bookmarkEnd w:id="281"/>
    </w:p>
    <w:p w14:paraId="34D4EF9C" w14:textId="77777777" w:rsidR="001C72CF" w:rsidRPr="000C718F" w:rsidRDefault="001C72CF" w:rsidP="001C72CF">
      <w:pPr>
        <w:pStyle w:val="TH"/>
      </w:pPr>
      <w:r w:rsidRPr="000C718F">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1C72CF" w:rsidRPr="000C718F" w14:paraId="549179EA" w14:textId="77777777" w:rsidTr="007977A3">
        <w:tc>
          <w:tcPr>
            <w:tcW w:w="9857" w:type="dxa"/>
            <w:gridSpan w:val="3"/>
            <w:shd w:val="clear" w:color="auto" w:fill="E0E0E0"/>
          </w:tcPr>
          <w:p w14:paraId="67F8F30F" w14:textId="77777777" w:rsidR="001C72CF" w:rsidRPr="000C718F" w:rsidRDefault="001C72CF" w:rsidP="007977A3">
            <w:pPr>
              <w:pStyle w:val="TAL"/>
              <w:rPr>
                <w:b/>
              </w:rPr>
            </w:pPr>
            <w:r w:rsidRPr="000C718F">
              <w:rPr>
                <w:b/>
              </w:rPr>
              <w:t>TTCN-3 Port Type</w:t>
            </w:r>
          </w:p>
        </w:tc>
      </w:tr>
      <w:tr w:rsidR="001C72CF" w:rsidRPr="000C718F" w14:paraId="4D2F1277" w14:textId="77777777" w:rsidTr="007977A3">
        <w:tc>
          <w:tcPr>
            <w:tcW w:w="1479" w:type="dxa"/>
            <w:tcBorders>
              <w:bottom w:val="single" w:sz="4" w:space="0" w:color="auto"/>
            </w:tcBorders>
            <w:shd w:val="clear" w:color="auto" w:fill="E0E0E0"/>
          </w:tcPr>
          <w:p w14:paraId="6BFEDC53" w14:textId="77777777" w:rsidR="001C72CF" w:rsidRPr="000C718F" w:rsidRDefault="001C72CF" w:rsidP="007977A3">
            <w:pPr>
              <w:pStyle w:val="TAL"/>
              <w:rPr>
                <w:b/>
              </w:rPr>
            </w:pPr>
            <w:bookmarkStart w:id="282" w:name="HTTP_CTRL_PORT" w:colFirst="1" w:colLast="1"/>
            <w:r w:rsidRPr="000C718F">
              <w:rPr>
                <w:b/>
              </w:rPr>
              <w:t>Name</w:t>
            </w:r>
          </w:p>
        </w:tc>
        <w:tc>
          <w:tcPr>
            <w:tcW w:w="8378" w:type="dxa"/>
            <w:gridSpan w:val="2"/>
            <w:tcBorders>
              <w:bottom w:val="single" w:sz="4" w:space="0" w:color="auto"/>
            </w:tcBorders>
            <w:shd w:val="clear" w:color="auto" w:fill="FFFF99"/>
          </w:tcPr>
          <w:p w14:paraId="2B573F95" w14:textId="77777777" w:rsidR="001C72CF" w:rsidRPr="000C718F" w:rsidRDefault="001C72CF" w:rsidP="007977A3">
            <w:pPr>
              <w:pStyle w:val="TAL"/>
              <w:rPr>
                <w:b/>
              </w:rPr>
            </w:pPr>
            <w:r w:rsidRPr="000C718F">
              <w:rPr>
                <w:b/>
              </w:rPr>
              <w:t>HTTP_CTRL_PORT</w:t>
            </w:r>
          </w:p>
        </w:tc>
      </w:tr>
      <w:bookmarkEnd w:id="282"/>
      <w:tr w:rsidR="001C72CF" w:rsidRPr="000C718F" w14:paraId="7BB8947F" w14:textId="77777777" w:rsidTr="007977A3">
        <w:tc>
          <w:tcPr>
            <w:tcW w:w="1479" w:type="dxa"/>
            <w:tcBorders>
              <w:bottom w:val="double" w:sz="4" w:space="0" w:color="auto"/>
            </w:tcBorders>
            <w:shd w:val="clear" w:color="auto" w:fill="E0E0E0"/>
          </w:tcPr>
          <w:p w14:paraId="21E4492E" w14:textId="77777777" w:rsidR="001C72CF" w:rsidRPr="000C718F" w:rsidRDefault="001C72CF" w:rsidP="007977A3">
            <w:pPr>
              <w:pStyle w:val="TAL"/>
              <w:rPr>
                <w:b/>
              </w:rPr>
            </w:pPr>
            <w:r w:rsidRPr="000C718F">
              <w:rPr>
                <w:b/>
              </w:rPr>
              <w:t>Comment</w:t>
            </w:r>
          </w:p>
        </w:tc>
        <w:tc>
          <w:tcPr>
            <w:tcW w:w="8378" w:type="dxa"/>
            <w:gridSpan w:val="2"/>
            <w:tcBorders>
              <w:bottom w:val="double" w:sz="4" w:space="0" w:color="auto"/>
            </w:tcBorders>
            <w:shd w:val="clear" w:color="auto" w:fill="auto"/>
          </w:tcPr>
          <w:p w14:paraId="4DD83D68" w14:textId="77777777" w:rsidR="001C72CF" w:rsidRPr="000C718F" w:rsidRDefault="001C72CF" w:rsidP="007977A3">
            <w:pPr>
              <w:pStyle w:val="TAL"/>
            </w:pPr>
          </w:p>
        </w:tc>
      </w:tr>
      <w:tr w:rsidR="001C72CF" w:rsidRPr="000C718F" w14:paraId="348BE5F9" w14:textId="77777777" w:rsidTr="007977A3">
        <w:tc>
          <w:tcPr>
            <w:tcW w:w="1479" w:type="dxa"/>
            <w:tcBorders>
              <w:top w:val="double" w:sz="4" w:space="0" w:color="auto"/>
            </w:tcBorders>
            <w:shd w:val="clear" w:color="auto" w:fill="auto"/>
          </w:tcPr>
          <w:p w14:paraId="7325C48B" w14:textId="77777777" w:rsidR="001C72CF" w:rsidRPr="000C718F" w:rsidRDefault="001C72CF" w:rsidP="007977A3">
            <w:pPr>
              <w:pStyle w:val="TAL"/>
            </w:pPr>
            <w:r w:rsidRPr="000C718F">
              <w:t>out</w:t>
            </w:r>
          </w:p>
        </w:tc>
        <w:tc>
          <w:tcPr>
            <w:tcW w:w="2957" w:type="dxa"/>
            <w:tcBorders>
              <w:top w:val="double" w:sz="4" w:space="0" w:color="auto"/>
            </w:tcBorders>
            <w:shd w:val="clear" w:color="auto" w:fill="auto"/>
          </w:tcPr>
          <w:p w14:paraId="0AF204CE" w14:textId="77777777" w:rsidR="001C72CF" w:rsidRPr="000C718F" w:rsidRDefault="003539CE" w:rsidP="007977A3">
            <w:pPr>
              <w:pStyle w:val="TAL"/>
            </w:pPr>
            <w:hyperlink w:anchor="HTTP_CTRL_REQ" w:history="1">
              <w:r w:rsidR="001C72CF" w:rsidRPr="000C718F">
                <w:rPr>
                  <w:rStyle w:val="Hyperlink"/>
                </w:rPr>
                <w:t>HTTP_CTRL_REQ</w:t>
              </w:r>
            </w:hyperlink>
          </w:p>
        </w:tc>
        <w:tc>
          <w:tcPr>
            <w:tcW w:w="5421" w:type="dxa"/>
            <w:tcBorders>
              <w:top w:val="double" w:sz="4" w:space="0" w:color="auto"/>
            </w:tcBorders>
            <w:shd w:val="clear" w:color="auto" w:fill="auto"/>
          </w:tcPr>
          <w:p w14:paraId="01AF1381" w14:textId="77777777" w:rsidR="001C72CF" w:rsidRPr="000C718F" w:rsidRDefault="001C72CF" w:rsidP="007977A3">
            <w:pPr>
              <w:pStyle w:val="TAL"/>
            </w:pPr>
          </w:p>
        </w:tc>
      </w:tr>
      <w:tr w:rsidR="001C72CF" w:rsidRPr="000C718F" w14:paraId="142968E8" w14:textId="77777777" w:rsidTr="007977A3">
        <w:tc>
          <w:tcPr>
            <w:tcW w:w="1479" w:type="dxa"/>
            <w:shd w:val="clear" w:color="auto" w:fill="auto"/>
          </w:tcPr>
          <w:p w14:paraId="76025E71" w14:textId="77777777" w:rsidR="001C72CF" w:rsidRPr="000C718F" w:rsidRDefault="001C72CF" w:rsidP="007977A3">
            <w:pPr>
              <w:pStyle w:val="TAL"/>
            </w:pPr>
            <w:r w:rsidRPr="000C718F">
              <w:t>in</w:t>
            </w:r>
          </w:p>
        </w:tc>
        <w:tc>
          <w:tcPr>
            <w:tcW w:w="2957" w:type="dxa"/>
            <w:shd w:val="clear" w:color="auto" w:fill="auto"/>
          </w:tcPr>
          <w:p w14:paraId="53EE15DA" w14:textId="77777777" w:rsidR="001C72CF" w:rsidRPr="000C718F" w:rsidRDefault="003539CE" w:rsidP="007977A3">
            <w:pPr>
              <w:pStyle w:val="TAL"/>
            </w:pPr>
            <w:hyperlink w:anchor="HTTP_CTRL_CNF" w:history="1">
              <w:r w:rsidR="001C72CF" w:rsidRPr="000C718F">
                <w:rPr>
                  <w:rStyle w:val="Hyperlink"/>
                </w:rPr>
                <w:t>HTTP_CTRL_CNF</w:t>
              </w:r>
            </w:hyperlink>
          </w:p>
        </w:tc>
        <w:tc>
          <w:tcPr>
            <w:tcW w:w="5421" w:type="dxa"/>
            <w:shd w:val="clear" w:color="auto" w:fill="auto"/>
          </w:tcPr>
          <w:p w14:paraId="6FC92F53" w14:textId="77777777" w:rsidR="001C72CF" w:rsidRPr="000C718F" w:rsidRDefault="001C72CF" w:rsidP="007977A3">
            <w:pPr>
              <w:pStyle w:val="TAL"/>
            </w:pPr>
          </w:p>
        </w:tc>
      </w:tr>
    </w:tbl>
    <w:p w14:paraId="13AA5989" w14:textId="77777777" w:rsidR="001C72CF" w:rsidRPr="000C718F" w:rsidRDefault="001C72CF" w:rsidP="001C72CF"/>
    <w:p w14:paraId="09399AAA" w14:textId="77777777" w:rsidR="001C72CF" w:rsidRPr="000C718F" w:rsidRDefault="001C72CF" w:rsidP="001C72CF">
      <w:pPr>
        <w:pStyle w:val="TH"/>
      </w:pPr>
      <w:r w:rsidRPr="000C718F">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1C72CF" w:rsidRPr="000C718F" w14:paraId="4DC1D024" w14:textId="77777777" w:rsidTr="007977A3">
        <w:tc>
          <w:tcPr>
            <w:tcW w:w="9857" w:type="dxa"/>
            <w:gridSpan w:val="3"/>
            <w:shd w:val="clear" w:color="auto" w:fill="E0E0E0"/>
          </w:tcPr>
          <w:p w14:paraId="01EF2096" w14:textId="77777777" w:rsidR="001C72CF" w:rsidRPr="000C718F" w:rsidRDefault="001C72CF" w:rsidP="007977A3">
            <w:pPr>
              <w:pStyle w:val="TAL"/>
              <w:rPr>
                <w:b/>
              </w:rPr>
            </w:pPr>
            <w:r w:rsidRPr="000C718F">
              <w:rPr>
                <w:b/>
              </w:rPr>
              <w:t>TTCN-3 Port Type</w:t>
            </w:r>
          </w:p>
        </w:tc>
      </w:tr>
      <w:tr w:rsidR="001C72CF" w:rsidRPr="000C718F" w14:paraId="0A5F8FA0" w14:textId="77777777" w:rsidTr="007977A3">
        <w:tc>
          <w:tcPr>
            <w:tcW w:w="1479" w:type="dxa"/>
            <w:tcBorders>
              <w:bottom w:val="single" w:sz="4" w:space="0" w:color="auto"/>
            </w:tcBorders>
            <w:shd w:val="clear" w:color="auto" w:fill="E0E0E0"/>
          </w:tcPr>
          <w:p w14:paraId="1F5AD105" w14:textId="77777777" w:rsidR="001C72CF" w:rsidRPr="000C718F" w:rsidRDefault="001C72CF" w:rsidP="007977A3">
            <w:pPr>
              <w:pStyle w:val="TAL"/>
              <w:rPr>
                <w:b/>
              </w:rPr>
            </w:pPr>
            <w:bookmarkStart w:id="283" w:name="HTTP_DATA_PORT" w:colFirst="1" w:colLast="1"/>
            <w:r w:rsidRPr="000C718F">
              <w:rPr>
                <w:b/>
              </w:rPr>
              <w:t>Name</w:t>
            </w:r>
          </w:p>
        </w:tc>
        <w:tc>
          <w:tcPr>
            <w:tcW w:w="8378" w:type="dxa"/>
            <w:gridSpan w:val="2"/>
            <w:tcBorders>
              <w:bottom w:val="single" w:sz="4" w:space="0" w:color="auto"/>
            </w:tcBorders>
            <w:shd w:val="clear" w:color="auto" w:fill="FFFF99"/>
          </w:tcPr>
          <w:p w14:paraId="7A11726C" w14:textId="77777777" w:rsidR="001C72CF" w:rsidRPr="000C718F" w:rsidRDefault="001C72CF" w:rsidP="007977A3">
            <w:pPr>
              <w:pStyle w:val="TAL"/>
              <w:rPr>
                <w:b/>
              </w:rPr>
            </w:pPr>
            <w:r w:rsidRPr="000C718F">
              <w:rPr>
                <w:b/>
              </w:rPr>
              <w:t>HTTP_DATA_PORT</w:t>
            </w:r>
          </w:p>
        </w:tc>
      </w:tr>
      <w:bookmarkEnd w:id="283"/>
      <w:tr w:rsidR="001C72CF" w:rsidRPr="000C718F" w14:paraId="412DB03A" w14:textId="77777777" w:rsidTr="007977A3">
        <w:tc>
          <w:tcPr>
            <w:tcW w:w="1479" w:type="dxa"/>
            <w:tcBorders>
              <w:bottom w:val="double" w:sz="4" w:space="0" w:color="auto"/>
            </w:tcBorders>
            <w:shd w:val="clear" w:color="auto" w:fill="E0E0E0"/>
          </w:tcPr>
          <w:p w14:paraId="0F15A04E" w14:textId="77777777" w:rsidR="001C72CF" w:rsidRPr="000C718F" w:rsidRDefault="001C72CF" w:rsidP="007977A3">
            <w:pPr>
              <w:pStyle w:val="TAL"/>
              <w:rPr>
                <w:b/>
              </w:rPr>
            </w:pPr>
            <w:r w:rsidRPr="000C718F">
              <w:rPr>
                <w:b/>
              </w:rPr>
              <w:t>Comment</w:t>
            </w:r>
          </w:p>
        </w:tc>
        <w:tc>
          <w:tcPr>
            <w:tcW w:w="8378" w:type="dxa"/>
            <w:gridSpan w:val="2"/>
            <w:tcBorders>
              <w:bottom w:val="double" w:sz="4" w:space="0" w:color="auto"/>
            </w:tcBorders>
            <w:shd w:val="clear" w:color="auto" w:fill="auto"/>
          </w:tcPr>
          <w:p w14:paraId="4BB38622" w14:textId="77777777" w:rsidR="001C72CF" w:rsidRPr="000C718F" w:rsidRDefault="001C72CF" w:rsidP="007977A3">
            <w:pPr>
              <w:pStyle w:val="TAL"/>
            </w:pPr>
          </w:p>
        </w:tc>
      </w:tr>
      <w:tr w:rsidR="001C72CF" w:rsidRPr="000C718F" w14:paraId="731BD6AA" w14:textId="77777777" w:rsidTr="007977A3">
        <w:tc>
          <w:tcPr>
            <w:tcW w:w="1479" w:type="dxa"/>
            <w:tcBorders>
              <w:top w:val="double" w:sz="4" w:space="0" w:color="auto"/>
            </w:tcBorders>
            <w:shd w:val="clear" w:color="auto" w:fill="auto"/>
          </w:tcPr>
          <w:p w14:paraId="10CE6DCD" w14:textId="77777777" w:rsidR="001C72CF" w:rsidRPr="000C718F" w:rsidRDefault="001C72CF" w:rsidP="007977A3">
            <w:pPr>
              <w:pStyle w:val="TAL"/>
            </w:pPr>
            <w:r w:rsidRPr="000C718F">
              <w:t>in</w:t>
            </w:r>
          </w:p>
        </w:tc>
        <w:tc>
          <w:tcPr>
            <w:tcW w:w="2957" w:type="dxa"/>
            <w:tcBorders>
              <w:top w:val="double" w:sz="4" w:space="0" w:color="auto"/>
            </w:tcBorders>
            <w:shd w:val="clear" w:color="auto" w:fill="auto"/>
          </w:tcPr>
          <w:p w14:paraId="5A5704F2" w14:textId="77777777" w:rsidR="001C72CF" w:rsidRPr="000C718F" w:rsidRDefault="003539CE" w:rsidP="007977A3">
            <w:pPr>
              <w:pStyle w:val="TAL"/>
            </w:pPr>
            <w:hyperlink w:anchor="HTTP_DATA_IND" w:history="1">
              <w:r w:rsidR="001C72CF" w:rsidRPr="000C718F">
                <w:rPr>
                  <w:rStyle w:val="Hyperlink"/>
                </w:rPr>
                <w:t>HTTP_DATA_IND</w:t>
              </w:r>
            </w:hyperlink>
          </w:p>
        </w:tc>
        <w:tc>
          <w:tcPr>
            <w:tcW w:w="5421" w:type="dxa"/>
            <w:tcBorders>
              <w:top w:val="double" w:sz="4" w:space="0" w:color="auto"/>
            </w:tcBorders>
            <w:shd w:val="clear" w:color="auto" w:fill="auto"/>
          </w:tcPr>
          <w:p w14:paraId="5765AFF3" w14:textId="77777777" w:rsidR="001C72CF" w:rsidRPr="000C718F" w:rsidRDefault="001C72CF" w:rsidP="007977A3">
            <w:pPr>
              <w:pStyle w:val="TAL"/>
            </w:pPr>
          </w:p>
        </w:tc>
      </w:tr>
      <w:tr w:rsidR="001C72CF" w:rsidRPr="000C718F" w14:paraId="6896F3F9" w14:textId="77777777" w:rsidTr="007977A3">
        <w:tc>
          <w:tcPr>
            <w:tcW w:w="1479" w:type="dxa"/>
            <w:shd w:val="clear" w:color="auto" w:fill="auto"/>
          </w:tcPr>
          <w:p w14:paraId="0E072C59" w14:textId="77777777" w:rsidR="001C72CF" w:rsidRPr="000C718F" w:rsidRDefault="001C72CF" w:rsidP="007977A3">
            <w:pPr>
              <w:pStyle w:val="TAL"/>
            </w:pPr>
            <w:r w:rsidRPr="000C718F">
              <w:t>out</w:t>
            </w:r>
          </w:p>
        </w:tc>
        <w:tc>
          <w:tcPr>
            <w:tcW w:w="2957" w:type="dxa"/>
            <w:shd w:val="clear" w:color="auto" w:fill="auto"/>
          </w:tcPr>
          <w:p w14:paraId="443D1E16" w14:textId="77777777" w:rsidR="001C72CF" w:rsidRPr="000C718F" w:rsidRDefault="003539CE" w:rsidP="007977A3">
            <w:pPr>
              <w:pStyle w:val="TAL"/>
            </w:pPr>
            <w:hyperlink w:anchor="HTTP_DATA_REQ" w:history="1">
              <w:r w:rsidR="001C72CF" w:rsidRPr="000C718F">
                <w:rPr>
                  <w:rStyle w:val="Hyperlink"/>
                </w:rPr>
                <w:t>HTTP_DATA_REQ</w:t>
              </w:r>
            </w:hyperlink>
          </w:p>
        </w:tc>
        <w:tc>
          <w:tcPr>
            <w:tcW w:w="5421" w:type="dxa"/>
            <w:shd w:val="clear" w:color="auto" w:fill="auto"/>
          </w:tcPr>
          <w:p w14:paraId="77B7FDF7" w14:textId="77777777" w:rsidR="001C72CF" w:rsidRPr="000C718F" w:rsidRDefault="001C72CF" w:rsidP="007977A3">
            <w:pPr>
              <w:pStyle w:val="TAL"/>
            </w:pPr>
          </w:p>
        </w:tc>
      </w:tr>
    </w:tbl>
    <w:p w14:paraId="021A926B" w14:textId="77777777" w:rsidR="001C72CF" w:rsidRPr="000C718F" w:rsidRDefault="001C72CF" w:rsidP="001C72CF"/>
    <w:p w14:paraId="506FC91E" w14:textId="77777777" w:rsidR="00B07393" w:rsidRPr="000C718F" w:rsidRDefault="00B07393" w:rsidP="00B07393">
      <w:pPr>
        <w:pStyle w:val="Heading1"/>
      </w:pPr>
      <w:bookmarkStart w:id="284" w:name="_Toc508883407"/>
      <w:bookmarkStart w:id="285" w:name="_Toc35971643"/>
      <w:bookmarkStart w:id="286" w:name="_Toc58314748"/>
      <w:r w:rsidRPr="000C718F">
        <w:t>H.4</w:t>
      </w:r>
      <w:r w:rsidRPr="000C718F">
        <w:tab/>
        <w:t>References to TTCN-3</w:t>
      </w:r>
      <w:bookmarkEnd w:id="284"/>
      <w:bookmarkEnd w:id="285"/>
      <w:bookmarkEnd w:id="286"/>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07393" w:rsidRPr="000C718F" w14:paraId="2C9B62B6" w14:textId="77777777" w:rsidTr="00B07393">
        <w:tc>
          <w:tcPr>
            <w:tcW w:w="9856" w:type="dxa"/>
            <w:gridSpan w:val="3"/>
            <w:tcBorders>
              <w:bottom w:val="double" w:sz="4" w:space="0" w:color="auto"/>
            </w:tcBorders>
            <w:shd w:val="clear" w:color="auto" w:fill="E0E0E0"/>
          </w:tcPr>
          <w:p w14:paraId="6B837138" w14:textId="77777777" w:rsidR="00B07393" w:rsidRPr="000C718F" w:rsidRDefault="00B07393" w:rsidP="00B07393">
            <w:pPr>
              <w:pStyle w:val="TAL"/>
              <w:rPr>
                <w:b/>
              </w:rPr>
            </w:pPr>
            <w:r w:rsidRPr="000C718F">
              <w:rPr>
                <w:b/>
              </w:rPr>
              <w:t>References to TTCN-3</w:t>
            </w:r>
          </w:p>
        </w:tc>
      </w:tr>
      <w:tr w:rsidR="00B07393" w:rsidRPr="000C718F" w14:paraId="10511324" w14:textId="77777777" w:rsidTr="00B07393">
        <w:tc>
          <w:tcPr>
            <w:tcW w:w="1971" w:type="dxa"/>
            <w:tcBorders>
              <w:top w:val="double" w:sz="4" w:space="0" w:color="auto"/>
            </w:tcBorders>
            <w:shd w:val="clear" w:color="auto" w:fill="auto"/>
          </w:tcPr>
          <w:p w14:paraId="6026B336" w14:textId="77777777" w:rsidR="00B07393" w:rsidRPr="000C718F" w:rsidRDefault="00B07393" w:rsidP="00B07393">
            <w:pPr>
              <w:pStyle w:val="TAL"/>
              <w:rPr>
                <w:b/>
              </w:rPr>
            </w:pPr>
            <w:r w:rsidRPr="000C718F">
              <w:rPr>
                <w:b/>
              </w:rPr>
              <w:t>IMS_PTC_CoordMsg</w:t>
            </w:r>
          </w:p>
        </w:tc>
        <w:tc>
          <w:tcPr>
            <w:tcW w:w="5914" w:type="dxa"/>
            <w:tcBorders>
              <w:top w:val="double" w:sz="4" w:space="0" w:color="auto"/>
            </w:tcBorders>
            <w:shd w:val="clear" w:color="auto" w:fill="auto"/>
          </w:tcPr>
          <w:p w14:paraId="47B60951" w14:textId="77777777" w:rsidR="00B07393" w:rsidRPr="000C718F" w:rsidRDefault="00B07393" w:rsidP="00B07393">
            <w:pPr>
              <w:pStyle w:val="TAL"/>
            </w:pPr>
            <w:r w:rsidRPr="000C718F">
              <w:t>IMS/IMS_PTC_CoordMsg.ttcn</w:t>
            </w:r>
          </w:p>
        </w:tc>
        <w:tc>
          <w:tcPr>
            <w:tcW w:w="1971" w:type="dxa"/>
            <w:tcBorders>
              <w:top w:val="double" w:sz="4" w:space="0" w:color="auto"/>
            </w:tcBorders>
            <w:shd w:val="clear" w:color="auto" w:fill="auto"/>
          </w:tcPr>
          <w:p w14:paraId="2D903514" w14:textId="77777777" w:rsidR="00B07393" w:rsidRPr="000C718F" w:rsidRDefault="00B07393" w:rsidP="00614579">
            <w:pPr>
              <w:pStyle w:val="TAL"/>
            </w:pPr>
            <w:r w:rsidRPr="000C718F">
              <w:t xml:space="preserve">Rev </w:t>
            </w:r>
            <w:r w:rsidR="001043EC" w:rsidRPr="000C718F">
              <w:t>26786</w:t>
            </w:r>
          </w:p>
        </w:tc>
      </w:tr>
      <w:tr w:rsidR="00B07393" w:rsidRPr="000C718F" w14:paraId="047D3E81" w14:textId="77777777" w:rsidTr="00B07393">
        <w:tc>
          <w:tcPr>
            <w:tcW w:w="1971" w:type="dxa"/>
            <w:shd w:val="clear" w:color="auto" w:fill="auto"/>
          </w:tcPr>
          <w:p w14:paraId="1157FB83" w14:textId="77777777" w:rsidR="00B07393" w:rsidRPr="000C718F" w:rsidRDefault="00B07393" w:rsidP="00B07393">
            <w:pPr>
              <w:pStyle w:val="TAL"/>
              <w:rPr>
                <w:b/>
              </w:rPr>
            </w:pPr>
            <w:r w:rsidRPr="000C718F">
              <w:rPr>
                <w:b/>
              </w:rPr>
              <w:t>IMS_ASP_TypeDefs</w:t>
            </w:r>
          </w:p>
        </w:tc>
        <w:tc>
          <w:tcPr>
            <w:tcW w:w="5914" w:type="dxa"/>
            <w:shd w:val="clear" w:color="auto" w:fill="auto"/>
          </w:tcPr>
          <w:p w14:paraId="7758833D" w14:textId="77777777" w:rsidR="00B07393" w:rsidRPr="000C718F" w:rsidRDefault="00B07393" w:rsidP="00B07393">
            <w:pPr>
              <w:pStyle w:val="TAL"/>
            </w:pPr>
            <w:r w:rsidRPr="000C718F">
              <w:t>IMS/IMS_ASP_TypeDefs.ttcn</w:t>
            </w:r>
          </w:p>
        </w:tc>
        <w:tc>
          <w:tcPr>
            <w:tcW w:w="1971" w:type="dxa"/>
            <w:shd w:val="clear" w:color="auto" w:fill="auto"/>
          </w:tcPr>
          <w:p w14:paraId="19AFB346" w14:textId="77777777" w:rsidR="00B07393" w:rsidRPr="000C718F" w:rsidRDefault="00B07393" w:rsidP="00B07393">
            <w:pPr>
              <w:pStyle w:val="TAL"/>
            </w:pPr>
            <w:r w:rsidRPr="000C718F">
              <w:t xml:space="preserve">Rev </w:t>
            </w:r>
            <w:r w:rsidR="00110984" w:rsidRPr="000C718F">
              <w:t>18816</w:t>
            </w:r>
          </w:p>
        </w:tc>
      </w:tr>
      <w:tr w:rsidR="00B07393" w:rsidRPr="000C718F" w14:paraId="24575394" w14:textId="77777777" w:rsidTr="00B07393">
        <w:tc>
          <w:tcPr>
            <w:tcW w:w="1971" w:type="dxa"/>
            <w:shd w:val="clear" w:color="auto" w:fill="auto"/>
          </w:tcPr>
          <w:p w14:paraId="53D38592" w14:textId="77777777" w:rsidR="00B07393" w:rsidRPr="000C718F" w:rsidRDefault="001C72CF" w:rsidP="00B07393">
            <w:pPr>
              <w:pStyle w:val="TAL"/>
              <w:rPr>
                <w:b/>
              </w:rPr>
            </w:pPr>
            <w:r w:rsidRPr="000C718F">
              <w:rPr>
                <w:b/>
              </w:rPr>
              <w:t>HTTP_ASP_TypeDefs</w:t>
            </w:r>
          </w:p>
        </w:tc>
        <w:tc>
          <w:tcPr>
            <w:tcW w:w="5914" w:type="dxa"/>
            <w:shd w:val="clear" w:color="auto" w:fill="auto"/>
          </w:tcPr>
          <w:p w14:paraId="74B82068" w14:textId="77777777" w:rsidR="00B07393" w:rsidRPr="000C718F" w:rsidRDefault="00A40E44" w:rsidP="00B07393">
            <w:pPr>
              <w:pStyle w:val="TAL"/>
            </w:pPr>
            <w:r w:rsidRPr="000C718F">
              <w:t>HTTP</w:t>
            </w:r>
            <w:r w:rsidR="001C72CF" w:rsidRPr="000C718F">
              <w:t>/HTTP_ASP_TypeDefs</w:t>
            </w:r>
            <w:r w:rsidR="00B07393" w:rsidRPr="000C718F">
              <w:t>.ttcn</w:t>
            </w:r>
          </w:p>
        </w:tc>
        <w:tc>
          <w:tcPr>
            <w:tcW w:w="1971" w:type="dxa"/>
            <w:shd w:val="clear" w:color="auto" w:fill="auto"/>
          </w:tcPr>
          <w:p w14:paraId="56C024F9" w14:textId="77777777" w:rsidR="00B07393" w:rsidRPr="000C718F" w:rsidRDefault="00B07393" w:rsidP="00B07393">
            <w:pPr>
              <w:pStyle w:val="TAL"/>
            </w:pPr>
            <w:r w:rsidRPr="000C718F">
              <w:t xml:space="preserve">Rev </w:t>
            </w:r>
            <w:r w:rsidR="001043EC" w:rsidRPr="000C718F">
              <w:t>26176</w:t>
            </w:r>
          </w:p>
        </w:tc>
      </w:tr>
    </w:tbl>
    <w:p w14:paraId="452E168D" w14:textId="77777777" w:rsidR="00B07393" w:rsidRPr="000C718F" w:rsidRDefault="00B07393" w:rsidP="00B07393"/>
    <w:p w14:paraId="14240B7F" w14:textId="77777777" w:rsidR="00765EFB" w:rsidRPr="000C718F" w:rsidRDefault="002F4A0F" w:rsidP="00B07393">
      <w:pPr>
        <w:pStyle w:val="Heading8"/>
      </w:pPr>
      <w:r w:rsidRPr="000C718F">
        <w:br w:type="page"/>
      </w:r>
      <w:bookmarkStart w:id="287" w:name="_Toc508883408"/>
      <w:bookmarkStart w:id="288" w:name="_Toc35971644"/>
      <w:bookmarkStart w:id="289" w:name="_Toc58314749"/>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287"/>
      <w:bookmarkEnd w:id="288"/>
      <w:bookmarkEnd w:id="289"/>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3539CE"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3539CE"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3539CE"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3539CE"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3539CE"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3539CE"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3539CE"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3539CE"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3539CE"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3539CE"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3539CE"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3539CE"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3539CE"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3539CE"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3539CE"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3539CE"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3539CE"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3539CE"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3539CE"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3539CE"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3539CE"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3539CE"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3539CE"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3539CE"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3539CE"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3539CE"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3539CE"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3539CE"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3539CE"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3539CE"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3539CE"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3539CE"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3539CE"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3539CE"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3539CE"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3539CE"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3539CE"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3539CE"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3539CE"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3539CE"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3539CE"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3539CE"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3539CE"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3539CE"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3539CE"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3539CE"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3539CE"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3539CE"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3539CE"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3539CE"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3539CE"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3539CE"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3539CE"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3539CE"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3539CE"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3539CE"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3539CE"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3539CE"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3539CE"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3539CE"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3539CE"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3539CE"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3539CE"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3539CE"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3539CE"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3539CE"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3539CE"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3539CE"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3539CE"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3539CE"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3539CE"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3539CE"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3539CE"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3539CE"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3539CE"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3539CE"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3539CE"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3539CE"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3539CE"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3539CE"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3539CE"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3539CE"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3539CE"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3539CE"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3539CE"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3539CE"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3539CE"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3539CE"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3539CE"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3539CE"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3539CE"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3539CE"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3539CE"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3539CE"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3539CE"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3539CE"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3539CE"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3539CE"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3539CE"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3539CE"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3539CE"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3539CE"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3539CE"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3539CE"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3539CE"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3539CE"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3539CE"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3539CE"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3539CE"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3539CE"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3539CE"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3539CE"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3539CE"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3539CE"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3539CE"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3539CE"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3539CE"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3539CE"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3539CE"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3539CE"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3539CE"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3539CE"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3539CE"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3539CE"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3539CE"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3539CE"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3539CE"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3539CE"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3539CE"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3539CE"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3539CE"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3539CE"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3539CE"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3539CE"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3539CE"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3539CE"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3539CE"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3539CE"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3539CE"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3539CE"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3539CE"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3539CE"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3539CE"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3539CE"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3539CE"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3539CE"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3539CE"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3539CE"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3539CE"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3539CE"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3539CE"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3539CE"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3539CE"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3539CE"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3539CE"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3539CE"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3539CE"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3539CE"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3539CE"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3539CE"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3539CE"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3539CE"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3539CE"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3539CE"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3539CE"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3539CE"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3539CE"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3539CE"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3539CE"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3539CE"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3539CE"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3539CE"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3539CE"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3539CE"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3539CE"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3539CE"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3539CE"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3539CE"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3539CE"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3539CE"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3539CE"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3539CE"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3539CE"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3539CE"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3539CE"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3539CE"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3539CE"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3539CE"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3539CE"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3539CE"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3539CE"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3539CE"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3539CE"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3539CE"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3539CE"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3539CE"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3539CE"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3539CE"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3539CE"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3539CE"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3539CE"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3539CE"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3539CE"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3539CE"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3539CE"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3539CE"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3539CE"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3539CE"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3539CE"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3539CE"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3539CE"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3539CE"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3539CE"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3539CE"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3539CE"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3539CE"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3539CE"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3539CE"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3539CE"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3C7886">
            <w:pPr>
              <w:pStyle w:val="TAL"/>
              <w:rPr>
                <w:sz w:val="16"/>
                <w:szCs w:val="16"/>
              </w:rPr>
            </w:pPr>
            <w:hyperlink r:id="rId239" w:history="1">
              <w:r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0C718F" w:rsidP="000C718F">
            <w:pPr>
              <w:pStyle w:val="TAL"/>
              <w:rPr>
                <w:sz w:val="16"/>
                <w:szCs w:val="16"/>
              </w:rPr>
            </w:pPr>
            <w:hyperlink r:id="rId240" w:history="1">
              <w:r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0C718F" w:rsidP="000C718F">
            <w:pPr>
              <w:pStyle w:val="TAL"/>
              <w:rPr>
                <w:sz w:val="16"/>
                <w:szCs w:val="16"/>
              </w:rPr>
            </w:pPr>
            <w:hyperlink r:id="rId241" w:history="1">
              <w:r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0C718F" w:rsidP="000C718F">
            <w:pPr>
              <w:pStyle w:val="TAL"/>
              <w:rPr>
                <w:sz w:val="16"/>
                <w:szCs w:val="16"/>
              </w:rPr>
            </w:pPr>
            <w:hyperlink r:id="rId242" w:history="1">
              <w:r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0C718F" w:rsidP="000C718F">
            <w:pPr>
              <w:pStyle w:val="TAL"/>
              <w:rPr>
                <w:sz w:val="16"/>
                <w:szCs w:val="16"/>
              </w:rPr>
            </w:pPr>
            <w:hyperlink r:id="rId243" w:history="1">
              <w:r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0C718F" w:rsidP="000C718F">
            <w:pPr>
              <w:pStyle w:val="TAL"/>
              <w:rPr>
                <w:sz w:val="16"/>
                <w:szCs w:val="16"/>
              </w:rPr>
            </w:pPr>
            <w:hyperlink r:id="rId244" w:history="1">
              <w:r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0C718F" w:rsidP="000C718F">
            <w:pPr>
              <w:pStyle w:val="TAL"/>
              <w:rPr>
                <w:sz w:val="16"/>
                <w:szCs w:val="16"/>
              </w:rPr>
            </w:pPr>
            <w:hyperlink r:id="rId245" w:history="1">
              <w:r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3C7886">
            <w:pPr>
              <w:pStyle w:val="TAL"/>
              <w:rPr>
                <w:sz w:val="16"/>
                <w:szCs w:val="16"/>
              </w:rPr>
            </w:pPr>
            <w:hyperlink r:id="rId246" w:history="1">
              <w:r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3C7886">
            <w:pPr>
              <w:pStyle w:val="TAL"/>
              <w:rPr>
                <w:sz w:val="16"/>
                <w:szCs w:val="16"/>
              </w:rPr>
            </w:pPr>
            <w:hyperlink r:id="rId247" w:history="1">
              <w:r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3C7886">
            <w:pPr>
              <w:pStyle w:val="TAL"/>
              <w:rPr>
                <w:sz w:val="16"/>
                <w:szCs w:val="16"/>
              </w:rPr>
            </w:pPr>
            <w:hyperlink r:id="rId248" w:history="1">
              <w:r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3C7886">
            <w:pPr>
              <w:pStyle w:val="TAL"/>
              <w:rPr>
                <w:sz w:val="16"/>
                <w:szCs w:val="16"/>
              </w:rPr>
            </w:pPr>
            <w:hyperlink r:id="rId249" w:history="1">
              <w:r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3C7886">
            <w:pPr>
              <w:pStyle w:val="TAL"/>
              <w:rPr>
                <w:sz w:val="16"/>
                <w:szCs w:val="16"/>
              </w:rPr>
            </w:pPr>
            <w:hyperlink r:id="rId250" w:history="1">
              <w:r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3C7886">
            <w:pPr>
              <w:pStyle w:val="TAL"/>
              <w:rPr>
                <w:sz w:val="16"/>
                <w:szCs w:val="16"/>
              </w:rPr>
            </w:pPr>
            <w:hyperlink r:id="rId251" w:history="1">
              <w:r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3C7886">
            <w:pPr>
              <w:pStyle w:val="TAL"/>
              <w:rPr>
                <w:sz w:val="16"/>
                <w:szCs w:val="16"/>
              </w:rPr>
            </w:pPr>
            <w:hyperlink r:id="rId252" w:history="1">
              <w:r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3C7886">
            <w:pPr>
              <w:pStyle w:val="TAL"/>
              <w:rPr>
                <w:sz w:val="16"/>
                <w:szCs w:val="16"/>
              </w:rPr>
            </w:pPr>
            <w:hyperlink r:id="rId253" w:history="1">
              <w:r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3C7886">
            <w:pPr>
              <w:pStyle w:val="TAL"/>
              <w:rPr>
                <w:sz w:val="16"/>
                <w:szCs w:val="16"/>
              </w:rPr>
            </w:pPr>
            <w:hyperlink r:id="rId254" w:history="1">
              <w:r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3C7886">
            <w:pPr>
              <w:pStyle w:val="TAL"/>
              <w:rPr>
                <w:sz w:val="16"/>
                <w:szCs w:val="16"/>
              </w:rPr>
            </w:pPr>
            <w:hyperlink r:id="rId255" w:history="1">
              <w:r w:rsidRPr="000C718F">
                <w:rPr>
                  <w:sz w:val="16"/>
                  <w:szCs w:val="16"/>
                </w:rPr>
                <w:t>R5s210320</w:t>
              </w:r>
            </w:hyperlink>
          </w:p>
        </w:tc>
      </w:tr>
    </w:tbl>
    <w:p w14:paraId="3CF92A4C" w14:textId="77777777" w:rsidR="001043EC" w:rsidRPr="000C718F" w:rsidRDefault="001043EC" w:rsidP="00CD15A7"/>
    <w:sectPr w:rsidR="001043EC" w:rsidRPr="000C718F">
      <w:headerReference w:type="default" r:id="rId256"/>
      <w:footerReference w:type="default" r:id="rId2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994000" w14:textId="77777777" w:rsidR="003539CE" w:rsidRDefault="003539CE">
      <w:r>
        <w:separator/>
      </w:r>
    </w:p>
  </w:endnote>
  <w:endnote w:type="continuationSeparator" w:id="0">
    <w:p w14:paraId="4FE3FDBC" w14:textId="77777777" w:rsidR="003539CE" w:rsidRDefault="00353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5F28F3" w14:textId="77777777" w:rsidR="003539CE" w:rsidRDefault="003539CE">
      <w:r>
        <w:separator/>
      </w:r>
    </w:p>
  </w:footnote>
  <w:footnote w:type="continuationSeparator" w:id="0">
    <w:p w14:paraId="0183B319" w14:textId="77777777" w:rsidR="003539CE" w:rsidRDefault="003539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D072F2" w14:textId="352A7CB7"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0C718F">
      <w:t>3GPP TS 34.229-3 V16.1.0 (2021-03)</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12CC680D" w:rsidR="00427EB1" w:rsidRDefault="00427EB1">
    <w:pPr>
      <w:pStyle w:val="Header"/>
      <w:framePr w:wrap="auto" w:vAnchor="text" w:hAnchor="margin" w:y="1"/>
      <w:widowControl/>
    </w:pPr>
    <w:r>
      <w:fldChar w:fldCharType="begin"/>
    </w:r>
    <w:r>
      <w:instrText xml:space="preserve"> STYLEREF ZGSM </w:instrText>
    </w:r>
    <w:r>
      <w:fldChar w:fldCharType="separate"/>
    </w:r>
    <w:r w:rsidR="000C718F">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3"/>
  </w:num>
  <w:num w:numId="2">
    <w:abstractNumId w:val="1"/>
  </w:num>
  <w:num w:numId="3">
    <w:abstractNumId w:val="2"/>
  </w:num>
  <w:num w:numId="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1544"/>
    <w:rsid w:val="00251D2E"/>
    <w:rsid w:val="00252F73"/>
    <w:rsid w:val="002602EE"/>
    <w:rsid w:val="00263536"/>
    <w:rsid w:val="00263720"/>
    <w:rsid w:val="0026394D"/>
    <w:rsid w:val="002647B4"/>
    <w:rsid w:val="00274DDF"/>
    <w:rsid w:val="002809F3"/>
    <w:rsid w:val="002823AD"/>
    <w:rsid w:val="00282BCB"/>
    <w:rsid w:val="00284C61"/>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F4A0F"/>
    <w:rsid w:val="002F5B3B"/>
    <w:rsid w:val="002F620A"/>
    <w:rsid w:val="002F62DC"/>
    <w:rsid w:val="0030012D"/>
    <w:rsid w:val="00304463"/>
    <w:rsid w:val="00307CFC"/>
    <w:rsid w:val="003140AD"/>
    <w:rsid w:val="0031417D"/>
    <w:rsid w:val="0031584D"/>
    <w:rsid w:val="00315A0F"/>
    <w:rsid w:val="00317226"/>
    <w:rsid w:val="00325535"/>
    <w:rsid w:val="0033086E"/>
    <w:rsid w:val="003322ED"/>
    <w:rsid w:val="00332313"/>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94D"/>
    <w:rsid w:val="0049451B"/>
    <w:rsid w:val="004A063E"/>
    <w:rsid w:val="004A06BC"/>
    <w:rsid w:val="004A3549"/>
    <w:rsid w:val="004A525E"/>
    <w:rsid w:val="004A7484"/>
    <w:rsid w:val="004A7CEF"/>
    <w:rsid w:val="004B154E"/>
    <w:rsid w:val="004B1F57"/>
    <w:rsid w:val="004B2A98"/>
    <w:rsid w:val="004B4E7C"/>
    <w:rsid w:val="004B5C93"/>
    <w:rsid w:val="004B67EA"/>
    <w:rsid w:val="004B703A"/>
    <w:rsid w:val="004D4600"/>
    <w:rsid w:val="004D7983"/>
    <w:rsid w:val="004E28CC"/>
    <w:rsid w:val="004E4EAA"/>
    <w:rsid w:val="004E5CE8"/>
    <w:rsid w:val="004E7C7A"/>
    <w:rsid w:val="004F3BEC"/>
    <w:rsid w:val="004F4B40"/>
    <w:rsid w:val="005020C1"/>
    <w:rsid w:val="005046E0"/>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274"/>
    <w:rsid w:val="00713AD5"/>
    <w:rsid w:val="00714CC9"/>
    <w:rsid w:val="00715AB3"/>
    <w:rsid w:val="00715F93"/>
    <w:rsid w:val="00716F9E"/>
    <w:rsid w:val="00717CE9"/>
    <w:rsid w:val="0072000B"/>
    <w:rsid w:val="00720448"/>
    <w:rsid w:val="00720C72"/>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6D8D"/>
    <w:rsid w:val="007B06B3"/>
    <w:rsid w:val="007B0C33"/>
    <w:rsid w:val="007B0D24"/>
    <w:rsid w:val="007B2205"/>
    <w:rsid w:val="007B251A"/>
    <w:rsid w:val="007B309D"/>
    <w:rsid w:val="007C04EB"/>
    <w:rsid w:val="007C08FF"/>
    <w:rsid w:val="007C3F63"/>
    <w:rsid w:val="007C43E5"/>
    <w:rsid w:val="007C4554"/>
    <w:rsid w:val="007C6A24"/>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6B49"/>
    <w:rsid w:val="00931385"/>
    <w:rsid w:val="00933971"/>
    <w:rsid w:val="0093455E"/>
    <w:rsid w:val="00941759"/>
    <w:rsid w:val="00941C7E"/>
    <w:rsid w:val="00945863"/>
    <w:rsid w:val="009517B2"/>
    <w:rsid w:val="009561F8"/>
    <w:rsid w:val="00957298"/>
    <w:rsid w:val="00957378"/>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A0404A"/>
    <w:rsid w:val="00A052EC"/>
    <w:rsid w:val="00A11396"/>
    <w:rsid w:val="00A14763"/>
    <w:rsid w:val="00A14919"/>
    <w:rsid w:val="00A16018"/>
    <w:rsid w:val="00A16F8A"/>
    <w:rsid w:val="00A22098"/>
    <w:rsid w:val="00A24A0E"/>
    <w:rsid w:val="00A24FD3"/>
    <w:rsid w:val="00A25F3F"/>
    <w:rsid w:val="00A307E3"/>
    <w:rsid w:val="00A3207A"/>
    <w:rsid w:val="00A3231D"/>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20EE"/>
    <w:rsid w:val="00B23676"/>
    <w:rsid w:val="00B246B4"/>
    <w:rsid w:val="00B24B35"/>
    <w:rsid w:val="00B32629"/>
    <w:rsid w:val="00B34DE3"/>
    <w:rsid w:val="00B433A2"/>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61A8"/>
    <w:rsid w:val="00B91D78"/>
    <w:rsid w:val="00B92D12"/>
    <w:rsid w:val="00B93163"/>
    <w:rsid w:val="00B94793"/>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14E74"/>
    <w:rsid w:val="00C16F41"/>
    <w:rsid w:val="00C20660"/>
    <w:rsid w:val="00C2434E"/>
    <w:rsid w:val="00C2649C"/>
    <w:rsid w:val="00C305D2"/>
    <w:rsid w:val="00C31228"/>
    <w:rsid w:val="00C31B29"/>
    <w:rsid w:val="00C3208D"/>
    <w:rsid w:val="00C326C4"/>
    <w:rsid w:val="00C32CE6"/>
    <w:rsid w:val="00C35173"/>
    <w:rsid w:val="00C36002"/>
    <w:rsid w:val="00C40358"/>
    <w:rsid w:val="00C4585B"/>
    <w:rsid w:val="00C46121"/>
    <w:rsid w:val="00C5247C"/>
    <w:rsid w:val="00C52764"/>
    <w:rsid w:val="00C6036D"/>
    <w:rsid w:val="00C607BF"/>
    <w:rsid w:val="00C610D9"/>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718F"/>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0C71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0C718F"/>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0C718F"/>
    <w:pPr>
      <w:spacing w:before="120"/>
      <w:outlineLvl w:val="2"/>
    </w:pPr>
    <w:rPr>
      <w:sz w:val="28"/>
    </w:rPr>
  </w:style>
  <w:style w:type="paragraph" w:styleId="Heading4">
    <w:name w:val="heading 4"/>
    <w:basedOn w:val="Heading3"/>
    <w:next w:val="Normal"/>
    <w:link w:val="Heading4Char"/>
    <w:qFormat/>
    <w:rsid w:val="000C718F"/>
    <w:pPr>
      <w:ind w:left="1418" w:hanging="1418"/>
      <w:outlineLvl w:val="3"/>
    </w:pPr>
    <w:rPr>
      <w:sz w:val="24"/>
    </w:rPr>
  </w:style>
  <w:style w:type="paragraph" w:styleId="Heading5">
    <w:name w:val="heading 5"/>
    <w:basedOn w:val="Heading4"/>
    <w:next w:val="Normal"/>
    <w:qFormat/>
    <w:rsid w:val="000C718F"/>
    <w:pPr>
      <w:ind w:left="1701" w:hanging="1701"/>
      <w:outlineLvl w:val="4"/>
    </w:pPr>
    <w:rPr>
      <w:sz w:val="22"/>
    </w:rPr>
  </w:style>
  <w:style w:type="paragraph" w:styleId="Heading6">
    <w:name w:val="heading 6"/>
    <w:basedOn w:val="H6"/>
    <w:next w:val="Normal"/>
    <w:qFormat/>
    <w:rsid w:val="000C718F"/>
    <w:pPr>
      <w:outlineLvl w:val="5"/>
    </w:pPr>
  </w:style>
  <w:style w:type="paragraph" w:styleId="Heading7">
    <w:name w:val="heading 7"/>
    <w:basedOn w:val="H6"/>
    <w:next w:val="Normal"/>
    <w:qFormat/>
    <w:rsid w:val="000C718F"/>
    <w:pPr>
      <w:outlineLvl w:val="6"/>
    </w:pPr>
  </w:style>
  <w:style w:type="paragraph" w:styleId="Heading8">
    <w:name w:val="heading 8"/>
    <w:basedOn w:val="Heading1"/>
    <w:next w:val="Normal"/>
    <w:qFormat/>
    <w:rsid w:val="000C718F"/>
    <w:pPr>
      <w:ind w:left="0" w:firstLine="0"/>
      <w:outlineLvl w:val="7"/>
    </w:pPr>
  </w:style>
  <w:style w:type="paragraph" w:styleId="Heading9">
    <w:name w:val="heading 9"/>
    <w:basedOn w:val="Heading8"/>
    <w:next w:val="Normal"/>
    <w:qFormat/>
    <w:rsid w:val="000C718F"/>
    <w:pPr>
      <w:outlineLvl w:val="8"/>
    </w:pPr>
  </w:style>
  <w:style w:type="character" w:default="1" w:styleId="DefaultParagraphFont">
    <w:name w:val="Default Paragraph Font"/>
    <w:semiHidden/>
    <w:rsid w:val="000C718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C718F"/>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link w:val="Heading4"/>
    <w:rsid w:val="00683077"/>
    <w:rPr>
      <w:rFonts w:ascii="Arial" w:hAnsi="Arial"/>
      <w:sz w:val="24"/>
    </w:rPr>
  </w:style>
  <w:style w:type="paragraph" w:customStyle="1" w:styleId="H6">
    <w:name w:val="H6"/>
    <w:basedOn w:val="Heading5"/>
    <w:next w:val="Normal"/>
    <w:link w:val="H6Char"/>
    <w:rsid w:val="000C718F"/>
    <w:pPr>
      <w:ind w:left="1985" w:hanging="1985"/>
      <w:outlineLvl w:val="9"/>
    </w:pPr>
    <w:rPr>
      <w:sz w:val="20"/>
    </w:rPr>
  </w:style>
  <w:style w:type="paragraph" w:styleId="TOC9">
    <w:name w:val="toc 9"/>
    <w:basedOn w:val="TOC8"/>
    <w:semiHidden/>
    <w:rsid w:val="000C718F"/>
    <w:pPr>
      <w:ind w:left="1418" w:hanging="1418"/>
    </w:pPr>
  </w:style>
  <w:style w:type="paragraph" w:styleId="TOC8">
    <w:name w:val="toc 8"/>
    <w:basedOn w:val="TOC1"/>
    <w:rsid w:val="000C718F"/>
    <w:pPr>
      <w:spacing w:before="180"/>
      <w:ind w:left="2693" w:hanging="2693"/>
    </w:pPr>
    <w:rPr>
      <w:b/>
    </w:rPr>
  </w:style>
  <w:style w:type="paragraph" w:styleId="TOC1">
    <w:name w:val="toc 1"/>
    <w:rsid w:val="000C718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C718F"/>
    <w:pPr>
      <w:keepLines/>
      <w:tabs>
        <w:tab w:val="center" w:pos="4536"/>
        <w:tab w:val="right" w:pos="9072"/>
      </w:tabs>
    </w:pPr>
    <w:rPr>
      <w:noProof/>
    </w:rPr>
  </w:style>
  <w:style w:type="character" w:customStyle="1" w:styleId="ZGSM">
    <w:name w:val="ZGSM"/>
    <w:rsid w:val="000C718F"/>
  </w:style>
  <w:style w:type="paragraph" w:styleId="Header">
    <w:name w:val="header"/>
    <w:rsid w:val="000C718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C71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C718F"/>
    <w:pPr>
      <w:ind w:left="1701" w:hanging="1701"/>
    </w:pPr>
  </w:style>
  <w:style w:type="paragraph" w:styleId="TOC4">
    <w:name w:val="toc 4"/>
    <w:basedOn w:val="TOC3"/>
    <w:rsid w:val="000C718F"/>
    <w:pPr>
      <w:ind w:left="1418" w:hanging="1418"/>
    </w:pPr>
  </w:style>
  <w:style w:type="paragraph" w:styleId="TOC3">
    <w:name w:val="toc 3"/>
    <w:basedOn w:val="TOC2"/>
    <w:rsid w:val="000C718F"/>
    <w:pPr>
      <w:ind w:left="1134" w:hanging="1134"/>
    </w:pPr>
  </w:style>
  <w:style w:type="paragraph" w:styleId="TOC2">
    <w:name w:val="toc 2"/>
    <w:basedOn w:val="TOC1"/>
    <w:rsid w:val="000C718F"/>
    <w:pPr>
      <w:keepNext w:val="0"/>
      <w:spacing w:before="0"/>
      <w:ind w:left="851" w:hanging="851"/>
    </w:pPr>
    <w:rPr>
      <w:sz w:val="20"/>
    </w:rPr>
  </w:style>
  <w:style w:type="paragraph" w:styleId="Index1">
    <w:name w:val="index 1"/>
    <w:basedOn w:val="Normal"/>
    <w:semiHidden/>
    <w:rsid w:val="000C718F"/>
    <w:pPr>
      <w:keepLines/>
      <w:spacing w:after="0"/>
    </w:pPr>
  </w:style>
  <w:style w:type="paragraph" w:styleId="Index2">
    <w:name w:val="index 2"/>
    <w:basedOn w:val="Index1"/>
    <w:semiHidden/>
    <w:rsid w:val="000C718F"/>
    <w:pPr>
      <w:ind w:left="284"/>
    </w:pPr>
  </w:style>
  <w:style w:type="paragraph" w:customStyle="1" w:styleId="TT">
    <w:name w:val="TT"/>
    <w:basedOn w:val="Heading1"/>
    <w:next w:val="Normal"/>
    <w:rsid w:val="000C718F"/>
    <w:pPr>
      <w:outlineLvl w:val="9"/>
    </w:pPr>
  </w:style>
  <w:style w:type="paragraph" w:styleId="Footer">
    <w:name w:val="footer"/>
    <w:basedOn w:val="Header"/>
    <w:rsid w:val="000C718F"/>
    <w:pPr>
      <w:jc w:val="center"/>
    </w:pPr>
    <w:rPr>
      <w:i/>
    </w:rPr>
  </w:style>
  <w:style w:type="character" w:styleId="FootnoteReference">
    <w:name w:val="footnote reference"/>
    <w:semiHidden/>
    <w:rsid w:val="000C718F"/>
    <w:rPr>
      <w:b/>
      <w:position w:val="6"/>
      <w:sz w:val="16"/>
    </w:rPr>
  </w:style>
  <w:style w:type="paragraph" w:styleId="FootnoteText">
    <w:name w:val="footnote text"/>
    <w:basedOn w:val="Normal"/>
    <w:semiHidden/>
    <w:rsid w:val="000C718F"/>
    <w:pPr>
      <w:keepLines/>
      <w:spacing w:after="0"/>
      <w:ind w:left="454" w:hanging="454"/>
    </w:pPr>
    <w:rPr>
      <w:sz w:val="16"/>
    </w:rPr>
  </w:style>
  <w:style w:type="paragraph" w:customStyle="1" w:styleId="NF">
    <w:name w:val="NF"/>
    <w:basedOn w:val="NO"/>
    <w:rsid w:val="000C718F"/>
    <w:pPr>
      <w:keepNext/>
      <w:spacing w:after="0"/>
    </w:pPr>
    <w:rPr>
      <w:rFonts w:ascii="Arial" w:hAnsi="Arial"/>
      <w:sz w:val="18"/>
    </w:rPr>
  </w:style>
  <w:style w:type="paragraph" w:customStyle="1" w:styleId="NO">
    <w:name w:val="NO"/>
    <w:basedOn w:val="Normal"/>
    <w:link w:val="NOZchn"/>
    <w:rsid w:val="000C718F"/>
    <w:pPr>
      <w:keepLines/>
      <w:ind w:left="1135" w:hanging="851"/>
    </w:pPr>
  </w:style>
  <w:style w:type="paragraph" w:customStyle="1" w:styleId="PL">
    <w:name w:val="PL"/>
    <w:rsid w:val="000C7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C718F"/>
    <w:pPr>
      <w:jc w:val="right"/>
    </w:pPr>
  </w:style>
  <w:style w:type="paragraph" w:customStyle="1" w:styleId="TAL">
    <w:name w:val="TAL"/>
    <w:basedOn w:val="Normal"/>
    <w:link w:val="TALChar"/>
    <w:rsid w:val="000C718F"/>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0C718F"/>
    <w:pPr>
      <w:ind w:left="851"/>
    </w:pPr>
  </w:style>
  <w:style w:type="paragraph" w:styleId="ListNumber">
    <w:name w:val="List Number"/>
    <w:basedOn w:val="List"/>
    <w:rsid w:val="000C718F"/>
  </w:style>
  <w:style w:type="paragraph" w:styleId="List">
    <w:name w:val="List"/>
    <w:basedOn w:val="Normal"/>
    <w:link w:val="ListChar"/>
    <w:rsid w:val="000C718F"/>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0C718F"/>
    <w:rPr>
      <w:b/>
    </w:rPr>
  </w:style>
  <w:style w:type="paragraph" w:customStyle="1" w:styleId="TAC">
    <w:name w:val="TAC"/>
    <w:basedOn w:val="TAL"/>
    <w:link w:val="TACCar"/>
    <w:rsid w:val="000C718F"/>
    <w:pPr>
      <w:jc w:val="center"/>
    </w:pPr>
  </w:style>
  <w:style w:type="character" w:customStyle="1" w:styleId="TAHCar">
    <w:name w:val="TAH Car"/>
    <w:link w:val="TAH"/>
    <w:qFormat/>
    <w:rsid w:val="00D561FB"/>
    <w:rPr>
      <w:rFonts w:ascii="Arial" w:hAnsi="Arial"/>
      <w:b/>
      <w:sz w:val="18"/>
    </w:rPr>
  </w:style>
  <w:style w:type="paragraph" w:customStyle="1" w:styleId="LD">
    <w:name w:val="LD"/>
    <w:rsid w:val="000C718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C718F"/>
    <w:pPr>
      <w:keepLines/>
      <w:ind w:left="1702" w:hanging="1418"/>
    </w:pPr>
  </w:style>
  <w:style w:type="paragraph" w:customStyle="1" w:styleId="FP">
    <w:name w:val="FP"/>
    <w:basedOn w:val="Normal"/>
    <w:rsid w:val="000C718F"/>
    <w:pPr>
      <w:spacing w:after="0"/>
    </w:pPr>
  </w:style>
  <w:style w:type="paragraph" w:customStyle="1" w:styleId="NW">
    <w:name w:val="NW"/>
    <w:basedOn w:val="NO"/>
    <w:rsid w:val="000C718F"/>
    <w:pPr>
      <w:spacing w:after="0"/>
    </w:pPr>
  </w:style>
  <w:style w:type="paragraph" w:customStyle="1" w:styleId="EW">
    <w:name w:val="EW"/>
    <w:basedOn w:val="EX"/>
    <w:rsid w:val="000C718F"/>
    <w:pPr>
      <w:spacing w:after="0"/>
    </w:pPr>
  </w:style>
  <w:style w:type="paragraph" w:customStyle="1" w:styleId="B1">
    <w:name w:val="B1"/>
    <w:basedOn w:val="List"/>
    <w:link w:val="B1Char1"/>
    <w:rsid w:val="000C718F"/>
  </w:style>
  <w:style w:type="paragraph" w:styleId="TOC6">
    <w:name w:val="toc 6"/>
    <w:basedOn w:val="TOC5"/>
    <w:next w:val="Normal"/>
    <w:semiHidden/>
    <w:rsid w:val="000C718F"/>
    <w:pPr>
      <w:ind w:left="1985" w:hanging="1985"/>
    </w:pPr>
  </w:style>
  <w:style w:type="paragraph" w:styleId="TOC7">
    <w:name w:val="toc 7"/>
    <w:basedOn w:val="TOC6"/>
    <w:next w:val="Normal"/>
    <w:semiHidden/>
    <w:rsid w:val="000C718F"/>
    <w:pPr>
      <w:ind w:left="2268" w:hanging="2268"/>
    </w:pPr>
  </w:style>
  <w:style w:type="paragraph" w:styleId="ListBullet2">
    <w:name w:val="List Bullet 2"/>
    <w:basedOn w:val="ListBullet"/>
    <w:rsid w:val="000C718F"/>
    <w:pPr>
      <w:ind w:left="851"/>
    </w:pPr>
  </w:style>
  <w:style w:type="paragraph" w:styleId="ListBullet">
    <w:name w:val="List Bullet"/>
    <w:basedOn w:val="List"/>
    <w:link w:val="ListBulletChar1"/>
    <w:rsid w:val="000C718F"/>
  </w:style>
  <w:style w:type="character" w:customStyle="1" w:styleId="ListBulletChar1">
    <w:name w:val="List Bullet Char1"/>
    <w:basedOn w:val="ListChar"/>
    <w:link w:val="ListBullet"/>
    <w:rsid w:val="00796F95"/>
  </w:style>
  <w:style w:type="paragraph" w:customStyle="1" w:styleId="EditorsNote">
    <w:name w:val="Editor's Note"/>
    <w:aliases w:val="EN"/>
    <w:basedOn w:val="NO"/>
    <w:link w:val="EditorsNoteCarCar"/>
    <w:rsid w:val="000C718F"/>
    <w:rPr>
      <w:color w:val="FF0000"/>
    </w:rPr>
  </w:style>
  <w:style w:type="paragraph" w:customStyle="1" w:styleId="TH">
    <w:name w:val="TH"/>
    <w:basedOn w:val="Normal"/>
    <w:link w:val="THChar"/>
    <w:rsid w:val="000C718F"/>
    <w:pPr>
      <w:keepNext/>
      <w:keepLines/>
      <w:spacing w:before="60"/>
      <w:jc w:val="center"/>
    </w:pPr>
    <w:rPr>
      <w:rFonts w:ascii="Arial" w:hAnsi="Arial"/>
      <w:b/>
    </w:rPr>
  </w:style>
  <w:style w:type="paragraph" w:customStyle="1" w:styleId="ZA">
    <w:name w:val="ZA"/>
    <w:rsid w:val="000C71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C71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C71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C71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C718F"/>
    <w:pPr>
      <w:ind w:left="851" w:hanging="851"/>
    </w:pPr>
  </w:style>
  <w:style w:type="paragraph" w:customStyle="1" w:styleId="ZH">
    <w:name w:val="ZH"/>
    <w:rsid w:val="000C71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C718F"/>
    <w:pPr>
      <w:keepNext w:val="0"/>
      <w:spacing w:before="0" w:after="240"/>
    </w:pPr>
  </w:style>
  <w:style w:type="paragraph" w:customStyle="1" w:styleId="ZG">
    <w:name w:val="ZG"/>
    <w:rsid w:val="000C71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C718F"/>
    <w:pPr>
      <w:ind w:left="1135"/>
    </w:pPr>
  </w:style>
  <w:style w:type="paragraph" w:styleId="List2">
    <w:name w:val="List 2"/>
    <w:basedOn w:val="List"/>
    <w:rsid w:val="000C718F"/>
    <w:pPr>
      <w:ind w:left="851"/>
    </w:pPr>
  </w:style>
  <w:style w:type="paragraph" w:styleId="List3">
    <w:name w:val="List 3"/>
    <w:basedOn w:val="List2"/>
    <w:rsid w:val="000C718F"/>
    <w:pPr>
      <w:ind w:left="1135"/>
    </w:pPr>
  </w:style>
  <w:style w:type="paragraph" w:styleId="List4">
    <w:name w:val="List 4"/>
    <w:basedOn w:val="List3"/>
    <w:rsid w:val="000C718F"/>
    <w:pPr>
      <w:ind w:left="1418"/>
    </w:pPr>
  </w:style>
  <w:style w:type="paragraph" w:styleId="List5">
    <w:name w:val="List 5"/>
    <w:basedOn w:val="List4"/>
    <w:rsid w:val="000C718F"/>
    <w:pPr>
      <w:ind w:left="1702"/>
    </w:pPr>
  </w:style>
  <w:style w:type="paragraph" w:styleId="ListBullet4">
    <w:name w:val="List Bullet 4"/>
    <w:basedOn w:val="ListBullet3"/>
    <w:rsid w:val="000C718F"/>
    <w:pPr>
      <w:ind w:left="1418"/>
    </w:pPr>
  </w:style>
  <w:style w:type="paragraph" w:styleId="ListBullet5">
    <w:name w:val="List Bullet 5"/>
    <w:basedOn w:val="ListBullet4"/>
    <w:rsid w:val="000C718F"/>
    <w:pPr>
      <w:ind w:left="1702"/>
    </w:pPr>
  </w:style>
  <w:style w:type="paragraph" w:customStyle="1" w:styleId="B2">
    <w:name w:val="B2"/>
    <w:basedOn w:val="List2"/>
    <w:rsid w:val="000C718F"/>
  </w:style>
  <w:style w:type="paragraph" w:customStyle="1" w:styleId="B3">
    <w:name w:val="B3"/>
    <w:basedOn w:val="List3"/>
    <w:rsid w:val="000C718F"/>
  </w:style>
  <w:style w:type="paragraph" w:customStyle="1" w:styleId="B4">
    <w:name w:val="B4"/>
    <w:basedOn w:val="List4"/>
    <w:rsid w:val="000C718F"/>
  </w:style>
  <w:style w:type="paragraph" w:customStyle="1" w:styleId="B5">
    <w:name w:val="B5"/>
    <w:basedOn w:val="List5"/>
    <w:rsid w:val="000C718F"/>
  </w:style>
  <w:style w:type="paragraph" w:customStyle="1" w:styleId="ZTD">
    <w:name w:val="ZTD"/>
    <w:basedOn w:val="ZB"/>
    <w:rsid w:val="000C718F"/>
    <w:pPr>
      <w:framePr w:hRule="auto" w:wrap="notBeside" w:y="852"/>
    </w:pPr>
    <w:rPr>
      <w:i w:val="0"/>
      <w:sz w:val="40"/>
    </w:rPr>
  </w:style>
  <w:style w:type="paragraph" w:customStyle="1" w:styleId="ZV">
    <w:name w:val="ZV"/>
    <w:basedOn w:val="ZU"/>
    <w:rsid w:val="000C718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rsid w:val="00AC4FA8"/>
    <w:pPr>
      <w:spacing w:after="120"/>
      <w:ind w:left="283"/>
    </w:pPr>
  </w:style>
  <w:style w:type="paragraph" w:styleId="BodyTextFirstIndent2">
    <w:name w:val="Body Text First Indent 2"/>
    <w:basedOn w:val="BodyTextIndent"/>
    <w:rsid w:val="00AC4FA8"/>
    <w:pPr>
      <w:ind w:firstLine="210"/>
    </w:pPr>
  </w:style>
  <w:style w:type="paragraph" w:styleId="BalloonText">
    <w:name w:val="Balloon Text"/>
    <w:basedOn w:val="Normal"/>
    <w:semiHidden/>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basedOn w:val="Normal"/>
    <w:rsid w:val="009C2095"/>
    <w:pPr>
      <w:ind w:left="708"/>
    </w:pPr>
  </w:style>
  <w:style w:type="paragraph" w:styleId="BodyTextFirstIndent">
    <w:name w:val="Body Text First Indent"/>
    <w:basedOn w:val="BodyText"/>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semiHidden/>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semiHidden/>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rsid w:val="007D24FA"/>
  </w:style>
  <w:style w:type="character" w:customStyle="1" w:styleId="TFChar">
    <w:name w:val="TF Char"/>
    <w:link w:val="TF"/>
    <w:rsid w:val="007D0343"/>
    <w:rPr>
      <w:rFonts w:ascii="Arial" w:hAnsi="Arial"/>
      <w:b/>
    </w:rPr>
  </w:style>
  <w:style w:type="character" w:customStyle="1" w:styleId="NOChar">
    <w:name w:val="NO Char"/>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58" Type="http://schemas.openxmlformats.org/officeDocument/2006/relationships/fontTable" Target="fontTable.xm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38" Type="http://schemas.openxmlformats.org/officeDocument/2006/relationships/hyperlink" Target="https://www.3gpp.org/ftp/TSG_RAN/WG5_Test_ex-T1/TTCN/TTCN_CRs/2020/Docs/R5s201409.zip" TargetMode="External"/><Relationship Id="rId254" Type="http://schemas.openxmlformats.org/officeDocument/2006/relationships/hyperlink" Target="https://www.3gpp.org/ftp/TSG_RAN/WG5_Test_ex-T1/TTCN/TTCN_CRs/2021/Docs/R5s210318.zip" TargetMode="External"/><Relationship Id="rId259" Type="http://schemas.openxmlformats.org/officeDocument/2006/relationships/theme" Target="theme/theme1.xml"/><Relationship Id="rId23" Type="http://schemas.openxmlformats.org/officeDocument/2006/relationships/hyperlink" Target="http://www.3gpp.org/ftp/tsg_ran/WG5_Test_ex-T1/TTCN/TTCN_CRs/2016/Docs/R5s160043.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119" Type="http://schemas.openxmlformats.org/officeDocument/2006/relationships/hyperlink" Target="http://www.3gpp.org/ftp/TSG_RAN/WG5_Test_ex-T1/TTCN/TTCN_CRs/2017/Docs/R5s170554.zip" TargetMode="External"/><Relationship Id="rId44" Type="http://schemas.openxmlformats.org/officeDocument/2006/relationships/hyperlink" Target="http://www.3gpp.org/ftp/tsg_ran/WG5_Test_ex-T1/TTCN/TTCN_CRs/2016/Docs/R5s160406.zip" TargetMode="External"/><Relationship Id="rId60" Type="http://schemas.openxmlformats.org/officeDocument/2006/relationships/hyperlink" Target="http://www.3gpp.org/ftp/tsg_ran/WG5_Test_ex-T1/TTCN/TTCN_CRs/2016/Docs/R5s160669.zip" TargetMode="External"/><Relationship Id="rId65" Type="http://schemas.openxmlformats.org/officeDocument/2006/relationships/hyperlink" Target="http://www.3gpp.org/ftp/tsg_ran/WG5_Test_ex-T1/TTCN/TTCN_CRs/2016/Docs/R5s160736.zip" TargetMode="External"/><Relationship Id="rId81" Type="http://schemas.openxmlformats.org/officeDocument/2006/relationships/hyperlink" Target="http://www.3gpp.org/ftp/tsg_ran/WG5_Test_ex-T1/TTCN/TTCN_CRs/2016/Docs/R5s160927.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35" Type="http://schemas.openxmlformats.org/officeDocument/2006/relationships/hyperlink" Target="http://www.3gpp.org/ftp/TSG_RAN/WG5_Test_ex-T1/TTCN/TTCN_CRs/2017/Docs/R5s170883.zip" TargetMode="External"/><Relationship Id="rId151" Type="http://schemas.openxmlformats.org/officeDocument/2006/relationships/hyperlink" Target="http://www.3gpp.org/ftp/TSG_RAN/WG5_Test_ex-T1/TTCN/TTCN_CRs/2018/Docs/R5s180134.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2" Type="http://schemas.openxmlformats.org/officeDocument/2006/relationships/hyperlink" Target="http://www.3gpp.org/ftp/TSG_RAN/WG5_Test_ex-T1/TTCN/TTCN_CRs/2019/Docs/R5s191000.zip" TargetMode="External"/><Relationship Id="rId207" Type="http://schemas.openxmlformats.org/officeDocument/2006/relationships/hyperlink" Target="http://www.3gpp.org/ftp/TSG_RAN/WG5_Test_ex-T1/TTCN/TTCN_CRs/2020/Docs/R5s200210.zip" TargetMode="External"/><Relationship Id="rId223" Type="http://schemas.openxmlformats.org/officeDocument/2006/relationships/hyperlink" Target="http://www.3gpp.org/ftp/TSG_RAN/WG5_Test_ex-T1/TTCN/TTCN_CRs/2020/Docs/R5s201282.zip" TargetMode="External"/><Relationship Id="rId228" Type="http://schemas.openxmlformats.org/officeDocument/2006/relationships/hyperlink" Target="https://www.3gpp.org/ftp/TSG_RAN/WG5_Test_ex-T1/TTCN/TTCN_CRs/2020/Docs/R5s201590.zip" TargetMode="External"/><Relationship Id="rId244" Type="http://schemas.openxmlformats.org/officeDocument/2006/relationships/hyperlink" Target="https://www.3gpp.org/ftp/TSG_RAN/WG5_Test_ex-T1/TTCN/TTCN_CRs/2021/Docs/R5s210136.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109" Type="http://schemas.openxmlformats.org/officeDocument/2006/relationships/hyperlink" Target="http://www.3gpp.org/ftp/TSG_RAN/WG5_Test_ex-T1/TTCN/TTCN_CRs/2017/Docs/R5s170346.zip" TargetMode="External"/><Relationship Id="rId34" Type="http://schemas.openxmlformats.org/officeDocument/2006/relationships/hyperlink" Target="http://www.3gpp.org/ftp/tsg_ran/WG5_Test_ex-T1/TTCN/TTCN_CRs/2016/Docs/R5s160177.zip" TargetMode="External"/><Relationship Id="rId50" Type="http://schemas.openxmlformats.org/officeDocument/2006/relationships/hyperlink" Target="http://www.3gpp.org/ftp/tsg_ran/WG5_Test_ex-T1/TTCN/TTCN_CRs/2016/Docs/R5s160502.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04" Type="http://schemas.openxmlformats.org/officeDocument/2006/relationships/hyperlink" Target="http://www.3gpp.org/ftp/TSG_RAN/WG5_Test_ex-T1/TTCN/TTCN_CRs/2017/Docs/R5s170299.zip" TargetMode="External"/><Relationship Id="rId120" Type="http://schemas.openxmlformats.org/officeDocument/2006/relationships/hyperlink" Target="http://www.3gpp.org/ftp/TSG_RAN/WG5_Test_ex-T1/TTCN/TTCN_CRs/2017/Docs/R5s170578.zip" TargetMode="External"/><Relationship Id="rId125" Type="http://schemas.openxmlformats.org/officeDocument/2006/relationships/hyperlink" Target="http://www.3gpp.org/ftp/TSG_RAN/WG5_Test_ex-T1/TTCN/TTCN_CRs/2017/Docs/R5s170626.zip" TargetMode="External"/><Relationship Id="rId141" Type="http://schemas.openxmlformats.org/officeDocument/2006/relationships/hyperlink" Target="http://www.3gpp.org/ftp/TSG_RAN/WG5_Test_ex-T1/TTCN/TTCN_CRs/2018/Docs/R5s180053.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7" Type="http://schemas.openxmlformats.org/officeDocument/2006/relationships/endnotes" Target="endnotes.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3" Type="http://schemas.openxmlformats.org/officeDocument/2006/relationships/hyperlink" Target="http://www.3gpp.org/ftp/TSG_RAN/WG5_Test_ex-T1/TTCN/TTCN_CRs/2020/Docs/R5s200303.zip" TargetMode="External"/><Relationship Id="rId218" Type="http://schemas.openxmlformats.org/officeDocument/2006/relationships/hyperlink" Target="http://www.3gpp.org/ftp/TSG_RAN/WG5_Test_ex-T1/TTCN/TTCN_CRs/2020/Docs/R5s200916.zip" TargetMode="External"/><Relationship Id="rId234" Type="http://schemas.openxmlformats.org/officeDocument/2006/relationships/hyperlink" Target="https://www.3gpp.org/ftp/TSG_RAN/WG5_Test_ex-T1/TTCN/TTCN_CRs/2020/Docs/R5s201630.zip" TargetMode="External"/><Relationship Id="rId239" Type="http://schemas.openxmlformats.org/officeDocument/2006/relationships/hyperlink" Target="https://www.3gpp.org/ftp/TSG_RAN/WG5_Test_ex-T1/TTCN/TTCN_CRs/2021/Docs/R5s21003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0" Type="http://schemas.openxmlformats.org/officeDocument/2006/relationships/hyperlink" Target="https://www.3gpp.org/ftp/TSG_RAN/WG5_Test_ex-T1/TTCN/TTCN_CRs/2021/Docs/R5s210268.zip" TargetMode="External"/><Relationship Id="rId255" Type="http://schemas.openxmlformats.org/officeDocument/2006/relationships/hyperlink" Target="https://www.3gpp.org/ftp/TSG_RAN/WG5_Test_ex-T1/TTCN/TTCN_CRs/2021/Docs/R5s210320.zip" TargetMode="External"/><Relationship Id="rId24" Type="http://schemas.openxmlformats.org/officeDocument/2006/relationships/hyperlink" Target="http://www.3gpp.org/ftp/tsg_ran/WG5_Test_ex-T1/TTCN/TTCN_CRs/2016/Docs/R5s160045.zip" TargetMode="External"/><Relationship Id="rId40" Type="http://schemas.openxmlformats.org/officeDocument/2006/relationships/hyperlink" Target="http://www.3gpp.org/ftp/tsg_ran/WG5_Test_ex-T1/TTCN/TTCN_CRs/2016/Docs/R5s160353.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15" Type="http://schemas.openxmlformats.org/officeDocument/2006/relationships/hyperlink" Target="http://www.3gpp.org/ftp/TSG_RAN/WG5_Test_ex-T1/TTCN/TTCN_CRs/2017/Docs/R5s170417.zip" TargetMode="External"/><Relationship Id="rId131" Type="http://schemas.openxmlformats.org/officeDocument/2006/relationships/hyperlink" Target="http://www.3gpp.org/ftp/TSG_RAN/WG5_Test_ex-T1/TTCN/TTCN_CRs/2017/Docs/R5s1708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0" Type="http://schemas.openxmlformats.org/officeDocument/2006/relationships/hyperlink" Target="https://www.3gpp.org/ftp/TSG_RAN/WG5_Test_ex-T1/TTCN/TTCN_CRs/2021/Docs/R5s210096.zip" TargetMode="External"/><Relationship Id="rId245" Type="http://schemas.openxmlformats.org/officeDocument/2006/relationships/hyperlink" Target="https://www.3gpp.org/ftp/TSG_RAN/WG5_Test_ex-T1/TTCN/TTCN_CRs/2021/Docs/R5s210144.zip" TargetMode="External"/><Relationship Id="rId14" Type="http://schemas.openxmlformats.org/officeDocument/2006/relationships/image" Target="media/image6.png"/><Relationship Id="rId30" Type="http://schemas.openxmlformats.org/officeDocument/2006/relationships/hyperlink" Target="http://www.3gpp.org/ftp/tsg_ran/WG5_Test_ex-T1/TTCN/TTCN_CRs/2016/Docs/R5s160076.zip" TargetMode="External"/><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8" Type="http://schemas.openxmlformats.org/officeDocument/2006/relationships/image" Target="media/image1.jpeg"/><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189" Type="http://schemas.openxmlformats.org/officeDocument/2006/relationships/hyperlink" Target="http://www.3gpp.org/ftp/TSG_RAN/WG5_Test_ex-T1/TTCN/TTCN_CRs/2018/Docs/R5s180609.zip" TargetMode="External"/><Relationship Id="rId219" Type="http://schemas.openxmlformats.org/officeDocument/2006/relationships/hyperlink" Target="http://www.3gpp.org/ftp/TSG_RAN/WG5_Test_ex-T1/TTCN/TTCN_CRs/2020/Docs/R5s201014.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0" Type="http://schemas.openxmlformats.org/officeDocument/2006/relationships/hyperlink" Target="https://www.3gpp.org/ftp/TSG_RAN/WG5_Test_ex-T1/TTCN/TTCN_CRs/2020/Docs/R5s201607.zip" TargetMode="External"/><Relationship Id="rId235" Type="http://schemas.openxmlformats.org/officeDocument/2006/relationships/hyperlink" Target="https://www.3gpp.org/ftp/TSG_RAN/WG5_Test_ex-T1/TTCN/TTCN_CRs/2020/Docs/R5s201631.zip" TargetMode="External"/><Relationship Id="rId251" Type="http://schemas.openxmlformats.org/officeDocument/2006/relationships/hyperlink" Target="https://www.3gpp.org/ftp/TSG_RAN/WG5_Test_ex-T1/TTCN/TTCN_CRs/2021/Docs/R5s210281.zip" TargetMode="External"/><Relationship Id="rId256" Type="http://schemas.openxmlformats.org/officeDocument/2006/relationships/header" Target="header1.xm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79" Type="http://schemas.openxmlformats.org/officeDocument/2006/relationships/hyperlink" Target="http://www.3gpp.org/ftp/TSG_RAN/WG5_Test_ex-T1/TTCN/TTCN_CRs/2018/Docs/R5s180463.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0" Type="http://schemas.openxmlformats.org/officeDocument/2006/relationships/hyperlink" Target="http://www.3gpp.org/ftp/TSG_RAN/WG5_Test_ex-T1/TTCN/TTCN_CRs/2020/Docs/R5s201156.zip" TargetMode="External"/><Relationship Id="rId225" Type="http://schemas.openxmlformats.org/officeDocument/2006/relationships/hyperlink" Target="https://www.3gpp.org/ftp/TSG_RAN/WG5_Test_ex-T1/TTCN/TTCN_CRs/2020/Docs/R5s201440.zip" TargetMode="External"/><Relationship Id="rId241" Type="http://schemas.openxmlformats.org/officeDocument/2006/relationships/hyperlink" Target="https://www.3gpp.org/ftp/TSG_RAN/WG5_Test_ex-T1/TTCN/TTCN_CRs/2021/Docs/R5s210098.zip" TargetMode="External"/><Relationship Id="rId246" Type="http://schemas.openxmlformats.org/officeDocument/2006/relationships/hyperlink" Target="https://www.3gpp.org/ftp/TSG_RAN/WG5_Test_ex-T1/TTCN/TTCN_CRs/2021/Docs/R5s210177.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78" Type="http://schemas.openxmlformats.org/officeDocument/2006/relationships/hyperlink" Target="http://www.3gpp.org/ftp/tsg_ran/WG5_Test_ex-T1/TTCN/TTCN_CRs/2016/Docs/R5s160916.zip" TargetMode="External"/><Relationship Id="rId94" Type="http://schemas.openxmlformats.org/officeDocument/2006/relationships/hyperlink" Target="http://www.3gpp.org/ftp/TSG_RAN/WG5_Test_ex-T1/TTCN/TTCN_CRs/2017/Docs/R5s170112.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48" Type="http://schemas.openxmlformats.org/officeDocument/2006/relationships/hyperlink" Target="http://www.3gpp.org/ftp/TSG_RAN/WG5_Test_ex-T1/TTCN/TTCN_CRs/2018/Docs/R5s180128.zip" TargetMode="External"/><Relationship Id="rId164" Type="http://schemas.openxmlformats.org/officeDocument/2006/relationships/hyperlink" Target="http://www.3gpp.org/ftp/TSG_RAN/WG5_Test_ex-T1/TTCN/TTCN_CRs/2018/Docs/R5s180323.zip" TargetMode="External"/><Relationship Id="rId169" Type="http://schemas.openxmlformats.org/officeDocument/2006/relationships/hyperlink" Target="http://www.3gpp.org/ftp/TSG_RAN/WG5_Test_ex-T1/TTCN/TTCN_CRs/2018/Docs/R5s180333.zip" TargetMode="External"/><Relationship Id="rId185" Type="http://schemas.openxmlformats.org/officeDocument/2006/relationships/hyperlink" Target="http://www.3gpp.org/ftp/TSG_RAN/WG5_Test_ex-T1/TTCN/TTCN_CRs/2018/Docs/R5s180561.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http://www.3gpp.org/ftp/TSG_RAN/WG5_Test_ex-T1/TTCN/TTCN_CRs/2018/Docs/R5s180483.zip" TargetMode="External"/><Relationship Id="rId210" Type="http://schemas.openxmlformats.org/officeDocument/2006/relationships/hyperlink" Target="http://www.3gpp.org/ftp/TSG_RAN/WG5_Test_ex-T1/TTCN/TTCN_CRs/2020/Docs/R5s200297.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footer" Target="footer1.xm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27227</Words>
  <Characters>155200</Characters>
  <Application>Microsoft Office Word</Application>
  <DocSecurity>0</DocSecurity>
  <Lines>1293</Lines>
  <Paragraphs>364</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182063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Ingbert Sigovich</cp:lastModifiedBy>
  <cp:revision>11</cp:revision>
  <cp:lastPrinted>2011-08-02T07:46:00Z</cp:lastPrinted>
  <dcterms:created xsi:type="dcterms:W3CDTF">2020-12-29T14:04:00Z</dcterms:created>
  <dcterms:modified xsi:type="dcterms:W3CDTF">2021-03-31T06:10:00Z</dcterms:modified>
</cp:coreProperties>
</file>