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71ED2B2B"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B32299">
              <w:t>4</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B32299">
              <w:rPr>
                <w:sz w:val="32"/>
              </w:rPr>
              <w:t>03</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77777777"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F765E4"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1F1877C8" w14:textId="77777777" w:rsidR="00A539AC" w:rsidRDefault="00F765E4" w:rsidP="00A539AC">
            <w:pPr>
              <w:jc w:val="right"/>
            </w:pPr>
            <w:bookmarkStart w:id="2" w:name="logos"/>
            <w:r>
              <w:pict w14:anchorId="585EA3E3">
                <v:shape id="_x0000_i1026" type="#_x0000_t75" style="width:128pt;height:7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7ADFE0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B41303">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pPr>
        <w:pStyle w:val="TT"/>
      </w:pPr>
      <w:r w:rsidRPr="004D3578">
        <w:br w:type="page"/>
      </w:r>
      <w:bookmarkStart w:id="9" w:name="tableOfContents"/>
      <w:bookmarkEnd w:id="9"/>
      <w:r w:rsidRPr="004D3578">
        <w:lastRenderedPageBreak/>
        <w:t>Contents</w:t>
      </w:r>
    </w:p>
    <w:p w14:paraId="22219D98" w14:textId="24A4D302" w:rsidR="00B41303" w:rsidRDefault="00B32299">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B41303">
        <w:t>Foreword</w:t>
      </w:r>
      <w:r w:rsidR="00B41303">
        <w:tab/>
      </w:r>
      <w:r w:rsidR="00B41303">
        <w:fldChar w:fldCharType="begin" w:fldLock="1"/>
      </w:r>
      <w:r w:rsidR="00B41303">
        <w:instrText xml:space="preserve"> PAGEREF _Toc67680466 \h </w:instrText>
      </w:r>
      <w:r w:rsidR="00B41303">
        <w:fldChar w:fldCharType="separate"/>
      </w:r>
      <w:r w:rsidR="00B41303">
        <w:t>5</w:t>
      </w:r>
      <w:r w:rsidR="00B41303">
        <w:fldChar w:fldCharType="end"/>
      </w:r>
    </w:p>
    <w:p w14:paraId="7EA7954D" w14:textId="4B156EF0" w:rsidR="00B41303" w:rsidRDefault="00B413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_Toc67680467 \h </w:instrText>
      </w:r>
      <w:r>
        <w:fldChar w:fldCharType="separate"/>
      </w:r>
      <w:r>
        <w:t>6</w:t>
      </w:r>
      <w:r>
        <w:fldChar w:fldCharType="end"/>
      </w:r>
    </w:p>
    <w:p w14:paraId="7E1796F1" w14:textId="058F9E79" w:rsidR="00B41303" w:rsidRDefault="00B413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_Toc67680468 \h </w:instrText>
      </w:r>
      <w:r>
        <w:fldChar w:fldCharType="separate"/>
      </w:r>
      <w:r>
        <w:t>6</w:t>
      </w:r>
      <w:r>
        <w:fldChar w:fldCharType="end"/>
      </w:r>
    </w:p>
    <w:p w14:paraId="6A069203" w14:textId="41FBE5C7" w:rsidR="00B41303" w:rsidRDefault="00B413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_Toc67680469 \h </w:instrText>
      </w:r>
      <w:r>
        <w:fldChar w:fldCharType="separate"/>
      </w:r>
      <w:r>
        <w:t>7</w:t>
      </w:r>
      <w:r>
        <w:fldChar w:fldCharType="end"/>
      </w:r>
    </w:p>
    <w:p w14:paraId="191C5DAD" w14:textId="09837283" w:rsidR="00B41303" w:rsidRDefault="00B413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_Toc67680470 \h </w:instrText>
      </w:r>
      <w:r>
        <w:fldChar w:fldCharType="separate"/>
      </w:r>
      <w:r>
        <w:t>7</w:t>
      </w:r>
      <w:r>
        <w:fldChar w:fldCharType="end"/>
      </w:r>
    </w:p>
    <w:p w14:paraId="70426E7E" w14:textId="2E92412F" w:rsidR="00B41303" w:rsidRDefault="00B413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_Toc67680471 \h </w:instrText>
      </w:r>
      <w:r>
        <w:fldChar w:fldCharType="separate"/>
      </w:r>
      <w:r>
        <w:t>7</w:t>
      </w:r>
      <w:r>
        <w:fldChar w:fldCharType="end"/>
      </w:r>
    </w:p>
    <w:p w14:paraId="3F95BDE7" w14:textId="6BE47163" w:rsidR="00B41303" w:rsidRDefault="00B4130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_Toc67680472 \h </w:instrText>
      </w:r>
      <w:r>
        <w:fldChar w:fldCharType="separate"/>
      </w:r>
      <w:r>
        <w:t>7</w:t>
      </w:r>
      <w:r>
        <w:fldChar w:fldCharType="end"/>
      </w:r>
    </w:p>
    <w:p w14:paraId="6EA31092" w14:textId="659460FB" w:rsidR="00B41303" w:rsidRDefault="00B4130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_Toc67680473 \h </w:instrText>
      </w:r>
      <w:r>
        <w:fldChar w:fldCharType="separate"/>
      </w:r>
      <w:r>
        <w:t>7</w:t>
      </w:r>
      <w:r>
        <w:fldChar w:fldCharType="end"/>
      </w:r>
    </w:p>
    <w:p w14:paraId="00BFA016" w14:textId="16015D8E" w:rsidR="00B41303" w:rsidRDefault="00B4130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_Toc67680474 \h </w:instrText>
      </w:r>
      <w:r>
        <w:fldChar w:fldCharType="separate"/>
      </w:r>
      <w:r>
        <w:t>7</w:t>
      </w:r>
      <w:r>
        <w:fldChar w:fldCharType="end"/>
      </w:r>
    </w:p>
    <w:p w14:paraId="526D26F6" w14:textId="165F8350" w:rsidR="00B41303" w:rsidRDefault="00B4130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_Toc67680475 \h </w:instrText>
      </w:r>
      <w:r>
        <w:fldChar w:fldCharType="separate"/>
      </w:r>
      <w:r>
        <w:t>8</w:t>
      </w:r>
      <w:r>
        <w:fldChar w:fldCharType="end"/>
      </w:r>
    </w:p>
    <w:p w14:paraId="407C8356" w14:textId="2D2E8292" w:rsidR="00B41303" w:rsidRDefault="00B413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_Toc67680476 \h </w:instrText>
      </w:r>
      <w:r>
        <w:fldChar w:fldCharType="separate"/>
      </w:r>
      <w:r>
        <w:t>8</w:t>
      </w:r>
      <w:r>
        <w:fldChar w:fldCharType="end"/>
      </w:r>
    </w:p>
    <w:p w14:paraId="03C742A0" w14:textId="78E5631C" w:rsidR="00B41303" w:rsidRDefault="00B413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_Toc67680477 \h </w:instrText>
      </w:r>
      <w:r>
        <w:fldChar w:fldCharType="separate"/>
      </w:r>
      <w:r>
        <w:t>8</w:t>
      </w:r>
      <w:r>
        <w:fldChar w:fldCharType="end"/>
      </w:r>
    </w:p>
    <w:p w14:paraId="0E53B970" w14:textId="5F9B51C7" w:rsidR="00B41303" w:rsidRDefault="00B4130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_Toc67680478 \h </w:instrText>
      </w:r>
      <w:r>
        <w:fldChar w:fldCharType="separate"/>
      </w:r>
      <w:r>
        <w:t>8</w:t>
      </w:r>
      <w:r>
        <w:fldChar w:fldCharType="end"/>
      </w:r>
    </w:p>
    <w:p w14:paraId="3CFDB1D7" w14:textId="0BC0698B" w:rsidR="00B41303" w:rsidRDefault="00B4130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_Toc67680479 \h </w:instrText>
      </w:r>
      <w:r>
        <w:fldChar w:fldCharType="separate"/>
      </w:r>
      <w:r>
        <w:t>9</w:t>
      </w:r>
      <w:r>
        <w:fldChar w:fldCharType="end"/>
      </w:r>
    </w:p>
    <w:p w14:paraId="6B9C48C3" w14:textId="0903A139" w:rsidR="00B41303" w:rsidRDefault="00B4130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_Toc67680480 \h </w:instrText>
      </w:r>
      <w:r>
        <w:fldChar w:fldCharType="separate"/>
      </w:r>
      <w:r>
        <w:t>9</w:t>
      </w:r>
      <w:r>
        <w:fldChar w:fldCharType="end"/>
      </w:r>
    </w:p>
    <w:p w14:paraId="65A061DD" w14:textId="4C8E70E5" w:rsidR="00B41303" w:rsidRDefault="00B4130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654AA9">
        <w:rPr>
          <w:lang w:val="en-US"/>
        </w:rPr>
        <w:t>Service Operation Resolve</w:t>
      </w:r>
      <w:r>
        <w:tab/>
      </w:r>
      <w:r>
        <w:fldChar w:fldCharType="begin" w:fldLock="1"/>
      </w:r>
      <w:r>
        <w:instrText xml:space="preserve"> PAGEREF _Toc67680481 \h </w:instrText>
      </w:r>
      <w:r>
        <w:fldChar w:fldCharType="separate"/>
      </w:r>
      <w:r>
        <w:t>9</w:t>
      </w:r>
      <w:r>
        <w:fldChar w:fldCharType="end"/>
      </w:r>
    </w:p>
    <w:p w14:paraId="54D75365" w14:textId="17081810" w:rsidR="00B41303" w:rsidRDefault="00B4130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_Toc67680482 \h </w:instrText>
      </w:r>
      <w:r>
        <w:fldChar w:fldCharType="separate"/>
      </w:r>
      <w:r>
        <w:t>9</w:t>
      </w:r>
      <w:r>
        <w:fldChar w:fldCharType="end"/>
      </w:r>
    </w:p>
    <w:p w14:paraId="63A72A0C" w14:textId="12677E77" w:rsidR="00B41303" w:rsidRDefault="00B4130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_Toc67680483 \h </w:instrText>
      </w:r>
      <w:r>
        <w:fldChar w:fldCharType="separate"/>
      </w:r>
      <w:r>
        <w:t>10</w:t>
      </w:r>
      <w:r>
        <w:fldChar w:fldCharType="end"/>
      </w:r>
    </w:p>
    <w:p w14:paraId="1F04FED4" w14:textId="613FCB5F" w:rsidR="00B41303" w:rsidRDefault="00B4130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654AA9">
        <w:rPr>
          <w:lang w:val="en-US"/>
        </w:rPr>
        <w:t>Service Operation</w:t>
      </w:r>
      <w:r>
        <w:t xml:space="preserve"> Assign</w:t>
      </w:r>
      <w:r>
        <w:tab/>
      </w:r>
      <w:r>
        <w:fldChar w:fldCharType="begin" w:fldLock="1"/>
      </w:r>
      <w:r>
        <w:instrText xml:space="preserve"> PAGEREF _Toc67680484 \h </w:instrText>
      </w:r>
      <w:r>
        <w:fldChar w:fldCharType="separate"/>
      </w:r>
      <w:r>
        <w:t>10</w:t>
      </w:r>
      <w:r>
        <w:fldChar w:fldCharType="end"/>
      </w:r>
    </w:p>
    <w:p w14:paraId="1DB0D725" w14:textId="4D5FEC60" w:rsidR="00B41303" w:rsidRDefault="00B41303">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654AA9">
        <w:rPr>
          <w:lang w:val="en-US"/>
        </w:rPr>
        <w:t>Service Operation</w:t>
      </w:r>
      <w:r>
        <w:t xml:space="preserve"> Subscribe</w:t>
      </w:r>
      <w:r>
        <w:tab/>
      </w:r>
      <w:r>
        <w:fldChar w:fldCharType="begin" w:fldLock="1"/>
      </w:r>
      <w:r>
        <w:instrText xml:space="preserve"> PAGEREF _Toc67680485 \h </w:instrText>
      </w:r>
      <w:r>
        <w:fldChar w:fldCharType="separate"/>
      </w:r>
      <w:r>
        <w:t>11</w:t>
      </w:r>
      <w:r>
        <w:fldChar w:fldCharType="end"/>
      </w:r>
    </w:p>
    <w:p w14:paraId="243A6EE6" w14:textId="307853A6" w:rsidR="00B41303" w:rsidRDefault="00B41303">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_Toc67680486 \h </w:instrText>
      </w:r>
      <w:r>
        <w:fldChar w:fldCharType="separate"/>
      </w:r>
      <w:r>
        <w:t>11</w:t>
      </w:r>
      <w:r>
        <w:fldChar w:fldCharType="end"/>
      </w:r>
    </w:p>
    <w:p w14:paraId="70BD39D4" w14:textId="5E1A4358" w:rsidR="00B41303" w:rsidRDefault="00B41303">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_Toc67680487 \h </w:instrText>
      </w:r>
      <w:r>
        <w:fldChar w:fldCharType="separate"/>
      </w:r>
      <w:r>
        <w:t>12</w:t>
      </w:r>
      <w:r>
        <w:fldChar w:fldCharType="end"/>
      </w:r>
    </w:p>
    <w:p w14:paraId="266076C6" w14:textId="0F212A7A" w:rsidR="00B41303" w:rsidRDefault="00B41303">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_Toc67680488 \h </w:instrText>
      </w:r>
      <w:r>
        <w:fldChar w:fldCharType="separate"/>
      </w:r>
      <w:r>
        <w:t>12</w:t>
      </w:r>
      <w:r>
        <w:fldChar w:fldCharType="end"/>
      </w:r>
    </w:p>
    <w:p w14:paraId="5DB94E0A" w14:textId="3801E953" w:rsidR="00B41303" w:rsidRDefault="00B41303">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_Toc67680489 \h </w:instrText>
      </w:r>
      <w:r>
        <w:fldChar w:fldCharType="separate"/>
      </w:r>
      <w:r>
        <w:t>13</w:t>
      </w:r>
      <w:r>
        <w:fldChar w:fldCharType="end"/>
      </w:r>
    </w:p>
    <w:p w14:paraId="28F3B3BF" w14:textId="61396B92" w:rsidR="00B41303" w:rsidRDefault="00B41303">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_Toc67680490 \h </w:instrText>
      </w:r>
      <w:r>
        <w:fldChar w:fldCharType="separate"/>
      </w:r>
      <w:r>
        <w:t>13</w:t>
      </w:r>
      <w:r>
        <w:fldChar w:fldCharType="end"/>
      </w:r>
    </w:p>
    <w:p w14:paraId="28435F42" w14:textId="605C61F7" w:rsidR="00B41303" w:rsidRDefault="00B4130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_Toc67680491 \h </w:instrText>
      </w:r>
      <w:r>
        <w:fldChar w:fldCharType="separate"/>
      </w:r>
      <w:r>
        <w:t>13</w:t>
      </w:r>
      <w:r>
        <w:fldChar w:fldCharType="end"/>
      </w:r>
    </w:p>
    <w:p w14:paraId="3BAA3BA5" w14:textId="5478F830" w:rsidR="00B41303" w:rsidRDefault="00B4130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_Toc67680492 \h </w:instrText>
      </w:r>
      <w:r>
        <w:fldChar w:fldCharType="separate"/>
      </w:r>
      <w:r>
        <w:t>13</w:t>
      </w:r>
      <w:r>
        <w:fldChar w:fldCharType="end"/>
      </w:r>
    </w:p>
    <w:p w14:paraId="0CBF0C86" w14:textId="54FF9342" w:rsidR="00B41303" w:rsidRDefault="00B4130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_Toc67680493 \h </w:instrText>
      </w:r>
      <w:r>
        <w:fldChar w:fldCharType="separate"/>
      </w:r>
      <w:r>
        <w:t>13</w:t>
      </w:r>
      <w:r>
        <w:fldChar w:fldCharType="end"/>
      </w:r>
    </w:p>
    <w:p w14:paraId="18503385" w14:textId="0992D822" w:rsidR="00B41303" w:rsidRDefault="00B4130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_Toc67680494 \h </w:instrText>
      </w:r>
      <w:r>
        <w:fldChar w:fldCharType="separate"/>
      </w:r>
      <w:r>
        <w:t>14</w:t>
      </w:r>
      <w:r>
        <w:fldChar w:fldCharType="end"/>
      </w:r>
    </w:p>
    <w:p w14:paraId="57D529B1" w14:textId="525FBD63" w:rsidR="00B41303" w:rsidRDefault="00B4130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_Toc67680495 \h </w:instrText>
      </w:r>
      <w:r>
        <w:fldChar w:fldCharType="separate"/>
      </w:r>
      <w:r>
        <w:t>14</w:t>
      </w:r>
      <w:r>
        <w:fldChar w:fldCharType="end"/>
      </w:r>
    </w:p>
    <w:p w14:paraId="27AD43DE" w14:textId="68451EE3" w:rsidR="00B41303" w:rsidRDefault="00B4130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_Toc67680496 \h </w:instrText>
      </w:r>
      <w:r>
        <w:fldChar w:fldCharType="separate"/>
      </w:r>
      <w:r>
        <w:t>14</w:t>
      </w:r>
      <w:r>
        <w:fldChar w:fldCharType="end"/>
      </w:r>
    </w:p>
    <w:p w14:paraId="3D1169F3" w14:textId="5841FE32" w:rsidR="00B41303" w:rsidRDefault="00B4130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_Toc67680497 \h </w:instrText>
      </w:r>
      <w:r>
        <w:fldChar w:fldCharType="separate"/>
      </w:r>
      <w:r>
        <w:t>14</w:t>
      </w:r>
      <w:r>
        <w:fldChar w:fldCharType="end"/>
      </w:r>
    </w:p>
    <w:p w14:paraId="601A61FF" w14:textId="0EEABE00" w:rsidR="00B41303" w:rsidRDefault="00B4130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_Toc67680498 \h </w:instrText>
      </w:r>
      <w:r>
        <w:fldChar w:fldCharType="separate"/>
      </w:r>
      <w:r>
        <w:t>14</w:t>
      </w:r>
      <w:r>
        <w:fldChar w:fldCharType="end"/>
      </w:r>
    </w:p>
    <w:p w14:paraId="6F2E61DB" w14:textId="74BFC6A8" w:rsidR="00B41303" w:rsidRDefault="00B4130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_Toc67680499 \h </w:instrText>
      </w:r>
      <w:r>
        <w:fldChar w:fldCharType="separate"/>
      </w:r>
      <w:r>
        <w:t>14</w:t>
      </w:r>
      <w:r>
        <w:fldChar w:fldCharType="end"/>
      </w:r>
    </w:p>
    <w:p w14:paraId="616CEFD0" w14:textId="7E938902" w:rsidR="00B41303" w:rsidRDefault="00B4130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_Toc67680500 \h </w:instrText>
      </w:r>
      <w:r>
        <w:fldChar w:fldCharType="separate"/>
      </w:r>
      <w:r>
        <w:t>14</w:t>
      </w:r>
      <w:r>
        <w:fldChar w:fldCharType="end"/>
      </w:r>
    </w:p>
    <w:p w14:paraId="2B38F613" w14:textId="1367F71D" w:rsidR="00B41303" w:rsidRDefault="00B4130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_Toc67680501 \h </w:instrText>
      </w:r>
      <w:r>
        <w:fldChar w:fldCharType="separate"/>
      </w:r>
      <w:r>
        <w:t>15</w:t>
      </w:r>
      <w:r>
        <w:fldChar w:fldCharType="end"/>
      </w:r>
    </w:p>
    <w:p w14:paraId="434505E0" w14:textId="159DE4AB" w:rsidR="00B41303" w:rsidRDefault="00B4130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_Toc67680502 \h </w:instrText>
      </w:r>
      <w:r>
        <w:fldChar w:fldCharType="separate"/>
      </w:r>
      <w:r>
        <w:t>15</w:t>
      </w:r>
      <w:r>
        <w:fldChar w:fldCharType="end"/>
      </w:r>
    </w:p>
    <w:p w14:paraId="49FF4D72" w14:textId="53ADA125" w:rsidR="00B41303" w:rsidRDefault="00B4130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_Toc67680503 \h </w:instrText>
      </w:r>
      <w:r>
        <w:fldChar w:fldCharType="separate"/>
      </w:r>
      <w:r>
        <w:t>16</w:t>
      </w:r>
      <w:r>
        <w:fldChar w:fldCharType="end"/>
      </w:r>
    </w:p>
    <w:p w14:paraId="624AFDE8" w14:textId="78AF6B0E" w:rsidR="00B41303" w:rsidRDefault="00B4130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_Toc67680504 \h </w:instrText>
      </w:r>
      <w:r>
        <w:fldChar w:fldCharType="separate"/>
      </w:r>
      <w:r>
        <w:t>16</w:t>
      </w:r>
      <w:r>
        <w:fldChar w:fldCharType="end"/>
      </w:r>
    </w:p>
    <w:p w14:paraId="71FB91E8" w14:textId="2688C607" w:rsidR="00B41303" w:rsidRDefault="00B4130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_Toc67680505 \h </w:instrText>
      </w:r>
      <w:r>
        <w:fldChar w:fldCharType="separate"/>
      </w:r>
      <w:r>
        <w:t>16</w:t>
      </w:r>
      <w:r>
        <w:fldChar w:fldCharType="end"/>
      </w:r>
    </w:p>
    <w:p w14:paraId="5B196F4F" w14:textId="6D9FFCCC" w:rsidR="00B41303" w:rsidRDefault="00B4130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_Toc67680506 \h </w:instrText>
      </w:r>
      <w:r>
        <w:fldChar w:fldCharType="separate"/>
      </w:r>
      <w:r>
        <w:t>16</w:t>
      </w:r>
      <w:r>
        <w:fldChar w:fldCharType="end"/>
      </w:r>
    </w:p>
    <w:p w14:paraId="79D0179E" w14:textId="1A8A9D6C" w:rsidR="00B41303" w:rsidRDefault="00B4130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_Toc67680507 \h </w:instrText>
      </w:r>
      <w:r>
        <w:fldChar w:fldCharType="separate"/>
      </w:r>
      <w:r>
        <w:t>16</w:t>
      </w:r>
      <w:r>
        <w:fldChar w:fldCharType="end"/>
      </w:r>
    </w:p>
    <w:p w14:paraId="3F26F425" w14:textId="277FE320" w:rsidR="00B41303" w:rsidRDefault="00B41303">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_Toc67680508 \h </w:instrText>
      </w:r>
      <w:r>
        <w:fldChar w:fldCharType="separate"/>
      </w:r>
      <w:r>
        <w:t>18</w:t>
      </w:r>
      <w:r>
        <w:fldChar w:fldCharType="end"/>
      </w:r>
    </w:p>
    <w:p w14:paraId="54711112" w14:textId="427C940C" w:rsidR="00B41303" w:rsidRDefault="00B4130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_Toc67680509 \h </w:instrText>
      </w:r>
      <w:r>
        <w:fldChar w:fldCharType="separate"/>
      </w:r>
      <w:r>
        <w:t>19</w:t>
      </w:r>
      <w:r>
        <w:fldChar w:fldCharType="end"/>
      </w:r>
    </w:p>
    <w:p w14:paraId="10A8D362" w14:textId="52D19E0F" w:rsidR="00B41303" w:rsidRDefault="00B4130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_Toc67680510 \h </w:instrText>
      </w:r>
      <w:r>
        <w:fldChar w:fldCharType="separate"/>
      </w:r>
      <w:r>
        <w:t>19</w:t>
      </w:r>
      <w:r>
        <w:fldChar w:fldCharType="end"/>
      </w:r>
    </w:p>
    <w:p w14:paraId="37C20309" w14:textId="7ED82BA0" w:rsidR="00B41303" w:rsidRDefault="00B4130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_Toc67680511 \h </w:instrText>
      </w:r>
      <w:r>
        <w:fldChar w:fldCharType="separate"/>
      </w:r>
      <w:r>
        <w:t>19</w:t>
      </w:r>
      <w:r>
        <w:fldChar w:fldCharType="end"/>
      </w:r>
    </w:p>
    <w:p w14:paraId="28FB3F19" w14:textId="2C1C98CE" w:rsidR="00B41303" w:rsidRDefault="00B4130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_Toc67680512 \h </w:instrText>
      </w:r>
      <w:r>
        <w:fldChar w:fldCharType="separate"/>
      </w:r>
      <w:r>
        <w:t>19</w:t>
      </w:r>
      <w:r>
        <w:fldChar w:fldCharType="end"/>
      </w:r>
    </w:p>
    <w:p w14:paraId="49B058DB" w14:textId="049F1ADB" w:rsidR="00B41303" w:rsidRDefault="00B4130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_Toc67680513 \h </w:instrText>
      </w:r>
      <w:r>
        <w:fldChar w:fldCharType="separate"/>
      </w:r>
      <w:r>
        <w:t>19</w:t>
      </w:r>
      <w:r>
        <w:fldChar w:fldCharType="end"/>
      </w:r>
    </w:p>
    <w:p w14:paraId="0D4D9AEF" w14:textId="0975B4B0" w:rsidR="00B41303" w:rsidRDefault="00B41303">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_Toc67680514 \h </w:instrText>
      </w:r>
      <w:r>
        <w:fldChar w:fldCharType="separate"/>
      </w:r>
      <w:r>
        <w:t>19</w:t>
      </w:r>
      <w:r>
        <w:fldChar w:fldCharType="end"/>
      </w:r>
    </w:p>
    <w:p w14:paraId="753D8056" w14:textId="3840A3BA" w:rsidR="00B41303" w:rsidRDefault="00B41303">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_Toc67680515 \h </w:instrText>
      </w:r>
      <w:r>
        <w:fldChar w:fldCharType="separate"/>
      </w:r>
      <w:r>
        <w:t>20</w:t>
      </w:r>
      <w:r>
        <w:fldChar w:fldCharType="end"/>
      </w:r>
    </w:p>
    <w:p w14:paraId="53716850" w14:textId="17FF1463" w:rsidR="00B41303" w:rsidRDefault="00B41303">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_Toc67680516 \h </w:instrText>
      </w:r>
      <w:r>
        <w:fldChar w:fldCharType="separate"/>
      </w:r>
      <w:r>
        <w:t>20</w:t>
      </w:r>
      <w:r>
        <w:fldChar w:fldCharType="end"/>
      </w:r>
    </w:p>
    <w:p w14:paraId="40BBB5AE" w14:textId="0635FF18" w:rsidR="00B41303" w:rsidRDefault="00B41303">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_Toc67680517 \h </w:instrText>
      </w:r>
      <w:r>
        <w:fldChar w:fldCharType="separate"/>
      </w:r>
      <w:r>
        <w:t>20</w:t>
      </w:r>
      <w:r>
        <w:fldChar w:fldCharType="end"/>
      </w:r>
    </w:p>
    <w:p w14:paraId="7C35AE45" w14:textId="7296D73B" w:rsidR="00B41303" w:rsidRDefault="00B41303">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_Toc67680518 \h </w:instrText>
      </w:r>
      <w:r>
        <w:fldChar w:fldCharType="separate"/>
      </w:r>
      <w:r>
        <w:t>21</w:t>
      </w:r>
      <w:r>
        <w:fldChar w:fldCharType="end"/>
      </w:r>
    </w:p>
    <w:p w14:paraId="326B9A02" w14:textId="4AC5EAF2" w:rsidR="00B41303" w:rsidRDefault="00B41303">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_Toc67680519 \h </w:instrText>
      </w:r>
      <w:r>
        <w:fldChar w:fldCharType="separate"/>
      </w:r>
      <w:r>
        <w:t>21</w:t>
      </w:r>
      <w:r>
        <w:fldChar w:fldCharType="end"/>
      </w:r>
    </w:p>
    <w:p w14:paraId="65000BD3" w14:textId="708A5579" w:rsidR="00B41303" w:rsidRDefault="00B41303">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_Toc67680520 \h </w:instrText>
      </w:r>
      <w:r>
        <w:fldChar w:fldCharType="separate"/>
      </w:r>
      <w:r>
        <w:t>22</w:t>
      </w:r>
      <w:r>
        <w:fldChar w:fldCharType="end"/>
      </w:r>
    </w:p>
    <w:p w14:paraId="4DD29A55" w14:textId="4B423953" w:rsidR="00B41303" w:rsidRDefault="00B41303">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_Toc67680521 \h </w:instrText>
      </w:r>
      <w:r>
        <w:fldChar w:fldCharType="separate"/>
      </w:r>
      <w:r>
        <w:t>22</w:t>
      </w:r>
      <w:r>
        <w:fldChar w:fldCharType="end"/>
      </w:r>
    </w:p>
    <w:p w14:paraId="23779250" w14:textId="248C2C5F" w:rsidR="00B41303" w:rsidRDefault="00B41303">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_Toc67680522 \h </w:instrText>
      </w:r>
      <w:r>
        <w:fldChar w:fldCharType="separate"/>
      </w:r>
      <w:r>
        <w:t>22</w:t>
      </w:r>
      <w:r>
        <w:fldChar w:fldCharType="end"/>
      </w:r>
    </w:p>
    <w:p w14:paraId="3D34BBF6" w14:textId="41E8F6C9" w:rsidR="00B41303" w:rsidRDefault="00B41303">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_Toc67680523 \h </w:instrText>
      </w:r>
      <w:r>
        <w:fldChar w:fldCharType="separate"/>
      </w:r>
      <w:r>
        <w:t>22</w:t>
      </w:r>
      <w:r>
        <w:fldChar w:fldCharType="end"/>
      </w:r>
    </w:p>
    <w:p w14:paraId="2B1BAF59" w14:textId="587996AB" w:rsidR="00B41303" w:rsidRDefault="00B41303">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_Toc67680524 \h </w:instrText>
      </w:r>
      <w:r>
        <w:fldChar w:fldCharType="separate"/>
      </w:r>
      <w:r>
        <w:t>22</w:t>
      </w:r>
      <w:r>
        <w:fldChar w:fldCharType="end"/>
      </w:r>
    </w:p>
    <w:p w14:paraId="6022C125" w14:textId="2EDE9D4C" w:rsidR="00B41303" w:rsidRDefault="00B41303">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_Toc67680525 \h </w:instrText>
      </w:r>
      <w:r>
        <w:fldChar w:fldCharType="separate"/>
      </w:r>
      <w:r>
        <w:t>22</w:t>
      </w:r>
      <w:r>
        <w:fldChar w:fldCharType="end"/>
      </w:r>
    </w:p>
    <w:p w14:paraId="3058A426" w14:textId="572DE272" w:rsidR="00B41303" w:rsidRDefault="00B41303">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_Toc67680526 \h </w:instrText>
      </w:r>
      <w:r>
        <w:fldChar w:fldCharType="separate"/>
      </w:r>
      <w:r>
        <w:t>23</w:t>
      </w:r>
      <w:r>
        <w:fldChar w:fldCharType="end"/>
      </w:r>
    </w:p>
    <w:p w14:paraId="539E1B5F" w14:textId="25D81044" w:rsidR="00B41303" w:rsidRDefault="00B4130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_Toc67680527 \h </w:instrText>
      </w:r>
      <w:r>
        <w:fldChar w:fldCharType="separate"/>
      </w:r>
      <w:r>
        <w:t>23</w:t>
      </w:r>
      <w:r>
        <w:fldChar w:fldCharType="end"/>
      </w:r>
    </w:p>
    <w:p w14:paraId="738CF5FB" w14:textId="52EBB9E7" w:rsidR="00B41303" w:rsidRDefault="00B4130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_Toc67680528 \h </w:instrText>
      </w:r>
      <w:r>
        <w:fldChar w:fldCharType="separate"/>
      </w:r>
      <w:r>
        <w:t>23</w:t>
      </w:r>
      <w:r>
        <w:fldChar w:fldCharType="end"/>
      </w:r>
    </w:p>
    <w:p w14:paraId="01C5A2A9" w14:textId="15849F8F" w:rsidR="00B41303" w:rsidRDefault="00B4130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_Toc67680529 \h </w:instrText>
      </w:r>
      <w:r>
        <w:fldChar w:fldCharType="separate"/>
      </w:r>
      <w:r>
        <w:t>23</w:t>
      </w:r>
      <w:r>
        <w:fldChar w:fldCharType="end"/>
      </w:r>
    </w:p>
    <w:p w14:paraId="15FDE645" w14:textId="066F4835" w:rsidR="00B41303" w:rsidRDefault="00B4130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_Toc67680530 \h </w:instrText>
      </w:r>
      <w:r>
        <w:fldChar w:fldCharType="separate"/>
      </w:r>
      <w:r>
        <w:t>24</w:t>
      </w:r>
      <w:r>
        <w:fldChar w:fldCharType="end"/>
      </w:r>
    </w:p>
    <w:p w14:paraId="48779360" w14:textId="360BFB4B" w:rsidR="00B41303" w:rsidRDefault="00B4130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_Toc67680531 \h </w:instrText>
      </w:r>
      <w:r>
        <w:fldChar w:fldCharType="separate"/>
      </w:r>
      <w:r>
        <w:t>24</w:t>
      </w:r>
      <w:r>
        <w:fldChar w:fldCharType="end"/>
      </w:r>
    </w:p>
    <w:p w14:paraId="2E5D9E19" w14:textId="0B6941F3" w:rsidR="00B41303" w:rsidRDefault="00B4130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_Toc67680532 \h </w:instrText>
      </w:r>
      <w:r>
        <w:fldChar w:fldCharType="separate"/>
      </w:r>
      <w:r>
        <w:t>24</w:t>
      </w:r>
      <w:r>
        <w:fldChar w:fldCharType="end"/>
      </w:r>
    </w:p>
    <w:p w14:paraId="5886DEDA" w14:textId="6345DD6D" w:rsidR="00B41303" w:rsidRDefault="00B4130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_Toc67680533 \h </w:instrText>
      </w:r>
      <w:r>
        <w:fldChar w:fldCharType="separate"/>
      </w:r>
      <w:r>
        <w:t>24</w:t>
      </w:r>
      <w:r>
        <w:fldChar w:fldCharType="end"/>
      </w:r>
    </w:p>
    <w:p w14:paraId="49202CC2" w14:textId="3EA97DA2" w:rsidR="00B41303" w:rsidRDefault="00B41303">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_Toc67680534 \h </w:instrText>
      </w:r>
      <w:r>
        <w:fldChar w:fldCharType="separate"/>
      </w:r>
      <w:r>
        <w:t>24</w:t>
      </w:r>
      <w:r>
        <w:fldChar w:fldCharType="end"/>
      </w:r>
    </w:p>
    <w:p w14:paraId="7261E6F7" w14:textId="4F691CDB" w:rsidR="00B41303" w:rsidRDefault="00B4130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_Toc67680535 \h </w:instrText>
      </w:r>
      <w:r>
        <w:fldChar w:fldCharType="separate"/>
      </w:r>
      <w:r>
        <w:t>25</w:t>
      </w:r>
      <w:r>
        <w:fldChar w:fldCharType="end"/>
      </w:r>
    </w:p>
    <w:p w14:paraId="30E67F6D" w14:textId="099F5001" w:rsidR="00B41303" w:rsidRDefault="00B4130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_Toc67680536 \h </w:instrText>
      </w:r>
      <w:r>
        <w:fldChar w:fldCharType="separate"/>
      </w:r>
      <w:r>
        <w:t>25</w:t>
      </w:r>
      <w:r>
        <w:fldChar w:fldCharType="end"/>
      </w:r>
    </w:p>
    <w:p w14:paraId="15B34F71" w14:textId="274DE2CD" w:rsidR="00B41303" w:rsidRDefault="00B41303">
      <w:pPr>
        <w:pStyle w:val="TOC4"/>
        <w:rPr>
          <w:rFonts w:asciiTheme="minorHAnsi" w:eastAsiaTheme="minorEastAsia" w:hAnsiTheme="minorHAnsi" w:cstheme="minorBidi"/>
          <w:sz w:val="22"/>
          <w:szCs w:val="22"/>
          <w:lang w:eastAsia="en-GB"/>
        </w:rPr>
      </w:pPr>
      <w:r w:rsidRPr="00B41303">
        <w:t>6.1.6.2</w:t>
      </w:r>
      <w:r w:rsidRPr="00B41303">
        <w:rPr>
          <w:rFonts w:asciiTheme="minorHAnsi" w:eastAsiaTheme="minorEastAsia" w:hAnsiTheme="minorHAnsi" w:cstheme="minorBidi"/>
          <w:sz w:val="22"/>
          <w:szCs w:val="22"/>
          <w:lang w:eastAsia="en-GB"/>
        </w:rPr>
        <w:tab/>
      </w:r>
      <w:r w:rsidRPr="00654AA9">
        <w:rPr>
          <w:lang w:val="en-US"/>
        </w:rPr>
        <w:t>Structured data types</w:t>
      </w:r>
      <w:r>
        <w:tab/>
      </w:r>
      <w:r>
        <w:fldChar w:fldCharType="begin" w:fldLock="1"/>
      </w:r>
      <w:r>
        <w:instrText xml:space="preserve"> PAGEREF _Toc67680537 \h </w:instrText>
      </w:r>
      <w:r>
        <w:fldChar w:fldCharType="separate"/>
      </w:r>
      <w:r>
        <w:t>25</w:t>
      </w:r>
      <w:r>
        <w:fldChar w:fldCharType="end"/>
      </w:r>
    </w:p>
    <w:p w14:paraId="1AFB6989" w14:textId="75384053" w:rsidR="00B41303" w:rsidRDefault="00B4130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_Toc67680538 \h </w:instrText>
      </w:r>
      <w:r>
        <w:fldChar w:fldCharType="separate"/>
      </w:r>
      <w:r>
        <w:t>25</w:t>
      </w:r>
      <w:r>
        <w:fldChar w:fldCharType="end"/>
      </w:r>
    </w:p>
    <w:p w14:paraId="3A0C6B2F" w14:textId="7BE4102B" w:rsidR="00B41303" w:rsidRDefault="00B4130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_Toc67680539 \h </w:instrText>
      </w:r>
      <w:r>
        <w:fldChar w:fldCharType="separate"/>
      </w:r>
      <w:r>
        <w:t>26</w:t>
      </w:r>
      <w:r>
        <w:fldChar w:fldCharType="end"/>
      </w:r>
    </w:p>
    <w:p w14:paraId="0978CFAE" w14:textId="2D119F04" w:rsidR="00B41303" w:rsidRDefault="00B4130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_Toc67680540 \h </w:instrText>
      </w:r>
      <w:r>
        <w:fldChar w:fldCharType="separate"/>
      </w:r>
      <w:r>
        <w:t>26</w:t>
      </w:r>
      <w:r>
        <w:fldChar w:fldCharType="end"/>
      </w:r>
    </w:p>
    <w:p w14:paraId="7AC4055F" w14:textId="57679E36" w:rsidR="00B41303" w:rsidRDefault="00B4130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_Toc67680541 \h </w:instrText>
      </w:r>
      <w:r>
        <w:fldChar w:fldCharType="separate"/>
      </w:r>
      <w:r>
        <w:t>26</w:t>
      </w:r>
      <w:r>
        <w:fldChar w:fldCharType="end"/>
      </w:r>
    </w:p>
    <w:p w14:paraId="4D0F126F" w14:textId="4AE96EC0" w:rsidR="00B41303" w:rsidRDefault="00B4130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654AA9">
        <w:rPr>
          <w:lang w:val="es-ES"/>
        </w:rPr>
        <w:t>UeRadioCapaId</w:t>
      </w:r>
      <w:r>
        <w:tab/>
      </w:r>
      <w:r>
        <w:fldChar w:fldCharType="begin" w:fldLock="1"/>
      </w:r>
      <w:r>
        <w:instrText xml:space="preserve"> PAGEREF _Toc67680542 \h </w:instrText>
      </w:r>
      <w:r>
        <w:fldChar w:fldCharType="separate"/>
      </w:r>
      <w:r>
        <w:t>27</w:t>
      </w:r>
      <w:r>
        <w:fldChar w:fldCharType="end"/>
      </w:r>
    </w:p>
    <w:p w14:paraId="56430F27" w14:textId="0C7A3479" w:rsidR="00B41303" w:rsidRDefault="00B4130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_Toc67680543 \h </w:instrText>
      </w:r>
      <w:r>
        <w:fldChar w:fldCharType="separate"/>
      </w:r>
      <w:r>
        <w:t>27</w:t>
      </w:r>
      <w:r>
        <w:fldChar w:fldCharType="end"/>
      </w:r>
    </w:p>
    <w:p w14:paraId="65A93B69" w14:textId="4AAB7F93" w:rsidR="00B41303" w:rsidRDefault="00B4130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_Toc67680544 \h </w:instrText>
      </w:r>
      <w:r>
        <w:fldChar w:fldCharType="separate"/>
      </w:r>
      <w:r>
        <w:t>27</w:t>
      </w:r>
      <w:r>
        <w:fldChar w:fldCharType="end"/>
      </w:r>
    </w:p>
    <w:p w14:paraId="285908BB" w14:textId="13D79040" w:rsidR="00B41303" w:rsidRDefault="00B41303">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_Toc67680545 \h </w:instrText>
      </w:r>
      <w:r>
        <w:fldChar w:fldCharType="separate"/>
      </w:r>
      <w:r>
        <w:t>28</w:t>
      </w:r>
      <w:r>
        <w:fldChar w:fldCharType="end"/>
      </w:r>
    </w:p>
    <w:p w14:paraId="7AB0C2C0" w14:textId="2510014F" w:rsidR="00B41303" w:rsidRDefault="00B41303">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654AA9">
        <w:rPr>
          <w:lang w:val="en-US"/>
        </w:rPr>
        <w:t>ManAssOpRequestlist</w:t>
      </w:r>
      <w:r>
        <w:tab/>
      </w:r>
      <w:r>
        <w:fldChar w:fldCharType="begin" w:fldLock="1"/>
      </w:r>
      <w:r>
        <w:instrText xml:space="preserve"> PAGEREF _Toc67680546 \h </w:instrText>
      </w:r>
      <w:r>
        <w:fldChar w:fldCharType="separate"/>
      </w:r>
      <w:r>
        <w:t>28</w:t>
      </w:r>
      <w:r>
        <w:fldChar w:fldCharType="end"/>
      </w:r>
    </w:p>
    <w:p w14:paraId="6A2C3144" w14:textId="6B143F0B" w:rsidR="00B41303" w:rsidRDefault="00B41303">
      <w:pPr>
        <w:pStyle w:val="TOC4"/>
        <w:rPr>
          <w:rFonts w:asciiTheme="minorHAnsi" w:eastAsiaTheme="minorEastAsia" w:hAnsiTheme="minorHAnsi" w:cstheme="minorBidi"/>
          <w:sz w:val="22"/>
          <w:szCs w:val="22"/>
          <w:lang w:eastAsia="en-GB"/>
        </w:rPr>
      </w:pPr>
      <w:r w:rsidRPr="00B41303">
        <w:t>6.1.6.3</w:t>
      </w:r>
      <w:r w:rsidRPr="00B41303">
        <w:rPr>
          <w:rFonts w:asciiTheme="minorHAnsi" w:eastAsiaTheme="minorEastAsia" w:hAnsiTheme="minorHAnsi" w:cstheme="minorBidi"/>
          <w:sz w:val="22"/>
          <w:szCs w:val="22"/>
          <w:lang w:eastAsia="en-GB"/>
        </w:rPr>
        <w:tab/>
      </w:r>
      <w:r w:rsidRPr="00654AA9">
        <w:rPr>
          <w:lang w:val="en-US"/>
        </w:rPr>
        <w:t>Simple data types and enumerations</w:t>
      </w:r>
      <w:r>
        <w:tab/>
      </w:r>
      <w:r>
        <w:fldChar w:fldCharType="begin" w:fldLock="1"/>
      </w:r>
      <w:r>
        <w:instrText xml:space="preserve"> PAGEREF _Toc67680547 \h </w:instrText>
      </w:r>
      <w:r>
        <w:fldChar w:fldCharType="separate"/>
      </w:r>
      <w:r>
        <w:t>28</w:t>
      </w:r>
      <w:r>
        <w:fldChar w:fldCharType="end"/>
      </w:r>
    </w:p>
    <w:p w14:paraId="3C6ADEBC" w14:textId="5FEC88B1" w:rsidR="00B41303" w:rsidRDefault="00B4130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_Toc67680548 \h </w:instrText>
      </w:r>
      <w:r>
        <w:fldChar w:fldCharType="separate"/>
      </w:r>
      <w:r>
        <w:t>28</w:t>
      </w:r>
      <w:r>
        <w:fldChar w:fldCharType="end"/>
      </w:r>
    </w:p>
    <w:p w14:paraId="6AEFB4C0" w14:textId="745410C7" w:rsidR="00B41303" w:rsidRDefault="00B4130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_Toc67680549 \h </w:instrText>
      </w:r>
      <w:r>
        <w:fldChar w:fldCharType="separate"/>
      </w:r>
      <w:r>
        <w:t>28</w:t>
      </w:r>
      <w:r>
        <w:fldChar w:fldCharType="end"/>
      </w:r>
    </w:p>
    <w:p w14:paraId="08F61D85" w14:textId="5E80A29B" w:rsidR="00B41303" w:rsidRDefault="00B4130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_Toc67680550 \h </w:instrText>
      </w:r>
      <w:r>
        <w:fldChar w:fldCharType="separate"/>
      </w:r>
      <w:r>
        <w:t>29</w:t>
      </w:r>
      <w:r>
        <w:fldChar w:fldCharType="end"/>
      </w:r>
    </w:p>
    <w:p w14:paraId="64D71CDB" w14:textId="3BDE6378" w:rsidR="00B41303" w:rsidRDefault="00B41303">
      <w:pPr>
        <w:pStyle w:val="TOC5"/>
        <w:rPr>
          <w:rFonts w:asciiTheme="minorHAnsi" w:eastAsiaTheme="minorEastAsia" w:hAnsiTheme="minorHAnsi" w:cstheme="minorBidi"/>
          <w:sz w:val="22"/>
          <w:szCs w:val="22"/>
          <w:lang w:eastAsia="en-GB"/>
        </w:rPr>
      </w:pPr>
      <w:r w:rsidRPr="00B41303">
        <w:t>6.1.6.3.4</w:t>
      </w:r>
      <w:r w:rsidRPr="00B41303">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_Toc67680551 \h </w:instrText>
      </w:r>
      <w:r>
        <w:fldChar w:fldCharType="separate"/>
      </w:r>
      <w:r>
        <w:t>29</w:t>
      </w:r>
      <w:r>
        <w:fldChar w:fldCharType="end"/>
      </w:r>
    </w:p>
    <w:p w14:paraId="2B7AD779" w14:textId="02E055B9" w:rsidR="00B41303" w:rsidRDefault="00B41303">
      <w:pPr>
        <w:pStyle w:val="TOC4"/>
        <w:rPr>
          <w:rFonts w:asciiTheme="minorHAnsi" w:eastAsiaTheme="minorEastAsia" w:hAnsiTheme="minorHAnsi" w:cstheme="minorBidi"/>
          <w:sz w:val="22"/>
          <w:szCs w:val="22"/>
          <w:lang w:eastAsia="en-GB"/>
        </w:rPr>
      </w:pPr>
      <w:r w:rsidRPr="00B41303">
        <w:t>6.1.6.4</w:t>
      </w:r>
      <w:r w:rsidRPr="00B41303">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_Toc67680552 \h </w:instrText>
      </w:r>
      <w:r>
        <w:fldChar w:fldCharType="separate"/>
      </w:r>
      <w:r>
        <w:t>29</w:t>
      </w:r>
      <w:r>
        <w:fldChar w:fldCharType="end"/>
      </w:r>
    </w:p>
    <w:p w14:paraId="22A91599" w14:textId="46CEADD2" w:rsidR="00B41303" w:rsidRDefault="00B4130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_Toc67680553 \h </w:instrText>
      </w:r>
      <w:r>
        <w:fldChar w:fldCharType="separate"/>
      </w:r>
      <w:r>
        <w:t>29</w:t>
      </w:r>
      <w:r>
        <w:fldChar w:fldCharType="end"/>
      </w:r>
    </w:p>
    <w:p w14:paraId="4BAE63DA" w14:textId="6FCA1722" w:rsidR="00B41303" w:rsidRDefault="00B41303">
      <w:pPr>
        <w:pStyle w:val="TOC5"/>
        <w:rPr>
          <w:rFonts w:asciiTheme="minorHAnsi" w:eastAsiaTheme="minorEastAsia" w:hAnsiTheme="minorHAnsi" w:cstheme="minorBidi"/>
          <w:sz w:val="22"/>
          <w:szCs w:val="22"/>
          <w:lang w:eastAsia="en-GB"/>
        </w:rPr>
      </w:pPr>
      <w:r w:rsidRPr="00B41303">
        <w:t>6.1.6.5.2</w:t>
      </w:r>
      <w:r w:rsidRPr="00B41303">
        <w:rPr>
          <w:rFonts w:asciiTheme="minorHAnsi" w:eastAsiaTheme="minorEastAsia" w:hAnsiTheme="minorHAnsi" w:cstheme="minorBidi"/>
          <w:sz w:val="22"/>
          <w:szCs w:val="22"/>
          <w:lang w:eastAsia="en-GB"/>
        </w:rPr>
        <w:tab/>
      </w:r>
      <w:r w:rsidRPr="00654AA9">
        <w:rPr>
          <w:lang w:val="en-US"/>
        </w:rPr>
        <w:t>UE Radio Capability Information</w:t>
      </w:r>
      <w:r>
        <w:tab/>
      </w:r>
      <w:r>
        <w:fldChar w:fldCharType="begin" w:fldLock="1"/>
      </w:r>
      <w:r>
        <w:instrText xml:space="preserve"> PAGEREF _Toc67680554 \h </w:instrText>
      </w:r>
      <w:r>
        <w:fldChar w:fldCharType="separate"/>
      </w:r>
      <w:r>
        <w:t>29</w:t>
      </w:r>
      <w:r>
        <w:fldChar w:fldCharType="end"/>
      </w:r>
    </w:p>
    <w:p w14:paraId="7C3970CB" w14:textId="1312DE48" w:rsidR="00B41303" w:rsidRDefault="00B4130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_Toc67680555 \h </w:instrText>
      </w:r>
      <w:r>
        <w:fldChar w:fldCharType="separate"/>
      </w:r>
      <w:r>
        <w:t>30</w:t>
      </w:r>
      <w:r>
        <w:fldChar w:fldCharType="end"/>
      </w:r>
    </w:p>
    <w:p w14:paraId="42A90A57" w14:textId="5FC151EA" w:rsidR="00B41303" w:rsidRDefault="00B4130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_Toc67680556 \h </w:instrText>
      </w:r>
      <w:r>
        <w:fldChar w:fldCharType="separate"/>
      </w:r>
      <w:r>
        <w:t>30</w:t>
      </w:r>
      <w:r>
        <w:fldChar w:fldCharType="end"/>
      </w:r>
    </w:p>
    <w:p w14:paraId="69FE8957" w14:textId="06B6FC55" w:rsidR="00B41303" w:rsidRDefault="00B4130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_Toc67680557 \h </w:instrText>
      </w:r>
      <w:r>
        <w:fldChar w:fldCharType="separate"/>
      </w:r>
      <w:r>
        <w:t>30</w:t>
      </w:r>
      <w:r>
        <w:fldChar w:fldCharType="end"/>
      </w:r>
    </w:p>
    <w:p w14:paraId="64E7B15C" w14:textId="0EDA197C" w:rsidR="00B41303" w:rsidRDefault="00B4130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_Toc67680558 \h </w:instrText>
      </w:r>
      <w:r>
        <w:fldChar w:fldCharType="separate"/>
      </w:r>
      <w:r>
        <w:t>30</w:t>
      </w:r>
      <w:r>
        <w:fldChar w:fldCharType="end"/>
      </w:r>
    </w:p>
    <w:p w14:paraId="278BFFB3" w14:textId="4FD7EED4" w:rsidR="00B41303" w:rsidRDefault="00B4130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_Toc67680559 \h </w:instrText>
      </w:r>
      <w:r>
        <w:fldChar w:fldCharType="separate"/>
      </w:r>
      <w:r>
        <w:t>30</w:t>
      </w:r>
      <w:r>
        <w:fldChar w:fldCharType="end"/>
      </w:r>
    </w:p>
    <w:p w14:paraId="40DD315F" w14:textId="561C0B75" w:rsidR="00B41303" w:rsidRDefault="00B4130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_Toc67680560 \h </w:instrText>
      </w:r>
      <w:r>
        <w:fldChar w:fldCharType="separate"/>
      </w:r>
      <w:r>
        <w:t>30</w:t>
      </w:r>
      <w:r>
        <w:fldChar w:fldCharType="end"/>
      </w:r>
    </w:p>
    <w:p w14:paraId="00BBDDF6" w14:textId="77E1740E" w:rsidR="00B41303" w:rsidRDefault="00B41303">
      <w:pPr>
        <w:pStyle w:val="TOC3"/>
        <w:rPr>
          <w:rFonts w:asciiTheme="minorHAnsi" w:eastAsiaTheme="minorEastAsia" w:hAnsiTheme="minorHAnsi" w:cstheme="minorBidi"/>
          <w:sz w:val="22"/>
          <w:szCs w:val="22"/>
          <w:lang w:eastAsia="en-GB"/>
        </w:rPr>
      </w:pPr>
      <w:r w:rsidRPr="00B41303">
        <w:t>6.1.10</w:t>
      </w:r>
      <w:r w:rsidRPr="00B41303">
        <w:rPr>
          <w:rFonts w:asciiTheme="minorHAnsi" w:eastAsiaTheme="minorEastAsia" w:hAnsiTheme="minorHAnsi" w:cstheme="minorBidi"/>
          <w:sz w:val="22"/>
          <w:szCs w:val="22"/>
          <w:lang w:eastAsia="en-GB"/>
        </w:rPr>
        <w:tab/>
      </w:r>
      <w:r w:rsidRPr="00654AA9">
        <w:rPr>
          <w:lang w:val="en-US"/>
        </w:rPr>
        <w:t>HTTP redirection</w:t>
      </w:r>
      <w:r>
        <w:tab/>
      </w:r>
      <w:r>
        <w:fldChar w:fldCharType="begin" w:fldLock="1"/>
      </w:r>
      <w:r>
        <w:instrText xml:space="preserve"> PAGEREF _Toc67680561 \h </w:instrText>
      </w:r>
      <w:r>
        <w:fldChar w:fldCharType="separate"/>
      </w:r>
      <w:r>
        <w:t>31</w:t>
      </w:r>
      <w:r>
        <w:fldChar w:fldCharType="end"/>
      </w:r>
    </w:p>
    <w:p w14:paraId="423ECEAE" w14:textId="039A255B" w:rsidR="00B41303" w:rsidRDefault="00B4130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_Toc67680562 \h </w:instrText>
      </w:r>
      <w:r>
        <w:fldChar w:fldCharType="separate"/>
      </w:r>
      <w:r>
        <w:t>32</w:t>
      </w:r>
      <w:r>
        <w:fldChar w:fldCharType="end"/>
      </w:r>
    </w:p>
    <w:p w14:paraId="7E8BB868" w14:textId="076ECC22" w:rsidR="00B41303" w:rsidRDefault="00B4130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_Toc67680563 \h </w:instrText>
      </w:r>
      <w:r>
        <w:fldChar w:fldCharType="separate"/>
      </w:r>
      <w:r>
        <w:t>32</w:t>
      </w:r>
      <w:r>
        <w:fldChar w:fldCharType="end"/>
      </w:r>
    </w:p>
    <w:p w14:paraId="48DB53A8" w14:textId="512E7939" w:rsidR="00080512" w:rsidRPr="004D3578" w:rsidRDefault="00B32299">
      <w:r>
        <w:rPr>
          <w:noProof/>
          <w:sz w:val="22"/>
        </w:rPr>
        <w:fldChar w:fldCharType="end"/>
      </w:r>
    </w:p>
    <w:p w14:paraId="21253118" w14:textId="77777777"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67680466"/>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67680467"/>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24C3F">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67680468"/>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334559A7" w14:textId="78EDAA08"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068D29E6" w14:textId="77777777"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24C3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67680469"/>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p>
    <w:p w14:paraId="390BB088" w14:textId="77777777" w:rsidR="00F24C3F" w:rsidRPr="004D3578" w:rsidRDefault="00F24C3F" w:rsidP="00F24C3F">
      <w:pPr>
        <w:pStyle w:val="Heading2"/>
      </w:pPr>
      <w:bookmarkStart w:id="61" w:name="_Toc21954248"/>
      <w:bookmarkStart w:id="62" w:name="_Toc25048030"/>
      <w:bookmarkStart w:id="63" w:name="_Toc34143405"/>
      <w:bookmarkStart w:id="64" w:name="_Toc34750875"/>
      <w:bookmarkStart w:id="65" w:name="_Toc34751636"/>
      <w:bookmarkStart w:id="66" w:name="_Toc35940984"/>
      <w:bookmarkStart w:id="67" w:name="_Toc43283884"/>
      <w:bookmarkStart w:id="68" w:name="_Toc49762879"/>
      <w:bookmarkStart w:id="69" w:name="_Toc51925733"/>
      <w:bookmarkStart w:id="70" w:name="_Toc51925834"/>
      <w:bookmarkStart w:id="71" w:name="_Toc67680470"/>
      <w:r w:rsidRPr="004D3578">
        <w:t>3.1</w:t>
      </w:r>
      <w:r w:rsidRPr="004D3578">
        <w:tab/>
      </w:r>
      <w:bookmarkEnd w:id="61"/>
      <w:bookmarkEnd w:id="62"/>
      <w:bookmarkEnd w:id="63"/>
      <w:bookmarkEnd w:id="64"/>
      <w:r w:rsidR="006C0D0E">
        <w:t>Terms</w:t>
      </w:r>
      <w:bookmarkEnd w:id="65"/>
      <w:bookmarkEnd w:id="66"/>
      <w:bookmarkEnd w:id="67"/>
      <w:bookmarkEnd w:id="68"/>
      <w:bookmarkEnd w:id="69"/>
      <w:bookmarkEnd w:id="70"/>
      <w:bookmarkEnd w:id="71"/>
    </w:p>
    <w:p w14:paraId="108034D7" w14:textId="77777777" w:rsidR="00F24C3F" w:rsidRPr="004D3578" w:rsidRDefault="006C0D0E" w:rsidP="00F24C3F">
      <w:r>
        <w:t>void</w:t>
      </w:r>
    </w:p>
    <w:p w14:paraId="2177D102" w14:textId="77777777" w:rsidR="00F24C3F" w:rsidRPr="004D3578" w:rsidRDefault="00F24C3F" w:rsidP="00F24C3F">
      <w:pPr>
        <w:pStyle w:val="Heading2"/>
      </w:pPr>
      <w:bookmarkStart w:id="72" w:name="_Toc21954249"/>
      <w:bookmarkStart w:id="73" w:name="_Toc25048031"/>
      <w:bookmarkStart w:id="74" w:name="_Toc34143406"/>
      <w:bookmarkStart w:id="75" w:name="_Toc34750876"/>
      <w:bookmarkStart w:id="76" w:name="_Toc34751637"/>
      <w:bookmarkStart w:id="77" w:name="_Toc35940985"/>
      <w:bookmarkStart w:id="78" w:name="_Toc43283885"/>
      <w:bookmarkStart w:id="79" w:name="_Toc49762880"/>
      <w:bookmarkStart w:id="80" w:name="_Toc51925734"/>
      <w:bookmarkStart w:id="81" w:name="_Toc51925835"/>
      <w:bookmarkStart w:id="82" w:name="_Toc67680471"/>
      <w:r w:rsidRPr="004D3578">
        <w:t>3.2</w:t>
      </w:r>
      <w:r w:rsidRPr="004D3578">
        <w:tab/>
        <w:t>Symbols</w:t>
      </w:r>
      <w:bookmarkEnd w:id="72"/>
      <w:bookmarkEnd w:id="73"/>
      <w:bookmarkEnd w:id="74"/>
      <w:bookmarkEnd w:id="75"/>
      <w:bookmarkEnd w:id="76"/>
      <w:bookmarkEnd w:id="77"/>
      <w:bookmarkEnd w:id="78"/>
      <w:bookmarkEnd w:id="79"/>
      <w:bookmarkEnd w:id="80"/>
      <w:bookmarkEnd w:id="81"/>
      <w:bookmarkEnd w:id="82"/>
    </w:p>
    <w:p w14:paraId="0C99F659" w14:textId="77777777" w:rsidR="00F24C3F" w:rsidRPr="004D3578" w:rsidRDefault="006C0D0E" w:rsidP="006C0D0E">
      <w:r>
        <w:t>void</w:t>
      </w:r>
    </w:p>
    <w:p w14:paraId="098C65CA" w14:textId="77777777" w:rsidR="00F24C3F" w:rsidRPr="004D3578" w:rsidRDefault="00F24C3F" w:rsidP="00F24C3F">
      <w:pPr>
        <w:pStyle w:val="Heading2"/>
      </w:pPr>
      <w:bookmarkStart w:id="83" w:name="_Toc21954250"/>
      <w:bookmarkStart w:id="84" w:name="_Toc25048032"/>
      <w:bookmarkStart w:id="85" w:name="_Toc34143407"/>
      <w:bookmarkStart w:id="86" w:name="_Toc34750877"/>
      <w:bookmarkStart w:id="87" w:name="_Toc34751638"/>
      <w:bookmarkStart w:id="88" w:name="_Toc35940986"/>
      <w:bookmarkStart w:id="89" w:name="_Toc43283886"/>
      <w:bookmarkStart w:id="90" w:name="_Toc49762881"/>
      <w:bookmarkStart w:id="91" w:name="_Toc51925735"/>
      <w:bookmarkStart w:id="92" w:name="_Toc51925836"/>
      <w:bookmarkStart w:id="93" w:name="_Toc67680472"/>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6A29A55C" w14:textId="77777777" w:rsidR="00691098" w:rsidRDefault="00691098" w:rsidP="00691098">
      <w:pPr>
        <w:keepNext/>
      </w:pPr>
      <w:bookmarkStart w:id="94" w:name="_Toc21954251"/>
      <w:bookmarkStart w:id="95" w:name="_Toc25048033"/>
      <w:bookmarkStart w:id="96" w:name="_Toc34143408"/>
      <w:bookmarkStart w:id="97" w:name="_Toc34750878"/>
      <w:bookmarkStart w:id="9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24C3F">
      <w:pPr>
        <w:pStyle w:val="Heading1"/>
      </w:pPr>
      <w:bookmarkStart w:id="99" w:name="_Toc35940987"/>
      <w:bookmarkStart w:id="100" w:name="_Toc43283887"/>
      <w:bookmarkStart w:id="101" w:name="_Toc49762882"/>
      <w:bookmarkStart w:id="102" w:name="_Toc51925736"/>
      <w:bookmarkStart w:id="103" w:name="_Toc51925837"/>
      <w:bookmarkStart w:id="104" w:name="_Toc67680473"/>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4B7D052B" w14:textId="77777777" w:rsidR="00F24C3F" w:rsidRDefault="00F24C3F" w:rsidP="00F24C3F">
      <w:pPr>
        <w:pStyle w:val="Heading2"/>
      </w:pPr>
      <w:bookmarkStart w:id="105" w:name="_Toc21954252"/>
      <w:bookmarkStart w:id="106" w:name="_Toc25048034"/>
      <w:bookmarkStart w:id="107" w:name="_Toc34143409"/>
      <w:bookmarkStart w:id="108" w:name="_Toc34750879"/>
      <w:bookmarkStart w:id="109" w:name="_Toc34751640"/>
      <w:bookmarkStart w:id="110" w:name="_Toc35940988"/>
      <w:bookmarkStart w:id="111" w:name="_Toc43283888"/>
      <w:bookmarkStart w:id="112" w:name="_Toc49762883"/>
      <w:bookmarkStart w:id="113" w:name="_Toc51925737"/>
      <w:bookmarkStart w:id="114" w:name="_Toc51925838"/>
      <w:bookmarkStart w:id="115" w:name="_Toc67680474"/>
      <w:r>
        <w:t>4.1</w:t>
      </w:r>
      <w:r>
        <w:tab/>
        <w:t>Introduction</w:t>
      </w:r>
      <w:bookmarkEnd w:id="105"/>
      <w:bookmarkEnd w:id="106"/>
      <w:bookmarkEnd w:id="107"/>
      <w:bookmarkEnd w:id="108"/>
      <w:bookmarkEnd w:id="109"/>
      <w:bookmarkEnd w:id="110"/>
      <w:bookmarkEnd w:id="111"/>
      <w:bookmarkEnd w:id="112"/>
      <w:bookmarkEnd w:id="113"/>
      <w:bookmarkEnd w:id="114"/>
      <w:bookmarkEnd w:id="11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pt;height:196pt" o:ole="">
            <v:imagedata r:id="rId12" o:title="" croptop="3418f" cropbottom="2208f" cropright="985f"/>
          </v:shape>
          <o:OLEObject Type="Embed" ProgID="Visio.Drawing.11" ShapeID="_x0000_i1027" DrawAspect="Content" ObjectID="_1678293261"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24C3F">
      <w:pPr>
        <w:pStyle w:val="Heading1"/>
      </w:pPr>
      <w:bookmarkStart w:id="116" w:name="_Toc21954253"/>
      <w:bookmarkStart w:id="117" w:name="_Toc25048035"/>
      <w:bookmarkStart w:id="118" w:name="_Toc34143410"/>
      <w:bookmarkStart w:id="119" w:name="_Toc34750880"/>
      <w:bookmarkStart w:id="120" w:name="_Toc34751641"/>
      <w:bookmarkStart w:id="121" w:name="_Toc35940989"/>
      <w:bookmarkStart w:id="122" w:name="_Toc43283889"/>
      <w:bookmarkStart w:id="123" w:name="_Toc49762884"/>
      <w:bookmarkStart w:id="124" w:name="_Toc51925738"/>
      <w:bookmarkStart w:id="125" w:name="_Toc51925839"/>
      <w:bookmarkStart w:id="126" w:name="_Toc67680475"/>
      <w:r>
        <w:t>5</w:t>
      </w:r>
      <w:r w:rsidRPr="004D3578">
        <w:tab/>
      </w:r>
      <w:r>
        <w:t>Services offered by the UCMF</w:t>
      </w:r>
      <w:bookmarkEnd w:id="116"/>
      <w:bookmarkEnd w:id="117"/>
      <w:bookmarkEnd w:id="118"/>
      <w:bookmarkEnd w:id="119"/>
      <w:bookmarkEnd w:id="120"/>
      <w:bookmarkEnd w:id="121"/>
      <w:bookmarkEnd w:id="122"/>
      <w:bookmarkEnd w:id="123"/>
      <w:bookmarkEnd w:id="124"/>
      <w:bookmarkEnd w:id="125"/>
      <w:bookmarkEnd w:id="126"/>
    </w:p>
    <w:p w14:paraId="0E807D0B" w14:textId="77777777" w:rsidR="00F24C3F" w:rsidRDefault="00F24C3F" w:rsidP="00F24C3F">
      <w:pPr>
        <w:pStyle w:val="Heading2"/>
      </w:pPr>
      <w:bookmarkStart w:id="127" w:name="_Toc21954254"/>
      <w:bookmarkStart w:id="128" w:name="_Toc25048036"/>
      <w:bookmarkStart w:id="129" w:name="_Toc34143411"/>
      <w:bookmarkStart w:id="130" w:name="_Toc34750881"/>
      <w:bookmarkStart w:id="131" w:name="_Toc34751642"/>
      <w:bookmarkStart w:id="132" w:name="_Toc35940990"/>
      <w:bookmarkStart w:id="133" w:name="_Toc43283890"/>
      <w:bookmarkStart w:id="134" w:name="_Toc49762885"/>
      <w:bookmarkStart w:id="135" w:name="_Toc51925739"/>
      <w:bookmarkStart w:id="136" w:name="_Toc51925840"/>
      <w:bookmarkStart w:id="137" w:name="_Toc67680476"/>
      <w:r>
        <w:t>5.1</w:t>
      </w:r>
      <w:r>
        <w:tab/>
        <w:t>Introduction</w:t>
      </w:r>
      <w:bookmarkEnd w:id="127"/>
      <w:bookmarkEnd w:id="128"/>
      <w:bookmarkEnd w:id="129"/>
      <w:bookmarkEnd w:id="130"/>
      <w:bookmarkEnd w:id="131"/>
      <w:bookmarkEnd w:id="132"/>
      <w:bookmarkEnd w:id="133"/>
      <w:bookmarkEnd w:id="134"/>
      <w:bookmarkEnd w:id="135"/>
      <w:bookmarkEnd w:id="136"/>
      <w:bookmarkEnd w:id="13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7777777"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24C3F">
      <w:pPr>
        <w:pStyle w:val="Heading2"/>
      </w:pPr>
      <w:bookmarkStart w:id="138" w:name="_Toc21954255"/>
      <w:bookmarkStart w:id="139" w:name="_Toc25048037"/>
      <w:bookmarkStart w:id="140" w:name="_Toc34143412"/>
      <w:bookmarkStart w:id="141" w:name="_Toc34750882"/>
      <w:bookmarkStart w:id="142" w:name="_Toc34751643"/>
      <w:bookmarkStart w:id="143" w:name="_Toc35940991"/>
      <w:bookmarkStart w:id="144" w:name="_Toc43283891"/>
      <w:bookmarkStart w:id="145" w:name="_Toc49762886"/>
      <w:bookmarkStart w:id="146" w:name="_Toc51925740"/>
      <w:bookmarkStart w:id="147" w:name="_Toc51925841"/>
      <w:bookmarkStart w:id="148" w:name="_Toc67680477"/>
      <w:r>
        <w:t>5.2</w:t>
      </w:r>
      <w:r>
        <w:tab/>
      </w:r>
      <w:r w:rsidRPr="002B0E61">
        <w:t>Nucmf_UECapabilityManagement</w:t>
      </w:r>
      <w:r w:rsidRPr="00AF47A0">
        <w:t xml:space="preserve"> </w:t>
      </w:r>
      <w:r>
        <w:t>Service</w:t>
      </w:r>
      <w:bookmarkEnd w:id="138"/>
      <w:bookmarkEnd w:id="139"/>
      <w:bookmarkEnd w:id="140"/>
      <w:bookmarkEnd w:id="141"/>
      <w:bookmarkEnd w:id="142"/>
      <w:bookmarkEnd w:id="143"/>
      <w:bookmarkEnd w:id="144"/>
      <w:bookmarkEnd w:id="145"/>
      <w:bookmarkEnd w:id="146"/>
      <w:bookmarkEnd w:id="147"/>
      <w:bookmarkEnd w:id="148"/>
    </w:p>
    <w:p w14:paraId="0D672A6B" w14:textId="77777777" w:rsidR="00F24C3F" w:rsidRDefault="00F24C3F" w:rsidP="00F24C3F">
      <w:pPr>
        <w:pStyle w:val="Heading3"/>
      </w:pPr>
      <w:bookmarkStart w:id="149" w:name="_Toc21954256"/>
      <w:bookmarkStart w:id="150" w:name="_Toc25048038"/>
      <w:bookmarkStart w:id="151" w:name="_Toc34143413"/>
      <w:bookmarkStart w:id="152" w:name="_Toc34750883"/>
      <w:bookmarkStart w:id="153" w:name="_Toc34751644"/>
      <w:bookmarkStart w:id="154" w:name="_Toc35940992"/>
      <w:bookmarkStart w:id="155" w:name="_Toc43283892"/>
      <w:bookmarkStart w:id="156" w:name="_Toc49762887"/>
      <w:bookmarkStart w:id="157" w:name="_Toc51925741"/>
      <w:bookmarkStart w:id="158" w:name="_Toc51925842"/>
      <w:bookmarkStart w:id="159" w:name="_Toc67680478"/>
      <w:r>
        <w:t>5.2.1</w:t>
      </w:r>
      <w:r>
        <w:tab/>
        <w:t>Service Description</w:t>
      </w:r>
      <w:bookmarkEnd w:id="149"/>
      <w:bookmarkEnd w:id="150"/>
      <w:bookmarkEnd w:id="151"/>
      <w:bookmarkEnd w:id="152"/>
      <w:bookmarkEnd w:id="153"/>
      <w:bookmarkEnd w:id="154"/>
      <w:bookmarkEnd w:id="155"/>
      <w:bookmarkEnd w:id="156"/>
      <w:bookmarkEnd w:id="157"/>
      <w:bookmarkEnd w:id="158"/>
      <w:bookmarkEnd w:id="15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bookmarkStart w:id="160" w:name="OLE_LINK5"/>
      <w:r>
        <w:t>-</w:t>
      </w:r>
      <w:r>
        <w:tab/>
        <w:t>to retrieve UE radio access capability information with a UE Radio Capability ID (either Manufacturer-assigned or PLMN-assigned)</w:t>
      </w:r>
      <w:bookmarkEnd w:id="160"/>
      <w:r>
        <w:t>;</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24C3F">
      <w:pPr>
        <w:pStyle w:val="Heading3"/>
      </w:pPr>
      <w:bookmarkStart w:id="161" w:name="_Toc21954257"/>
      <w:bookmarkStart w:id="162" w:name="_Toc25048039"/>
      <w:bookmarkStart w:id="163" w:name="_Toc34143414"/>
      <w:bookmarkStart w:id="164" w:name="_Toc34750884"/>
      <w:bookmarkStart w:id="165" w:name="_Toc34751645"/>
      <w:bookmarkStart w:id="166" w:name="_Toc35940993"/>
      <w:bookmarkStart w:id="167" w:name="_Toc43283893"/>
      <w:bookmarkStart w:id="168" w:name="_Toc49762888"/>
      <w:bookmarkStart w:id="169" w:name="_Toc51925742"/>
      <w:bookmarkStart w:id="170" w:name="_Toc51925843"/>
      <w:bookmarkStart w:id="171" w:name="_Toc67680479"/>
      <w:r>
        <w:t>5.2.2</w:t>
      </w:r>
      <w:r>
        <w:tab/>
        <w:t>Service Operations</w:t>
      </w:r>
      <w:bookmarkEnd w:id="161"/>
      <w:bookmarkEnd w:id="162"/>
      <w:bookmarkEnd w:id="163"/>
      <w:bookmarkEnd w:id="164"/>
      <w:bookmarkEnd w:id="165"/>
      <w:bookmarkEnd w:id="166"/>
      <w:bookmarkEnd w:id="167"/>
      <w:bookmarkEnd w:id="168"/>
      <w:bookmarkEnd w:id="169"/>
      <w:bookmarkEnd w:id="170"/>
      <w:bookmarkEnd w:id="171"/>
    </w:p>
    <w:p w14:paraId="754F2835" w14:textId="77777777" w:rsidR="00F24C3F" w:rsidRDefault="00F24C3F" w:rsidP="00F24C3F">
      <w:pPr>
        <w:pStyle w:val="Heading4"/>
      </w:pPr>
      <w:bookmarkStart w:id="172" w:name="_Toc21954258"/>
      <w:bookmarkStart w:id="173" w:name="_Toc25048040"/>
      <w:bookmarkStart w:id="174" w:name="_Toc34143415"/>
      <w:bookmarkStart w:id="175" w:name="_Toc34750885"/>
      <w:bookmarkStart w:id="176" w:name="_Toc34751646"/>
      <w:bookmarkStart w:id="177" w:name="_Toc35940994"/>
      <w:bookmarkStart w:id="178" w:name="_Toc43283894"/>
      <w:bookmarkStart w:id="179" w:name="_Toc49762889"/>
      <w:bookmarkStart w:id="180" w:name="_Toc51925743"/>
      <w:bookmarkStart w:id="181" w:name="_Toc51925844"/>
      <w:bookmarkStart w:id="182" w:name="_Toc67680480"/>
      <w:r>
        <w:t>5.2.2.1</w:t>
      </w:r>
      <w:r>
        <w:tab/>
        <w:t>Introduction</w:t>
      </w:r>
      <w:bookmarkEnd w:id="172"/>
      <w:bookmarkEnd w:id="173"/>
      <w:bookmarkEnd w:id="174"/>
      <w:bookmarkEnd w:id="175"/>
      <w:bookmarkEnd w:id="176"/>
      <w:bookmarkEnd w:id="177"/>
      <w:bookmarkEnd w:id="178"/>
      <w:bookmarkEnd w:id="179"/>
      <w:bookmarkEnd w:id="180"/>
      <w:bookmarkEnd w:id="181"/>
      <w:bookmarkEnd w:id="182"/>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24C3F">
      <w:pPr>
        <w:pStyle w:val="Heading4"/>
      </w:pPr>
      <w:bookmarkStart w:id="183" w:name="_Toc21954259"/>
      <w:bookmarkStart w:id="184" w:name="_Toc25048041"/>
      <w:bookmarkStart w:id="185" w:name="_Toc34143416"/>
      <w:bookmarkStart w:id="186" w:name="_Toc34750886"/>
      <w:bookmarkStart w:id="187" w:name="_Toc34751647"/>
      <w:bookmarkStart w:id="188" w:name="_Toc35940995"/>
      <w:bookmarkStart w:id="189" w:name="_Toc43283895"/>
      <w:bookmarkStart w:id="190" w:name="_Toc49762890"/>
      <w:bookmarkStart w:id="191" w:name="_Toc51925744"/>
      <w:bookmarkStart w:id="192" w:name="_Toc51925845"/>
      <w:bookmarkStart w:id="193" w:name="_Toc67680481"/>
      <w:r>
        <w:t>5.2.2.2</w:t>
      </w:r>
      <w:r>
        <w:tab/>
      </w:r>
      <w:r>
        <w:rPr>
          <w:lang w:val="en-US"/>
        </w:rPr>
        <w:t>Service Operation Resolve</w:t>
      </w:r>
      <w:bookmarkEnd w:id="183"/>
      <w:bookmarkEnd w:id="184"/>
      <w:bookmarkEnd w:id="185"/>
      <w:bookmarkEnd w:id="186"/>
      <w:bookmarkEnd w:id="187"/>
      <w:bookmarkEnd w:id="188"/>
      <w:bookmarkEnd w:id="189"/>
      <w:bookmarkEnd w:id="190"/>
      <w:bookmarkEnd w:id="191"/>
      <w:bookmarkEnd w:id="192"/>
      <w:bookmarkEnd w:id="193"/>
    </w:p>
    <w:p w14:paraId="22479BFB" w14:textId="77777777" w:rsidR="00F24C3F" w:rsidRDefault="00F24C3F" w:rsidP="00F24C3F">
      <w:pPr>
        <w:pStyle w:val="Heading5"/>
      </w:pPr>
      <w:bookmarkStart w:id="194" w:name="_Toc21954260"/>
      <w:bookmarkStart w:id="195" w:name="_Toc25048042"/>
      <w:bookmarkStart w:id="196" w:name="_Toc34143417"/>
      <w:bookmarkStart w:id="197" w:name="_Toc34750887"/>
      <w:bookmarkStart w:id="198" w:name="_Toc34751648"/>
      <w:bookmarkStart w:id="199" w:name="_Toc35940996"/>
      <w:bookmarkStart w:id="200" w:name="_Toc43283896"/>
      <w:bookmarkStart w:id="201" w:name="_Toc49762891"/>
      <w:bookmarkStart w:id="202" w:name="_Toc51925745"/>
      <w:bookmarkStart w:id="203" w:name="_Toc51925846"/>
      <w:bookmarkStart w:id="204" w:name="_Toc67680482"/>
      <w:r>
        <w:t>5.2.2.2.1</w:t>
      </w:r>
      <w:r>
        <w:tab/>
        <w:t>General</w:t>
      </w:r>
      <w:bookmarkEnd w:id="194"/>
      <w:bookmarkEnd w:id="195"/>
      <w:bookmarkEnd w:id="196"/>
      <w:bookmarkEnd w:id="197"/>
      <w:bookmarkEnd w:id="198"/>
      <w:bookmarkEnd w:id="199"/>
      <w:bookmarkEnd w:id="200"/>
      <w:bookmarkEnd w:id="201"/>
      <w:bookmarkEnd w:id="202"/>
      <w:bookmarkEnd w:id="203"/>
      <w:bookmarkEnd w:id="204"/>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59C5ABB" w:rsidR="00F24C3F" w:rsidRDefault="00F24C3F" w:rsidP="00F24C3F">
      <w:pPr>
        <w:pStyle w:val="TH"/>
      </w:pPr>
    </w:p>
    <w:p w14:paraId="543F09AF" w14:textId="3D1F5B9F" w:rsidR="002A3CCE" w:rsidRDefault="002A3CCE" w:rsidP="00F24C3F">
      <w:pPr>
        <w:pStyle w:val="TH"/>
      </w:pPr>
      <w:r>
        <w:object w:dxaOrig="8671" w:dyaOrig="2131" w14:anchorId="2608DD52">
          <v:shape id="_x0000_i1029" type="#_x0000_t75" style="width:433.5pt;height:106.5pt" o:ole="">
            <v:imagedata r:id="rId14" o:title=""/>
          </v:shape>
          <o:OLEObject Type="Embed" ProgID="Visio.Drawing.15" ShapeID="_x0000_i1029" DrawAspect="Content" ObjectID="_1678293262"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lang w:eastAsia="en-GB"/>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24C3F">
      <w:pPr>
        <w:pStyle w:val="Heading5"/>
      </w:pPr>
      <w:bookmarkStart w:id="205" w:name="_Toc21954261"/>
      <w:bookmarkStart w:id="206" w:name="_Toc25048043"/>
      <w:bookmarkStart w:id="207" w:name="_Toc34143418"/>
      <w:bookmarkStart w:id="208" w:name="_Toc34750888"/>
      <w:bookmarkStart w:id="209" w:name="_Toc34751649"/>
      <w:bookmarkStart w:id="210" w:name="_Toc35940997"/>
      <w:bookmarkStart w:id="211" w:name="_Toc43283897"/>
      <w:bookmarkStart w:id="212" w:name="_Toc49762892"/>
      <w:bookmarkStart w:id="213" w:name="_Toc51925746"/>
      <w:bookmarkStart w:id="214" w:name="_Toc51925847"/>
      <w:bookmarkStart w:id="215" w:name="_Toc67680483"/>
      <w:r>
        <w:t>5.2.2.2.2</w:t>
      </w:r>
      <w:r>
        <w:tab/>
        <w:t>Retrieve a Dictionary Entry</w:t>
      </w:r>
      <w:bookmarkEnd w:id="205"/>
      <w:bookmarkEnd w:id="206"/>
      <w:bookmarkEnd w:id="207"/>
      <w:bookmarkEnd w:id="208"/>
      <w:bookmarkEnd w:id="209"/>
      <w:bookmarkEnd w:id="210"/>
      <w:bookmarkEnd w:id="211"/>
      <w:bookmarkEnd w:id="212"/>
      <w:bookmarkEnd w:id="213"/>
      <w:bookmarkEnd w:id="214"/>
      <w:bookmarkEnd w:id="215"/>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A6B654E" w:rsidR="00F24C3F" w:rsidRDefault="002A3CCE" w:rsidP="004E27CB">
      <w:pPr>
        <w:pStyle w:val="TH"/>
      </w:pPr>
      <w:r>
        <w:object w:dxaOrig="8670" w:dyaOrig="2130" w14:anchorId="085D21C6">
          <v:shape id="_x0000_i1030" type="#_x0000_t75" style="width:434pt;height:107pt" o:ole="">
            <v:imagedata r:id="rId16" o:title=""/>
          </v:shape>
          <o:OLEObject Type="Embed" ProgID="Visio.Drawing.15" ShapeID="_x0000_i1030" DrawAspect="Content" ObjectID="_1678293263"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24C3F">
      <w:pPr>
        <w:pStyle w:val="Heading4"/>
      </w:pPr>
      <w:bookmarkStart w:id="216" w:name="_Toc21954263"/>
      <w:bookmarkStart w:id="217" w:name="_Toc25048044"/>
      <w:bookmarkStart w:id="218" w:name="_Toc34143419"/>
      <w:bookmarkStart w:id="219" w:name="_Toc34750889"/>
      <w:bookmarkStart w:id="220" w:name="_Toc34751650"/>
      <w:bookmarkStart w:id="221" w:name="_Toc35940998"/>
      <w:bookmarkStart w:id="222" w:name="_Toc43283898"/>
      <w:bookmarkStart w:id="223" w:name="_Toc49762893"/>
      <w:bookmarkStart w:id="224" w:name="_Toc51925747"/>
      <w:bookmarkStart w:id="225" w:name="_Toc51925848"/>
      <w:bookmarkStart w:id="226" w:name="_Toc67680484"/>
      <w:r>
        <w:t>5.2.2.3</w:t>
      </w:r>
      <w:r>
        <w:tab/>
      </w:r>
      <w:r>
        <w:rPr>
          <w:lang w:val="en-US"/>
        </w:rPr>
        <w:t>Service Operation</w:t>
      </w:r>
      <w:r w:rsidRPr="0053778E">
        <w:t xml:space="preserve"> </w:t>
      </w:r>
      <w:r>
        <w:t>Assign</w:t>
      </w:r>
      <w:bookmarkEnd w:id="216"/>
      <w:bookmarkEnd w:id="217"/>
      <w:bookmarkEnd w:id="218"/>
      <w:bookmarkEnd w:id="219"/>
      <w:bookmarkEnd w:id="220"/>
      <w:bookmarkEnd w:id="221"/>
      <w:bookmarkEnd w:id="222"/>
      <w:bookmarkEnd w:id="223"/>
      <w:bookmarkEnd w:id="224"/>
      <w:bookmarkEnd w:id="225"/>
      <w:bookmarkEnd w:id="226"/>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1FDF435" w14:textId="77777777" w:rsidR="00F24C3F" w:rsidRDefault="00F24C3F" w:rsidP="00F24C3F">
      <w:r>
        <w:t>The NF Service Consumer (e.g. AMF) shall obtain the PLMN Assigned UE Radio Capability ID by using the HTTP POST method as shown in Figure 5.2.2.3.1-1.</w:t>
      </w:r>
    </w:p>
    <w:p w14:paraId="068E574F" w14:textId="192A2BE1" w:rsidR="001222DA" w:rsidRDefault="001222DA" w:rsidP="001222DA">
      <w:pPr>
        <w:pStyle w:val="TH"/>
        <w:jc w:val="left"/>
        <w:rPr>
          <w:lang w:val="fr-FR"/>
        </w:rPr>
      </w:pPr>
    </w:p>
    <w:p w14:paraId="7658240E" w14:textId="6B99E443" w:rsidR="002A3CCE" w:rsidRDefault="002A3CCE" w:rsidP="001222DA">
      <w:pPr>
        <w:pStyle w:val="TH"/>
        <w:jc w:val="left"/>
        <w:rPr>
          <w:lang w:val="fr-FR"/>
        </w:rPr>
      </w:pPr>
      <w:r>
        <w:rPr>
          <w:lang w:val="fr-FR"/>
        </w:rPr>
        <w:object w:dxaOrig="9390" w:dyaOrig="2850" w14:anchorId="7032E576">
          <v:shape id="_x0000_i1033" type="#_x0000_t75" style="width:486pt;height:135pt" o:ole="">
            <v:imagedata r:id="rId18" o:title="" cropbottom="1253f" cropright="-197f"/>
          </v:shape>
          <o:OLEObject Type="Embed" ProgID="Visio.Drawing.11" ShapeID="_x0000_i1033" DrawAspect="Content" ObjectID="_1678293264" r:id="rId19"/>
        </w:object>
      </w:r>
    </w:p>
    <w:p w14:paraId="1DB81675" w14:textId="77777777" w:rsidR="00F24C3F" w:rsidRDefault="00FD2AA7" w:rsidP="001222DA">
      <w:pPr>
        <w:pStyle w:val="TF"/>
        <w:rPr>
          <w:lang w:val="fr-FR"/>
        </w:rPr>
      </w:pPr>
      <w:r>
        <w:t>Figure 5.2.2.3-1 Create a dictionary entry</w:t>
      </w:r>
    </w:p>
    <w:p w14:paraId="3A42416D" w14:textId="77777777" w:rsidR="00F24C3F" w:rsidRDefault="00F24C3F" w:rsidP="00C619FE">
      <w:pPr>
        <w:pStyle w:val="B1"/>
      </w:pPr>
      <w:r>
        <w:t>1.</w:t>
      </w:r>
      <w:r>
        <w:tab/>
      </w:r>
      <w:bookmarkStart w:id="227" w:name="_Hlk16263558"/>
      <w:r>
        <w:t>The NF Service Consumer shall send a POST request to the resource representing the Dictionary Entries collection resource of the UCMF. The payload body of the POST request shall contain:</w:t>
      </w:r>
      <w:bookmarkEnd w:id="227"/>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24C3F">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Hlk20229422"/>
      <w:bookmarkStart w:id="239" w:name="_Toc67680485"/>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9"/>
    </w:p>
    <w:p w14:paraId="5B955540" w14:textId="77777777" w:rsidR="00F24C3F" w:rsidRPr="003B2883" w:rsidRDefault="00F24C3F" w:rsidP="00F24C3F">
      <w:pPr>
        <w:pStyle w:val="Heading5"/>
      </w:pPr>
      <w:bookmarkStart w:id="240" w:name="_Toc21954265"/>
      <w:bookmarkStart w:id="241" w:name="_Toc25048046"/>
      <w:bookmarkStart w:id="242" w:name="_Toc34143421"/>
      <w:bookmarkStart w:id="243" w:name="_Toc34750891"/>
      <w:bookmarkStart w:id="244" w:name="_Toc34751652"/>
      <w:bookmarkStart w:id="245" w:name="_Toc35941000"/>
      <w:bookmarkStart w:id="246" w:name="_Toc43283900"/>
      <w:bookmarkStart w:id="247" w:name="_Toc49762895"/>
      <w:bookmarkStart w:id="248" w:name="_Toc51925749"/>
      <w:bookmarkStart w:id="249" w:name="_Toc51925850"/>
      <w:bookmarkStart w:id="250" w:name="_Toc67680486"/>
      <w:r>
        <w:t>5.2.2.4</w:t>
      </w:r>
      <w:r w:rsidRPr="003B2883">
        <w:t>.1</w:t>
      </w:r>
      <w:r w:rsidRPr="003B2883">
        <w:tab/>
        <w:t>General</w:t>
      </w:r>
      <w:bookmarkEnd w:id="240"/>
      <w:bookmarkEnd w:id="241"/>
      <w:bookmarkEnd w:id="242"/>
      <w:bookmarkEnd w:id="243"/>
      <w:bookmarkEnd w:id="244"/>
      <w:bookmarkEnd w:id="245"/>
      <w:bookmarkEnd w:id="246"/>
      <w:bookmarkEnd w:id="247"/>
      <w:bookmarkEnd w:id="248"/>
      <w:bookmarkEnd w:id="249"/>
      <w:bookmarkEnd w:id="250"/>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38"/>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4" type="#_x0000_t75" style="width:435.5pt;height:106.5pt" o:ole="">
            <v:imagedata r:id="rId20" o:title=""/>
          </v:shape>
          <o:OLEObject Type="Embed" ProgID="Visio.Drawing.11" ShapeID="_x0000_i1034" DrawAspect="Content" ObjectID="_1678293265"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24C3F">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67680487"/>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24C3F">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67680488"/>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5" type="#_x0000_t75" style="width:435.5pt;height:106.5pt" o:ole="">
            <v:imagedata r:id="rId22" o:title=""/>
          </v:shape>
          <o:OLEObject Type="Embed" ProgID="Visio.Drawing.11" ShapeID="_x0000_i1035" DrawAspect="Content" ObjectID="_1678293266"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14:paraId="3FCE849F" w14:textId="77777777" w:rsidR="00F24C3F" w:rsidRPr="003B2883" w:rsidRDefault="00F24C3F" w:rsidP="00F24C3F">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67680489"/>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24C3F">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67680490"/>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3B1A1BBA" w:rsidR="00F24C3F" w:rsidRPr="003B2883" w:rsidRDefault="002A3CCE" w:rsidP="00F24C3F">
      <w:pPr>
        <w:pStyle w:val="TH"/>
      </w:pPr>
      <w:r w:rsidRPr="003B2883">
        <w:rPr>
          <w:lang w:val="fr-FR"/>
        </w:rPr>
        <w:object w:dxaOrig="8685" w:dyaOrig="2115" w14:anchorId="670B3871">
          <v:shape id="_x0000_i1036" type="#_x0000_t75" style="width:432.5pt;height:106pt" o:ole="">
            <v:imagedata r:id="rId24" o:title=""/>
          </v:shape>
          <o:OLEObject Type="Embed" ProgID="Visio.Drawing.11" ShapeID="_x0000_i1036" DrawAspect="Content" ObjectID="_1678293267"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F24C3F">
      <w:pPr>
        <w:ind w:left="284"/>
      </w:pPr>
      <w:r w:rsidRPr="003B2883">
        <w:rPr>
          <w:lang w:eastAsia="zh-CN"/>
        </w:rPr>
        <w:t>2b.</w:t>
      </w:r>
      <w:r w:rsidRPr="003B2883">
        <w:rPr>
          <w:lang w:eastAsia="zh-CN"/>
        </w:rPr>
        <w:tab/>
      </w:r>
      <w:r w:rsidRPr="003B2883">
        <w:t>On failure</w:t>
      </w:r>
      <w:r w:rsidR="002A3CCE">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F24C3F">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67680491"/>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24C3F">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67680492"/>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24C3F">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67680493"/>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24C3F">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67680494"/>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24C3F">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67680495"/>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24C3F">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67680496"/>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24C3F">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67680497"/>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24C3F">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67680498"/>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bookmarkStart w:id="386" w:name="_Hlk525213471"/>
      <w:bookmarkStart w:id="387" w:name="_Hlk525213025"/>
      <w:r>
        <w:t xml:space="preserve">"Problem Details" JSON object shall be used to indicate </w:t>
      </w:r>
      <w:r>
        <w:rPr>
          <w:lang w:eastAsia="fr-FR"/>
        </w:rPr>
        <w:t xml:space="preserve">additional details of the error </w:t>
      </w:r>
      <w:r>
        <w:t xml:space="preserve">in a HTTP response body and </w:t>
      </w:r>
      <w:bookmarkEnd w:id="386"/>
      <w:r>
        <w:t xml:space="preserve">shall be signalled by the content type "application/problem+json", as defined in </w:t>
      </w:r>
      <w:r w:rsidR="006C0D0E">
        <w:t>IETF RFC 7807 </w:t>
      </w:r>
      <w:r>
        <w:t>[13].</w:t>
      </w:r>
      <w:bookmarkEnd w:id="387"/>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24C3F">
      <w:pPr>
        <w:pStyle w:val="Heading4"/>
      </w:pPr>
      <w:bookmarkStart w:id="388" w:name="_Toc21954279"/>
      <w:bookmarkStart w:id="389" w:name="_Toc25048059"/>
      <w:bookmarkStart w:id="390" w:name="_Toc34143434"/>
      <w:bookmarkStart w:id="391" w:name="_Toc34750904"/>
      <w:bookmarkStart w:id="392" w:name="_Toc34751665"/>
      <w:bookmarkStart w:id="393" w:name="_Toc35941013"/>
      <w:bookmarkStart w:id="394" w:name="_Toc43283913"/>
      <w:bookmarkStart w:id="395" w:name="_Toc49762908"/>
      <w:bookmarkStart w:id="396" w:name="_Toc51925762"/>
      <w:bookmarkStart w:id="397" w:name="_Toc51925863"/>
      <w:bookmarkStart w:id="398" w:name="_Toc67680499"/>
      <w:r>
        <w:t>6.1.2.3</w:t>
      </w:r>
      <w:r>
        <w:tab/>
        <w:t>HTTP custom headers</w:t>
      </w:r>
      <w:bookmarkEnd w:id="388"/>
      <w:bookmarkEnd w:id="389"/>
      <w:bookmarkEnd w:id="390"/>
      <w:bookmarkEnd w:id="391"/>
      <w:bookmarkEnd w:id="392"/>
      <w:bookmarkEnd w:id="393"/>
      <w:bookmarkEnd w:id="394"/>
      <w:bookmarkEnd w:id="395"/>
      <w:bookmarkEnd w:id="396"/>
      <w:bookmarkEnd w:id="397"/>
      <w:bookmarkEnd w:id="39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D2AA7">
      <w:pPr>
        <w:pStyle w:val="Heading4"/>
      </w:pPr>
      <w:bookmarkStart w:id="399" w:name="_Toc20130876"/>
      <w:bookmarkStart w:id="400" w:name="_Toc25048060"/>
      <w:bookmarkStart w:id="401" w:name="_Toc34143435"/>
      <w:bookmarkStart w:id="402" w:name="_Toc34750905"/>
      <w:bookmarkStart w:id="403" w:name="_Toc34751666"/>
      <w:bookmarkStart w:id="404" w:name="_Toc35941014"/>
      <w:bookmarkStart w:id="405" w:name="_Toc43283914"/>
      <w:bookmarkStart w:id="406" w:name="_Toc49762909"/>
      <w:bookmarkStart w:id="407" w:name="_Toc51925763"/>
      <w:bookmarkStart w:id="408" w:name="_Toc51925864"/>
      <w:bookmarkStart w:id="409" w:name="_Toc67680500"/>
      <w:r>
        <w:t>6.1.2.4</w:t>
      </w:r>
      <w:r>
        <w:tab/>
        <w:t>HTTP multipart messages</w:t>
      </w:r>
      <w:bookmarkEnd w:id="399"/>
      <w:bookmarkEnd w:id="400"/>
      <w:bookmarkEnd w:id="401"/>
      <w:bookmarkEnd w:id="402"/>
      <w:bookmarkEnd w:id="403"/>
      <w:bookmarkEnd w:id="404"/>
      <w:bookmarkEnd w:id="405"/>
      <w:bookmarkEnd w:id="406"/>
      <w:bookmarkEnd w:id="407"/>
      <w:bookmarkEnd w:id="408"/>
      <w:bookmarkEnd w:id="40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7777777" w:rsidR="00FD2AA7" w:rsidRDefault="00FD2AA7" w:rsidP="00FD2AA7">
      <w:r>
        <w:lastRenderedPageBreak/>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24C3F">
      <w:pPr>
        <w:pStyle w:val="Heading3"/>
      </w:pPr>
      <w:bookmarkStart w:id="410" w:name="_Toc21954280"/>
      <w:bookmarkStart w:id="411" w:name="_Toc25048061"/>
      <w:bookmarkStart w:id="412" w:name="_Toc34143436"/>
      <w:bookmarkStart w:id="413" w:name="_Toc34750906"/>
      <w:bookmarkStart w:id="414" w:name="_Toc34751667"/>
      <w:bookmarkStart w:id="415" w:name="_Toc35941015"/>
      <w:bookmarkStart w:id="416" w:name="_Toc43283915"/>
      <w:bookmarkStart w:id="417" w:name="_Toc49762910"/>
      <w:bookmarkStart w:id="418" w:name="_Toc51925764"/>
      <w:bookmarkStart w:id="419" w:name="_Toc51925865"/>
      <w:bookmarkStart w:id="420" w:name="_Toc67680501"/>
      <w:r>
        <w:t>6.1.3</w:t>
      </w:r>
      <w:r>
        <w:tab/>
        <w:t>Resources</w:t>
      </w:r>
      <w:bookmarkEnd w:id="410"/>
      <w:bookmarkEnd w:id="411"/>
      <w:bookmarkEnd w:id="412"/>
      <w:bookmarkEnd w:id="413"/>
      <w:bookmarkEnd w:id="414"/>
      <w:bookmarkEnd w:id="415"/>
      <w:bookmarkEnd w:id="416"/>
      <w:bookmarkEnd w:id="417"/>
      <w:bookmarkEnd w:id="418"/>
      <w:bookmarkEnd w:id="419"/>
      <w:bookmarkEnd w:id="420"/>
    </w:p>
    <w:p w14:paraId="2409CE0B" w14:textId="77777777" w:rsidR="00F24C3F" w:rsidRPr="000A7435" w:rsidRDefault="00F24C3F" w:rsidP="00F24C3F">
      <w:pPr>
        <w:pStyle w:val="Heading4"/>
      </w:pPr>
      <w:bookmarkStart w:id="421" w:name="_Toc21954281"/>
      <w:bookmarkStart w:id="422" w:name="_Toc25048062"/>
      <w:bookmarkStart w:id="423" w:name="_Toc34143437"/>
      <w:bookmarkStart w:id="424" w:name="_Toc34750907"/>
      <w:bookmarkStart w:id="425" w:name="_Toc34751668"/>
      <w:bookmarkStart w:id="426" w:name="_Toc35941016"/>
      <w:bookmarkStart w:id="427" w:name="_Toc43283916"/>
      <w:bookmarkStart w:id="428" w:name="_Toc49762911"/>
      <w:bookmarkStart w:id="429" w:name="_Toc51925765"/>
      <w:bookmarkStart w:id="430" w:name="_Toc51925866"/>
      <w:bookmarkStart w:id="431" w:name="_Toc67680502"/>
      <w:r>
        <w:t>6.1.3.1</w:t>
      </w:r>
      <w:r>
        <w:tab/>
        <w:t>Overview</w:t>
      </w:r>
      <w:bookmarkEnd w:id="421"/>
      <w:bookmarkEnd w:id="422"/>
      <w:bookmarkEnd w:id="423"/>
      <w:bookmarkEnd w:id="424"/>
      <w:bookmarkEnd w:id="425"/>
      <w:bookmarkEnd w:id="426"/>
      <w:bookmarkEnd w:id="427"/>
      <w:bookmarkEnd w:id="428"/>
      <w:bookmarkEnd w:id="429"/>
      <w:bookmarkEnd w:id="430"/>
      <w:bookmarkEnd w:id="431"/>
    </w:p>
    <w:p w14:paraId="27324594" w14:textId="77777777" w:rsidR="00F24C3F" w:rsidRDefault="00F24C3F" w:rsidP="00F24C3F">
      <w:pPr>
        <w:pStyle w:val="TH"/>
        <w:rPr>
          <w:rFonts w:eastAsia="DengXian"/>
        </w:rPr>
      </w:pPr>
      <w:r>
        <w:rPr>
          <w:rFonts w:eastAsia="DengXian"/>
        </w:rPr>
        <w:object w:dxaOrig="6321" w:dyaOrig="5401" w14:anchorId="7EEC8AEB">
          <v:shape id="_x0000_i1038" type="#_x0000_t75" style="width:316.5pt;height:270pt" o:ole="">
            <v:imagedata r:id="rId26" o:title=""/>
          </v:shape>
          <o:OLEObject Type="Embed" ProgID="Visio.Drawing.15" ShapeID="_x0000_i1038" DrawAspect="Content" ObjectID="_1678293268"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24C3F">
      <w:pPr>
        <w:pStyle w:val="Heading4"/>
      </w:pPr>
      <w:bookmarkStart w:id="432" w:name="_Toc21954282"/>
      <w:bookmarkStart w:id="433" w:name="_Toc25048063"/>
      <w:bookmarkStart w:id="434" w:name="_Toc34143438"/>
      <w:bookmarkStart w:id="435" w:name="_Toc34750908"/>
      <w:bookmarkStart w:id="436" w:name="_Toc34751669"/>
      <w:bookmarkStart w:id="437" w:name="_Toc35941017"/>
      <w:bookmarkStart w:id="438" w:name="_Toc43283917"/>
      <w:bookmarkStart w:id="439" w:name="_Toc49762912"/>
      <w:bookmarkStart w:id="440" w:name="_Toc51925766"/>
      <w:bookmarkStart w:id="441" w:name="_Toc51925867"/>
      <w:bookmarkStart w:id="442" w:name="_Toc67680503"/>
      <w:r>
        <w:t>6.1.3.2</w:t>
      </w:r>
      <w:r>
        <w:tab/>
        <w:t>Resource: Dictionary Entries</w:t>
      </w:r>
      <w:bookmarkEnd w:id="432"/>
      <w:bookmarkEnd w:id="433"/>
      <w:bookmarkEnd w:id="434"/>
      <w:bookmarkEnd w:id="435"/>
      <w:bookmarkEnd w:id="436"/>
      <w:bookmarkEnd w:id="437"/>
      <w:bookmarkEnd w:id="438"/>
      <w:bookmarkEnd w:id="439"/>
      <w:bookmarkEnd w:id="440"/>
      <w:bookmarkEnd w:id="441"/>
      <w:bookmarkEnd w:id="442"/>
    </w:p>
    <w:p w14:paraId="522BCB65" w14:textId="77777777" w:rsidR="00F24C3F" w:rsidRDefault="00F24C3F" w:rsidP="00F24C3F">
      <w:pPr>
        <w:pStyle w:val="Heading5"/>
      </w:pPr>
      <w:bookmarkStart w:id="443" w:name="_Toc21954283"/>
      <w:bookmarkStart w:id="444" w:name="_Toc25048064"/>
      <w:bookmarkStart w:id="445" w:name="_Toc34143439"/>
      <w:bookmarkStart w:id="446" w:name="_Toc34750909"/>
      <w:bookmarkStart w:id="447" w:name="_Toc34751670"/>
      <w:bookmarkStart w:id="448" w:name="_Toc35941018"/>
      <w:bookmarkStart w:id="449" w:name="_Toc43283918"/>
      <w:bookmarkStart w:id="450" w:name="_Toc49762913"/>
      <w:bookmarkStart w:id="451" w:name="_Toc51925767"/>
      <w:bookmarkStart w:id="452" w:name="_Toc51925868"/>
      <w:bookmarkStart w:id="453" w:name="_Toc67680504"/>
      <w:r>
        <w:t>6.1.3.2.1</w:t>
      </w:r>
      <w:r>
        <w:tab/>
        <w:t>Description</w:t>
      </w:r>
      <w:bookmarkEnd w:id="443"/>
      <w:bookmarkEnd w:id="444"/>
      <w:bookmarkEnd w:id="445"/>
      <w:bookmarkEnd w:id="446"/>
      <w:bookmarkEnd w:id="447"/>
      <w:bookmarkEnd w:id="448"/>
      <w:bookmarkEnd w:id="449"/>
      <w:bookmarkEnd w:id="450"/>
      <w:bookmarkEnd w:id="451"/>
      <w:bookmarkEnd w:id="452"/>
      <w:bookmarkEnd w:id="45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24C3F">
      <w:pPr>
        <w:pStyle w:val="Heading5"/>
      </w:pPr>
      <w:bookmarkStart w:id="454" w:name="_Toc21954284"/>
      <w:bookmarkStart w:id="455" w:name="_Toc25048065"/>
      <w:bookmarkStart w:id="456" w:name="_Toc34143440"/>
      <w:bookmarkStart w:id="457" w:name="_Toc34750910"/>
      <w:bookmarkStart w:id="458" w:name="_Toc34751671"/>
      <w:bookmarkStart w:id="459" w:name="_Toc35941019"/>
      <w:bookmarkStart w:id="460" w:name="_Toc43283919"/>
      <w:bookmarkStart w:id="461" w:name="_Toc49762914"/>
      <w:bookmarkStart w:id="462" w:name="_Toc51925768"/>
      <w:bookmarkStart w:id="463" w:name="_Toc51925869"/>
      <w:bookmarkStart w:id="464" w:name="_Toc67680505"/>
      <w:r>
        <w:t>6.1.3.2.2</w:t>
      </w:r>
      <w:r>
        <w:tab/>
        <w:t>Resource Definition</w:t>
      </w:r>
      <w:bookmarkEnd w:id="454"/>
      <w:bookmarkEnd w:id="455"/>
      <w:bookmarkEnd w:id="456"/>
      <w:bookmarkEnd w:id="457"/>
      <w:bookmarkEnd w:id="458"/>
      <w:bookmarkEnd w:id="459"/>
      <w:bookmarkEnd w:id="460"/>
      <w:bookmarkEnd w:id="461"/>
      <w:bookmarkEnd w:id="462"/>
      <w:bookmarkEnd w:id="463"/>
      <w:bookmarkEnd w:id="46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24C3F">
      <w:pPr>
        <w:rPr>
          <w:rFonts w:ascii="Arial" w:hAnsi="Arial" w:cs="Arial"/>
        </w:rPr>
      </w:pPr>
      <w:r>
        <w:t>This resource shall support the resource URI variables defined in table 6.1.3.2.2-1</w:t>
      </w:r>
      <w:r>
        <w:rPr>
          <w:rFonts w:ascii="Arial" w:hAnsi="Arial" w:cs="Arial"/>
        </w:rPr>
        <w:t>.</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24C3F">
      <w:pPr>
        <w:pStyle w:val="Heading5"/>
      </w:pPr>
      <w:bookmarkStart w:id="465" w:name="_Toc21954285"/>
      <w:bookmarkStart w:id="466" w:name="_Toc25048066"/>
      <w:bookmarkStart w:id="467" w:name="_Toc34143441"/>
      <w:bookmarkStart w:id="468" w:name="_Toc34750911"/>
      <w:bookmarkStart w:id="469" w:name="_Toc34751672"/>
      <w:bookmarkStart w:id="470" w:name="_Toc35941020"/>
      <w:bookmarkStart w:id="471" w:name="_Toc43283920"/>
      <w:bookmarkStart w:id="472" w:name="_Toc49762915"/>
      <w:bookmarkStart w:id="473" w:name="_Toc51925769"/>
      <w:bookmarkStart w:id="474" w:name="_Toc51925870"/>
      <w:bookmarkStart w:id="475" w:name="_Toc67680506"/>
      <w:r>
        <w:t>6.1.3.2.3</w:t>
      </w:r>
      <w:r>
        <w:tab/>
        <w:t>Resource Standard Methods</w:t>
      </w:r>
      <w:bookmarkEnd w:id="465"/>
      <w:bookmarkEnd w:id="466"/>
      <w:bookmarkEnd w:id="467"/>
      <w:bookmarkEnd w:id="468"/>
      <w:bookmarkEnd w:id="469"/>
      <w:bookmarkEnd w:id="470"/>
      <w:bookmarkEnd w:id="471"/>
      <w:bookmarkEnd w:id="472"/>
      <w:bookmarkEnd w:id="473"/>
      <w:bookmarkEnd w:id="474"/>
      <w:bookmarkEnd w:id="475"/>
    </w:p>
    <w:p w14:paraId="520B145E" w14:textId="77777777" w:rsidR="00F24C3F" w:rsidRPr="00384E92" w:rsidRDefault="00F24C3F" w:rsidP="00F24C3F">
      <w:pPr>
        <w:pStyle w:val="Heading6"/>
      </w:pPr>
      <w:bookmarkStart w:id="476" w:name="_Toc21954286"/>
      <w:bookmarkStart w:id="477" w:name="_Toc25048067"/>
      <w:bookmarkStart w:id="478" w:name="_Toc34143442"/>
      <w:bookmarkStart w:id="479" w:name="_Toc34750912"/>
      <w:bookmarkStart w:id="480" w:name="_Toc34751673"/>
      <w:bookmarkStart w:id="481" w:name="_Toc35941021"/>
      <w:bookmarkStart w:id="482" w:name="_Toc43283921"/>
      <w:bookmarkStart w:id="483" w:name="_Toc49762916"/>
      <w:bookmarkStart w:id="484" w:name="_Toc51925770"/>
      <w:bookmarkStart w:id="485" w:name="_Toc51925871"/>
      <w:bookmarkStart w:id="486" w:name="_Toc67680507"/>
      <w:r w:rsidRPr="00384E92">
        <w:t>6.</w:t>
      </w:r>
      <w:r>
        <w:t>1.3.2.3</w:t>
      </w:r>
      <w:r w:rsidRPr="00384E92">
        <w:t>.1</w:t>
      </w:r>
      <w:r w:rsidRPr="00384E92">
        <w:tab/>
      </w:r>
      <w:r>
        <w:t>GET</w:t>
      </w:r>
      <w:bookmarkEnd w:id="476"/>
      <w:bookmarkEnd w:id="477"/>
      <w:bookmarkEnd w:id="478"/>
      <w:bookmarkEnd w:id="479"/>
      <w:bookmarkEnd w:id="480"/>
      <w:bookmarkEnd w:id="481"/>
      <w:bookmarkEnd w:id="482"/>
      <w:bookmarkEnd w:id="483"/>
      <w:bookmarkEnd w:id="484"/>
      <w:bookmarkEnd w:id="485"/>
      <w:bookmarkEnd w:id="48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2A3CCE"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242F1887"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3DCCAB64"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2A3CCE" w:rsidRDefault="002A3CCE" w:rsidP="002A3CCE">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759DC6A7" w:rsidR="002A3CCE" w:rsidRDefault="002A3CCE" w:rsidP="002A3CCE">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355A72F0"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69F84178"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2A3CCE" w:rsidRDefault="002A3CCE" w:rsidP="002A3CCE">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2B7ADA8D" w:rsidR="002A3CCE" w:rsidRDefault="002A3CCE" w:rsidP="002A3CCE">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2A3CCE" w:rsidRDefault="002A3CCE" w:rsidP="002A3CCE">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2A3CCE" w:rsidRDefault="002A3CCE" w:rsidP="002A3CC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2A3CCE" w:rsidRPr="00A5657B" w:rsidRDefault="002A3CCE" w:rsidP="002A3CC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2A3CCE" w:rsidRPr="001769FF" w:rsidRDefault="002A3CCE" w:rsidP="002A3CC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2A3CCE" w:rsidRPr="001769FF" w:rsidRDefault="002A3CCE" w:rsidP="002A3CCE">
            <w:pPr>
              <w:pStyle w:val="TAL"/>
            </w:pPr>
            <w:r>
              <w:rPr>
                <w:rFonts w:cs="Arial"/>
                <w:szCs w:val="18"/>
                <w:lang w:val="en-US"/>
              </w:rPr>
              <w:t>The response body contains the error reason of the request message.</w:t>
            </w:r>
          </w:p>
        </w:tc>
      </w:tr>
      <w:tr w:rsidR="002A3CCE"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2A3CCE" w:rsidRDefault="002A3CCE" w:rsidP="002A3CCE">
            <w:pPr>
              <w:pStyle w:val="TAL"/>
            </w:pPr>
            <w:r>
              <w:t xml:space="preserve">The "cause" attribute may </w:t>
            </w:r>
            <w:r w:rsidRPr="002D0F35">
              <w:t xml:space="preserve">be used to indicate </w:t>
            </w:r>
            <w:r>
              <w:t>the following application error:</w:t>
            </w:r>
          </w:p>
          <w:p w14:paraId="69615403" w14:textId="77777777" w:rsidR="002A3CCE" w:rsidRDefault="002A3CCE" w:rsidP="002A3CCE">
            <w:pPr>
              <w:pStyle w:val="TAL"/>
              <w:ind w:left="284"/>
            </w:pPr>
            <w:r>
              <w:t>- NO_DICTIONARY_ENTRY_FOUND</w:t>
            </w:r>
          </w:p>
          <w:p w14:paraId="55E0F066" w14:textId="77777777" w:rsidR="002A3CCE" w:rsidRDefault="002A3CCE" w:rsidP="002A3CCE">
            <w:pPr>
              <w:pStyle w:val="TAL"/>
              <w:ind w:left="284"/>
            </w:pPr>
            <w:r>
              <w:t>- OUT_DATED_VERSION_ID_IN_RAC_ID</w:t>
            </w:r>
          </w:p>
          <w:p w14:paraId="317355D1" w14:textId="77777777" w:rsidR="002A3CCE" w:rsidRDefault="002A3CCE" w:rsidP="002A3CCE">
            <w:pPr>
              <w:pStyle w:val="TAL"/>
              <w:ind w:left="284"/>
            </w:pPr>
          </w:p>
          <w:p w14:paraId="30B007D2" w14:textId="77777777" w:rsidR="002A3CCE" w:rsidRDefault="002A3CCE" w:rsidP="002A3CCE">
            <w:pPr>
              <w:pStyle w:val="TAL"/>
              <w:ind w:left="284"/>
            </w:pPr>
          </w:p>
          <w:p w14:paraId="6C28D568" w14:textId="77777777" w:rsidR="002A3CCE" w:rsidRPr="001769FF" w:rsidRDefault="002A3CCE" w:rsidP="002A3CCE">
            <w:pPr>
              <w:pStyle w:val="TAL"/>
            </w:pPr>
            <w:r>
              <w:t>See table 6.1.7.3-1 for the description of this error.</w:t>
            </w:r>
          </w:p>
        </w:tc>
      </w:tr>
      <w:tr w:rsidR="002A3CCE"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F898D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AF0B08"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4E27CB">
      <w:pPr>
        <w:pStyle w:val="Heading6"/>
      </w:pPr>
      <w:bookmarkStart w:id="487" w:name="_Toc21954287"/>
      <w:bookmarkStart w:id="488" w:name="_Toc25048068"/>
      <w:bookmarkStart w:id="489" w:name="_Toc34143443"/>
      <w:bookmarkStart w:id="490" w:name="_Toc34750913"/>
      <w:bookmarkStart w:id="491" w:name="_Toc34751674"/>
      <w:bookmarkStart w:id="492" w:name="_Toc35941022"/>
      <w:bookmarkStart w:id="493" w:name="_Toc43283922"/>
      <w:bookmarkStart w:id="494" w:name="_Toc49762917"/>
      <w:bookmarkStart w:id="495" w:name="_Toc51925771"/>
      <w:bookmarkStart w:id="496" w:name="_Toc51925872"/>
      <w:bookmarkStart w:id="497" w:name="_Toc67680508"/>
      <w:r w:rsidRPr="00384E92">
        <w:t>6.</w:t>
      </w:r>
      <w:r>
        <w:t>1.3.2.3</w:t>
      </w:r>
      <w:r w:rsidRPr="00384E92">
        <w:t>.</w:t>
      </w:r>
      <w:r>
        <w:t>2</w:t>
      </w:r>
      <w:r w:rsidRPr="00384E92">
        <w:tab/>
      </w:r>
      <w:r>
        <w:t>POST</w:t>
      </w:r>
      <w:bookmarkEnd w:id="487"/>
      <w:bookmarkEnd w:id="488"/>
      <w:bookmarkEnd w:id="489"/>
      <w:bookmarkEnd w:id="490"/>
      <w:bookmarkEnd w:id="491"/>
      <w:bookmarkEnd w:id="492"/>
      <w:bookmarkEnd w:id="493"/>
      <w:bookmarkEnd w:id="494"/>
      <w:bookmarkEnd w:id="495"/>
      <w:bookmarkEnd w:id="496"/>
      <w:bookmarkEnd w:id="497"/>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2A3CCE"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77777777" w:rsidR="002A3CCE" w:rsidRDefault="002A3CCE" w:rsidP="002A3CCE">
            <w:pPr>
              <w:pStyle w:val="TAL"/>
            </w:pPr>
          </w:p>
        </w:tc>
        <w:tc>
          <w:tcPr>
            <w:tcW w:w="190" w:type="pct"/>
            <w:tcBorders>
              <w:top w:val="single" w:sz="4" w:space="0" w:color="auto"/>
              <w:left w:val="single" w:sz="6" w:space="0" w:color="000000"/>
              <w:bottom w:val="single" w:sz="6" w:space="0" w:color="000000"/>
              <w:right w:val="single" w:sz="6" w:space="0" w:color="000000"/>
            </w:tcBorders>
          </w:tcPr>
          <w:p w14:paraId="354D9B0C" w14:textId="77777777" w:rsidR="002A3CCE" w:rsidRDefault="002A3CCE" w:rsidP="002A3CCE">
            <w:pPr>
              <w:pStyle w:val="TAC"/>
              <w:rPr>
                <w:lang w:val="es-ES"/>
              </w:rPr>
            </w:pPr>
          </w:p>
        </w:tc>
        <w:tc>
          <w:tcPr>
            <w:tcW w:w="614" w:type="pct"/>
            <w:tcBorders>
              <w:top w:val="single" w:sz="4" w:space="0" w:color="auto"/>
              <w:left w:val="single" w:sz="6" w:space="0" w:color="000000"/>
              <w:bottom w:val="single" w:sz="6" w:space="0" w:color="000000"/>
              <w:right w:val="single" w:sz="6" w:space="0" w:color="000000"/>
            </w:tcBorders>
          </w:tcPr>
          <w:p w14:paraId="7D41F9EA" w14:textId="77777777" w:rsidR="002A3CCE" w:rsidRDefault="002A3CCE" w:rsidP="002A3CCE">
            <w:pPr>
              <w:pStyle w:val="TAL"/>
              <w:rPr>
                <w:lang w:val="es-ES"/>
              </w:rPr>
            </w:pP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2A3CCE" w:rsidRDefault="002A3CCE" w:rsidP="002A3CCE">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144CDCD1" w:rsidR="002A3CCE" w:rsidRDefault="002A3CCE" w:rsidP="002A3CCE">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77777777" w:rsidR="002A3CCE" w:rsidRDefault="002A3CCE" w:rsidP="002A3CCE">
            <w:pPr>
              <w:pStyle w:val="TAL"/>
            </w:pPr>
          </w:p>
        </w:tc>
        <w:tc>
          <w:tcPr>
            <w:tcW w:w="190" w:type="pct"/>
            <w:tcBorders>
              <w:top w:val="single" w:sz="4" w:space="0" w:color="auto"/>
              <w:left w:val="single" w:sz="6" w:space="0" w:color="000000"/>
              <w:bottom w:val="single" w:sz="6" w:space="0" w:color="000000"/>
              <w:right w:val="single" w:sz="6" w:space="0" w:color="000000"/>
            </w:tcBorders>
          </w:tcPr>
          <w:p w14:paraId="59F881F0" w14:textId="77777777" w:rsidR="002A3CCE" w:rsidRDefault="002A3CCE" w:rsidP="002A3CCE">
            <w:pPr>
              <w:pStyle w:val="TAC"/>
              <w:rPr>
                <w:lang w:val="es-ES"/>
              </w:rPr>
            </w:pPr>
          </w:p>
        </w:tc>
        <w:tc>
          <w:tcPr>
            <w:tcW w:w="614" w:type="pct"/>
            <w:tcBorders>
              <w:top w:val="single" w:sz="4" w:space="0" w:color="auto"/>
              <w:left w:val="single" w:sz="6" w:space="0" w:color="000000"/>
              <w:bottom w:val="single" w:sz="6" w:space="0" w:color="000000"/>
              <w:right w:val="single" w:sz="6" w:space="0" w:color="000000"/>
            </w:tcBorders>
          </w:tcPr>
          <w:p w14:paraId="2D9DC8C8" w14:textId="77777777" w:rsidR="002A3CCE" w:rsidRDefault="002A3CCE" w:rsidP="002A3CCE">
            <w:pPr>
              <w:pStyle w:val="TAL"/>
              <w:rPr>
                <w:lang w:val="es-ES"/>
              </w:rPr>
            </w:pP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2A3CCE" w:rsidRDefault="002A3CCE" w:rsidP="002A3CCE">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573ABB77" w:rsidR="002A3CCE" w:rsidRDefault="002A3CCE" w:rsidP="002A3CCE">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2A3CCE" w:rsidRDefault="002A3CCE" w:rsidP="002A3CCE">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2A3CCE" w:rsidRDefault="002A3CCE" w:rsidP="002A3CCE">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2A3CCE" w:rsidRDefault="002A3CCE" w:rsidP="002A3CCE">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2A3CCE" w:rsidRDefault="002A3CCE" w:rsidP="002A3CCE">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2A3CCE" w:rsidRDefault="002A3CCE" w:rsidP="002A3CCE">
            <w:pPr>
              <w:pStyle w:val="TAL"/>
            </w:pPr>
            <w:r>
              <w:rPr>
                <w:rFonts w:cs="Arial"/>
                <w:szCs w:val="18"/>
                <w:lang w:val="en-US"/>
              </w:rPr>
              <w:t>The response body contains the error reason of the request message.</w:t>
            </w:r>
          </w:p>
        </w:tc>
      </w:tr>
      <w:tr w:rsidR="002A3CCE"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2A3CCE" w:rsidRDefault="002A3CCE" w:rsidP="002A3CCE">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C05186"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295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24C3F">
      <w:pPr>
        <w:pStyle w:val="Heading5"/>
      </w:pPr>
      <w:bookmarkStart w:id="498" w:name="_Toc21954288"/>
      <w:bookmarkStart w:id="499" w:name="_Toc25048069"/>
      <w:bookmarkStart w:id="500" w:name="_Toc34143444"/>
      <w:bookmarkStart w:id="501" w:name="_Toc34750914"/>
      <w:bookmarkStart w:id="502" w:name="_Toc34751675"/>
      <w:bookmarkStart w:id="503" w:name="_Toc35941023"/>
      <w:bookmarkStart w:id="504" w:name="_Toc43283923"/>
      <w:bookmarkStart w:id="505" w:name="_Toc49762918"/>
      <w:bookmarkStart w:id="506" w:name="_Toc51925772"/>
      <w:bookmarkStart w:id="507" w:name="_Toc51925873"/>
      <w:bookmarkStart w:id="508" w:name="_Toc67680509"/>
      <w:r>
        <w:t>6.1.3.2.4</w:t>
      </w:r>
      <w:r>
        <w:tab/>
        <w:t>Resource Custom Operations</w:t>
      </w:r>
      <w:bookmarkEnd w:id="498"/>
      <w:bookmarkEnd w:id="499"/>
      <w:bookmarkEnd w:id="500"/>
      <w:bookmarkEnd w:id="501"/>
      <w:bookmarkEnd w:id="502"/>
      <w:bookmarkEnd w:id="503"/>
      <w:bookmarkEnd w:id="504"/>
      <w:bookmarkEnd w:id="505"/>
      <w:bookmarkEnd w:id="506"/>
      <w:bookmarkEnd w:id="507"/>
      <w:bookmarkEnd w:id="508"/>
    </w:p>
    <w:p w14:paraId="367C5AE6" w14:textId="77777777" w:rsidR="00F24C3F" w:rsidRDefault="005434F1" w:rsidP="006A1092">
      <w:r>
        <w:t>None.</w:t>
      </w:r>
    </w:p>
    <w:p w14:paraId="5BB7F6BB" w14:textId="77777777" w:rsidR="00F24C3F" w:rsidRDefault="00F24C3F" w:rsidP="00F24C3F">
      <w:pPr>
        <w:pStyle w:val="Heading4"/>
      </w:pPr>
      <w:bookmarkStart w:id="509" w:name="_Toc21954292"/>
      <w:bookmarkStart w:id="510" w:name="_Toc25048073"/>
      <w:bookmarkStart w:id="511" w:name="_Toc34143445"/>
      <w:bookmarkStart w:id="512" w:name="_Toc34750915"/>
      <w:bookmarkStart w:id="513" w:name="_Toc34751676"/>
      <w:bookmarkStart w:id="514" w:name="_Toc35941024"/>
      <w:bookmarkStart w:id="515" w:name="_Toc43283924"/>
      <w:bookmarkStart w:id="516" w:name="_Toc49762919"/>
      <w:bookmarkStart w:id="517" w:name="_Toc51925773"/>
      <w:bookmarkStart w:id="518" w:name="_Toc51925874"/>
      <w:bookmarkStart w:id="519" w:name="_Toc67680510"/>
      <w:r>
        <w:t>6.1.3.3</w:t>
      </w:r>
      <w:r>
        <w:tab/>
        <w:t xml:space="preserve">Resource: </w:t>
      </w:r>
      <w:r w:rsidRPr="003B2883">
        <w:t xml:space="preserve">Individual </w:t>
      </w:r>
      <w:r>
        <w:rPr>
          <w:lang w:eastAsia="zh-CN"/>
        </w:rPr>
        <w:t>Dictionary Entry</w:t>
      </w:r>
      <w:bookmarkEnd w:id="509"/>
      <w:bookmarkEnd w:id="510"/>
      <w:bookmarkEnd w:id="511"/>
      <w:bookmarkEnd w:id="512"/>
      <w:bookmarkEnd w:id="513"/>
      <w:bookmarkEnd w:id="514"/>
      <w:bookmarkEnd w:id="515"/>
      <w:bookmarkEnd w:id="516"/>
      <w:bookmarkEnd w:id="517"/>
      <w:bookmarkEnd w:id="518"/>
      <w:bookmarkEnd w:id="519"/>
    </w:p>
    <w:p w14:paraId="3B814138" w14:textId="77777777" w:rsidR="00F24C3F" w:rsidRPr="003B2883" w:rsidRDefault="00F24C3F" w:rsidP="00F24C3F">
      <w:pPr>
        <w:pStyle w:val="Heading5"/>
      </w:pPr>
      <w:bookmarkStart w:id="520" w:name="_Toc11343043"/>
      <w:bookmarkStart w:id="521" w:name="_Toc21954293"/>
      <w:bookmarkStart w:id="522" w:name="_Toc25048074"/>
      <w:bookmarkStart w:id="523" w:name="_Toc34143446"/>
      <w:bookmarkStart w:id="524" w:name="_Toc34750916"/>
      <w:bookmarkStart w:id="525" w:name="_Toc34751677"/>
      <w:bookmarkStart w:id="526" w:name="_Toc35941025"/>
      <w:bookmarkStart w:id="527" w:name="_Toc43283925"/>
      <w:bookmarkStart w:id="528" w:name="_Toc49762920"/>
      <w:bookmarkStart w:id="529" w:name="_Toc51925774"/>
      <w:bookmarkStart w:id="530" w:name="_Toc51925875"/>
      <w:bookmarkStart w:id="531" w:name="_Toc67680511"/>
      <w:r w:rsidRPr="003B2883">
        <w:t>6.1.3.</w:t>
      </w:r>
      <w:r>
        <w:t>3</w:t>
      </w:r>
      <w:r w:rsidRPr="003B2883">
        <w:t>.1</w:t>
      </w:r>
      <w:r w:rsidRPr="003B2883">
        <w:tab/>
        <w:t>Description</w:t>
      </w:r>
      <w:bookmarkEnd w:id="520"/>
      <w:bookmarkEnd w:id="521"/>
      <w:bookmarkEnd w:id="522"/>
      <w:bookmarkEnd w:id="523"/>
      <w:bookmarkEnd w:id="524"/>
      <w:bookmarkEnd w:id="525"/>
      <w:bookmarkEnd w:id="526"/>
      <w:bookmarkEnd w:id="527"/>
      <w:bookmarkEnd w:id="528"/>
      <w:bookmarkEnd w:id="529"/>
      <w:bookmarkEnd w:id="530"/>
      <w:bookmarkEnd w:id="53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24C3F">
      <w:pPr>
        <w:pStyle w:val="Heading5"/>
      </w:pPr>
      <w:bookmarkStart w:id="532" w:name="_Toc11343044"/>
      <w:bookmarkStart w:id="533" w:name="_Toc21954294"/>
      <w:bookmarkStart w:id="534" w:name="_Toc25048075"/>
      <w:bookmarkStart w:id="535" w:name="_Toc34143447"/>
      <w:bookmarkStart w:id="536" w:name="_Toc34750917"/>
      <w:bookmarkStart w:id="537" w:name="_Toc34751678"/>
      <w:bookmarkStart w:id="538" w:name="_Toc35941026"/>
      <w:bookmarkStart w:id="539" w:name="_Toc43283926"/>
      <w:bookmarkStart w:id="540" w:name="_Toc49762921"/>
      <w:bookmarkStart w:id="541" w:name="_Toc51925775"/>
      <w:bookmarkStart w:id="542" w:name="_Toc51925876"/>
      <w:bookmarkStart w:id="543" w:name="_Toc67680512"/>
      <w:r w:rsidRPr="003B2883">
        <w:t>6.1.3.</w:t>
      </w:r>
      <w:r>
        <w:t>3</w:t>
      </w:r>
      <w:r w:rsidRPr="003B2883">
        <w:t>.2</w:t>
      </w:r>
      <w:r w:rsidRPr="003B2883">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24C3F">
      <w:pPr>
        <w:pStyle w:val="Heading5"/>
      </w:pPr>
      <w:bookmarkStart w:id="544" w:name="_Toc21954295"/>
      <w:bookmarkStart w:id="545" w:name="_Toc25048076"/>
      <w:bookmarkStart w:id="546" w:name="_Toc34143448"/>
      <w:bookmarkStart w:id="547" w:name="_Toc34750918"/>
      <w:bookmarkStart w:id="548" w:name="_Toc34751679"/>
      <w:bookmarkStart w:id="549" w:name="_Toc35941027"/>
      <w:bookmarkStart w:id="550" w:name="_Toc43283927"/>
      <w:bookmarkStart w:id="551" w:name="_Toc49762922"/>
      <w:bookmarkStart w:id="552" w:name="_Toc51925776"/>
      <w:bookmarkStart w:id="553" w:name="_Toc51925877"/>
      <w:bookmarkStart w:id="554" w:name="_Toc67680513"/>
      <w:r>
        <w:t>6.1.3.3.3</w:t>
      </w:r>
      <w:r>
        <w:tab/>
        <w:t>Resource Standard Methods</w:t>
      </w:r>
      <w:bookmarkEnd w:id="544"/>
      <w:bookmarkEnd w:id="545"/>
      <w:bookmarkEnd w:id="546"/>
      <w:bookmarkEnd w:id="547"/>
      <w:bookmarkEnd w:id="548"/>
      <w:bookmarkEnd w:id="549"/>
      <w:bookmarkEnd w:id="550"/>
      <w:bookmarkEnd w:id="551"/>
      <w:bookmarkEnd w:id="552"/>
      <w:bookmarkEnd w:id="553"/>
      <w:bookmarkEnd w:id="554"/>
    </w:p>
    <w:p w14:paraId="74FDD97F" w14:textId="77777777" w:rsidR="00F24C3F" w:rsidRPr="00384E92" w:rsidRDefault="00F24C3F" w:rsidP="00F24C3F">
      <w:pPr>
        <w:pStyle w:val="Heading6"/>
      </w:pPr>
      <w:bookmarkStart w:id="555" w:name="_Toc21954296"/>
      <w:bookmarkStart w:id="556" w:name="_Toc25048077"/>
      <w:bookmarkStart w:id="557" w:name="_Toc34143449"/>
      <w:bookmarkStart w:id="558" w:name="_Toc34750919"/>
      <w:bookmarkStart w:id="559" w:name="_Toc34751680"/>
      <w:bookmarkStart w:id="560" w:name="_Toc35941028"/>
      <w:bookmarkStart w:id="561" w:name="_Toc43283928"/>
      <w:bookmarkStart w:id="562" w:name="_Toc49762923"/>
      <w:bookmarkStart w:id="563" w:name="_Toc51925777"/>
      <w:bookmarkStart w:id="564" w:name="_Toc51925878"/>
      <w:bookmarkStart w:id="565" w:name="_Toc67680514"/>
      <w:r w:rsidRPr="00384E92">
        <w:t>6.</w:t>
      </w:r>
      <w:r>
        <w:t>1.3.3.3</w:t>
      </w:r>
      <w:r w:rsidRPr="00384E92">
        <w:t>.1</w:t>
      </w:r>
      <w:r w:rsidRPr="00384E92">
        <w:tab/>
      </w:r>
      <w:r>
        <w:t>GET</w:t>
      </w:r>
      <w:bookmarkEnd w:id="555"/>
      <w:bookmarkEnd w:id="556"/>
      <w:bookmarkEnd w:id="557"/>
      <w:bookmarkEnd w:id="558"/>
      <w:bookmarkEnd w:id="559"/>
      <w:bookmarkEnd w:id="560"/>
      <w:bookmarkEnd w:id="561"/>
      <w:bookmarkEnd w:id="562"/>
      <w:bookmarkEnd w:id="563"/>
      <w:bookmarkEnd w:id="564"/>
      <w:bookmarkEnd w:id="565"/>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B4130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2A3CCE"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47169711"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48AE2F42"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2A3CCE" w:rsidRDefault="002A3CCE" w:rsidP="002A3CCE">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16877C8" w:rsidR="002A3CCE" w:rsidRDefault="002A3CCE" w:rsidP="002A3CCE">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46703C06"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5ABB9353"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2A3CCE" w:rsidRDefault="002A3CCE" w:rsidP="002A3CCE">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54C6C055" w:rsidR="002A3CCE" w:rsidRDefault="002A3CCE" w:rsidP="002A3CCE">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2A3CCE" w:rsidRDefault="002A3CCE" w:rsidP="002A3CCE">
            <w:pPr>
              <w:pStyle w:val="TAL"/>
            </w:pPr>
            <w:r>
              <w:t>The "cause" attribute m</w:t>
            </w:r>
            <w:r w:rsidRPr="002D0F35">
              <w:t>ay be used to indicate the following application error</w:t>
            </w:r>
            <w:r>
              <w:t>:</w:t>
            </w:r>
          </w:p>
          <w:p w14:paraId="07509DD1" w14:textId="77777777" w:rsidR="002A3CCE" w:rsidRDefault="002A3CCE" w:rsidP="002A3CCE">
            <w:pPr>
              <w:pStyle w:val="TAL"/>
              <w:ind w:left="284"/>
            </w:pPr>
            <w:r>
              <w:t>- NO_DICTIONARY_ENTRY_FOUND</w:t>
            </w:r>
          </w:p>
          <w:p w14:paraId="3AC315BF" w14:textId="77777777" w:rsidR="002A3CCE" w:rsidRDefault="002A3CCE" w:rsidP="002A3CCE">
            <w:pPr>
              <w:pStyle w:val="TAL"/>
              <w:ind w:left="284"/>
            </w:pPr>
          </w:p>
          <w:p w14:paraId="69260A6A" w14:textId="77777777" w:rsidR="002A3CCE" w:rsidRPr="001769FF" w:rsidRDefault="002A3CCE" w:rsidP="002A3CCE">
            <w:pPr>
              <w:pStyle w:val="TAL"/>
            </w:pPr>
            <w:r>
              <w:t>See table 6.1.7.3-1 for the description of this error.</w:t>
            </w:r>
          </w:p>
        </w:tc>
      </w:tr>
      <w:tr w:rsidR="002A3CCE"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C25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781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24C3F">
      <w:pPr>
        <w:pStyle w:val="Heading4"/>
      </w:pPr>
      <w:bookmarkStart w:id="566" w:name="_Toc11343238"/>
      <w:bookmarkStart w:id="567" w:name="_Toc21954297"/>
      <w:bookmarkStart w:id="568" w:name="_Toc25048078"/>
      <w:bookmarkStart w:id="569" w:name="_Toc34143450"/>
      <w:bookmarkStart w:id="570" w:name="_Toc34750920"/>
      <w:bookmarkStart w:id="571" w:name="_Toc34751681"/>
      <w:bookmarkStart w:id="572" w:name="_Toc35941029"/>
      <w:bookmarkStart w:id="573" w:name="_Toc43283929"/>
      <w:bookmarkStart w:id="574" w:name="_Toc49762924"/>
      <w:bookmarkStart w:id="575" w:name="_Toc51925778"/>
      <w:bookmarkStart w:id="576" w:name="_Toc51925879"/>
      <w:bookmarkStart w:id="577" w:name="_Toc67680515"/>
      <w:r w:rsidRPr="003B2883">
        <w:t>6.</w:t>
      </w:r>
      <w:r>
        <w:t>1</w:t>
      </w:r>
      <w:r w:rsidRPr="003B2883">
        <w:t>.3.</w:t>
      </w:r>
      <w:r>
        <w:t>4</w:t>
      </w:r>
      <w:r w:rsidRPr="003B2883">
        <w:tab/>
        <w:t xml:space="preserve">Resource: </w:t>
      </w:r>
      <w:bookmarkStart w:id="578" w:name="_Hlk504749796"/>
      <w:r w:rsidRPr="003B2883">
        <w:t>Subscriptions</w:t>
      </w:r>
      <w:bookmarkEnd w:id="578"/>
      <w:r w:rsidRPr="003B2883">
        <w:t xml:space="preserve"> collection</w:t>
      </w:r>
      <w:bookmarkEnd w:id="566"/>
      <w:bookmarkEnd w:id="567"/>
      <w:bookmarkEnd w:id="568"/>
      <w:bookmarkEnd w:id="569"/>
      <w:bookmarkEnd w:id="570"/>
      <w:bookmarkEnd w:id="571"/>
      <w:bookmarkEnd w:id="572"/>
      <w:bookmarkEnd w:id="573"/>
      <w:bookmarkEnd w:id="574"/>
      <w:bookmarkEnd w:id="575"/>
      <w:bookmarkEnd w:id="576"/>
      <w:bookmarkEnd w:id="577"/>
    </w:p>
    <w:p w14:paraId="527AF7B9" w14:textId="77777777" w:rsidR="00F24C3F" w:rsidRPr="003B2883" w:rsidRDefault="00F24C3F" w:rsidP="00F24C3F">
      <w:pPr>
        <w:pStyle w:val="Heading5"/>
      </w:pPr>
      <w:bookmarkStart w:id="579" w:name="_Toc11343239"/>
      <w:bookmarkStart w:id="580" w:name="_Toc21954298"/>
      <w:bookmarkStart w:id="581" w:name="_Toc25048079"/>
      <w:bookmarkStart w:id="582" w:name="_Toc34143451"/>
      <w:bookmarkStart w:id="583" w:name="_Toc34750921"/>
      <w:bookmarkStart w:id="584" w:name="_Toc34751682"/>
      <w:bookmarkStart w:id="585" w:name="_Toc35941030"/>
      <w:bookmarkStart w:id="586" w:name="_Toc43283930"/>
      <w:bookmarkStart w:id="587" w:name="_Toc49762925"/>
      <w:bookmarkStart w:id="588" w:name="_Toc51925779"/>
      <w:bookmarkStart w:id="589" w:name="_Toc51925880"/>
      <w:bookmarkStart w:id="590" w:name="_Toc67680516"/>
      <w:r w:rsidRPr="003B2883">
        <w:t>6.</w:t>
      </w:r>
      <w:r>
        <w:t>1</w:t>
      </w:r>
      <w:r w:rsidRPr="003B2883">
        <w:t>.3.</w:t>
      </w:r>
      <w:r>
        <w:t>4</w:t>
      </w:r>
      <w:r w:rsidRPr="003B2883">
        <w:t>.1</w:t>
      </w:r>
      <w:r w:rsidRPr="003B2883">
        <w:tab/>
        <w:t>Description</w:t>
      </w:r>
      <w:bookmarkEnd w:id="579"/>
      <w:bookmarkEnd w:id="580"/>
      <w:bookmarkEnd w:id="581"/>
      <w:bookmarkEnd w:id="582"/>
      <w:bookmarkEnd w:id="583"/>
      <w:bookmarkEnd w:id="584"/>
      <w:bookmarkEnd w:id="585"/>
      <w:bookmarkEnd w:id="586"/>
      <w:bookmarkEnd w:id="587"/>
      <w:bookmarkEnd w:id="588"/>
      <w:bookmarkEnd w:id="589"/>
      <w:bookmarkEnd w:id="590"/>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24C3F">
      <w:pPr>
        <w:pStyle w:val="Heading5"/>
      </w:pPr>
      <w:bookmarkStart w:id="591" w:name="_Toc11343240"/>
      <w:bookmarkStart w:id="592" w:name="_Toc21954299"/>
      <w:bookmarkStart w:id="593" w:name="_Toc25048080"/>
      <w:bookmarkStart w:id="594" w:name="_Toc34143452"/>
      <w:bookmarkStart w:id="595" w:name="_Toc34750922"/>
      <w:bookmarkStart w:id="596" w:name="_Toc34751683"/>
      <w:bookmarkStart w:id="597" w:name="_Toc35941031"/>
      <w:bookmarkStart w:id="598" w:name="_Toc43283931"/>
      <w:bookmarkStart w:id="599" w:name="_Toc49762926"/>
      <w:bookmarkStart w:id="600" w:name="_Toc51925780"/>
      <w:bookmarkStart w:id="601" w:name="_Toc51925881"/>
      <w:bookmarkStart w:id="602" w:name="_Toc67680517"/>
      <w:r w:rsidRPr="003B2883">
        <w:t>6.</w:t>
      </w:r>
      <w:r>
        <w:t>1</w:t>
      </w:r>
      <w:r w:rsidRPr="003B2883">
        <w:t>.3.</w:t>
      </w:r>
      <w:r>
        <w:t>4</w:t>
      </w:r>
      <w:r w:rsidRPr="003B2883">
        <w:t>.2</w:t>
      </w:r>
      <w:r w:rsidRPr="003B2883">
        <w:tab/>
        <w:t>Resource Definition</w:t>
      </w:r>
      <w:bookmarkEnd w:id="591"/>
      <w:bookmarkEnd w:id="592"/>
      <w:bookmarkEnd w:id="593"/>
      <w:bookmarkEnd w:id="594"/>
      <w:bookmarkEnd w:id="595"/>
      <w:bookmarkEnd w:id="596"/>
      <w:bookmarkEnd w:id="597"/>
      <w:bookmarkEnd w:id="598"/>
      <w:bookmarkEnd w:id="599"/>
      <w:bookmarkEnd w:id="600"/>
      <w:bookmarkEnd w:id="601"/>
      <w:bookmarkEnd w:id="602"/>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14:paraId="60D1111D" w14:textId="77777777" w:rsidR="00F24C3F" w:rsidRPr="003B2883" w:rsidRDefault="00F24C3F" w:rsidP="00F24C3F">
      <w:pPr>
        <w:pStyle w:val="TH"/>
        <w:rPr>
          <w:rFonts w:cs="Arial"/>
        </w:rPr>
      </w:pPr>
      <w:r w:rsidRPr="003B2883">
        <w:lastRenderedPageBreak/>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24C3F">
      <w:pPr>
        <w:pStyle w:val="Heading5"/>
      </w:pPr>
      <w:bookmarkStart w:id="603" w:name="_Toc11343241"/>
      <w:bookmarkStart w:id="604" w:name="_Toc21954300"/>
      <w:bookmarkStart w:id="605" w:name="_Toc25048081"/>
      <w:bookmarkStart w:id="606" w:name="_Toc34143453"/>
      <w:bookmarkStart w:id="607" w:name="_Toc34750923"/>
      <w:bookmarkStart w:id="608" w:name="_Toc34751684"/>
      <w:bookmarkStart w:id="609" w:name="_Toc35941032"/>
      <w:bookmarkStart w:id="610" w:name="_Toc43283932"/>
      <w:bookmarkStart w:id="611" w:name="_Toc49762927"/>
      <w:bookmarkStart w:id="612" w:name="_Toc51925781"/>
      <w:bookmarkStart w:id="613" w:name="_Toc51925882"/>
      <w:bookmarkStart w:id="614" w:name="_Toc67680518"/>
      <w:r w:rsidRPr="003B2883">
        <w:t>6.</w:t>
      </w:r>
      <w:r>
        <w:t>1</w:t>
      </w:r>
      <w:r w:rsidRPr="003B2883">
        <w:t>.3.</w:t>
      </w:r>
      <w:r>
        <w:t>4</w:t>
      </w:r>
      <w:r w:rsidRPr="003B2883">
        <w:t>.3</w:t>
      </w:r>
      <w:r w:rsidRPr="003B2883">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p>
    <w:p w14:paraId="455C492E" w14:textId="77777777" w:rsidR="00F24C3F" w:rsidRPr="003B2883" w:rsidRDefault="00F24C3F" w:rsidP="00F24C3F">
      <w:pPr>
        <w:pStyle w:val="Heading6"/>
      </w:pPr>
      <w:bookmarkStart w:id="615" w:name="_Toc11343242"/>
      <w:bookmarkStart w:id="616" w:name="_Toc21954301"/>
      <w:bookmarkStart w:id="617" w:name="_Toc25048082"/>
      <w:bookmarkStart w:id="618" w:name="_Toc34143454"/>
      <w:bookmarkStart w:id="619" w:name="_Toc34750924"/>
      <w:bookmarkStart w:id="620" w:name="_Toc34751685"/>
      <w:bookmarkStart w:id="621" w:name="_Toc35941033"/>
      <w:bookmarkStart w:id="622" w:name="_Toc43283933"/>
      <w:bookmarkStart w:id="623" w:name="_Toc49762928"/>
      <w:bookmarkStart w:id="624" w:name="_Toc51925782"/>
      <w:bookmarkStart w:id="625" w:name="_Toc51925883"/>
      <w:bookmarkStart w:id="626" w:name="_Toc67680519"/>
      <w:r w:rsidRPr="003B2883">
        <w:t>6.</w:t>
      </w:r>
      <w:r>
        <w:t>1</w:t>
      </w:r>
      <w:r w:rsidRPr="003B2883">
        <w:t>.3.</w:t>
      </w:r>
      <w:r>
        <w:t>4</w:t>
      </w:r>
      <w:r w:rsidRPr="003B2883">
        <w:t>.3.1</w:t>
      </w:r>
      <w:r w:rsidRPr="003B2883">
        <w:tab/>
        <w:t>POST</w:t>
      </w:r>
      <w:bookmarkEnd w:id="615"/>
      <w:bookmarkEnd w:id="616"/>
      <w:bookmarkEnd w:id="617"/>
      <w:bookmarkEnd w:id="618"/>
      <w:bookmarkEnd w:id="619"/>
      <w:bookmarkEnd w:id="620"/>
      <w:bookmarkEnd w:id="621"/>
      <w:bookmarkEnd w:id="622"/>
      <w:bookmarkEnd w:id="623"/>
      <w:bookmarkEnd w:id="624"/>
      <w:bookmarkEnd w:id="625"/>
      <w:bookmarkEnd w:id="626"/>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5"/>
        <w:gridCol w:w="286"/>
        <w:gridCol w:w="1067"/>
        <w:gridCol w:w="1017"/>
        <w:gridCol w:w="4680"/>
      </w:tblGrid>
      <w:tr w:rsidR="00F24C3F" w:rsidRPr="003B2883" w14:paraId="52E3C4FD" w14:textId="77777777" w:rsidTr="002A3CCE">
        <w:trPr>
          <w:jc w:val="center"/>
        </w:trPr>
        <w:tc>
          <w:tcPr>
            <w:tcW w:w="1307"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60"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60"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2A3CCE" w:rsidRPr="003B2883" w14:paraId="1D91E703"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tcPr>
          <w:p w14:paraId="62F262F8" w14:textId="77777777" w:rsidR="002A3CCE" w:rsidRPr="003B2883" w:rsidRDefault="002A3CCE" w:rsidP="002A3CCE">
            <w:pPr>
              <w:pStyle w:val="TAL"/>
            </w:pPr>
          </w:p>
        </w:tc>
        <w:tc>
          <w:tcPr>
            <w:tcW w:w="150" w:type="pct"/>
            <w:tcBorders>
              <w:top w:val="single" w:sz="4" w:space="0" w:color="auto"/>
              <w:left w:val="single" w:sz="6" w:space="0" w:color="000000"/>
              <w:bottom w:val="single" w:sz="4" w:space="0" w:color="auto"/>
              <w:right w:val="single" w:sz="6" w:space="0" w:color="000000"/>
            </w:tcBorders>
          </w:tcPr>
          <w:p w14:paraId="07CBB3E4" w14:textId="77777777" w:rsidR="002A3CCE" w:rsidRPr="003B2883" w:rsidRDefault="002A3CCE" w:rsidP="002A3CCE">
            <w:pPr>
              <w:pStyle w:val="TAC"/>
            </w:pPr>
          </w:p>
        </w:tc>
        <w:tc>
          <w:tcPr>
            <w:tcW w:w="560" w:type="pct"/>
            <w:tcBorders>
              <w:top w:val="single" w:sz="4" w:space="0" w:color="auto"/>
              <w:left w:val="single" w:sz="6" w:space="0" w:color="000000"/>
              <w:bottom w:val="single" w:sz="4" w:space="0" w:color="auto"/>
              <w:right w:val="single" w:sz="6" w:space="0" w:color="000000"/>
            </w:tcBorders>
          </w:tcPr>
          <w:p w14:paraId="2CC0E59B" w14:textId="77777777" w:rsidR="002A3CCE" w:rsidRPr="003B2883" w:rsidRDefault="002A3CCE" w:rsidP="002A3CCE">
            <w:pPr>
              <w:pStyle w:val="TAL"/>
            </w:pPr>
          </w:p>
        </w:tc>
        <w:tc>
          <w:tcPr>
            <w:tcW w:w="523" w:type="pct"/>
            <w:tcBorders>
              <w:top w:val="single" w:sz="4" w:space="0" w:color="auto"/>
              <w:left w:val="single" w:sz="6" w:space="0" w:color="000000"/>
              <w:bottom w:val="single" w:sz="4" w:space="0" w:color="auto"/>
              <w:right w:val="single" w:sz="6" w:space="0" w:color="000000"/>
            </w:tcBorders>
          </w:tcPr>
          <w:p w14:paraId="7F35327D" w14:textId="7183EC7B" w:rsidR="002A3CCE" w:rsidRPr="003B2883" w:rsidRDefault="002A3CCE" w:rsidP="002A3CCE">
            <w:pPr>
              <w:pStyle w:val="TAL"/>
            </w:pPr>
            <w:r>
              <w:t>307 Temporary Redirect</w:t>
            </w:r>
          </w:p>
        </w:tc>
        <w:tc>
          <w:tcPr>
            <w:tcW w:w="2460" w:type="pct"/>
            <w:tcBorders>
              <w:top w:val="single" w:sz="4" w:space="0" w:color="auto"/>
              <w:left w:val="single" w:sz="6" w:space="0" w:color="000000"/>
              <w:bottom w:val="single" w:sz="4" w:space="0" w:color="auto"/>
              <w:right w:val="single" w:sz="6" w:space="0" w:color="000000"/>
            </w:tcBorders>
          </w:tcPr>
          <w:p w14:paraId="36DED4AE" w14:textId="6D142052" w:rsidR="002A3CCE" w:rsidRPr="003B2883" w:rsidRDefault="002A3CCE" w:rsidP="002A3CC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3B2883" w14:paraId="62AABA14"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tcPr>
          <w:p w14:paraId="58842276" w14:textId="77777777" w:rsidR="002A3CCE" w:rsidRPr="003B2883" w:rsidRDefault="002A3CCE" w:rsidP="002A3CCE">
            <w:pPr>
              <w:pStyle w:val="TAL"/>
            </w:pPr>
          </w:p>
        </w:tc>
        <w:tc>
          <w:tcPr>
            <w:tcW w:w="150" w:type="pct"/>
            <w:tcBorders>
              <w:top w:val="single" w:sz="4" w:space="0" w:color="auto"/>
              <w:left w:val="single" w:sz="6" w:space="0" w:color="000000"/>
              <w:bottom w:val="single" w:sz="4" w:space="0" w:color="auto"/>
              <w:right w:val="single" w:sz="6" w:space="0" w:color="000000"/>
            </w:tcBorders>
          </w:tcPr>
          <w:p w14:paraId="602AEDCB" w14:textId="77777777" w:rsidR="002A3CCE" w:rsidRPr="003B2883" w:rsidRDefault="002A3CCE" w:rsidP="002A3CCE">
            <w:pPr>
              <w:pStyle w:val="TAC"/>
            </w:pPr>
          </w:p>
        </w:tc>
        <w:tc>
          <w:tcPr>
            <w:tcW w:w="560" w:type="pct"/>
            <w:tcBorders>
              <w:top w:val="single" w:sz="4" w:space="0" w:color="auto"/>
              <w:left w:val="single" w:sz="6" w:space="0" w:color="000000"/>
              <w:bottom w:val="single" w:sz="4" w:space="0" w:color="auto"/>
              <w:right w:val="single" w:sz="6" w:space="0" w:color="000000"/>
            </w:tcBorders>
          </w:tcPr>
          <w:p w14:paraId="69F17849" w14:textId="77777777" w:rsidR="002A3CCE" w:rsidRPr="003B2883" w:rsidRDefault="002A3CCE" w:rsidP="002A3CCE">
            <w:pPr>
              <w:pStyle w:val="TAL"/>
            </w:pPr>
          </w:p>
        </w:tc>
        <w:tc>
          <w:tcPr>
            <w:tcW w:w="523" w:type="pct"/>
            <w:tcBorders>
              <w:top w:val="single" w:sz="4" w:space="0" w:color="auto"/>
              <w:left w:val="single" w:sz="6" w:space="0" w:color="000000"/>
              <w:bottom w:val="single" w:sz="4" w:space="0" w:color="auto"/>
              <w:right w:val="single" w:sz="6" w:space="0" w:color="000000"/>
            </w:tcBorders>
          </w:tcPr>
          <w:p w14:paraId="6FA065CD" w14:textId="3828CA86" w:rsidR="002A3CCE" w:rsidRPr="003B2883" w:rsidRDefault="002A3CCE" w:rsidP="002A3CCE">
            <w:pPr>
              <w:pStyle w:val="TAL"/>
            </w:pPr>
            <w:r>
              <w:t>308 Permanent Redirect</w:t>
            </w:r>
          </w:p>
        </w:tc>
        <w:tc>
          <w:tcPr>
            <w:tcW w:w="2460" w:type="pct"/>
            <w:tcBorders>
              <w:top w:val="single" w:sz="4" w:space="0" w:color="auto"/>
              <w:left w:val="single" w:sz="6" w:space="0" w:color="000000"/>
              <w:bottom w:val="single" w:sz="4" w:space="0" w:color="auto"/>
              <w:right w:val="single" w:sz="6" w:space="0" w:color="000000"/>
            </w:tcBorders>
          </w:tcPr>
          <w:p w14:paraId="776E6F24" w14:textId="0FEE3D57" w:rsidR="002A3CCE" w:rsidRPr="003B2883" w:rsidRDefault="002A3CCE" w:rsidP="002A3CC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6E3B78E6"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tcPr>
          <w:p w14:paraId="58ABD612" w14:textId="77777777" w:rsidR="002A3CCE" w:rsidRPr="003B2883" w:rsidRDefault="002A3CCE" w:rsidP="002A3CCE">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2A3CCE" w:rsidRPr="003B2883" w:rsidRDefault="002A3CCE" w:rsidP="002A3C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2A3CCE" w:rsidRPr="003B2883" w:rsidRDefault="002A3CCE" w:rsidP="002A3CCE">
            <w:pPr>
              <w:pStyle w:val="TAL"/>
            </w:pPr>
            <w:r>
              <w:rPr>
                <w:lang w:val="es-ES"/>
              </w:rPr>
              <w:t>0..1</w:t>
            </w:r>
          </w:p>
        </w:tc>
        <w:tc>
          <w:tcPr>
            <w:tcW w:w="523" w:type="pct"/>
            <w:tcBorders>
              <w:top w:val="single" w:sz="4" w:space="0" w:color="auto"/>
              <w:left w:val="single" w:sz="6" w:space="0" w:color="000000"/>
              <w:bottom w:val="single" w:sz="4" w:space="0" w:color="auto"/>
              <w:right w:val="single" w:sz="6" w:space="0" w:color="000000"/>
            </w:tcBorders>
          </w:tcPr>
          <w:p w14:paraId="7FABC20D" w14:textId="77777777" w:rsidR="002A3CCE" w:rsidRPr="003B2883" w:rsidRDefault="002A3CCE" w:rsidP="002A3CCE">
            <w:pPr>
              <w:pStyle w:val="TAL"/>
            </w:pPr>
            <w:r>
              <w:rPr>
                <w:lang w:val="es-ES"/>
              </w:rPr>
              <w:t>400 Bad Request</w:t>
            </w:r>
          </w:p>
        </w:tc>
        <w:tc>
          <w:tcPr>
            <w:tcW w:w="2460" w:type="pct"/>
            <w:tcBorders>
              <w:top w:val="single" w:sz="4" w:space="0" w:color="auto"/>
              <w:left w:val="single" w:sz="6" w:space="0" w:color="000000"/>
              <w:bottom w:val="single" w:sz="4" w:space="0" w:color="auto"/>
              <w:right w:val="single" w:sz="6" w:space="0" w:color="000000"/>
            </w:tcBorders>
          </w:tcPr>
          <w:p w14:paraId="7B40564B" w14:textId="77777777" w:rsidR="002A3CCE" w:rsidRPr="00D75BD4" w:rsidRDefault="002A3CCE" w:rsidP="002A3CCE">
            <w:pPr>
              <w:pStyle w:val="TAL"/>
            </w:pPr>
            <w:r w:rsidRPr="0078506F">
              <w:t>The response body contains the error reason of the request message.</w:t>
            </w:r>
          </w:p>
        </w:tc>
      </w:tr>
      <w:tr w:rsidR="002A3CCE"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2A3CCE" w:rsidRPr="0078506F"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10844C"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ECBFD"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24C3F">
      <w:pPr>
        <w:pStyle w:val="Heading5"/>
      </w:pPr>
      <w:bookmarkStart w:id="627" w:name="_Toc11343243"/>
      <w:bookmarkStart w:id="628" w:name="_Toc21954302"/>
      <w:bookmarkStart w:id="629" w:name="_Toc25048083"/>
      <w:bookmarkStart w:id="630" w:name="_Toc34143455"/>
      <w:bookmarkStart w:id="631" w:name="_Toc34750925"/>
      <w:bookmarkStart w:id="632" w:name="_Toc34751686"/>
      <w:bookmarkStart w:id="633" w:name="_Toc35941034"/>
      <w:bookmarkStart w:id="634" w:name="_Toc43283934"/>
      <w:bookmarkStart w:id="635" w:name="_Toc49762929"/>
      <w:bookmarkStart w:id="636" w:name="_Toc51925783"/>
      <w:bookmarkStart w:id="637" w:name="_Toc51925884"/>
      <w:bookmarkStart w:id="638" w:name="_Toc67680520"/>
      <w:r w:rsidRPr="003B2883">
        <w:t>6.</w:t>
      </w:r>
      <w:r>
        <w:t>1</w:t>
      </w:r>
      <w:r w:rsidRPr="003B2883">
        <w:t>.3.</w:t>
      </w:r>
      <w:r>
        <w:t>4</w:t>
      </w:r>
      <w:r w:rsidRPr="003B2883">
        <w:t>.4</w:t>
      </w:r>
      <w:r w:rsidRPr="003B2883">
        <w:tab/>
        <w:t>Resource Custom Operations</w:t>
      </w:r>
      <w:bookmarkEnd w:id="627"/>
      <w:bookmarkEnd w:id="628"/>
      <w:bookmarkEnd w:id="629"/>
      <w:bookmarkEnd w:id="630"/>
      <w:bookmarkEnd w:id="631"/>
      <w:bookmarkEnd w:id="632"/>
      <w:bookmarkEnd w:id="633"/>
      <w:bookmarkEnd w:id="634"/>
      <w:bookmarkEnd w:id="635"/>
      <w:bookmarkEnd w:id="636"/>
      <w:bookmarkEnd w:id="637"/>
      <w:bookmarkEnd w:id="638"/>
    </w:p>
    <w:p w14:paraId="0EDE6C9E" w14:textId="77777777" w:rsidR="00F24C3F" w:rsidRDefault="00F24C3F" w:rsidP="00F24C3F">
      <w:r w:rsidRPr="003B2883">
        <w:t>None.</w:t>
      </w:r>
    </w:p>
    <w:p w14:paraId="05F9A7DB" w14:textId="77777777" w:rsidR="00F24C3F" w:rsidRPr="003B2883" w:rsidRDefault="00F24C3F" w:rsidP="00F24C3F">
      <w:pPr>
        <w:pStyle w:val="Heading4"/>
      </w:pPr>
      <w:bookmarkStart w:id="639" w:name="_Toc11343244"/>
      <w:bookmarkStart w:id="640" w:name="_Toc21954303"/>
      <w:bookmarkStart w:id="641" w:name="_Toc25048084"/>
      <w:bookmarkStart w:id="642" w:name="_Toc34143456"/>
      <w:bookmarkStart w:id="643" w:name="_Toc34750926"/>
      <w:bookmarkStart w:id="644" w:name="_Toc34751687"/>
      <w:bookmarkStart w:id="645" w:name="_Toc35941035"/>
      <w:bookmarkStart w:id="646" w:name="_Toc43283935"/>
      <w:bookmarkStart w:id="647" w:name="_Toc49762930"/>
      <w:bookmarkStart w:id="648" w:name="_Toc51925784"/>
      <w:bookmarkStart w:id="649" w:name="_Toc51925885"/>
      <w:bookmarkStart w:id="650" w:name="_Toc67680521"/>
      <w:r w:rsidRPr="003B2883">
        <w:t>6.</w:t>
      </w:r>
      <w:r>
        <w:t>1</w:t>
      </w:r>
      <w:r w:rsidRPr="003B2883">
        <w:t>.3.</w:t>
      </w:r>
      <w:r>
        <w:t>5</w:t>
      </w:r>
      <w:r w:rsidRPr="003B2883">
        <w:tab/>
        <w:t>Resource:  Individual subscription</w:t>
      </w:r>
      <w:bookmarkEnd w:id="639"/>
      <w:bookmarkEnd w:id="640"/>
      <w:bookmarkEnd w:id="641"/>
      <w:bookmarkEnd w:id="642"/>
      <w:bookmarkEnd w:id="643"/>
      <w:bookmarkEnd w:id="644"/>
      <w:bookmarkEnd w:id="645"/>
      <w:bookmarkEnd w:id="646"/>
      <w:bookmarkEnd w:id="647"/>
      <w:bookmarkEnd w:id="648"/>
      <w:bookmarkEnd w:id="649"/>
      <w:bookmarkEnd w:id="650"/>
    </w:p>
    <w:p w14:paraId="55A92C19" w14:textId="77777777" w:rsidR="00F24C3F" w:rsidRPr="003B2883" w:rsidRDefault="00F24C3F" w:rsidP="00F24C3F">
      <w:pPr>
        <w:pStyle w:val="Heading5"/>
      </w:pPr>
      <w:bookmarkStart w:id="651" w:name="_Toc11343245"/>
      <w:bookmarkStart w:id="652" w:name="_Toc21954304"/>
      <w:bookmarkStart w:id="653" w:name="_Toc25048085"/>
      <w:bookmarkStart w:id="654" w:name="_Toc34143457"/>
      <w:bookmarkStart w:id="655" w:name="_Toc34750927"/>
      <w:bookmarkStart w:id="656" w:name="_Toc34751688"/>
      <w:bookmarkStart w:id="657" w:name="_Toc35941036"/>
      <w:bookmarkStart w:id="658" w:name="_Toc43283936"/>
      <w:bookmarkStart w:id="659" w:name="_Toc49762931"/>
      <w:bookmarkStart w:id="660" w:name="_Toc51925785"/>
      <w:bookmarkStart w:id="661" w:name="_Toc51925886"/>
      <w:bookmarkStart w:id="662" w:name="_Toc67680522"/>
      <w:r w:rsidRPr="003B2883">
        <w:t>6.</w:t>
      </w:r>
      <w:r>
        <w:t>1</w:t>
      </w:r>
      <w:r w:rsidRPr="003B2883">
        <w:t>.3.</w:t>
      </w:r>
      <w:r>
        <w:t>5</w:t>
      </w:r>
      <w:r w:rsidRPr="003B2883">
        <w:t>.1</w:t>
      </w:r>
      <w:r w:rsidRPr="003B2883">
        <w:tab/>
        <w:t>Description</w:t>
      </w:r>
      <w:bookmarkEnd w:id="651"/>
      <w:bookmarkEnd w:id="652"/>
      <w:bookmarkEnd w:id="653"/>
      <w:bookmarkEnd w:id="654"/>
      <w:bookmarkEnd w:id="655"/>
      <w:bookmarkEnd w:id="656"/>
      <w:bookmarkEnd w:id="657"/>
      <w:bookmarkEnd w:id="658"/>
      <w:bookmarkEnd w:id="659"/>
      <w:bookmarkEnd w:id="660"/>
      <w:bookmarkEnd w:id="661"/>
      <w:bookmarkEnd w:id="662"/>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24C3F">
      <w:pPr>
        <w:pStyle w:val="Heading5"/>
      </w:pPr>
      <w:bookmarkStart w:id="663" w:name="_Toc11343246"/>
      <w:bookmarkStart w:id="664" w:name="_Toc21954305"/>
      <w:bookmarkStart w:id="665" w:name="_Toc25048086"/>
      <w:bookmarkStart w:id="666" w:name="_Toc34143458"/>
      <w:bookmarkStart w:id="667" w:name="_Toc34750928"/>
      <w:bookmarkStart w:id="668" w:name="_Toc34751689"/>
      <w:bookmarkStart w:id="669" w:name="_Toc35941037"/>
      <w:bookmarkStart w:id="670" w:name="_Toc43283937"/>
      <w:bookmarkStart w:id="671" w:name="_Toc49762932"/>
      <w:bookmarkStart w:id="672" w:name="_Toc51925786"/>
      <w:bookmarkStart w:id="673" w:name="_Toc51925887"/>
      <w:bookmarkStart w:id="674" w:name="_Toc67680523"/>
      <w:r w:rsidRPr="003B2883">
        <w:t>6.</w:t>
      </w:r>
      <w:r>
        <w:t>1</w:t>
      </w:r>
      <w:r w:rsidRPr="003B2883">
        <w:t>.3.</w:t>
      </w:r>
      <w:r>
        <w:t>5</w:t>
      </w:r>
      <w:r w:rsidRPr="003B2883">
        <w:t>.2</w:t>
      </w:r>
      <w:r w:rsidRPr="003B2883">
        <w:tab/>
        <w:t>Resource Definition</w:t>
      </w:r>
      <w:bookmarkEnd w:id="663"/>
      <w:bookmarkEnd w:id="664"/>
      <w:bookmarkEnd w:id="665"/>
      <w:bookmarkEnd w:id="666"/>
      <w:bookmarkEnd w:id="667"/>
      <w:bookmarkEnd w:id="668"/>
      <w:bookmarkEnd w:id="669"/>
      <w:bookmarkEnd w:id="670"/>
      <w:bookmarkEnd w:id="671"/>
      <w:bookmarkEnd w:id="672"/>
      <w:bookmarkEnd w:id="673"/>
      <w:bookmarkEnd w:id="674"/>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24C3F">
      <w:pPr>
        <w:pStyle w:val="Heading5"/>
      </w:pPr>
      <w:bookmarkStart w:id="675" w:name="_Toc11343247"/>
      <w:bookmarkStart w:id="676" w:name="_Toc21954306"/>
      <w:bookmarkStart w:id="677" w:name="_Toc25048087"/>
      <w:bookmarkStart w:id="678" w:name="_Toc34143459"/>
      <w:bookmarkStart w:id="679" w:name="_Toc34750929"/>
      <w:bookmarkStart w:id="680" w:name="_Toc34751690"/>
      <w:bookmarkStart w:id="681" w:name="_Toc35941038"/>
      <w:bookmarkStart w:id="682" w:name="_Toc43283938"/>
      <w:bookmarkStart w:id="683" w:name="_Toc49762933"/>
      <w:bookmarkStart w:id="684" w:name="_Toc51925787"/>
      <w:bookmarkStart w:id="685" w:name="_Toc51925888"/>
      <w:bookmarkStart w:id="686" w:name="_Toc67680524"/>
      <w:r w:rsidRPr="003B2883">
        <w:t>6.</w:t>
      </w:r>
      <w:r>
        <w:t>1</w:t>
      </w:r>
      <w:r w:rsidRPr="003B2883">
        <w:t>.3.</w:t>
      </w:r>
      <w:r>
        <w:t>5</w:t>
      </w:r>
      <w:r w:rsidRPr="003B2883">
        <w:t>.3</w:t>
      </w:r>
      <w:r w:rsidRPr="003B2883">
        <w:tab/>
        <w:t>Resource Standard Methods</w:t>
      </w:r>
      <w:bookmarkEnd w:id="675"/>
      <w:bookmarkEnd w:id="676"/>
      <w:bookmarkEnd w:id="677"/>
      <w:bookmarkEnd w:id="678"/>
      <w:bookmarkEnd w:id="679"/>
      <w:bookmarkEnd w:id="680"/>
      <w:bookmarkEnd w:id="681"/>
      <w:bookmarkEnd w:id="682"/>
      <w:bookmarkEnd w:id="683"/>
      <w:bookmarkEnd w:id="684"/>
      <w:bookmarkEnd w:id="685"/>
      <w:bookmarkEnd w:id="686"/>
    </w:p>
    <w:p w14:paraId="0FAD04D8" w14:textId="77777777" w:rsidR="00F24C3F" w:rsidRPr="003B2883" w:rsidRDefault="00F24C3F" w:rsidP="00F24C3F">
      <w:pPr>
        <w:pStyle w:val="Heading6"/>
      </w:pPr>
      <w:bookmarkStart w:id="687" w:name="_Toc11343249"/>
      <w:bookmarkStart w:id="688" w:name="_Toc21954307"/>
      <w:bookmarkStart w:id="689" w:name="_Toc25048088"/>
      <w:bookmarkStart w:id="690" w:name="_Toc34143460"/>
      <w:bookmarkStart w:id="691" w:name="_Toc34750930"/>
      <w:bookmarkStart w:id="692" w:name="_Toc34751691"/>
      <w:bookmarkStart w:id="693" w:name="_Toc35941039"/>
      <w:bookmarkStart w:id="694" w:name="_Toc43283939"/>
      <w:bookmarkStart w:id="695" w:name="_Toc49762934"/>
      <w:bookmarkStart w:id="696" w:name="_Toc51925788"/>
      <w:bookmarkStart w:id="697" w:name="_Toc51925889"/>
      <w:bookmarkStart w:id="698" w:name="_Toc67680525"/>
      <w:r w:rsidRPr="003B2883">
        <w:t>6.</w:t>
      </w:r>
      <w:r>
        <w:t>1</w:t>
      </w:r>
      <w:r w:rsidRPr="003B2883">
        <w:t>.3.</w:t>
      </w:r>
      <w:r>
        <w:t>5</w:t>
      </w:r>
      <w:r w:rsidRPr="003B2883">
        <w:t>.3.2</w:t>
      </w:r>
      <w:r w:rsidRPr="003B2883">
        <w:tab/>
        <w:t>DELETE</w:t>
      </w:r>
      <w:bookmarkEnd w:id="687"/>
      <w:bookmarkEnd w:id="688"/>
      <w:bookmarkEnd w:id="689"/>
      <w:bookmarkEnd w:id="690"/>
      <w:bookmarkEnd w:id="691"/>
      <w:bookmarkEnd w:id="692"/>
      <w:bookmarkEnd w:id="693"/>
      <w:bookmarkEnd w:id="694"/>
      <w:bookmarkEnd w:id="695"/>
      <w:bookmarkEnd w:id="696"/>
      <w:bookmarkEnd w:id="697"/>
      <w:bookmarkEnd w:id="698"/>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2A3CCE"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777777" w:rsidR="002A3CCE" w:rsidRPr="003B2883" w:rsidRDefault="002A3CCE" w:rsidP="002A3CCE">
            <w:pPr>
              <w:pStyle w:val="TAL"/>
            </w:pPr>
          </w:p>
        </w:tc>
        <w:tc>
          <w:tcPr>
            <w:tcW w:w="540" w:type="dxa"/>
            <w:tcBorders>
              <w:top w:val="single" w:sz="4" w:space="0" w:color="auto"/>
              <w:left w:val="single" w:sz="6" w:space="0" w:color="000000"/>
              <w:bottom w:val="single" w:sz="4" w:space="0" w:color="auto"/>
              <w:right w:val="single" w:sz="6" w:space="0" w:color="000000"/>
            </w:tcBorders>
          </w:tcPr>
          <w:p w14:paraId="6D94E1AA" w14:textId="77777777" w:rsidR="002A3CCE" w:rsidRPr="003B2883" w:rsidRDefault="002A3CCE" w:rsidP="002A3CCE">
            <w:pPr>
              <w:pStyle w:val="TAC"/>
            </w:pPr>
          </w:p>
        </w:tc>
        <w:tc>
          <w:tcPr>
            <w:tcW w:w="1260" w:type="dxa"/>
            <w:tcBorders>
              <w:top w:val="single" w:sz="4" w:space="0" w:color="auto"/>
              <w:left w:val="single" w:sz="6" w:space="0" w:color="000000"/>
              <w:bottom w:val="single" w:sz="4" w:space="0" w:color="auto"/>
              <w:right w:val="single" w:sz="6" w:space="0" w:color="000000"/>
            </w:tcBorders>
          </w:tcPr>
          <w:p w14:paraId="03A23A09" w14:textId="77777777" w:rsidR="002A3CCE" w:rsidRPr="003B2883" w:rsidRDefault="002A3CCE" w:rsidP="002A3CCE">
            <w:pPr>
              <w:pStyle w:val="TAL"/>
            </w:pP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2A3CCE" w:rsidRPr="003B2883" w:rsidRDefault="002A3CCE" w:rsidP="002A3CCE">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5D64C3EF" w:rsidR="002A3CCE" w:rsidRPr="003B2883" w:rsidRDefault="002A3CCE" w:rsidP="002A3CC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77777777" w:rsidR="002A3CCE" w:rsidRPr="003B2883" w:rsidRDefault="002A3CCE" w:rsidP="002A3CCE">
            <w:pPr>
              <w:pStyle w:val="TAL"/>
            </w:pPr>
          </w:p>
        </w:tc>
        <w:tc>
          <w:tcPr>
            <w:tcW w:w="540" w:type="dxa"/>
            <w:tcBorders>
              <w:top w:val="single" w:sz="4" w:space="0" w:color="auto"/>
              <w:left w:val="single" w:sz="6" w:space="0" w:color="000000"/>
              <w:bottom w:val="single" w:sz="4" w:space="0" w:color="auto"/>
              <w:right w:val="single" w:sz="6" w:space="0" w:color="000000"/>
            </w:tcBorders>
          </w:tcPr>
          <w:p w14:paraId="73DBA727" w14:textId="77777777" w:rsidR="002A3CCE" w:rsidRPr="003B2883" w:rsidRDefault="002A3CCE" w:rsidP="002A3CCE">
            <w:pPr>
              <w:pStyle w:val="TAC"/>
            </w:pPr>
          </w:p>
        </w:tc>
        <w:tc>
          <w:tcPr>
            <w:tcW w:w="1260" w:type="dxa"/>
            <w:tcBorders>
              <w:top w:val="single" w:sz="4" w:space="0" w:color="auto"/>
              <w:left w:val="single" w:sz="6" w:space="0" w:color="000000"/>
              <w:bottom w:val="single" w:sz="4" w:space="0" w:color="auto"/>
              <w:right w:val="single" w:sz="6" w:space="0" w:color="000000"/>
            </w:tcBorders>
          </w:tcPr>
          <w:p w14:paraId="4CA86AA5" w14:textId="77777777" w:rsidR="002A3CCE" w:rsidRPr="003B2883" w:rsidRDefault="002A3CCE" w:rsidP="002A3CCE">
            <w:pPr>
              <w:pStyle w:val="TAL"/>
            </w:pP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2A3CCE" w:rsidRPr="003B2883" w:rsidRDefault="002A3CCE" w:rsidP="002A3CCE">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C93EC5D" w:rsidR="002A3CCE" w:rsidRPr="003B2883" w:rsidRDefault="002A3CCE" w:rsidP="002A3CC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2A3CCE" w:rsidRPr="003B2883" w:rsidRDefault="002A3CCE" w:rsidP="002A3CCE">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2A3CCE" w:rsidRPr="003B2883" w:rsidRDefault="002A3CCE" w:rsidP="002A3CCE">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2A3CCE" w:rsidRPr="003B2883" w:rsidRDefault="002A3CCE" w:rsidP="002A3CCE">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2A3CCE" w:rsidRPr="003B2883" w:rsidRDefault="002A3CCE" w:rsidP="002A3CCE">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2A3CCE" w:rsidRPr="003B2883" w:rsidRDefault="002A3CCE" w:rsidP="002A3CCE">
            <w:pPr>
              <w:pStyle w:val="TAL"/>
            </w:pPr>
            <w:r w:rsidRPr="003B2883">
              <w:t>Indicates the modification of subscription has failed due to application error.</w:t>
            </w:r>
          </w:p>
          <w:p w14:paraId="2C1C3647" w14:textId="77777777" w:rsidR="002A3CCE" w:rsidRPr="003B2883" w:rsidRDefault="002A3CCE" w:rsidP="002A3CCE">
            <w:pPr>
              <w:pStyle w:val="TAL"/>
            </w:pPr>
          </w:p>
          <w:p w14:paraId="515B0D05" w14:textId="77777777" w:rsidR="002A3CCE" w:rsidRPr="003B2883" w:rsidRDefault="002A3CCE" w:rsidP="002A3CCE">
            <w:pPr>
              <w:pStyle w:val="TAL"/>
            </w:pPr>
            <w:r w:rsidRPr="003B2883">
              <w:t xml:space="preserve">The "cause" attribute </w:t>
            </w:r>
            <w:r>
              <w:t>m</w:t>
            </w:r>
            <w:r w:rsidRPr="002D0F35">
              <w:t>ay be used to indicate the following application error</w:t>
            </w:r>
            <w:r w:rsidRPr="003B2883">
              <w:t>:</w:t>
            </w:r>
          </w:p>
          <w:p w14:paraId="2D0F60BE" w14:textId="77777777" w:rsidR="002A3CCE" w:rsidRPr="003B2883" w:rsidRDefault="002A3CCE" w:rsidP="002A3CCE">
            <w:pPr>
              <w:pStyle w:val="TAL"/>
              <w:ind w:left="284"/>
            </w:pPr>
            <w:r w:rsidRPr="003B2883">
              <w:t>-</w:t>
            </w:r>
            <w:r w:rsidRPr="003B2883">
              <w:tab/>
              <w:t>SUBSCRIPTION_NOT_FOUND.</w:t>
            </w:r>
          </w:p>
        </w:tc>
      </w:tr>
      <w:tr w:rsidR="002A3CCE"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2A3CCE" w:rsidRPr="003B2883"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DA9BE"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EDDC82"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24C3F">
      <w:pPr>
        <w:pStyle w:val="Heading5"/>
      </w:pPr>
      <w:bookmarkStart w:id="699" w:name="_Toc11343250"/>
      <w:bookmarkStart w:id="700" w:name="_Toc21954308"/>
      <w:bookmarkStart w:id="701" w:name="_Toc25048089"/>
      <w:bookmarkStart w:id="702" w:name="_Toc34143461"/>
      <w:bookmarkStart w:id="703" w:name="_Toc34750931"/>
      <w:bookmarkStart w:id="704" w:name="_Toc34751692"/>
      <w:bookmarkStart w:id="705" w:name="_Toc35941040"/>
      <w:bookmarkStart w:id="706" w:name="_Toc43283940"/>
      <w:bookmarkStart w:id="707" w:name="_Toc49762935"/>
      <w:bookmarkStart w:id="708" w:name="_Toc51925789"/>
      <w:bookmarkStart w:id="709" w:name="_Toc51925890"/>
      <w:bookmarkStart w:id="710" w:name="_Toc67680526"/>
      <w:r w:rsidRPr="003B2883">
        <w:t>6.</w:t>
      </w:r>
      <w:r>
        <w:t>1</w:t>
      </w:r>
      <w:r w:rsidRPr="003B2883">
        <w:t>.3.</w:t>
      </w:r>
      <w:r>
        <w:t>5</w:t>
      </w:r>
      <w:r w:rsidRPr="003B2883">
        <w:t>.4</w:t>
      </w:r>
      <w:r w:rsidRPr="003B2883">
        <w:tab/>
        <w:t>Resource Custom Operations</w:t>
      </w:r>
      <w:bookmarkEnd w:id="699"/>
      <w:bookmarkEnd w:id="700"/>
      <w:bookmarkEnd w:id="701"/>
      <w:bookmarkEnd w:id="702"/>
      <w:bookmarkEnd w:id="703"/>
      <w:bookmarkEnd w:id="704"/>
      <w:bookmarkEnd w:id="705"/>
      <w:bookmarkEnd w:id="706"/>
      <w:bookmarkEnd w:id="707"/>
      <w:bookmarkEnd w:id="708"/>
      <w:bookmarkEnd w:id="709"/>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24C3F">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67680527"/>
      <w:r>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24C3F">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67680528"/>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24C3F">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67680529"/>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24C3F">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67680530"/>
      <w:r>
        <w:lastRenderedPageBreak/>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24C3F">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67680531"/>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24C3F">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67680532"/>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24C3F">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67680533"/>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24C3F">
      <w:pPr>
        <w:pStyle w:val="Heading6"/>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67680534"/>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2A3CCE"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77777777" w:rsidR="002A3CCE" w:rsidRPr="003B2883" w:rsidRDefault="002A3CCE" w:rsidP="002A3CCE">
            <w:pPr>
              <w:pStyle w:val="TAL"/>
            </w:pPr>
          </w:p>
        </w:tc>
        <w:tc>
          <w:tcPr>
            <w:tcW w:w="361" w:type="dxa"/>
            <w:tcBorders>
              <w:top w:val="single" w:sz="4" w:space="0" w:color="auto"/>
              <w:left w:val="single" w:sz="6" w:space="0" w:color="000000"/>
              <w:bottom w:val="single" w:sz="4" w:space="0" w:color="auto"/>
              <w:right w:val="single" w:sz="6" w:space="0" w:color="000000"/>
            </w:tcBorders>
          </w:tcPr>
          <w:p w14:paraId="7D9EBCEB" w14:textId="77777777" w:rsidR="002A3CCE" w:rsidRDefault="002A3CCE" w:rsidP="002A3CCE">
            <w:pPr>
              <w:pStyle w:val="TAC"/>
            </w:pPr>
          </w:p>
        </w:tc>
        <w:tc>
          <w:tcPr>
            <w:tcW w:w="1259" w:type="dxa"/>
            <w:tcBorders>
              <w:top w:val="single" w:sz="4" w:space="0" w:color="auto"/>
              <w:left w:val="single" w:sz="6" w:space="0" w:color="000000"/>
              <w:bottom w:val="single" w:sz="4" w:space="0" w:color="auto"/>
              <w:right w:val="single" w:sz="6" w:space="0" w:color="000000"/>
            </w:tcBorders>
          </w:tcPr>
          <w:p w14:paraId="4DC26E4B" w14:textId="77777777" w:rsidR="002A3CCE" w:rsidRDefault="002A3CCE" w:rsidP="002A3CCE">
            <w:pPr>
              <w:pStyle w:val="TAC"/>
            </w:pP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2A3CCE" w:rsidRPr="003B2883" w:rsidRDefault="002A3CCE" w:rsidP="002A3CCE">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6D5086BC" w:rsidR="002A3CCE" w:rsidRPr="001769FF" w:rsidRDefault="002A3CCE" w:rsidP="002A3CCE">
            <w:pPr>
              <w:pStyle w:val="TAL"/>
            </w:pPr>
            <w:r>
              <w:t>Temporary redirection. The NF service consumer shall generate a Location header field containing a URI pointing to the endpoint of another NF service consumer to which the notification should be sent.</w:t>
            </w:r>
          </w:p>
        </w:tc>
      </w:tr>
      <w:tr w:rsidR="002A3CCE"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77777777" w:rsidR="002A3CCE" w:rsidRPr="003B2883" w:rsidRDefault="002A3CCE" w:rsidP="002A3CCE">
            <w:pPr>
              <w:pStyle w:val="TAL"/>
            </w:pPr>
          </w:p>
        </w:tc>
        <w:tc>
          <w:tcPr>
            <w:tcW w:w="361" w:type="dxa"/>
            <w:tcBorders>
              <w:top w:val="single" w:sz="4" w:space="0" w:color="auto"/>
              <w:left w:val="single" w:sz="6" w:space="0" w:color="000000"/>
              <w:bottom w:val="single" w:sz="4" w:space="0" w:color="auto"/>
              <w:right w:val="single" w:sz="6" w:space="0" w:color="000000"/>
            </w:tcBorders>
          </w:tcPr>
          <w:p w14:paraId="4DAB71BE" w14:textId="77777777" w:rsidR="002A3CCE" w:rsidRDefault="002A3CCE" w:rsidP="002A3CCE">
            <w:pPr>
              <w:pStyle w:val="TAC"/>
            </w:pPr>
          </w:p>
        </w:tc>
        <w:tc>
          <w:tcPr>
            <w:tcW w:w="1259" w:type="dxa"/>
            <w:tcBorders>
              <w:top w:val="single" w:sz="4" w:space="0" w:color="auto"/>
              <w:left w:val="single" w:sz="6" w:space="0" w:color="000000"/>
              <w:bottom w:val="single" w:sz="4" w:space="0" w:color="auto"/>
              <w:right w:val="single" w:sz="6" w:space="0" w:color="000000"/>
            </w:tcBorders>
          </w:tcPr>
          <w:p w14:paraId="45376422" w14:textId="77777777" w:rsidR="002A3CCE" w:rsidRDefault="002A3CCE" w:rsidP="002A3CCE">
            <w:pPr>
              <w:pStyle w:val="TAC"/>
            </w:pP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2A3CCE" w:rsidRPr="003B2883" w:rsidRDefault="002A3CCE" w:rsidP="002A3CCE">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5218680C" w:rsidR="002A3CCE" w:rsidRPr="001769FF" w:rsidRDefault="002A3CCE" w:rsidP="002A3CCE">
            <w:pPr>
              <w:pStyle w:val="TAL"/>
            </w:pPr>
            <w:r>
              <w:t>Permanent redirection. The NF service consumer shall generate a Location header field containing a URI pointing to the endpoint of another NF service consumer to which the notification should be sent.</w:t>
            </w:r>
          </w:p>
        </w:tc>
      </w:tr>
      <w:tr w:rsidR="002A3CCE"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2A3CCE" w:rsidRPr="00986E88" w:rsidRDefault="002A3CCE" w:rsidP="002A3CC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lastRenderedPageBreak/>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24C3F">
      <w:pPr>
        <w:pStyle w:val="Heading3"/>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bookmarkStart w:id="809" w:name="_Toc67680535"/>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24C3F">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67680536"/>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79133E"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79133E" w:rsidRDefault="0079133E" w:rsidP="0079133E">
            <w:pPr>
              <w:pStyle w:val="TAL"/>
              <w:rPr>
                <w:rFonts w:cs="Arial"/>
                <w:szCs w:val="18"/>
              </w:rPr>
            </w:pPr>
          </w:p>
        </w:tc>
      </w:tr>
      <w:tr w:rsidR="0079133E"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79133E" w:rsidRDefault="0079133E" w:rsidP="0079133E">
            <w:pPr>
              <w:pStyle w:val="TAL"/>
              <w:rPr>
                <w:rFonts w:cs="Arial"/>
                <w:szCs w:val="18"/>
              </w:rPr>
            </w:pPr>
          </w:p>
        </w:tc>
      </w:tr>
      <w:tr w:rsidR="0079133E"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79133E" w:rsidRDefault="0079133E" w:rsidP="0079133E">
            <w:pPr>
              <w:pStyle w:val="TAL"/>
              <w:rPr>
                <w:rFonts w:cs="Arial"/>
                <w:szCs w:val="18"/>
              </w:rPr>
            </w:pPr>
          </w:p>
        </w:tc>
      </w:tr>
      <w:tr w:rsidR="0079133E"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79133E" w:rsidRDefault="0079133E" w:rsidP="0079133E">
            <w:pPr>
              <w:pStyle w:val="TAL"/>
              <w:rPr>
                <w:rFonts w:cs="Arial"/>
                <w:szCs w:val="18"/>
              </w:rPr>
            </w:pPr>
          </w:p>
        </w:tc>
      </w:tr>
      <w:tr w:rsidR="007878C2"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7878C2" w:rsidRDefault="007878C2" w:rsidP="007878C2">
            <w:pPr>
              <w:pStyle w:val="TAL"/>
              <w:rPr>
                <w:rFonts w:cs="Arial"/>
                <w:szCs w:val="18"/>
              </w:rPr>
            </w:pPr>
          </w:p>
        </w:tc>
      </w:tr>
      <w:tr w:rsidR="007878C2"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7878C2" w:rsidRDefault="007878C2" w:rsidP="007878C2">
            <w:pPr>
              <w:pStyle w:val="TAL"/>
              <w:rPr>
                <w:rFonts w:cs="Arial"/>
                <w:szCs w:val="18"/>
              </w:rPr>
            </w:pPr>
          </w:p>
        </w:tc>
      </w:tr>
      <w:tr w:rsidR="007878C2"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7878C2" w:rsidRDefault="007878C2" w:rsidP="007878C2">
            <w:pPr>
              <w:pStyle w:val="TAL"/>
              <w:rPr>
                <w:rFonts w:cs="Arial"/>
                <w:szCs w:val="18"/>
              </w:rPr>
            </w:pPr>
          </w:p>
        </w:tc>
      </w:tr>
      <w:tr w:rsidR="007878C2"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7878C2" w:rsidRDefault="007878C2" w:rsidP="007878C2">
            <w:pPr>
              <w:pStyle w:val="TAL"/>
              <w:rPr>
                <w:rFonts w:cs="Arial"/>
                <w:szCs w:val="18"/>
              </w:rPr>
            </w:pPr>
          </w:p>
        </w:tc>
      </w:tr>
      <w:tr w:rsidR="008A791B"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8A791B" w:rsidRDefault="008A791B" w:rsidP="008A791B">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8A791B" w:rsidRDefault="008A791B" w:rsidP="008A791B">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77777777" w:rsidR="008A791B" w:rsidRDefault="008A791B" w:rsidP="008A791B">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8A791B" w:rsidRDefault="008A791B" w:rsidP="008A791B">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79133E"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79133E" w:rsidRDefault="0079133E" w:rsidP="0079133E">
            <w:pPr>
              <w:pStyle w:val="TAL"/>
              <w:rPr>
                <w:rFonts w:cs="Arial"/>
                <w:szCs w:val="18"/>
              </w:rPr>
            </w:pPr>
          </w:p>
        </w:tc>
      </w:tr>
      <w:tr w:rsidR="0079133E"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79133E" w:rsidRDefault="0079133E" w:rsidP="0079133E">
            <w:pPr>
              <w:pStyle w:val="TAL"/>
              <w:rPr>
                <w:rFonts w:cs="Arial"/>
                <w:szCs w:val="18"/>
              </w:rPr>
            </w:pPr>
          </w:p>
        </w:tc>
      </w:tr>
      <w:tr w:rsidR="0079133E"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79133E" w:rsidRDefault="0079133E" w:rsidP="0079133E">
            <w:pPr>
              <w:pStyle w:val="TAL"/>
              <w:rPr>
                <w:rFonts w:cs="Arial"/>
                <w:szCs w:val="18"/>
              </w:rPr>
            </w:pPr>
          </w:p>
        </w:tc>
      </w:tr>
      <w:tr w:rsidR="007878C2"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7878C2" w:rsidRDefault="007878C2" w:rsidP="007878C2">
            <w:pPr>
              <w:pStyle w:val="TAL"/>
              <w:rPr>
                <w:rFonts w:cs="Arial"/>
                <w:szCs w:val="18"/>
              </w:rPr>
            </w:pPr>
          </w:p>
        </w:tc>
      </w:tr>
      <w:tr w:rsidR="007878C2"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7878C2" w:rsidRDefault="007878C2" w:rsidP="007878C2">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bl>
    <w:p w14:paraId="035ABD5D" w14:textId="77777777" w:rsidR="00F24C3F" w:rsidRDefault="00F24C3F" w:rsidP="00F24C3F"/>
    <w:p w14:paraId="4B1F4B83" w14:textId="77777777" w:rsidR="00F24C3F" w:rsidRDefault="00F24C3F" w:rsidP="00F24C3F">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6768053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24C3F">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67680538"/>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24C3F">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67680539"/>
      <w:r>
        <w:lastRenderedPageBreak/>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F24C3F">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67680540"/>
      <w:r>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79133E">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67680541"/>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79133E">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67680542"/>
      <w:r>
        <w:lastRenderedPageBreak/>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7878C2">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Hlk23487644"/>
      <w:bookmarkStart w:id="896" w:name="_Toc67680543"/>
      <w:r>
        <w:t>6.1.6.2.6</w:t>
      </w:r>
      <w:r>
        <w:tab/>
        <w:t>Type: CreateSubscription</w:t>
      </w:r>
      <w:bookmarkEnd w:id="885"/>
      <w:bookmarkEnd w:id="886"/>
      <w:bookmarkEnd w:id="887"/>
      <w:bookmarkEnd w:id="888"/>
      <w:bookmarkEnd w:id="889"/>
      <w:bookmarkEnd w:id="890"/>
      <w:bookmarkEnd w:id="891"/>
      <w:bookmarkEnd w:id="892"/>
      <w:bookmarkEnd w:id="893"/>
      <w:bookmarkEnd w:id="894"/>
      <w:bookmarkEnd w:id="896"/>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bookmarkEnd w:id="895"/>
    </w:tbl>
    <w:p w14:paraId="001E0C7C" w14:textId="77777777" w:rsidR="007878C2" w:rsidRDefault="007878C2" w:rsidP="0079133E"/>
    <w:p w14:paraId="1BD18F3F" w14:textId="77777777" w:rsidR="007878C2" w:rsidRDefault="007878C2" w:rsidP="007878C2">
      <w:pPr>
        <w:pStyle w:val="Heading5"/>
        <w:rPr>
          <w:lang w:eastAsia="zh-CN"/>
        </w:rPr>
      </w:pPr>
      <w:bookmarkStart w:id="897" w:name="_Toc25048112"/>
      <w:bookmarkStart w:id="898" w:name="_Toc34143479"/>
      <w:bookmarkStart w:id="899" w:name="_Toc34750949"/>
      <w:bookmarkStart w:id="900" w:name="_Toc34751710"/>
      <w:bookmarkStart w:id="901" w:name="_Toc35941058"/>
      <w:bookmarkStart w:id="902" w:name="_Toc43283958"/>
      <w:bookmarkStart w:id="903" w:name="_Toc49762953"/>
      <w:bookmarkStart w:id="904" w:name="_Toc51925807"/>
      <w:bookmarkStart w:id="905" w:name="_Toc51925908"/>
      <w:bookmarkStart w:id="906" w:name="_Toc67680544"/>
      <w:r>
        <w:t>6.1.6.2.7</w:t>
      </w:r>
      <w:r>
        <w:tab/>
        <w:t>Type: CreatedSubscription</w:t>
      </w:r>
      <w:bookmarkEnd w:id="897"/>
      <w:bookmarkEnd w:id="898"/>
      <w:bookmarkEnd w:id="899"/>
      <w:bookmarkEnd w:id="900"/>
      <w:bookmarkEnd w:id="901"/>
      <w:bookmarkEnd w:id="902"/>
      <w:bookmarkEnd w:id="903"/>
      <w:bookmarkEnd w:id="904"/>
      <w:bookmarkEnd w:id="905"/>
      <w:bookmarkEnd w:id="906"/>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7878C2">
      <w:pPr>
        <w:pStyle w:val="Heading5"/>
      </w:pPr>
      <w:bookmarkStart w:id="907" w:name="_Toc20134991"/>
      <w:bookmarkStart w:id="908" w:name="_Toc25048113"/>
      <w:bookmarkStart w:id="909" w:name="_Toc34143480"/>
      <w:bookmarkStart w:id="910" w:name="_Toc34750950"/>
      <w:bookmarkStart w:id="911" w:name="_Toc34751711"/>
      <w:bookmarkStart w:id="912" w:name="_Toc35941059"/>
      <w:bookmarkStart w:id="913" w:name="_Toc43283959"/>
      <w:bookmarkStart w:id="914" w:name="_Toc49762954"/>
      <w:bookmarkStart w:id="915" w:name="_Toc51925808"/>
      <w:bookmarkStart w:id="916" w:name="_Toc51925909"/>
      <w:bookmarkStart w:id="917" w:name="_Toc67680545"/>
      <w:r>
        <w:lastRenderedPageBreak/>
        <w:t>6.2.6.2.8</w:t>
      </w:r>
      <w:r>
        <w:tab/>
        <w:t xml:space="preserve">Type: </w:t>
      </w:r>
      <w:bookmarkEnd w:id="907"/>
      <w:r>
        <w:t>UcmfNotification</w:t>
      </w:r>
      <w:bookmarkEnd w:id="908"/>
      <w:bookmarkEnd w:id="909"/>
      <w:bookmarkEnd w:id="910"/>
      <w:bookmarkEnd w:id="911"/>
      <w:bookmarkEnd w:id="912"/>
      <w:bookmarkEnd w:id="913"/>
      <w:bookmarkEnd w:id="914"/>
      <w:bookmarkEnd w:id="915"/>
      <w:bookmarkEnd w:id="916"/>
      <w:bookmarkEnd w:id="91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7878C2">
      <w:pPr>
        <w:pStyle w:val="Heading5"/>
      </w:pPr>
      <w:bookmarkStart w:id="918" w:name="_Toc34143481"/>
      <w:bookmarkStart w:id="919" w:name="_Toc25048114"/>
      <w:bookmarkStart w:id="920" w:name="_Toc34750951"/>
      <w:bookmarkStart w:id="921" w:name="_Toc34751712"/>
      <w:bookmarkStart w:id="922" w:name="_Toc35941060"/>
      <w:bookmarkStart w:id="923" w:name="_Toc43283960"/>
      <w:bookmarkStart w:id="924" w:name="_Toc49762955"/>
      <w:bookmarkStart w:id="925" w:name="_Toc51925809"/>
      <w:bookmarkStart w:id="926" w:name="_Toc51925910"/>
      <w:bookmarkStart w:id="927" w:name="_Toc67680546"/>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8"/>
      <w:bookmarkEnd w:id="919"/>
      <w:bookmarkEnd w:id="920"/>
      <w:bookmarkEnd w:id="921"/>
      <w:bookmarkEnd w:id="922"/>
      <w:bookmarkEnd w:id="923"/>
      <w:bookmarkEnd w:id="924"/>
      <w:bookmarkEnd w:id="925"/>
      <w:bookmarkEnd w:id="926"/>
      <w:bookmarkEnd w:id="927"/>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24C3F">
      <w:pPr>
        <w:pStyle w:val="Heading4"/>
        <w:rPr>
          <w:lang w:val="en-US"/>
        </w:rPr>
      </w:pPr>
      <w:bookmarkStart w:id="928" w:name="_Toc21954329"/>
      <w:bookmarkStart w:id="929" w:name="_Toc25048115"/>
      <w:bookmarkStart w:id="930" w:name="_Toc34143482"/>
      <w:bookmarkStart w:id="931" w:name="_Toc34750952"/>
      <w:bookmarkStart w:id="932" w:name="_Toc34751713"/>
      <w:bookmarkStart w:id="933" w:name="_Toc35941061"/>
      <w:bookmarkStart w:id="934" w:name="_Toc43283961"/>
      <w:bookmarkStart w:id="935" w:name="_Toc49762956"/>
      <w:bookmarkStart w:id="936" w:name="_Toc51925810"/>
      <w:bookmarkStart w:id="937" w:name="_Toc51925911"/>
      <w:bookmarkStart w:id="938" w:name="_Toc676805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bookmarkEnd w:id="933"/>
      <w:bookmarkEnd w:id="934"/>
      <w:bookmarkEnd w:id="935"/>
      <w:bookmarkEnd w:id="936"/>
      <w:bookmarkEnd w:id="937"/>
      <w:bookmarkEnd w:id="938"/>
    </w:p>
    <w:p w14:paraId="230FA0B9" w14:textId="77777777" w:rsidR="00F24C3F" w:rsidRPr="00384E92" w:rsidRDefault="00F24C3F" w:rsidP="00F24C3F">
      <w:pPr>
        <w:pStyle w:val="Heading5"/>
      </w:pPr>
      <w:bookmarkStart w:id="939" w:name="_Toc21954330"/>
      <w:bookmarkStart w:id="940" w:name="_Toc25048116"/>
      <w:bookmarkStart w:id="941" w:name="_Toc34143483"/>
      <w:bookmarkStart w:id="942" w:name="_Toc34750953"/>
      <w:bookmarkStart w:id="943" w:name="_Toc34751714"/>
      <w:bookmarkStart w:id="944" w:name="_Toc35941062"/>
      <w:bookmarkStart w:id="945" w:name="_Toc43283962"/>
      <w:bookmarkStart w:id="946" w:name="_Toc49762957"/>
      <w:bookmarkStart w:id="947" w:name="_Toc51925811"/>
      <w:bookmarkStart w:id="948" w:name="_Toc51925912"/>
      <w:bookmarkStart w:id="949" w:name="_Toc67680548"/>
      <w:r>
        <w:t>6.1.6.3.1</w:t>
      </w:r>
      <w:r w:rsidRPr="00384E92">
        <w:tab/>
        <w:t>Introduction</w:t>
      </w:r>
      <w:bookmarkEnd w:id="939"/>
      <w:bookmarkEnd w:id="940"/>
      <w:bookmarkEnd w:id="941"/>
      <w:bookmarkEnd w:id="942"/>
      <w:bookmarkEnd w:id="943"/>
      <w:bookmarkEnd w:id="944"/>
      <w:bookmarkEnd w:id="945"/>
      <w:bookmarkEnd w:id="946"/>
      <w:bookmarkEnd w:id="947"/>
      <w:bookmarkEnd w:id="948"/>
      <w:bookmarkEnd w:id="9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24C3F">
      <w:pPr>
        <w:pStyle w:val="Heading5"/>
      </w:pPr>
      <w:bookmarkStart w:id="950" w:name="_Toc21954331"/>
      <w:bookmarkStart w:id="951" w:name="_Toc25048117"/>
      <w:bookmarkStart w:id="952" w:name="_Toc34143484"/>
      <w:bookmarkStart w:id="953" w:name="_Toc34750954"/>
      <w:bookmarkStart w:id="954" w:name="_Toc34751715"/>
      <w:bookmarkStart w:id="955" w:name="_Toc35941063"/>
      <w:bookmarkStart w:id="956" w:name="_Toc43283963"/>
      <w:bookmarkStart w:id="957" w:name="_Toc49762958"/>
      <w:bookmarkStart w:id="958" w:name="_Toc51925812"/>
      <w:bookmarkStart w:id="959" w:name="_Toc51925913"/>
      <w:bookmarkStart w:id="960" w:name="_Toc67680549"/>
      <w:r>
        <w:t>6.1.6.3.2</w:t>
      </w:r>
      <w:r w:rsidRPr="00384E92">
        <w:tab/>
        <w:t>Simple data types</w:t>
      </w:r>
      <w:bookmarkEnd w:id="950"/>
      <w:bookmarkEnd w:id="951"/>
      <w:bookmarkEnd w:id="952"/>
      <w:bookmarkEnd w:id="953"/>
      <w:bookmarkEnd w:id="954"/>
      <w:bookmarkEnd w:id="955"/>
      <w:bookmarkEnd w:id="956"/>
      <w:bookmarkEnd w:id="957"/>
      <w:bookmarkEnd w:id="958"/>
      <w:bookmarkEnd w:id="959"/>
      <w:bookmarkEnd w:id="9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24C3F">
      <w:pPr>
        <w:pStyle w:val="Heading5"/>
      </w:pPr>
      <w:bookmarkStart w:id="961" w:name="_Toc25048118"/>
      <w:bookmarkStart w:id="962" w:name="_Toc21954332"/>
      <w:bookmarkStart w:id="963" w:name="_Toc34143485"/>
      <w:bookmarkStart w:id="964" w:name="_Toc34750955"/>
      <w:bookmarkStart w:id="965" w:name="_Toc34751716"/>
      <w:bookmarkStart w:id="966" w:name="_Toc35941064"/>
      <w:bookmarkStart w:id="967" w:name="_Toc43283964"/>
      <w:bookmarkStart w:id="968" w:name="_Toc49762959"/>
      <w:bookmarkStart w:id="969" w:name="_Toc51925813"/>
      <w:bookmarkStart w:id="970" w:name="_Toc51925914"/>
      <w:bookmarkStart w:id="971" w:name="_Toc67680550"/>
      <w:r>
        <w:t>6.1.6.3.3</w:t>
      </w:r>
      <w:r w:rsidRPr="00BC662F">
        <w:tab/>
        <w:t xml:space="preserve">Enumeration: </w:t>
      </w:r>
      <w:r w:rsidR="007878C2">
        <w:t>EventType</w:t>
      </w:r>
      <w:bookmarkEnd w:id="961"/>
      <w:bookmarkEnd w:id="962"/>
      <w:bookmarkEnd w:id="963"/>
      <w:bookmarkEnd w:id="964"/>
      <w:bookmarkEnd w:id="965"/>
      <w:bookmarkEnd w:id="966"/>
      <w:bookmarkEnd w:id="967"/>
      <w:bookmarkEnd w:id="968"/>
      <w:bookmarkEnd w:id="969"/>
      <w:bookmarkEnd w:id="970"/>
      <w:bookmarkEnd w:id="9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Default="00D37B9E" w:rsidP="00F24C3F">
      <w:pPr>
        <w:rPr>
          <w:rFonts w:ascii="Arial" w:hAnsi="Arial"/>
          <w:sz w:val="18"/>
          <w:lang w:val="en-US" w:eastAsia="zh-CN"/>
        </w:rPr>
      </w:pPr>
    </w:p>
    <w:p w14:paraId="14F3CA24" w14:textId="77777777" w:rsidR="00F63637" w:rsidRDefault="00F63637" w:rsidP="00F63637">
      <w:pPr>
        <w:pStyle w:val="Heading5"/>
        <w:rPr>
          <w:lang w:val="en-US"/>
        </w:rPr>
      </w:pPr>
      <w:bookmarkStart w:id="972" w:name="_Toc49762960"/>
      <w:bookmarkStart w:id="973" w:name="_Toc51925814"/>
      <w:bookmarkStart w:id="974" w:name="_Toc51925915"/>
      <w:bookmarkStart w:id="975" w:name="_Toc67680551"/>
      <w:r>
        <w:rPr>
          <w:lang w:val="en-US"/>
        </w:rPr>
        <w:t>6.1.6.3.4</w:t>
      </w:r>
      <w:r>
        <w:rPr>
          <w:lang w:val="en-US"/>
        </w:rPr>
        <w:tab/>
      </w:r>
      <w:r w:rsidRPr="00BC662F">
        <w:t xml:space="preserve">Enumeration: </w:t>
      </w:r>
      <w:r>
        <w:t>RacFormat</w:t>
      </w:r>
      <w:bookmarkEnd w:id="972"/>
      <w:bookmarkEnd w:id="973"/>
      <w:bookmarkEnd w:id="974"/>
      <w:bookmarkEnd w:id="9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24C3F">
      <w:pPr>
        <w:pStyle w:val="Heading4"/>
        <w:rPr>
          <w:lang w:val="en-US"/>
        </w:rPr>
      </w:pPr>
      <w:bookmarkStart w:id="976" w:name="_Toc21954334"/>
      <w:bookmarkStart w:id="977" w:name="_Toc25048120"/>
      <w:bookmarkStart w:id="978" w:name="_Toc34143486"/>
      <w:bookmarkStart w:id="979" w:name="_Toc34750956"/>
      <w:bookmarkStart w:id="980" w:name="_Toc34751717"/>
      <w:bookmarkStart w:id="981" w:name="_Toc35941065"/>
      <w:bookmarkStart w:id="982" w:name="_Toc43283966"/>
      <w:bookmarkStart w:id="983" w:name="_Toc49762961"/>
      <w:bookmarkStart w:id="984" w:name="_Toc51925815"/>
      <w:bookmarkStart w:id="985" w:name="_Toc51925916"/>
      <w:bookmarkStart w:id="986" w:name="_Toc6768055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p>
    <w:p w14:paraId="54F4E870" w14:textId="77777777" w:rsidR="009B4ADE" w:rsidRPr="00387BE7" w:rsidRDefault="009B4ADE" w:rsidP="006A1092">
      <w:r>
        <w:t>None.</w:t>
      </w:r>
    </w:p>
    <w:p w14:paraId="5285E4E8" w14:textId="77777777" w:rsidR="00F24C3F" w:rsidRDefault="00F24C3F" w:rsidP="00F24C3F">
      <w:pPr>
        <w:pStyle w:val="Heading4"/>
      </w:pPr>
      <w:bookmarkStart w:id="987" w:name="_Toc21954337"/>
      <w:bookmarkStart w:id="988" w:name="_Toc25048123"/>
      <w:bookmarkStart w:id="989" w:name="_Toc34143487"/>
      <w:bookmarkStart w:id="990" w:name="_Toc34750957"/>
      <w:bookmarkStart w:id="991" w:name="_Toc34751718"/>
      <w:bookmarkStart w:id="992" w:name="_Toc35941066"/>
      <w:bookmarkStart w:id="993" w:name="_Toc43283967"/>
      <w:bookmarkStart w:id="994" w:name="_Toc49762962"/>
      <w:bookmarkStart w:id="995" w:name="_Toc51925816"/>
      <w:bookmarkStart w:id="996" w:name="_Toc51925917"/>
      <w:bookmarkStart w:id="997" w:name="_Toc67680553"/>
      <w:r>
        <w:t>6.1.6.5</w:t>
      </w:r>
      <w:r>
        <w:tab/>
        <w:t>Binary data</w:t>
      </w:r>
      <w:bookmarkEnd w:id="987"/>
      <w:bookmarkEnd w:id="988"/>
      <w:bookmarkEnd w:id="989"/>
      <w:bookmarkEnd w:id="990"/>
      <w:bookmarkEnd w:id="991"/>
      <w:bookmarkEnd w:id="992"/>
      <w:bookmarkEnd w:id="993"/>
      <w:bookmarkEnd w:id="994"/>
      <w:bookmarkEnd w:id="995"/>
      <w:bookmarkEnd w:id="996"/>
      <w:bookmarkEnd w:id="997"/>
    </w:p>
    <w:p w14:paraId="75AB7869" w14:textId="77777777" w:rsidR="009B4ADE" w:rsidRDefault="009B4ADE" w:rsidP="006A1092">
      <w:pPr>
        <w:rPr>
          <w:lang w:val="en-US"/>
        </w:rPr>
      </w:pPr>
      <w:bookmarkStart w:id="998" w:name="_Toc25073997"/>
      <w:r>
        <w:rPr>
          <w:lang w:val="en-US"/>
        </w:rPr>
        <w:t>6.1.6.5.1</w:t>
      </w:r>
      <w:r>
        <w:rPr>
          <w:lang w:val="en-US"/>
        </w:rPr>
        <w:tab/>
        <w:t>Introduction</w:t>
      </w:r>
      <w:bookmarkEnd w:id="9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9B4ADE">
      <w:pPr>
        <w:pStyle w:val="Heading5"/>
        <w:rPr>
          <w:lang w:eastAsia="zh-CN"/>
        </w:rPr>
      </w:pPr>
      <w:bookmarkStart w:id="999" w:name="_Toc34143488"/>
      <w:bookmarkStart w:id="1000" w:name="_Toc34750958"/>
      <w:bookmarkStart w:id="1001" w:name="_Toc34751719"/>
      <w:bookmarkStart w:id="1002" w:name="_Toc35941067"/>
      <w:bookmarkStart w:id="1003" w:name="_Toc43283968"/>
      <w:bookmarkStart w:id="1004" w:name="_Toc49762963"/>
      <w:bookmarkStart w:id="1005" w:name="_Toc51925817"/>
      <w:bookmarkStart w:id="1006" w:name="_Toc51925918"/>
      <w:bookmarkStart w:id="1007" w:name="_Toc67680554"/>
      <w:r>
        <w:rPr>
          <w:lang w:val="en-US"/>
        </w:rPr>
        <w:t>6.1.6.5.2</w:t>
      </w:r>
      <w:r>
        <w:rPr>
          <w:lang w:val="en-US"/>
        </w:rPr>
        <w:tab/>
        <w:t>UE Radio Capability Information</w:t>
      </w:r>
      <w:bookmarkEnd w:id="999"/>
      <w:bookmarkEnd w:id="1000"/>
      <w:bookmarkEnd w:id="1001"/>
      <w:bookmarkEnd w:id="1002"/>
      <w:bookmarkEnd w:id="1003"/>
      <w:bookmarkEnd w:id="1004"/>
      <w:bookmarkEnd w:id="1005"/>
      <w:bookmarkEnd w:id="1006"/>
      <w:bookmarkEnd w:id="1007"/>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6D1BF43F" w14:textId="77777777" w:rsidR="00F63637" w:rsidRDefault="00F63637" w:rsidP="00545A6D"/>
    <w:p w14:paraId="647618FC" w14:textId="77777777" w:rsidR="00F24C3F" w:rsidRDefault="00F24C3F" w:rsidP="00F24C3F">
      <w:pPr>
        <w:pStyle w:val="Heading3"/>
      </w:pPr>
      <w:bookmarkStart w:id="1008" w:name="_Toc21954338"/>
      <w:bookmarkStart w:id="1009" w:name="_Toc25048124"/>
      <w:bookmarkStart w:id="1010" w:name="_Toc34143489"/>
      <w:bookmarkStart w:id="1011" w:name="_Toc34750959"/>
      <w:bookmarkStart w:id="1012" w:name="_Toc34751720"/>
      <w:bookmarkStart w:id="1013" w:name="_Toc35941068"/>
      <w:bookmarkStart w:id="1014" w:name="_Toc43283969"/>
      <w:bookmarkStart w:id="1015" w:name="_Toc49762964"/>
      <w:bookmarkStart w:id="1016" w:name="_Toc51925818"/>
      <w:bookmarkStart w:id="1017" w:name="_Toc51925919"/>
      <w:bookmarkStart w:id="1018" w:name="_Toc67680555"/>
      <w:r>
        <w:t>6.1.7</w:t>
      </w:r>
      <w:r>
        <w:tab/>
        <w:t>Error Handling</w:t>
      </w:r>
      <w:bookmarkEnd w:id="1008"/>
      <w:bookmarkEnd w:id="1009"/>
      <w:bookmarkEnd w:id="1010"/>
      <w:bookmarkEnd w:id="1011"/>
      <w:bookmarkEnd w:id="1012"/>
      <w:bookmarkEnd w:id="1013"/>
      <w:bookmarkEnd w:id="1014"/>
      <w:bookmarkEnd w:id="1015"/>
      <w:bookmarkEnd w:id="1016"/>
      <w:bookmarkEnd w:id="1017"/>
      <w:bookmarkEnd w:id="1018"/>
    </w:p>
    <w:p w14:paraId="21A95E61" w14:textId="77777777" w:rsidR="00F24C3F" w:rsidRPr="00971458" w:rsidRDefault="00F24C3F" w:rsidP="00F24C3F">
      <w:pPr>
        <w:pStyle w:val="Heading4"/>
      </w:pPr>
      <w:bookmarkStart w:id="1019" w:name="_Toc21954339"/>
      <w:bookmarkStart w:id="1020" w:name="_Toc25048125"/>
      <w:bookmarkStart w:id="1021" w:name="_Toc34143490"/>
      <w:bookmarkStart w:id="1022" w:name="_Toc34750960"/>
      <w:bookmarkStart w:id="1023" w:name="_Toc34751721"/>
      <w:bookmarkStart w:id="1024" w:name="_Toc35941069"/>
      <w:bookmarkStart w:id="1025" w:name="_Toc43283970"/>
      <w:bookmarkStart w:id="1026" w:name="_Toc49762965"/>
      <w:bookmarkStart w:id="1027" w:name="_Toc51925819"/>
      <w:bookmarkStart w:id="1028" w:name="_Toc51925920"/>
      <w:bookmarkStart w:id="1029" w:name="_Toc67680556"/>
      <w:r w:rsidRPr="00971458">
        <w:t>6.1.7.1</w:t>
      </w:r>
      <w:r w:rsidRPr="00971458">
        <w:tab/>
        <w:t>General</w:t>
      </w:r>
      <w:bookmarkEnd w:id="1019"/>
      <w:bookmarkEnd w:id="1020"/>
      <w:bookmarkEnd w:id="1021"/>
      <w:bookmarkEnd w:id="1022"/>
      <w:bookmarkEnd w:id="1023"/>
      <w:bookmarkEnd w:id="1024"/>
      <w:bookmarkEnd w:id="1025"/>
      <w:bookmarkEnd w:id="1026"/>
      <w:bookmarkEnd w:id="1027"/>
      <w:bookmarkEnd w:id="1028"/>
      <w:bookmarkEnd w:id="10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24C3F">
      <w:pPr>
        <w:pStyle w:val="Heading4"/>
      </w:pPr>
      <w:bookmarkStart w:id="1030" w:name="_Toc21954340"/>
      <w:bookmarkStart w:id="1031" w:name="_Toc25048126"/>
      <w:bookmarkStart w:id="1032" w:name="_Toc34143491"/>
      <w:bookmarkStart w:id="1033" w:name="_Toc34750961"/>
      <w:bookmarkStart w:id="1034" w:name="_Toc34751722"/>
      <w:bookmarkStart w:id="1035" w:name="_Toc35941070"/>
      <w:bookmarkStart w:id="1036" w:name="_Toc43283971"/>
      <w:bookmarkStart w:id="1037" w:name="_Toc49762966"/>
      <w:bookmarkStart w:id="1038" w:name="_Toc51925820"/>
      <w:bookmarkStart w:id="1039" w:name="_Toc51925921"/>
      <w:bookmarkStart w:id="1040" w:name="_Toc67680557"/>
      <w:r w:rsidRPr="00971458">
        <w:t>6.1.7.2</w:t>
      </w:r>
      <w:r w:rsidRPr="00971458">
        <w:tab/>
        <w:t>Protocol Errors</w:t>
      </w:r>
      <w:bookmarkEnd w:id="1030"/>
      <w:bookmarkEnd w:id="1031"/>
      <w:bookmarkEnd w:id="1032"/>
      <w:bookmarkEnd w:id="1033"/>
      <w:bookmarkEnd w:id="1034"/>
      <w:bookmarkEnd w:id="1035"/>
      <w:bookmarkEnd w:id="1036"/>
      <w:bookmarkEnd w:id="1037"/>
      <w:bookmarkEnd w:id="1038"/>
      <w:bookmarkEnd w:id="1039"/>
      <w:bookmarkEnd w:id="10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24C3F">
      <w:pPr>
        <w:pStyle w:val="Heading4"/>
      </w:pPr>
      <w:bookmarkStart w:id="1041" w:name="_Toc21954341"/>
      <w:bookmarkStart w:id="1042" w:name="_Toc25048127"/>
      <w:bookmarkStart w:id="1043" w:name="_Toc34143492"/>
      <w:bookmarkStart w:id="1044" w:name="_Toc34750962"/>
      <w:bookmarkStart w:id="1045" w:name="_Toc34751723"/>
      <w:bookmarkStart w:id="1046" w:name="_Toc35941071"/>
      <w:bookmarkStart w:id="1047" w:name="_Toc43283972"/>
      <w:bookmarkStart w:id="1048" w:name="_Toc49762967"/>
      <w:bookmarkStart w:id="1049" w:name="_Toc51925821"/>
      <w:bookmarkStart w:id="1050" w:name="_Toc51925922"/>
      <w:bookmarkStart w:id="1051" w:name="_Toc67680558"/>
      <w:r>
        <w:t>6.1.7.3</w:t>
      </w:r>
      <w:r>
        <w:tab/>
        <w:t>Application Errors</w:t>
      </w:r>
      <w:bookmarkEnd w:id="1041"/>
      <w:bookmarkEnd w:id="1042"/>
      <w:bookmarkEnd w:id="1043"/>
      <w:bookmarkEnd w:id="1044"/>
      <w:bookmarkEnd w:id="1045"/>
      <w:bookmarkEnd w:id="1046"/>
      <w:bookmarkEnd w:id="1047"/>
      <w:bookmarkEnd w:id="1048"/>
      <w:bookmarkEnd w:id="1049"/>
      <w:bookmarkEnd w:id="1050"/>
      <w:bookmarkEnd w:id="10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4C3F">
      <w:pPr>
        <w:pStyle w:val="Heading2"/>
        <w:rPr>
          <w:lang w:eastAsia="zh-CN"/>
        </w:rPr>
      </w:pPr>
      <w:bookmarkStart w:id="1052" w:name="_Toc21954342"/>
      <w:bookmarkStart w:id="1053" w:name="_Toc25048128"/>
      <w:bookmarkStart w:id="1054" w:name="_Toc34143493"/>
      <w:bookmarkStart w:id="1055" w:name="_Toc34750963"/>
      <w:bookmarkStart w:id="1056" w:name="_Toc34751724"/>
      <w:bookmarkStart w:id="1057" w:name="_Toc35941072"/>
      <w:bookmarkStart w:id="1058" w:name="_Toc43283973"/>
      <w:bookmarkStart w:id="1059" w:name="_Toc49762968"/>
      <w:bookmarkStart w:id="1060" w:name="_Toc51925822"/>
      <w:bookmarkStart w:id="1061" w:name="_Toc51925923"/>
      <w:bookmarkStart w:id="1062" w:name="_Toc67680559"/>
      <w:r>
        <w:t>6.1.8</w:t>
      </w:r>
      <w:r w:rsidRPr="0023018E">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B41303">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B41303">
            <w:pPr>
              <w:pStyle w:val="TAL"/>
              <w:jc w:val="center"/>
            </w:pPr>
            <w:r>
              <w:rPr>
                <w:lang w:eastAsia="ko-KR"/>
              </w:rPr>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B41303">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4C3F">
      <w:pPr>
        <w:pStyle w:val="Heading2"/>
      </w:pPr>
      <w:bookmarkStart w:id="1063" w:name="_Toc21954343"/>
      <w:bookmarkStart w:id="1064" w:name="_Toc25048129"/>
      <w:bookmarkStart w:id="1065" w:name="_Toc34143494"/>
      <w:bookmarkStart w:id="1066" w:name="_Toc34750964"/>
      <w:bookmarkStart w:id="1067" w:name="_Toc34751725"/>
      <w:bookmarkStart w:id="1068" w:name="_Toc35941073"/>
      <w:bookmarkStart w:id="1069" w:name="_Toc43283974"/>
      <w:bookmarkStart w:id="1070" w:name="_Toc49762969"/>
      <w:bookmarkStart w:id="1071" w:name="_Toc51925823"/>
      <w:bookmarkStart w:id="1072" w:name="_Toc51925924"/>
      <w:bookmarkStart w:id="1073" w:name="_Hlk525137310"/>
      <w:bookmarkStart w:id="1074" w:name="_Toc67680560"/>
      <w:r>
        <w:t>6.1.9</w:t>
      </w:r>
      <w:r w:rsidRPr="001E7573">
        <w:tab/>
        <w:t>Security</w:t>
      </w:r>
      <w:bookmarkEnd w:id="1063"/>
      <w:bookmarkEnd w:id="1064"/>
      <w:bookmarkEnd w:id="1065"/>
      <w:bookmarkEnd w:id="1066"/>
      <w:bookmarkEnd w:id="1067"/>
      <w:bookmarkEnd w:id="1068"/>
      <w:bookmarkEnd w:id="1069"/>
      <w:bookmarkEnd w:id="1070"/>
      <w:bookmarkEnd w:id="1071"/>
      <w:bookmarkEnd w:id="1072"/>
      <w:bookmarkEnd w:id="1074"/>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bookmarkStart w:id="1075" w:name="_Hlk530142087"/>
      <w:bookmarkEnd w:id="1073"/>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2A3CCE">
      <w:pPr>
        <w:pStyle w:val="Heading3"/>
        <w:rPr>
          <w:lang w:val="en-US"/>
        </w:rPr>
      </w:pPr>
      <w:bookmarkStart w:id="1076" w:name="_Toc25074008"/>
      <w:bookmarkStart w:id="1077" w:name="_Toc34063200"/>
      <w:bookmarkStart w:id="1078" w:name="_Toc43120185"/>
      <w:bookmarkStart w:id="1079" w:name="_Toc49768242"/>
      <w:bookmarkStart w:id="1080" w:name="_Toc51867092"/>
      <w:bookmarkStart w:id="1081" w:name="_Toc67680561"/>
      <w:r>
        <w:rPr>
          <w:lang w:val="en-US"/>
        </w:rPr>
        <w:t>6.1.10</w:t>
      </w:r>
      <w:r>
        <w:rPr>
          <w:lang w:val="en-US"/>
        </w:rPr>
        <w:tab/>
      </w:r>
      <w:bookmarkEnd w:id="1076"/>
      <w:bookmarkEnd w:id="1077"/>
      <w:bookmarkEnd w:id="1078"/>
      <w:bookmarkEnd w:id="1079"/>
      <w:bookmarkEnd w:id="1080"/>
      <w:r>
        <w:rPr>
          <w:lang w:val="en-US"/>
        </w:rPr>
        <w:t>HTTP redirection</w:t>
      </w:r>
      <w:bookmarkEnd w:id="1081"/>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18E5EF6" w14:textId="77777777" w:rsidR="002A3CCE"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clause 6.10.3.4 of 3GPP TS 29.500 [4]. </w:t>
      </w:r>
    </w:p>
    <w:p w14:paraId="604B9EB4" w14:textId="2DDDF0FD"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75"/>
    <w:p w14:paraId="712158E3" w14:textId="77777777" w:rsidR="00F24C3F" w:rsidRDefault="00F24C3F" w:rsidP="00A539AC">
      <w:pPr>
        <w:pStyle w:val="Heading8"/>
      </w:pPr>
      <w:r>
        <w:br w:type="page"/>
      </w:r>
      <w:bookmarkStart w:id="1082" w:name="_Toc34750965"/>
      <w:bookmarkStart w:id="1083" w:name="_Toc34751726"/>
      <w:bookmarkStart w:id="1084" w:name="_Toc35941074"/>
      <w:bookmarkStart w:id="1085" w:name="_Toc49762970"/>
      <w:bookmarkStart w:id="1086" w:name="_Toc51925824"/>
      <w:bookmarkStart w:id="1087" w:name="_Toc51925925"/>
      <w:r w:rsidRPr="004D3578">
        <w:lastRenderedPageBreak/>
        <w:t>Annex A (normative):</w:t>
      </w:r>
      <w:r>
        <w:t>OpenAPI specification</w:t>
      </w:r>
      <w:bookmarkEnd w:id="1082"/>
      <w:bookmarkEnd w:id="1083"/>
      <w:bookmarkEnd w:id="1084"/>
      <w:bookmarkEnd w:id="1085"/>
      <w:bookmarkEnd w:id="1086"/>
      <w:bookmarkEnd w:id="1087"/>
    </w:p>
    <w:p w14:paraId="275C006A" w14:textId="77777777" w:rsidR="00F24C3F" w:rsidRDefault="00F24C3F" w:rsidP="00F24C3F">
      <w:pPr>
        <w:pStyle w:val="Heading2"/>
      </w:pPr>
      <w:bookmarkStart w:id="1088" w:name="_Toc21954345"/>
      <w:bookmarkStart w:id="1089" w:name="_Toc25048131"/>
      <w:bookmarkStart w:id="1090" w:name="_Toc34143495"/>
      <w:bookmarkStart w:id="1091" w:name="_Toc34750966"/>
      <w:bookmarkStart w:id="1092" w:name="_Toc34751727"/>
      <w:bookmarkStart w:id="1093" w:name="_Toc35941075"/>
      <w:bookmarkStart w:id="1094" w:name="_Toc43283975"/>
      <w:bookmarkStart w:id="1095" w:name="_Toc49762971"/>
      <w:bookmarkStart w:id="1096" w:name="_Toc51925825"/>
      <w:bookmarkStart w:id="1097" w:name="_Toc51925926"/>
      <w:bookmarkStart w:id="1098" w:name="_Toc67680562"/>
      <w:r>
        <w:t>A.1</w:t>
      </w:r>
      <w:r>
        <w:tab/>
        <w:t>General</w:t>
      </w:r>
      <w:bookmarkEnd w:id="1088"/>
      <w:bookmarkEnd w:id="1089"/>
      <w:bookmarkEnd w:id="1090"/>
      <w:bookmarkEnd w:id="1091"/>
      <w:bookmarkEnd w:id="1092"/>
      <w:bookmarkEnd w:id="1093"/>
      <w:bookmarkEnd w:id="1094"/>
      <w:bookmarkEnd w:id="1095"/>
      <w:bookmarkEnd w:id="1096"/>
      <w:bookmarkEnd w:id="1097"/>
      <w:bookmarkEnd w:id="1098"/>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03002E58"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4C3F">
      <w:pPr>
        <w:pStyle w:val="Heading2"/>
      </w:pPr>
      <w:bookmarkStart w:id="1099" w:name="_Toc21954346"/>
      <w:bookmarkStart w:id="1100" w:name="_Toc25048132"/>
      <w:bookmarkStart w:id="1101" w:name="_Toc34143496"/>
      <w:bookmarkStart w:id="1102" w:name="_Toc34750967"/>
      <w:bookmarkStart w:id="1103" w:name="_Toc34751728"/>
      <w:bookmarkStart w:id="1104" w:name="_Toc35941076"/>
      <w:bookmarkStart w:id="1105" w:name="_Toc43283976"/>
      <w:bookmarkStart w:id="1106" w:name="_Toc49762972"/>
      <w:bookmarkStart w:id="1107" w:name="_Toc51925826"/>
      <w:bookmarkStart w:id="1108" w:name="_Toc51925927"/>
      <w:bookmarkStart w:id="1109" w:name="_Toc67680563"/>
      <w:r>
        <w:t>A.2</w:t>
      </w:r>
      <w:r>
        <w:tab/>
        <w:t>Nucmf_</w:t>
      </w:r>
      <w:r w:rsidRPr="002B0E61">
        <w:t>UECapabilityManagement</w:t>
      </w:r>
      <w:r>
        <w:t xml:space="preserve"> API</w:t>
      </w:r>
      <w:bookmarkEnd w:id="1099"/>
      <w:bookmarkEnd w:id="1100"/>
      <w:bookmarkEnd w:id="1101"/>
      <w:bookmarkEnd w:id="1102"/>
      <w:bookmarkEnd w:id="1103"/>
      <w:bookmarkEnd w:id="1104"/>
      <w:bookmarkEnd w:id="1105"/>
      <w:bookmarkEnd w:id="1106"/>
      <w:bookmarkEnd w:id="1107"/>
      <w:bookmarkEnd w:id="1108"/>
      <w:bookmarkEnd w:id="1109"/>
    </w:p>
    <w:p w14:paraId="1C646F94" w14:textId="77777777" w:rsidR="00F24C3F" w:rsidRDefault="00F24C3F" w:rsidP="00F24C3F">
      <w:pPr>
        <w:rPr>
          <w:noProof/>
        </w:rPr>
      </w:pPr>
      <w:bookmarkStart w:id="1110" w:name="_Hlk51563940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38FE9AB8" w:rsidR="0079133E" w:rsidRPr="001F6C8C" w:rsidRDefault="0079133E" w:rsidP="0079133E">
      <w:pPr>
        <w:pStyle w:val="PL"/>
      </w:pPr>
      <w:r w:rsidRPr="001F6C8C">
        <w:t xml:space="preserve">  version: 1.0.</w:t>
      </w:r>
      <w:r w:rsidR="008C60DE">
        <w:t>3</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1A8259E4"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15BF5087" w:rsidR="0079133E" w:rsidRPr="001F6C8C" w:rsidRDefault="0079133E" w:rsidP="0079133E">
      <w:pPr>
        <w:pStyle w:val="PL"/>
      </w:pPr>
      <w:r w:rsidRPr="001F6C8C">
        <w:t xml:space="preserve">  description: 3GPP TS 29.673 V</w:t>
      </w:r>
      <w:r w:rsidR="005434F1">
        <w:t>1</w:t>
      </w:r>
      <w:r w:rsidR="005952CE">
        <w:t>6</w:t>
      </w:r>
      <w:r w:rsidRPr="001F6C8C">
        <w:t>.</w:t>
      </w:r>
      <w:r w:rsidR="008C60DE">
        <w:t>4</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7777777" w:rsidR="004D39DD" w:rsidRPr="001F6C8C" w:rsidRDefault="004D39DD" w:rsidP="004D39DD">
      <w:pPr>
        <w:pStyle w:val="PL"/>
      </w:pPr>
      <w:r w:rsidRPr="001F6C8C">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0A287DE4" w:rsidR="004D39DD" w:rsidRDefault="004D39DD" w:rsidP="004D39DD">
      <w:pPr>
        <w:pStyle w:val="PL"/>
      </w:pPr>
      <w:r w:rsidRPr="001F6C8C">
        <w:t xml:space="preserve">                        type: string</w:t>
      </w:r>
    </w:p>
    <w:p w14:paraId="51F1FD11"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4B865B61" w14:textId="77777777" w:rsidR="002A3CCE" w:rsidRDefault="002A3CCE" w:rsidP="002A3CCE">
      <w:pPr>
        <w:pStyle w:val="PL"/>
        <w:rPr>
          <w:lang w:val="en-US"/>
        </w:rPr>
      </w:pPr>
      <w:r w:rsidRPr="002E5CBA">
        <w:rPr>
          <w:lang w:val="en-US"/>
        </w:rPr>
        <w:t xml:space="preserve">          description: </w:t>
      </w:r>
      <w:r>
        <w:rPr>
          <w:lang w:val="en-US"/>
        </w:rPr>
        <w:t>temporary redirect</w:t>
      </w:r>
    </w:p>
    <w:p w14:paraId="7C6C68C8" w14:textId="77777777" w:rsidR="002A3CCE" w:rsidRDefault="002A3CCE" w:rsidP="002A3CCE">
      <w:pPr>
        <w:pStyle w:val="PL"/>
      </w:pPr>
      <w:r>
        <w:t xml:space="preserve">          headers:</w:t>
      </w:r>
    </w:p>
    <w:p w14:paraId="65FCCAF9" w14:textId="77777777" w:rsidR="002A3CCE" w:rsidRDefault="002A3CCE" w:rsidP="002A3CCE">
      <w:pPr>
        <w:pStyle w:val="PL"/>
      </w:pPr>
      <w:r>
        <w:t xml:space="preserve">          </w:t>
      </w:r>
      <w:r>
        <w:rPr>
          <w:rFonts w:hint="eastAsia"/>
          <w:lang w:eastAsia="zh-CN"/>
        </w:rPr>
        <w:t xml:space="preserve">  </w:t>
      </w:r>
      <w:r>
        <w:t>Location:</w:t>
      </w:r>
    </w:p>
    <w:p w14:paraId="2E039849"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AF5FC96" w14:textId="77777777" w:rsidR="002A3CCE" w:rsidRDefault="002A3CCE" w:rsidP="002A3CCE">
      <w:pPr>
        <w:pStyle w:val="PL"/>
      </w:pPr>
      <w:r>
        <w:t xml:space="preserve">          </w:t>
      </w:r>
      <w:r>
        <w:rPr>
          <w:rFonts w:hint="eastAsia"/>
          <w:lang w:eastAsia="zh-CN"/>
        </w:rPr>
        <w:t xml:space="preserve">    </w:t>
      </w:r>
      <w:r>
        <w:t>required: true</w:t>
      </w:r>
    </w:p>
    <w:p w14:paraId="29E7FF0E" w14:textId="77777777" w:rsidR="002A3CCE" w:rsidRDefault="002A3CCE" w:rsidP="002A3CCE">
      <w:pPr>
        <w:pStyle w:val="PL"/>
      </w:pPr>
      <w:r>
        <w:t xml:space="preserve">          </w:t>
      </w:r>
      <w:r>
        <w:rPr>
          <w:rFonts w:hint="eastAsia"/>
          <w:lang w:eastAsia="zh-CN"/>
        </w:rPr>
        <w:t xml:space="preserve">    </w:t>
      </w:r>
      <w:r>
        <w:t>schema:</w:t>
      </w:r>
    </w:p>
    <w:p w14:paraId="44307987" w14:textId="77777777" w:rsidR="002A3CCE" w:rsidRDefault="002A3CCE" w:rsidP="002A3CCE">
      <w:pPr>
        <w:pStyle w:val="PL"/>
      </w:pPr>
      <w:r>
        <w:t xml:space="preserve">          </w:t>
      </w:r>
      <w:r>
        <w:rPr>
          <w:rFonts w:hint="eastAsia"/>
          <w:lang w:eastAsia="zh-CN"/>
        </w:rPr>
        <w:t xml:space="preserve">      </w:t>
      </w:r>
      <w:r>
        <w:t>type: string</w:t>
      </w:r>
    </w:p>
    <w:p w14:paraId="12B307C9" w14:textId="77777777" w:rsidR="002A3CCE" w:rsidRDefault="002A3CCE" w:rsidP="002A3CCE">
      <w:pPr>
        <w:pStyle w:val="PL"/>
      </w:pPr>
      <w:r>
        <w:t xml:space="preserve">          </w:t>
      </w:r>
      <w:r>
        <w:rPr>
          <w:rFonts w:hint="eastAsia"/>
          <w:lang w:eastAsia="zh-CN"/>
        </w:rPr>
        <w:t xml:space="preserve">  </w:t>
      </w:r>
      <w:r>
        <w:t>3gpp-Sbi-Target-Nf-Id:</w:t>
      </w:r>
    </w:p>
    <w:p w14:paraId="793E7864"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6C9D9461" w14:textId="77777777" w:rsidR="002A3CCE" w:rsidRDefault="002A3CCE" w:rsidP="002A3CCE">
      <w:pPr>
        <w:pStyle w:val="PL"/>
      </w:pPr>
      <w:r>
        <w:t xml:space="preserve">          </w:t>
      </w:r>
      <w:r>
        <w:rPr>
          <w:rFonts w:hint="eastAsia"/>
          <w:lang w:eastAsia="zh-CN"/>
        </w:rPr>
        <w:t xml:space="preserve">    </w:t>
      </w:r>
      <w:r>
        <w:t>schema:</w:t>
      </w:r>
    </w:p>
    <w:p w14:paraId="74523769" w14:textId="77777777" w:rsidR="002A3CCE" w:rsidRPr="000B376D" w:rsidRDefault="002A3CCE" w:rsidP="002A3CCE">
      <w:pPr>
        <w:pStyle w:val="PL"/>
      </w:pPr>
      <w:r>
        <w:t xml:space="preserve">          </w:t>
      </w:r>
      <w:r>
        <w:rPr>
          <w:rFonts w:hint="eastAsia"/>
          <w:lang w:eastAsia="zh-CN"/>
        </w:rPr>
        <w:t xml:space="preserve">      </w:t>
      </w:r>
      <w:r>
        <w:t>type: string</w:t>
      </w:r>
    </w:p>
    <w:p w14:paraId="11249FD3" w14:textId="77777777" w:rsidR="002A3CCE" w:rsidRPr="00046E6A" w:rsidRDefault="002A3CCE" w:rsidP="002A3CCE">
      <w:pPr>
        <w:pStyle w:val="PL"/>
        <w:rPr>
          <w:lang w:val="en-US"/>
        </w:rPr>
      </w:pPr>
      <w:r w:rsidRPr="00046E6A">
        <w:rPr>
          <w:lang w:val="en-US"/>
        </w:rPr>
        <w:t xml:space="preserve">        '308':</w:t>
      </w:r>
    </w:p>
    <w:p w14:paraId="45140BB0" w14:textId="77777777" w:rsidR="002A3CCE" w:rsidRDefault="002A3CCE" w:rsidP="002A3CCE">
      <w:pPr>
        <w:pStyle w:val="PL"/>
        <w:rPr>
          <w:lang w:val="en-US"/>
        </w:rPr>
      </w:pPr>
      <w:r w:rsidRPr="00046E6A">
        <w:rPr>
          <w:lang w:val="en-US"/>
        </w:rPr>
        <w:t xml:space="preserve">          description: permanent redirect</w:t>
      </w:r>
    </w:p>
    <w:p w14:paraId="2D1134F5" w14:textId="77777777" w:rsidR="002A3CCE" w:rsidRDefault="002A3CCE" w:rsidP="002A3CCE">
      <w:pPr>
        <w:pStyle w:val="PL"/>
      </w:pPr>
      <w:r>
        <w:t xml:space="preserve">          headers:</w:t>
      </w:r>
    </w:p>
    <w:p w14:paraId="08296290" w14:textId="77777777" w:rsidR="002A3CCE" w:rsidRDefault="002A3CCE" w:rsidP="002A3CCE">
      <w:pPr>
        <w:pStyle w:val="PL"/>
      </w:pPr>
      <w:r>
        <w:t xml:space="preserve">          </w:t>
      </w:r>
      <w:r>
        <w:rPr>
          <w:rFonts w:hint="eastAsia"/>
          <w:lang w:eastAsia="zh-CN"/>
        </w:rPr>
        <w:t xml:space="preserve">  </w:t>
      </w:r>
      <w:r>
        <w:t>Location:</w:t>
      </w:r>
    </w:p>
    <w:p w14:paraId="36B6F3B2"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23AFD526" w14:textId="77777777" w:rsidR="002A3CCE" w:rsidRDefault="002A3CCE" w:rsidP="002A3CCE">
      <w:pPr>
        <w:pStyle w:val="PL"/>
      </w:pPr>
      <w:r>
        <w:t xml:space="preserve">          </w:t>
      </w:r>
      <w:r>
        <w:rPr>
          <w:rFonts w:hint="eastAsia"/>
          <w:lang w:eastAsia="zh-CN"/>
        </w:rPr>
        <w:t xml:space="preserve">    </w:t>
      </w:r>
      <w:r>
        <w:t>required: true</w:t>
      </w:r>
    </w:p>
    <w:p w14:paraId="2B90D258" w14:textId="77777777" w:rsidR="002A3CCE" w:rsidRDefault="002A3CCE" w:rsidP="002A3CCE">
      <w:pPr>
        <w:pStyle w:val="PL"/>
      </w:pPr>
      <w:r>
        <w:t xml:space="preserve">          </w:t>
      </w:r>
      <w:r>
        <w:rPr>
          <w:rFonts w:hint="eastAsia"/>
          <w:lang w:eastAsia="zh-CN"/>
        </w:rPr>
        <w:t xml:space="preserve">    </w:t>
      </w:r>
      <w:r>
        <w:t>schema:</w:t>
      </w:r>
    </w:p>
    <w:p w14:paraId="6DE25501" w14:textId="77777777" w:rsidR="002A3CCE" w:rsidRDefault="002A3CCE" w:rsidP="002A3CCE">
      <w:pPr>
        <w:pStyle w:val="PL"/>
      </w:pPr>
      <w:r>
        <w:t xml:space="preserve">          </w:t>
      </w:r>
      <w:r>
        <w:rPr>
          <w:rFonts w:hint="eastAsia"/>
          <w:lang w:eastAsia="zh-CN"/>
        </w:rPr>
        <w:t xml:space="preserve">      </w:t>
      </w:r>
      <w:r>
        <w:t>type: string</w:t>
      </w:r>
    </w:p>
    <w:p w14:paraId="1EE3FBCE" w14:textId="77777777" w:rsidR="002A3CCE" w:rsidRDefault="002A3CCE" w:rsidP="002A3CCE">
      <w:pPr>
        <w:pStyle w:val="PL"/>
      </w:pPr>
      <w:r>
        <w:t xml:space="preserve">          </w:t>
      </w:r>
      <w:r>
        <w:rPr>
          <w:rFonts w:hint="eastAsia"/>
          <w:lang w:eastAsia="zh-CN"/>
        </w:rPr>
        <w:t xml:space="preserve">  </w:t>
      </w:r>
      <w:r>
        <w:t>3gpp-Sbi-Target-Nf-Id:</w:t>
      </w:r>
    </w:p>
    <w:p w14:paraId="2B3FCBCE"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497A59A1" w14:textId="77777777" w:rsidR="002A3CCE" w:rsidRDefault="002A3CCE" w:rsidP="002A3CCE">
      <w:pPr>
        <w:pStyle w:val="PL"/>
      </w:pPr>
      <w:r>
        <w:t xml:space="preserve">          </w:t>
      </w:r>
      <w:r>
        <w:rPr>
          <w:rFonts w:hint="eastAsia"/>
          <w:lang w:eastAsia="zh-CN"/>
        </w:rPr>
        <w:t xml:space="preserve">    </w:t>
      </w:r>
      <w:r>
        <w:t>schema:</w:t>
      </w:r>
    </w:p>
    <w:p w14:paraId="4E72510B" w14:textId="75CD4D60" w:rsidR="002A3CCE" w:rsidRPr="001F6C8C" w:rsidRDefault="002A3CCE" w:rsidP="002A3CCE">
      <w:pPr>
        <w:pStyle w:val="PL"/>
      </w:pPr>
      <w:r>
        <w:t xml:space="preserve">          </w:t>
      </w:r>
      <w:r>
        <w:rPr>
          <w:rFonts w:hint="eastAsia"/>
          <w:lang w:eastAsia="zh-CN"/>
        </w:rPr>
        <w:t xml:space="preserve">      </w:t>
      </w:r>
      <w:r>
        <w:t>type: string</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lastRenderedPageBreak/>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77777777" w:rsidR="00545A6D" w:rsidRPr="001F6C8C" w:rsidRDefault="004D39DD" w:rsidP="004D39DD">
      <w:pPr>
        <w:pStyle w:val="PL"/>
      </w:pPr>
      <w:r w:rsidRPr="001F6C8C">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77777777" w:rsidR="00E210B8" w:rsidRPr="001F6C8C" w:rsidRDefault="004D39DD" w:rsidP="004D39DD">
      <w:pPr>
        <w:pStyle w:val="PL"/>
      </w:pPr>
      <w:r w:rsidRPr="001F6C8C">
        <w:t xml:space="preserve">                      type: string</w:t>
      </w:r>
    </w:p>
    <w:p w14:paraId="3B534429" w14:textId="77777777" w:rsidR="0079133E" w:rsidRPr="001F6C8C" w:rsidRDefault="0079133E" w:rsidP="0079133E">
      <w:pPr>
        <w:pStyle w:val="PL"/>
      </w:pPr>
      <w:r w:rsidRPr="001F6C8C">
        <w:t xml:space="preserve">        required: true</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04753031" w14:textId="77777777" w:rsidR="002A3CCE" w:rsidRDefault="002A3CCE" w:rsidP="002A3CCE">
      <w:pPr>
        <w:pStyle w:val="PL"/>
        <w:rPr>
          <w:lang w:val="en-US"/>
        </w:rPr>
      </w:pPr>
      <w:r w:rsidRPr="002E5CBA">
        <w:rPr>
          <w:lang w:val="en-US"/>
        </w:rPr>
        <w:t xml:space="preserve">          description: </w:t>
      </w:r>
      <w:r>
        <w:rPr>
          <w:lang w:val="en-US"/>
        </w:rPr>
        <w:t>temporary redirect</w:t>
      </w:r>
    </w:p>
    <w:p w14:paraId="1EC6877E" w14:textId="77777777" w:rsidR="002A3CCE" w:rsidRDefault="002A3CCE" w:rsidP="002A3CCE">
      <w:pPr>
        <w:pStyle w:val="PL"/>
      </w:pPr>
      <w:r>
        <w:t xml:space="preserve">          headers:</w:t>
      </w:r>
    </w:p>
    <w:p w14:paraId="4148AF63" w14:textId="77777777" w:rsidR="002A3CCE" w:rsidRDefault="002A3CCE" w:rsidP="002A3CCE">
      <w:pPr>
        <w:pStyle w:val="PL"/>
      </w:pPr>
      <w:r>
        <w:t xml:space="preserve">          </w:t>
      </w:r>
      <w:r>
        <w:rPr>
          <w:rFonts w:hint="eastAsia"/>
          <w:lang w:eastAsia="zh-CN"/>
        </w:rPr>
        <w:t xml:space="preserve">  </w:t>
      </w:r>
      <w:r>
        <w:t>Location:</w:t>
      </w:r>
    </w:p>
    <w:p w14:paraId="1C7D2ECD"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09792D0B" w14:textId="77777777" w:rsidR="002A3CCE" w:rsidRDefault="002A3CCE" w:rsidP="002A3CCE">
      <w:pPr>
        <w:pStyle w:val="PL"/>
      </w:pPr>
      <w:r>
        <w:t xml:space="preserve">          </w:t>
      </w:r>
      <w:r>
        <w:rPr>
          <w:rFonts w:hint="eastAsia"/>
          <w:lang w:eastAsia="zh-CN"/>
        </w:rPr>
        <w:t xml:space="preserve">    </w:t>
      </w:r>
      <w:r>
        <w:t>required: true</w:t>
      </w:r>
    </w:p>
    <w:p w14:paraId="08C1A5D0" w14:textId="77777777" w:rsidR="002A3CCE" w:rsidRDefault="002A3CCE" w:rsidP="002A3CCE">
      <w:pPr>
        <w:pStyle w:val="PL"/>
      </w:pPr>
      <w:r>
        <w:t xml:space="preserve">          </w:t>
      </w:r>
      <w:r>
        <w:rPr>
          <w:rFonts w:hint="eastAsia"/>
          <w:lang w:eastAsia="zh-CN"/>
        </w:rPr>
        <w:t xml:space="preserve">    </w:t>
      </w:r>
      <w:r>
        <w:t>schema:</w:t>
      </w:r>
    </w:p>
    <w:p w14:paraId="0802D37D" w14:textId="77777777" w:rsidR="002A3CCE" w:rsidRDefault="002A3CCE" w:rsidP="002A3CCE">
      <w:pPr>
        <w:pStyle w:val="PL"/>
      </w:pPr>
      <w:r>
        <w:t xml:space="preserve">          </w:t>
      </w:r>
      <w:r>
        <w:rPr>
          <w:rFonts w:hint="eastAsia"/>
          <w:lang w:eastAsia="zh-CN"/>
        </w:rPr>
        <w:t xml:space="preserve">      </w:t>
      </w:r>
      <w:r>
        <w:t>type: string</w:t>
      </w:r>
    </w:p>
    <w:p w14:paraId="6F781B5A" w14:textId="77777777" w:rsidR="002A3CCE" w:rsidRDefault="002A3CCE" w:rsidP="002A3CCE">
      <w:pPr>
        <w:pStyle w:val="PL"/>
      </w:pPr>
      <w:r>
        <w:t xml:space="preserve">          </w:t>
      </w:r>
      <w:r>
        <w:rPr>
          <w:rFonts w:hint="eastAsia"/>
          <w:lang w:eastAsia="zh-CN"/>
        </w:rPr>
        <w:t xml:space="preserve">  </w:t>
      </w:r>
      <w:r>
        <w:t>3gpp-Sbi-Target-Nf-Id:</w:t>
      </w:r>
    </w:p>
    <w:p w14:paraId="6DBE4DB2"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38B78533" w14:textId="77777777" w:rsidR="002A3CCE" w:rsidRDefault="002A3CCE" w:rsidP="002A3CCE">
      <w:pPr>
        <w:pStyle w:val="PL"/>
      </w:pPr>
      <w:r>
        <w:t xml:space="preserve">          </w:t>
      </w:r>
      <w:r>
        <w:rPr>
          <w:rFonts w:hint="eastAsia"/>
          <w:lang w:eastAsia="zh-CN"/>
        </w:rPr>
        <w:t xml:space="preserve">    </w:t>
      </w:r>
      <w:r>
        <w:t>schema:</w:t>
      </w:r>
    </w:p>
    <w:p w14:paraId="737DBFC7" w14:textId="77777777" w:rsidR="002A3CCE" w:rsidRPr="000B376D" w:rsidRDefault="002A3CCE" w:rsidP="002A3CCE">
      <w:pPr>
        <w:pStyle w:val="PL"/>
      </w:pPr>
      <w:r>
        <w:t xml:space="preserve">          </w:t>
      </w:r>
      <w:r>
        <w:rPr>
          <w:rFonts w:hint="eastAsia"/>
          <w:lang w:eastAsia="zh-CN"/>
        </w:rPr>
        <w:t xml:space="preserve">      </w:t>
      </w:r>
      <w:r>
        <w:t>type: string</w:t>
      </w:r>
    </w:p>
    <w:p w14:paraId="3A3335B9" w14:textId="77777777" w:rsidR="002A3CCE" w:rsidRPr="00046E6A" w:rsidRDefault="002A3CCE" w:rsidP="002A3CCE">
      <w:pPr>
        <w:pStyle w:val="PL"/>
        <w:rPr>
          <w:lang w:val="en-US"/>
        </w:rPr>
      </w:pPr>
      <w:r w:rsidRPr="00046E6A">
        <w:rPr>
          <w:lang w:val="en-US"/>
        </w:rPr>
        <w:t xml:space="preserve">        '308':</w:t>
      </w:r>
    </w:p>
    <w:p w14:paraId="59A0BA92" w14:textId="77777777" w:rsidR="002A3CCE" w:rsidRDefault="002A3CCE" w:rsidP="002A3CCE">
      <w:pPr>
        <w:pStyle w:val="PL"/>
        <w:rPr>
          <w:lang w:val="en-US"/>
        </w:rPr>
      </w:pPr>
      <w:r w:rsidRPr="00046E6A">
        <w:rPr>
          <w:lang w:val="en-US"/>
        </w:rPr>
        <w:t xml:space="preserve">          description: permanent redirect</w:t>
      </w:r>
    </w:p>
    <w:p w14:paraId="06224E02" w14:textId="77777777" w:rsidR="002A3CCE" w:rsidRDefault="002A3CCE" w:rsidP="002A3CCE">
      <w:pPr>
        <w:pStyle w:val="PL"/>
      </w:pPr>
      <w:r>
        <w:t xml:space="preserve">          headers:</w:t>
      </w:r>
    </w:p>
    <w:p w14:paraId="6D174378" w14:textId="77777777" w:rsidR="002A3CCE" w:rsidRDefault="002A3CCE" w:rsidP="002A3CCE">
      <w:pPr>
        <w:pStyle w:val="PL"/>
      </w:pPr>
      <w:r>
        <w:t xml:space="preserve">          </w:t>
      </w:r>
      <w:r>
        <w:rPr>
          <w:rFonts w:hint="eastAsia"/>
          <w:lang w:eastAsia="zh-CN"/>
        </w:rPr>
        <w:t xml:space="preserve">  </w:t>
      </w:r>
      <w:r>
        <w:t>Location:</w:t>
      </w:r>
    </w:p>
    <w:p w14:paraId="30843AE5" w14:textId="77777777" w:rsidR="002A3CCE" w:rsidRDefault="002A3CCE" w:rsidP="002A3CCE">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BD43709" w14:textId="77777777" w:rsidR="002A3CCE" w:rsidRDefault="002A3CCE" w:rsidP="002A3CCE">
      <w:pPr>
        <w:pStyle w:val="PL"/>
      </w:pPr>
      <w:r>
        <w:t xml:space="preserve">          </w:t>
      </w:r>
      <w:r>
        <w:rPr>
          <w:rFonts w:hint="eastAsia"/>
          <w:lang w:eastAsia="zh-CN"/>
        </w:rPr>
        <w:t xml:space="preserve">    </w:t>
      </w:r>
      <w:r>
        <w:t>required: true</w:t>
      </w:r>
    </w:p>
    <w:p w14:paraId="775037EC" w14:textId="77777777" w:rsidR="002A3CCE" w:rsidRDefault="002A3CCE" w:rsidP="002A3CCE">
      <w:pPr>
        <w:pStyle w:val="PL"/>
      </w:pPr>
      <w:r>
        <w:t xml:space="preserve">          </w:t>
      </w:r>
      <w:r>
        <w:rPr>
          <w:rFonts w:hint="eastAsia"/>
          <w:lang w:eastAsia="zh-CN"/>
        </w:rPr>
        <w:t xml:space="preserve">    </w:t>
      </w:r>
      <w:r>
        <w:t>schema:</w:t>
      </w:r>
    </w:p>
    <w:p w14:paraId="5B7E48E7" w14:textId="77777777" w:rsidR="002A3CCE" w:rsidRDefault="002A3CCE" w:rsidP="002A3CCE">
      <w:pPr>
        <w:pStyle w:val="PL"/>
      </w:pPr>
      <w:r>
        <w:t xml:space="preserve">          </w:t>
      </w:r>
      <w:r>
        <w:rPr>
          <w:rFonts w:hint="eastAsia"/>
          <w:lang w:eastAsia="zh-CN"/>
        </w:rPr>
        <w:t xml:space="preserve">      </w:t>
      </w:r>
      <w:r>
        <w:t>type: string</w:t>
      </w:r>
    </w:p>
    <w:p w14:paraId="16BF9C9D" w14:textId="77777777" w:rsidR="002A3CCE" w:rsidRDefault="002A3CCE" w:rsidP="002A3CCE">
      <w:pPr>
        <w:pStyle w:val="PL"/>
      </w:pPr>
      <w:r>
        <w:t xml:space="preserve">          </w:t>
      </w:r>
      <w:r>
        <w:rPr>
          <w:rFonts w:hint="eastAsia"/>
          <w:lang w:eastAsia="zh-CN"/>
        </w:rPr>
        <w:t xml:space="preserve">  </w:t>
      </w:r>
      <w:r>
        <w:t>3gpp-Sbi-Target-Nf-Id:</w:t>
      </w:r>
    </w:p>
    <w:p w14:paraId="4FE7EC94"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0F6BD6CA" w14:textId="77777777" w:rsidR="002A3CCE" w:rsidRDefault="002A3CCE" w:rsidP="002A3CCE">
      <w:pPr>
        <w:pStyle w:val="PL"/>
      </w:pPr>
      <w:r>
        <w:t xml:space="preserve">          </w:t>
      </w:r>
      <w:r>
        <w:rPr>
          <w:rFonts w:hint="eastAsia"/>
          <w:lang w:eastAsia="zh-CN"/>
        </w:rPr>
        <w:t xml:space="preserve">    </w:t>
      </w:r>
      <w:r>
        <w:t>schema:</w:t>
      </w:r>
    </w:p>
    <w:p w14:paraId="6C4B31BF" w14:textId="371BC1E0" w:rsidR="002A3CCE" w:rsidRPr="001F6C8C" w:rsidRDefault="002A3CCE" w:rsidP="002A3CCE">
      <w:pPr>
        <w:pStyle w:val="PL"/>
      </w:pPr>
      <w:r>
        <w:t xml:space="preserve">          </w:t>
      </w:r>
      <w:r>
        <w:rPr>
          <w:rFonts w:hint="eastAsia"/>
          <w:lang w:eastAsia="zh-CN"/>
        </w:rPr>
        <w:t xml:space="preserve">      </w:t>
      </w:r>
      <w:r>
        <w:t>type: string</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7777777" w:rsidR="0079133E" w:rsidRPr="001F6C8C" w:rsidRDefault="0079133E" w:rsidP="0079133E">
      <w:pPr>
        <w:pStyle w:val="PL"/>
      </w:pPr>
      <w:r w:rsidRPr="001F6C8C">
        <w:t xml:space="preserve">          content:</w:t>
      </w:r>
    </w:p>
    <w:p w14:paraId="51CC35B6" w14:textId="77777777" w:rsidR="0079133E" w:rsidRPr="001F6C8C" w:rsidRDefault="0079133E" w:rsidP="0079133E">
      <w:pPr>
        <w:pStyle w:val="PL"/>
      </w:pPr>
      <w:r w:rsidRPr="001F6C8C">
        <w:t xml:space="preserve">            application/json:</w:t>
      </w:r>
    </w:p>
    <w:p w14:paraId="22356BBF" w14:textId="77777777" w:rsidR="0079133E" w:rsidRPr="001F6C8C" w:rsidRDefault="0079133E" w:rsidP="0079133E">
      <w:pPr>
        <w:pStyle w:val="PL"/>
      </w:pPr>
      <w:r w:rsidRPr="001F6C8C">
        <w:t xml:space="preserve">              schema:</w:t>
      </w:r>
    </w:p>
    <w:p w14:paraId="7673560D" w14:textId="78B195AF" w:rsidR="0079133E" w:rsidRDefault="0079133E" w:rsidP="0079133E">
      <w:pPr>
        <w:pStyle w:val="PL"/>
      </w:pPr>
      <w:r w:rsidRPr="001F6C8C">
        <w:t xml:space="preserve">                $ref: '#/components/schemas/DicEntryData'</w:t>
      </w:r>
    </w:p>
    <w:p w14:paraId="7301E91C"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2B58C23F" w14:textId="77777777" w:rsidR="002A3CCE" w:rsidRDefault="002A3CCE" w:rsidP="002A3CCE">
      <w:pPr>
        <w:pStyle w:val="PL"/>
        <w:rPr>
          <w:lang w:val="en-US"/>
        </w:rPr>
      </w:pPr>
      <w:r w:rsidRPr="002E5CBA">
        <w:rPr>
          <w:lang w:val="en-US"/>
        </w:rPr>
        <w:t xml:space="preserve">          description: </w:t>
      </w:r>
      <w:r>
        <w:rPr>
          <w:lang w:val="en-US"/>
        </w:rPr>
        <w:t>temporary redirect</w:t>
      </w:r>
    </w:p>
    <w:p w14:paraId="0720B418" w14:textId="77777777" w:rsidR="002A3CCE" w:rsidRDefault="002A3CCE" w:rsidP="002A3CCE">
      <w:pPr>
        <w:pStyle w:val="PL"/>
      </w:pPr>
      <w:r>
        <w:t xml:space="preserve">          headers:</w:t>
      </w:r>
    </w:p>
    <w:p w14:paraId="0CA9C1F5" w14:textId="77777777" w:rsidR="002A3CCE" w:rsidRDefault="002A3CCE" w:rsidP="002A3CCE">
      <w:pPr>
        <w:pStyle w:val="PL"/>
      </w:pPr>
      <w:r>
        <w:t xml:space="preserve">          </w:t>
      </w:r>
      <w:r>
        <w:rPr>
          <w:rFonts w:hint="eastAsia"/>
          <w:lang w:eastAsia="zh-CN"/>
        </w:rPr>
        <w:t xml:space="preserve">  </w:t>
      </w:r>
      <w:r>
        <w:t>Location:</w:t>
      </w:r>
    </w:p>
    <w:p w14:paraId="6782812F"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14A2D639" w14:textId="77777777" w:rsidR="002A3CCE" w:rsidRDefault="002A3CCE" w:rsidP="002A3CCE">
      <w:pPr>
        <w:pStyle w:val="PL"/>
      </w:pPr>
      <w:r>
        <w:t xml:space="preserve">          </w:t>
      </w:r>
      <w:r>
        <w:rPr>
          <w:rFonts w:hint="eastAsia"/>
          <w:lang w:eastAsia="zh-CN"/>
        </w:rPr>
        <w:t xml:space="preserve">    </w:t>
      </w:r>
      <w:r>
        <w:t>required: true</w:t>
      </w:r>
    </w:p>
    <w:p w14:paraId="4600FCA2" w14:textId="77777777" w:rsidR="002A3CCE" w:rsidRDefault="002A3CCE" w:rsidP="002A3CCE">
      <w:pPr>
        <w:pStyle w:val="PL"/>
      </w:pPr>
      <w:r>
        <w:t xml:space="preserve">          </w:t>
      </w:r>
      <w:r>
        <w:rPr>
          <w:rFonts w:hint="eastAsia"/>
          <w:lang w:eastAsia="zh-CN"/>
        </w:rPr>
        <w:t xml:space="preserve">    </w:t>
      </w:r>
      <w:r>
        <w:t>schema:</w:t>
      </w:r>
    </w:p>
    <w:p w14:paraId="2EE8A7F9" w14:textId="77777777" w:rsidR="002A3CCE" w:rsidRDefault="002A3CCE" w:rsidP="002A3CCE">
      <w:pPr>
        <w:pStyle w:val="PL"/>
      </w:pPr>
      <w:r>
        <w:t xml:space="preserve">          </w:t>
      </w:r>
      <w:r>
        <w:rPr>
          <w:rFonts w:hint="eastAsia"/>
          <w:lang w:eastAsia="zh-CN"/>
        </w:rPr>
        <w:t xml:space="preserve">      </w:t>
      </w:r>
      <w:r>
        <w:t>type: string</w:t>
      </w:r>
    </w:p>
    <w:p w14:paraId="2E80BC1F" w14:textId="77777777" w:rsidR="002A3CCE" w:rsidRDefault="002A3CCE" w:rsidP="002A3CCE">
      <w:pPr>
        <w:pStyle w:val="PL"/>
      </w:pPr>
      <w:r>
        <w:t xml:space="preserve">          </w:t>
      </w:r>
      <w:r>
        <w:rPr>
          <w:rFonts w:hint="eastAsia"/>
          <w:lang w:eastAsia="zh-CN"/>
        </w:rPr>
        <w:t xml:space="preserve">  </w:t>
      </w:r>
      <w:r>
        <w:t>3gpp-Sbi-Target-Nf-Id:</w:t>
      </w:r>
    </w:p>
    <w:p w14:paraId="1BBDC1BD"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59BE2648" w14:textId="77777777" w:rsidR="002A3CCE" w:rsidRDefault="002A3CCE" w:rsidP="002A3CCE">
      <w:pPr>
        <w:pStyle w:val="PL"/>
      </w:pPr>
      <w:r>
        <w:t xml:space="preserve">          </w:t>
      </w:r>
      <w:r>
        <w:rPr>
          <w:rFonts w:hint="eastAsia"/>
          <w:lang w:eastAsia="zh-CN"/>
        </w:rPr>
        <w:t xml:space="preserve">    </w:t>
      </w:r>
      <w:r>
        <w:t>schema:</w:t>
      </w:r>
    </w:p>
    <w:p w14:paraId="6ECF81F4" w14:textId="77777777" w:rsidR="002A3CCE" w:rsidRPr="000B376D" w:rsidRDefault="002A3CCE" w:rsidP="002A3CCE">
      <w:pPr>
        <w:pStyle w:val="PL"/>
      </w:pPr>
      <w:r>
        <w:t xml:space="preserve">          </w:t>
      </w:r>
      <w:r>
        <w:rPr>
          <w:rFonts w:hint="eastAsia"/>
          <w:lang w:eastAsia="zh-CN"/>
        </w:rPr>
        <w:t xml:space="preserve">      </w:t>
      </w:r>
      <w:r>
        <w:t>type: string</w:t>
      </w:r>
    </w:p>
    <w:p w14:paraId="29B959C4" w14:textId="77777777" w:rsidR="002A3CCE" w:rsidRPr="00046E6A" w:rsidRDefault="002A3CCE" w:rsidP="002A3CCE">
      <w:pPr>
        <w:pStyle w:val="PL"/>
        <w:rPr>
          <w:lang w:val="en-US"/>
        </w:rPr>
      </w:pPr>
      <w:r w:rsidRPr="00046E6A">
        <w:rPr>
          <w:lang w:val="en-US"/>
        </w:rPr>
        <w:t xml:space="preserve">        '308':</w:t>
      </w:r>
    </w:p>
    <w:p w14:paraId="46B56BE0" w14:textId="77777777" w:rsidR="002A3CCE" w:rsidRDefault="002A3CCE" w:rsidP="002A3CCE">
      <w:pPr>
        <w:pStyle w:val="PL"/>
        <w:rPr>
          <w:lang w:val="en-US"/>
        </w:rPr>
      </w:pPr>
      <w:r w:rsidRPr="00046E6A">
        <w:rPr>
          <w:lang w:val="en-US"/>
        </w:rPr>
        <w:t xml:space="preserve">          description: permanent redirect</w:t>
      </w:r>
    </w:p>
    <w:p w14:paraId="38F848A4" w14:textId="77777777" w:rsidR="002A3CCE" w:rsidRDefault="002A3CCE" w:rsidP="002A3CCE">
      <w:pPr>
        <w:pStyle w:val="PL"/>
      </w:pPr>
      <w:r>
        <w:t xml:space="preserve">          headers:</w:t>
      </w:r>
    </w:p>
    <w:p w14:paraId="2807945F" w14:textId="77777777" w:rsidR="002A3CCE" w:rsidRDefault="002A3CCE" w:rsidP="002A3CCE">
      <w:pPr>
        <w:pStyle w:val="PL"/>
      </w:pPr>
      <w:r>
        <w:lastRenderedPageBreak/>
        <w:t xml:space="preserve">          </w:t>
      </w:r>
      <w:r>
        <w:rPr>
          <w:rFonts w:hint="eastAsia"/>
          <w:lang w:eastAsia="zh-CN"/>
        </w:rPr>
        <w:t xml:space="preserve">  </w:t>
      </w:r>
      <w:r>
        <w:t>Location:</w:t>
      </w:r>
    </w:p>
    <w:p w14:paraId="45D3BD5A"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6714126A" w14:textId="77777777" w:rsidR="002A3CCE" w:rsidRDefault="002A3CCE" w:rsidP="002A3CCE">
      <w:pPr>
        <w:pStyle w:val="PL"/>
      </w:pPr>
      <w:r>
        <w:t xml:space="preserve">          </w:t>
      </w:r>
      <w:r>
        <w:rPr>
          <w:rFonts w:hint="eastAsia"/>
          <w:lang w:eastAsia="zh-CN"/>
        </w:rPr>
        <w:t xml:space="preserve">    </w:t>
      </w:r>
      <w:r>
        <w:t>required: true</w:t>
      </w:r>
    </w:p>
    <w:p w14:paraId="08135BDB" w14:textId="77777777" w:rsidR="002A3CCE" w:rsidRDefault="002A3CCE" w:rsidP="002A3CCE">
      <w:pPr>
        <w:pStyle w:val="PL"/>
      </w:pPr>
      <w:r>
        <w:t xml:space="preserve">          </w:t>
      </w:r>
      <w:r>
        <w:rPr>
          <w:rFonts w:hint="eastAsia"/>
          <w:lang w:eastAsia="zh-CN"/>
        </w:rPr>
        <w:t xml:space="preserve">    </w:t>
      </w:r>
      <w:r>
        <w:t>schema:</w:t>
      </w:r>
    </w:p>
    <w:p w14:paraId="69B790E3" w14:textId="77777777" w:rsidR="002A3CCE" w:rsidRDefault="002A3CCE" w:rsidP="002A3CCE">
      <w:pPr>
        <w:pStyle w:val="PL"/>
      </w:pPr>
      <w:r>
        <w:t xml:space="preserve">          </w:t>
      </w:r>
      <w:r>
        <w:rPr>
          <w:rFonts w:hint="eastAsia"/>
          <w:lang w:eastAsia="zh-CN"/>
        </w:rPr>
        <w:t xml:space="preserve">      </w:t>
      </w:r>
      <w:r>
        <w:t>type: string</w:t>
      </w:r>
    </w:p>
    <w:p w14:paraId="423E3460" w14:textId="77777777" w:rsidR="002A3CCE" w:rsidRDefault="002A3CCE" w:rsidP="002A3CCE">
      <w:pPr>
        <w:pStyle w:val="PL"/>
      </w:pPr>
      <w:r>
        <w:t xml:space="preserve">          </w:t>
      </w:r>
      <w:r>
        <w:rPr>
          <w:rFonts w:hint="eastAsia"/>
          <w:lang w:eastAsia="zh-CN"/>
        </w:rPr>
        <w:t xml:space="preserve">  </w:t>
      </w:r>
      <w:r>
        <w:t>3gpp-Sbi-Target-Nf-Id:</w:t>
      </w:r>
    </w:p>
    <w:p w14:paraId="676C0D88"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374FFF43" w14:textId="77777777" w:rsidR="002A3CCE" w:rsidRDefault="002A3CCE" w:rsidP="002A3CCE">
      <w:pPr>
        <w:pStyle w:val="PL"/>
      </w:pPr>
      <w:r>
        <w:t xml:space="preserve">          </w:t>
      </w:r>
      <w:r>
        <w:rPr>
          <w:rFonts w:hint="eastAsia"/>
          <w:lang w:eastAsia="zh-CN"/>
        </w:rPr>
        <w:t xml:space="preserve">    </w:t>
      </w:r>
      <w:r>
        <w:t>schema:</w:t>
      </w:r>
    </w:p>
    <w:p w14:paraId="4FC8547B" w14:textId="1300738D" w:rsidR="002A3CCE" w:rsidRPr="001F6C8C" w:rsidRDefault="002A3CCE" w:rsidP="002A3CCE">
      <w:pPr>
        <w:pStyle w:val="PL"/>
      </w:pPr>
      <w:r>
        <w:t xml:space="preserve">          </w:t>
      </w:r>
      <w:r>
        <w:rPr>
          <w:rFonts w:hint="eastAsia"/>
          <w:lang w:eastAsia="zh-CN"/>
        </w:rPr>
        <w:t xml:space="preserve">      </w:t>
      </w:r>
      <w:r>
        <w:t>type: string</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77777777" w:rsidR="002A3CCE" w:rsidRPr="002E5CBA" w:rsidRDefault="002A3CCE" w:rsidP="00B41303">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52A3119F" w14:textId="77777777" w:rsidR="002A3CCE" w:rsidRDefault="002A3CCE" w:rsidP="002A3CCE">
      <w:pPr>
        <w:pStyle w:val="PL"/>
        <w:rPr>
          <w:lang w:val="en-US"/>
        </w:rPr>
      </w:pPr>
      <w:r w:rsidRPr="002E5CBA">
        <w:rPr>
          <w:lang w:val="en-US"/>
        </w:rPr>
        <w:t xml:space="preserve">          description: </w:t>
      </w:r>
      <w:r>
        <w:rPr>
          <w:lang w:val="en-US"/>
        </w:rPr>
        <w:t>temporary redirect</w:t>
      </w:r>
    </w:p>
    <w:p w14:paraId="54E7D009" w14:textId="77777777" w:rsidR="002A3CCE" w:rsidRDefault="002A3CCE" w:rsidP="002A3CCE">
      <w:pPr>
        <w:pStyle w:val="PL"/>
      </w:pPr>
      <w:r>
        <w:t xml:space="preserve">          headers:</w:t>
      </w:r>
    </w:p>
    <w:p w14:paraId="5C24C9DA" w14:textId="77777777" w:rsidR="002A3CCE" w:rsidRDefault="002A3CCE" w:rsidP="002A3CCE">
      <w:pPr>
        <w:pStyle w:val="PL"/>
      </w:pPr>
      <w:r>
        <w:t xml:space="preserve">          </w:t>
      </w:r>
      <w:r>
        <w:rPr>
          <w:rFonts w:hint="eastAsia"/>
          <w:lang w:eastAsia="zh-CN"/>
        </w:rPr>
        <w:t xml:space="preserve">  </w:t>
      </w:r>
      <w:r>
        <w:t>Location:</w:t>
      </w:r>
    </w:p>
    <w:p w14:paraId="0A608F35"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3562A405" w14:textId="77777777" w:rsidR="002A3CCE" w:rsidRDefault="002A3CCE" w:rsidP="002A3CCE">
      <w:pPr>
        <w:pStyle w:val="PL"/>
      </w:pPr>
      <w:r>
        <w:t xml:space="preserve">          </w:t>
      </w:r>
      <w:r>
        <w:rPr>
          <w:rFonts w:hint="eastAsia"/>
          <w:lang w:eastAsia="zh-CN"/>
        </w:rPr>
        <w:t xml:space="preserve">    </w:t>
      </w:r>
      <w:r>
        <w:t>required: true</w:t>
      </w:r>
    </w:p>
    <w:p w14:paraId="243B1D66" w14:textId="77777777" w:rsidR="002A3CCE" w:rsidRDefault="002A3CCE" w:rsidP="002A3CCE">
      <w:pPr>
        <w:pStyle w:val="PL"/>
      </w:pPr>
      <w:r>
        <w:t xml:space="preserve">          </w:t>
      </w:r>
      <w:r>
        <w:rPr>
          <w:rFonts w:hint="eastAsia"/>
          <w:lang w:eastAsia="zh-CN"/>
        </w:rPr>
        <w:t xml:space="preserve">    </w:t>
      </w:r>
      <w:r>
        <w:t>schema:</w:t>
      </w:r>
    </w:p>
    <w:p w14:paraId="0AE393C5" w14:textId="77777777" w:rsidR="002A3CCE" w:rsidRDefault="002A3CCE" w:rsidP="002A3CCE">
      <w:pPr>
        <w:pStyle w:val="PL"/>
      </w:pPr>
      <w:r>
        <w:t xml:space="preserve">          </w:t>
      </w:r>
      <w:r>
        <w:rPr>
          <w:rFonts w:hint="eastAsia"/>
          <w:lang w:eastAsia="zh-CN"/>
        </w:rPr>
        <w:t xml:space="preserve">      </w:t>
      </w:r>
      <w:r>
        <w:t>type: string</w:t>
      </w:r>
    </w:p>
    <w:p w14:paraId="57A8AB81" w14:textId="77777777" w:rsidR="002A3CCE" w:rsidRDefault="002A3CCE" w:rsidP="002A3CCE">
      <w:pPr>
        <w:pStyle w:val="PL"/>
      </w:pPr>
      <w:r>
        <w:t xml:space="preserve">          </w:t>
      </w:r>
      <w:r>
        <w:rPr>
          <w:rFonts w:hint="eastAsia"/>
          <w:lang w:eastAsia="zh-CN"/>
        </w:rPr>
        <w:t xml:space="preserve">  </w:t>
      </w:r>
      <w:r>
        <w:t>3gpp-Sbi-Target-Nf-Id:</w:t>
      </w:r>
    </w:p>
    <w:p w14:paraId="7CC863E1"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2EAC9DC9" w14:textId="77777777" w:rsidR="002A3CCE" w:rsidRDefault="002A3CCE" w:rsidP="002A3CCE">
      <w:pPr>
        <w:pStyle w:val="PL"/>
      </w:pPr>
      <w:r>
        <w:t xml:space="preserve">          </w:t>
      </w:r>
      <w:r>
        <w:rPr>
          <w:rFonts w:hint="eastAsia"/>
          <w:lang w:eastAsia="zh-CN"/>
        </w:rPr>
        <w:t xml:space="preserve">    </w:t>
      </w:r>
      <w:r>
        <w:t>schema:</w:t>
      </w:r>
    </w:p>
    <w:p w14:paraId="2F2DE2FD" w14:textId="77777777" w:rsidR="002A3CCE" w:rsidRPr="000B376D" w:rsidRDefault="002A3CCE" w:rsidP="002A3CCE">
      <w:pPr>
        <w:pStyle w:val="PL"/>
      </w:pPr>
      <w:r>
        <w:lastRenderedPageBreak/>
        <w:t xml:space="preserve">          </w:t>
      </w:r>
      <w:r>
        <w:rPr>
          <w:rFonts w:hint="eastAsia"/>
          <w:lang w:eastAsia="zh-CN"/>
        </w:rPr>
        <w:t xml:space="preserve">      </w:t>
      </w:r>
      <w:r>
        <w:t>type: string</w:t>
      </w:r>
    </w:p>
    <w:p w14:paraId="0E69DBE1" w14:textId="77777777" w:rsidR="002A3CCE" w:rsidRPr="00046E6A" w:rsidRDefault="002A3CCE" w:rsidP="002A3CCE">
      <w:pPr>
        <w:pStyle w:val="PL"/>
        <w:rPr>
          <w:lang w:val="en-US"/>
        </w:rPr>
      </w:pPr>
      <w:r w:rsidRPr="00046E6A">
        <w:rPr>
          <w:lang w:val="en-US"/>
        </w:rPr>
        <w:t xml:space="preserve">        '308':</w:t>
      </w:r>
    </w:p>
    <w:p w14:paraId="0E2503A9" w14:textId="77777777" w:rsidR="002A3CCE" w:rsidRDefault="002A3CCE" w:rsidP="00B41303">
      <w:pPr>
        <w:pStyle w:val="PL"/>
        <w:tabs>
          <w:tab w:val="left" w:pos="851"/>
        </w:tabs>
        <w:rPr>
          <w:lang w:val="en-US"/>
        </w:rPr>
      </w:pPr>
      <w:r w:rsidRPr="00046E6A">
        <w:rPr>
          <w:lang w:val="en-US"/>
        </w:rPr>
        <w:t xml:space="preserve">          description: permanent redirect</w:t>
      </w:r>
    </w:p>
    <w:p w14:paraId="3D0A115C" w14:textId="77777777" w:rsidR="002A3CCE" w:rsidRDefault="002A3CCE" w:rsidP="002A3CCE">
      <w:pPr>
        <w:pStyle w:val="PL"/>
      </w:pPr>
      <w:r>
        <w:t xml:space="preserve">          headers:</w:t>
      </w:r>
    </w:p>
    <w:p w14:paraId="4648BB48" w14:textId="77777777" w:rsidR="002A3CCE" w:rsidRDefault="002A3CCE" w:rsidP="002A3CCE">
      <w:pPr>
        <w:pStyle w:val="PL"/>
      </w:pPr>
      <w:r>
        <w:t xml:space="preserve">          </w:t>
      </w:r>
      <w:r>
        <w:rPr>
          <w:rFonts w:hint="eastAsia"/>
          <w:lang w:eastAsia="zh-CN"/>
        </w:rPr>
        <w:t xml:space="preserve">  </w:t>
      </w:r>
      <w:r>
        <w:t>Location:</w:t>
      </w:r>
    </w:p>
    <w:p w14:paraId="6F459038"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ABAB718" w14:textId="77777777" w:rsidR="002A3CCE" w:rsidRDefault="002A3CCE" w:rsidP="002A3CCE">
      <w:pPr>
        <w:pStyle w:val="PL"/>
      </w:pPr>
      <w:r>
        <w:t xml:space="preserve">          </w:t>
      </w:r>
      <w:r>
        <w:rPr>
          <w:rFonts w:hint="eastAsia"/>
          <w:lang w:eastAsia="zh-CN"/>
        </w:rPr>
        <w:t xml:space="preserve">    </w:t>
      </w:r>
      <w:r>
        <w:t>required: true</w:t>
      </w:r>
    </w:p>
    <w:p w14:paraId="480EEC35" w14:textId="77777777" w:rsidR="002A3CCE" w:rsidRDefault="002A3CCE" w:rsidP="002A3CCE">
      <w:pPr>
        <w:pStyle w:val="PL"/>
      </w:pPr>
      <w:r>
        <w:t xml:space="preserve">          </w:t>
      </w:r>
      <w:r>
        <w:rPr>
          <w:rFonts w:hint="eastAsia"/>
          <w:lang w:eastAsia="zh-CN"/>
        </w:rPr>
        <w:t xml:space="preserve">    </w:t>
      </w:r>
      <w:r>
        <w:t>schema:</w:t>
      </w:r>
    </w:p>
    <w:p w14:paraId="7F889AF2" w14:textId="77777777" w:rsidR="002A3CCE" w:rsidRDefault="002A3CCE" w:rsidP="002A3CCE">
      <w:pPr>
        <w:pStyle w:val="PL"/>
      </w:pPr>
      <w:r>
        <w:t xml:space="preserve">          </w:t>
      </w:r>
      <w:r>
        <w:rPr>
          <w:rFonts w:hint="eastAsia"/>
          <w:lang w:eastAsia="zh-CN"/>
        </w:rPr>
        <w:t xml:space="preserve">      </w:t>
      </w:r>
      <w:r>
        <w:t>type: string</w:t>
      </w:r>
    </w:p>
    <w:p w14:paraId="36AD331F" w14:textId="77777777" w:rsidR="002A3CCE" w:rsidRDefault="002A3CCE" w:rsidP="002A3CCE">
      <w:pPr>
        <w:pStyle w:val="PL"/>
      </w:pPr>
      <w:r>
        <w:t xml:space="preserve">          </w:t>
      </w:r>
      <w:r>
        <w:rPr>
          <w:rFonts w:hint="eastAsia"/>
          <w:lang w:eastAsia="zh-CN"/>
        </w:rPr>
        <w:t xml:space="preserve">  </w:t>
      </w:r>
      <w:r>
        <w:t>3gpp-Sbi-Target-Nf-Id:</w:t>
      </w:r>
    </w:p>
    <w:p w14:paraId="2D8EF3D2"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602C84AC" w14:textId="77777777" w:rsidR="002A3CCE" w:rsidRDefault="002A3CCE" w:rsidP="002A3CCE">
      <w:pPr>
        <w:pStyle w:val="PL"/>
      </w:pPr>
      <w:r>
        <w:t xml:space="preserve">          </w:t>
      </w:r>
      <w:r>
        <w:rPr>
          <w:rFonts w:hint="eastAsia"/>
          <w:lang w:eastAsia="zh-CN"/>
        </w:rPr>
        <w:t xml:space="preserve">    </w:t>
      </w:r>
      <w:r>
        <w:t>schema:</w:t>
      </w:r>
    </w:p>
    <w:p w14:paraId="2CABC555" w14:textId="26EA9BF8" w:rsidR="002A3CCE" w:rsidRDefault="002A3CCE" w:rsidP="002A3CCE">
      <w:pPr>
        <w:pStyle w:val="PL"/>
      </w:pPr>
      <w:r>
        <w:t xml:space="preserve">          </w:t>
      </w:r>
      <w:r>
        <w:rPr>
          <w:rFonts w:hint="eastAsia"/>
          <w:lang w:eastAsia="zh-CN"/>
        </w:rPr>
        <w:t xml:space="preserve">      </w:t>
      </w:r>
      <w:r>
        <w:t>type: string</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51864E78" w14:textId="77777777" w:rsidR="002A3CCE" w:rsidRDefault="002A3CCE" w:rsidP="002A3CCE">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287D2A03" w14:textId="77777777" w:rsidR="002A3CCE" w:rsidRDefault="002A3CCE" w:rsidP="002A3CCE">
      <w:pPr>
        <w:pStyle w:val="PL"/>
      </w:pPr>
      <w:r>
        <w:t xml:space="preserve">          </w:t>
      </w:r>
      <w:r>
        <w:rPr>
          <w:rFonts w:hint="eastAsia"/>
          <w:lang w:eastAsia="zh-CN"/>
        </w:rPr>
        <w:t xml:space="preserve">        </w:t>
      </w:r>
      <w:r>
        <w:t>headers:</w:t>
      </w:r>
    </w:p>
    <w:p w14:paraId="64C17574" w14:textId="77777777" w:rsidR="002A3CCE" w:rsidRDefault="002A3CCE" w:rsidP="002A3CCE">
      <w:pPr>
        <w:pStyle w:val="PL"/>
      </w:pPr>
      <w:r>
        <w:t xml:space="preserve">            </w:t>
      </w:r>
      <w:r>
        <w:rPr>
          <w:rFonts w:hint="eastAsia"/>
          <w:lang w:eastAsia="zh-CN"/>
        </w:rPr>
        <w:t xml:space="preserve">        </w:t>
      </w:r>
      <w:r>
        <w:t>Location:</w:t>
      </w:r>
    </w:p>
    <w:p w14:paraId="6CC3BE1A" w14:textId="77777777" w:rsidR="002A3CCE" w:rsidRDefault="002A3CCE" w:rsidP="002A3CCE">
      <w:pPr>
        <w:pStyle w:val="PL"/>
        <w:rPr>
          <w:lang w:eastAsia="zh-CN"/>
        </w:rPr>
      </w:pPr>
      <w:r>
        <w:t xml:space="preserve">              </w:t>
      </w:r>
      <w:r>
        <w:rPr>
          <w:rFonts w:hint="eastAsia"/>
          <w:lang w:eastAsia="zh-CN"/>
        </w:rPr>
        <w:t xml:space="preserve">        </w:t>
      </w:r>
      <w:r>
        <w:t>required: true</w:t>
      </w:r>
    </w:p>
    <w:p w14:paraId="2C60D8EB" w14:textId="77777777" w:rsidR="002A3CCE" w:rsidRDefault="002A3CCE" w:rsidP="002A3CCE">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1A6E7163" w14:textId="77777777" w:rsidR="002A3CCE" w:rsidRDefault="002A3CCE" w:rsidP="002A3CCE">
      <w:pPr>
        <w:pStyle w:val="PL"/>
      </w:pPr>
      <w:r>
        <w:t xml:space="preserve">              </w:t>
      </w:r>
      <w:r>
        <w:rPr>
          <w:rFonts w:hint="eastAsia"/>
          <w:lang w:eastAsia="zh-CN"/>
        </w:rPr>
        <w:t xml:space="preserve">        </w:t>
      </w:r>
      <w:r>
        <w:t>schema:</w:t>
      </w:r>
    </w:p>
    <w:p w14:paraId="1A00976B" w14:textId="77777777" w:rsidR="002A3CCE" w:rsidRDefault="002A3CCE" w:rsidP="002A3CCE">
      <w:pPr>
        <w:pStyle w:val="PL"/>
      </w:pPr>
      <w:r>
        <w:t xml:space="preserve">                </w:t>
      </w:r>
      <w:r>
        <w:rPr>
          <w:rFonts w:hint="eastAsia"/>
          <w:lang w:eastAsia="zh-CN"/>
        </w:rPr>
        <w:t xml:space="preserve">        </w:t>
      </w:r>
      <w:r>
        <w:t>type: string</w:t>
      </w:r>
    </w:p>
    <w:p w14:paraId="23BD9D0B" w14:textId="77777777" w:rsidR="002A3CCE" w:rsidRDefault="002A3CCE" w:rsidP="002A3CCE">
      <w:pPr>
        <w:pStyle w:val="PL"/>
      </w:pPr>
      <w:r>
        <w:t xml:space="preserve">            </w:t>
      </w:r>
      <w:r>
        <w:rPr>
          <w:rFonts w:hint="eastAsia"/>
          <w:lang w:eastAsia="zh-CN"/>
        </w:rPr>
        <w:t xml:space="preserve">        </w:t>
      </w:r>
      <w:r>
        <w:t>3gpp-Sbi-Target-Nf-Id:</w:t>
      </w:r>
    </w:p>
    <w:p w14:paraId="3C3E792D" w14:textId="77777777" w:rsidR="002A3CCE" w:rsidRDefault="002A3CCE" w:rsidP="002A3CCE">
      <w:pPr>
        <w:pStyle w:val="PL"/>
        <w:rPr>
          <w:lang w:eastAsia="zh-CN"/>
        </w:rPr>
      </w:pPr>
      <w:r>
        <w:rPr>
          <w:rFonts w:hint="eastAsia"/>
          <w:lang w:eastAsia="zh-CN"/>
        </w:rPr>
        <w:t xml:space="preserve">                      </w:t>
      </w:r>
      <w:r>
        <w:t>description: 'Identifier of target NF (service) instance towards which the notification is redirected'</w:t>
      </w:r>
    </w:p>
    <w:p w14:paraId="43BB8671" w14:textId="77777777" w:rsidR="002A3CCE" w:rsidRDefault="002A3CCE" w:rsidP="002A3CCE">
      <w:pPr>
        <w:pStyle w:val="PL"/>
      </w:pPr>
      <w:r>
        <w:t xml:space="preserve">              </w:t>
      </w:r>
      <w:r>
        <w:rPr>
          <w:rFonts w:hint="eastAsia"/>
          <w:lang w:eastAsia="zh-CN"/>
        </w:rPr>
        <w:t xml:space="preserve">        </w:t>
      </w:r>
      <w:r>
        <w:t>schema:</w:t>
      </w:r>
    </w:p>
    <w:p w14:paraId="0C2187C1" w14:textId="77777777" w:rsidR="002A3CCE" w:rsidRDefault="002A3CCE" w:rsidP="002A3CCE">
      <w:pPr>
        <w:pStyle w:val="PL"/>
      </w:pPr>
      <w:r>
        <w:t xml:space="preserve">                </w:t>
      </w:r>
      <w:r>
        <w:rPr>
          <w:rFonts w:hint="eastAsia"/>
          <w:lang w:eastAsia="zh-CN"/>
        </w:rPr>
        <w:t xml:space="preserve">        </w:t>
      </w:r>
      <w:r>
        <w:t>type: string</w:t>
      </w:r>
    </w:p>
    <w:p w14:paraId="7D619D66" w14:textId="77777777" w:rsidR="002A3CCE" w:rsidRPr="002E5CBA" w:rsidRDefault="002A3CCE" w:rsidP="002A3CCE">
      <w:pPr>
        <w:pStyle w:val="PL"/>
        <w:rPr>
          <w:lang w:val="en-US"/>
        </w:rPr>
      </w:pPr>
      <w:r w:rsidRPr="002E5CBA">
        <w:rPr>
          <w:lang w:val="en-US"/>
        </w:rPr>
        <w:t xml:space="preserve">                '</w:t>
      </w:r>
      <w:r>
        <w:rPr>
          <w:lang w:val="en-US"/>
        </w:rPr>
        <w:t>308</w:t>
      </w:r>
      <w:r w:rsidRPr="002E5CBA">
        <w:rPr>
          <w:lang w:val="en-US"/>
        </w:rPr>
        <w:t>':</w:t>
      </w:r>
    </w:p>
    <w:p w14:paraId="24E04B4A" w14:textId="77777777" w:rsidR="002A3CCE" w:rsidRDefault="002A3CCE" w:rsidP="002A3CCE">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4BB52BD3" w14:textId="77777777" w:rsidR="002A3CCE" w:rsidRDefault="002A3CCE" w:rsidP="002A3CCE">
      <w:pPr>
        <w:pStyle w:val="PL"/>
      </w:pPr>
      <w:r>
        <w:t xml:space="preserve">          </w:t>
      </w:r>
      <w:r>
        <w:rPr>
          <w:rFonts w:hint="eastAsia"/>
          <w:lang w:eastAsia="zh-CN"/>
        </w:rPr>
        <w:t xml:space="preserve">        </w:t>
      </w:r>
      <w:r>
        <w:t>headers:</w:t>
      </w:r>
    </w:p>
    <w:p w14:paraId="005F249C" w14:textId="77777777" w:rsidR="002A3CCE" w:rsidRDefault="002A3CCE" w:rsidP="002A3CCE">
      <w:pPr>
        <w:pStyle w:val="PL"/>
      </w:pPr>
      <w:r>
        <w:t xml:space="preserve">            </w:t>
      </w:r>
      <w:r>
        <w:rPr>
          <w:rFonts w:hint="eastAsia"/>
          <w:lang w:eastAsia="zh-CN"/>
        </w:rPr>
        <w:t xml:space="preserve">        </w:t>
      </w:r>
      <w:r>
        <w:t>Location:</w:t>
      </w:r>
    </w:p>
    <w:p w14:paraId="5D0C17D0" w14:textId="77777777" w:rsidR="002A3CCE" w:rsidRDefault="002A3CCE" w:rsidP="002A3CCE">
      <w:pPr>
        <w:pStyle w:val="PL"/>
        <w:rPr>
          <w:lang w:eastAsia="zh-CN"/>
        </w:rPr>
      </w:pPr>
      <w:r>
        <w:t xml:space="preserve">              </w:t>
      </w:r>
      <w:r>
        <w:rPr>
          <w:rFonts w:hint="eastAsia"/>
          <w:lang w:eastAsia="zh-CN"/>
        </w:rPr>
        <w:t xml:space="preserve">        </w:t>
      </w:r>
      <w:r>
        <w:t>required: true</w:t>
      </w:r>
    </w:p>
    <w:p w14:paraId="33FA67AC" w14:textId="77777777" w:rsidR="002A3CCE" w:rsidRDefault="002A3CCE" w:rsidP="002A3CCE">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86802EF" w14:textId="77777777" w:rsidR="002A3CCE" w:rsidRDefault="002A3CCE" w:rsidP="002A3CCE">
      <w:pPr>
        <w:pStyle w:val="PL"/>
      </w:pPr>
      <w:r>
        <w:t xml:space="preserve">              </w:t>
      </w:r>
      <w:r>
        <w:rPr>
          <w:rFonts w:hint="eastAsia"/>
          <w:lang w:eastAsia="zh-CN"/>
        </w:rPr>
        <w:t xml:space="preserve">        </w:t>
      </w:r>
      <w:r>
        <w:t>schema:</w:t>
      </w:r>
    </w:p>
    <w:p w14:paraId="39454F4F" w14:textId="77777777" w:rsidR="002A3CCE" w:rsidRDefault="002A3CCE" w:rsidP="002A3CCE">
      <w:pPr>
        <w:pStyle w:val="PL"/>
      </w:pPr>
      <w:r>
        <w:t xml:space="preserve">                </w:t>
      </w:r>
      <w:r>
        <w:rPr>
          <w:rFonts w:hint="eastAsia"/>
          <w:lang w:eastAsia="zh-CN"/>
        </w:rPr>
        <w:t xml:space="preserve">        </w:t>
      </w:r>
      <w:r>
        <w:t>type: string</w:t>
      </w:r>
    </w:p>
    <w:p w14:paraId="3300644A" w14:textId="77777777" w:rsidR="002A3CCE" w:rsidRDefault="002A3CCE" w:rsidP="002A3CCE">
      <w:pPr>
        <w:pStyle w:val="PL"/>
      </w:pPr>
      <w:r>
        <w:t xml:space="preserve">            </w:t>
      </w:r>
      <w:r>
        <w:rPr>
          <w:rFonts w:hint="eastAsia"/>
          <w:lang w:eastAsia="zh-CN"/>
        </w:rPr>
        <w:t xml:space="preserve">        </w:t>
      </w:r>
      <w:r>
        <w:t>3gpp-Sbi-Target-Nf-Id:</w:t>
      </w:r>
    </w:p>
    <w:p w14:paraId="31143583" w14:textId="77777777" w:rsidR="002A3CCE" w:rsidRDefault="002A3CCE" w:rsidP="002A3CCE">
      <w:pPr>
        <w:pStyle w:val="PL"/>
        <w:rPr>
          <w:lang w:eastAsia="zh-CN"/>
        </w:rPr>
      </w:pPr>
      <w:r>
        <w:rPr>
          <w:rFonts w:hint="eastAsia"/>
          <w:lang w:eastAsia="zh-CN"/>
        </w:rPr>
        <w:t xml:space="preserve">                      </w:t>
      </w:r>
      <w:r>
        <w:t>description: 'Identifier of target NF (service) instance towards which the notification is redirected'</w:t>
      </w:r>
    </w:p>
    <w:p w14:paraId="6F55B921" w14:textId="77777777" w:rsidR="002A3CCE" w:rsidRDefault="002A3CCE" w:rsidP="002A3CCE">
      <w:pPr>
        <w:pStyle w:val="PL"/>
      </w:pPr>
      <w:r>
        <w:t xml:space="preserve">              </w:t>
      </w:r>
      <w:r>
        <w:rPr>
          <w:rFonts w:hint="eastAsia"/>
          <w:lang w:eastAsia="zh-CN"/>
        </w:rPr>
        <w:t xml:space="preserve">        </w:t>
      </w:r>
      <w:r>
        <w:t>schema:</w:t>
      </w:r>
    </w:p>
    <w:p w14:paraId="26250453" w14:textId="46AC1F53" w:rsidR="002A3CCE" w:rsidRDefault="002A3CCE" w:rsidP="002A3CCE">
      <w:pPr>
        <w:pStyle w:val="PL"/>
      </w:pPr>
      <w:r>
        <w:t xml:space="preserve">                </w:t>
      </w:r>
      <w:r>
        <w:rPr>
          <w:rFonts w:hint="eastAsia"/>
          <w:lang w:eastAsia="zh-CN"/>
        </w:rPr>
        <w:t xml:space="preserve">        </w:t>
      </w:r>
      <w:r>
        <w:t>type: string</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4EB4ED29" w14:textId="77777777" w:rsidR="002A3CCE" w:rsidRDefault="002A3CCE" w:rsidP="002A3CCE">
      <w:pPr>
        <w:pStyle w:val="PL"/>
        <w:rPr>
          <w:lang w:val="en-US"/>
        </w:rPr>
      </w:pPr>
      <w:r w:rsidRPr="002E5CBA">
        <w:rPr>
          <w:lang w:val="en-US"/>
        </w:rPr>
        <w:t xml:space="preserve">          description: </w:t>
      </w:r>
      <w:r>
        <w:rPr>
          <w:lang w:val="en-US"/>
        </w:rPr>
        <w:t>temporary redirect</w:t>
      </w:r>
    </w:p>
    <w:p w14:paraId="0DFB1617" w14:textId="77777777" w:rsidR="002A3CCE" w:rsidRDefault="002A3CCE" w:rsidP="002A3CCE">
      <w:pPr>
        <w:pStyle w:val="PL"/>
      </w:pPr>
      <w:r>
        <w:t xml:space="preserve">          headers:</w:t>
      </w:r>
    </w:p>
    <w:p w14:paraId="748B1BD0" w14:textId="77777777" w:rsidR="002A3CCE" w:rsidRDefault="002A3CCE" w:rsidP="002A3CCE">
      <w:pPr>
        <w:pStyle w:val="PL"/>
      </w:pPr>
      <w:r>
        <w:t xml:space="preserve">          </w:t>
      </w:r>
      <w:r>
        <w:rPr>
          <w:rFonts w:hint="eastAsia"/>
          <w:lang w:eastAsia="zh-CN"/>
        </w:rPr>
        <w:t xml:space="preserve">  </w:t>
      </w:r>
      <w:r>
        <w:t>Location:</w:t>
      </w:r>
    </w:p>
    <w:p w14:paraId="17B6E1E4"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E04ADE2" w14:textId="77777777" w:rsidR="002A3CCE" w:rsidRDefault="002A3CCE" w:rsidP="002A3CCE">
      <w:pPr>
        <w:pStyle w:val="PL"/>
      </w:pPr>
      <w:r>
        <w:t xml:space="preserve">          </w:t>
      </w:r>
      <w:r>
        <w:rPr>
          <w:rFonts w:hint="eastAsia"/>
          <w:lang w:eastAsia="zh-CN"/>
        </w:rPr>
        <w:t xml:space="preserve">    </w:t>
      </w:r>
      <w:r>
        <w:t>required: true</w:t>
      </w:r>
    </w:p>
    <w:p w14:paraId="748FB0EF" w14:textId="77777777" w:rsidR="002A3CCE" w:rsidRDefault="002A3CCE" w:rsidP="002A3CCE">
      <w:pPr>
        <w:pStyle w:val="PL"/>
      </w:pPr>
      <w:r>
        <w:t xml:space="preserve">          </w:t>
      </w:r>
      <w:r>
        <w:rPr>
          <w:rFonts w:hint="eastAsia"/>
          <w:lang w:eastAsia="zh-CN"/>
        </w:rPr>
        <w:t xml:space="preserve">    </w:t>
      </w:r>
      <w:r>
        <w:t>schema:</w:t>
      </w:r>
    </w:p>
    <w:p w14:paraId="4783A800" w14:textId="77777777" w:rsidR="002A3CCE" w:rsidRDefault="002A3CCE" w:rsidP="002A3CCE">
      <w:pPr>
        <w:pStyle w:val="PL"/>
      </w:pPr>
      <w:r>
        <w:t xml:space="preserve">          </w:t>
      </w:r>
      <w:r>
        <w:rPr>
          <w:rFonts w:hint="eastAsia"/>
          <w:lang w:eastAsia="zh-CN"/>
        </w:rPr>
        <w:t xml:space="preserve">      </w:t>
      </w:r>
      <w:r>
        <w:t>type: string</w:t>
      </w:r>
    </w:p>
    <w:p w14:paraId="20D0E67D" w14:textId="77777777" w:rsidR="002A3CCE" w:rsidRDefault="002A3CCE" w:rsidP="002A3CCE">
      <w:pPr>
        <w:pStyle w:val="PL"/>
      </w:pPr>
      <w:r>
        <w:t xml:space="preserve">          </w:t>
      </w:r>
      <w:r>
        <w:rPr>
          <w:rFonts w:hint="eastAsia"/>
          <w:lang w:eastAsia="zh-CN"/>
        </w:rPr>
        <w:t xml:space="preserve">  </w:t>
      </w:r>
      <w:r>
        <w:t>3gpp-Sbi-Target-Nf-Id:</w:t>
      </w:r>
    </w:p>
    <w:p w14:paraId="0926FEC3"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38083EE8" w14:textId="77777777" w:rsidR="002A3CCE" w:rsidRDefault="002A3CCE" w:rsidP="002A3CCE">
      <w:pPr>
        <w:pStyle w:val="PL"/>
      </w:pPr>
      <w:r>
        <w:t xml:space="preserve">          </w:t>
      </w:r>
      <w:r>
        <w:rPr>
          <w:rFonts w:hint="eastAsia"/>
          <w:lang w:eastAsia="zh-CN"/>
        </w:rPr>
        <w:t xml:space="preserve">    </w:t>
      </w:r>
      <w:r>
        <w:t>schema:</w:t>
      </w:r>
    </w:p>
    <w:p w14:paraId="2F62095F" w14:textId="77777777" w:rsidR="002A3CCE" w:rsidRPr="000B376D" w:rsidRDefault="002A3CCE" w:rsidP="002A3CCE">
      <w:pPr>
        <w:pStyle w:val="PL"/>
      </w:pPr>
      <w:r>
        <w:t xml:space="preserve">          </w:t>
      </w:r>
      <w:r>
        <w:rPr>
          <w:rFonts w:hint="eastAsia"/>
          <w:lang w:eastAsia="zh-CN"/>
        </w:rPr>
        <w:t xml:space="preserve">      </w:t>
      </w:r>
      <w:r>
        <w:t>type: string</w:t>
      </w:r>
    </w:p>
    <w:p w14:paraId="5F0E591A" w14:textId="77777777" w:rsidR="002A3CCE" w:rsidRPr="00046E6A" w:rsidRDefault="002A3CCE" w:rsidP="002A3CCE">
      <w:pPr>
        <w:pStyle w:val="PL"/>
        <w:rPr>
          <w:lang w:val="en-US"/>
        </w:rPr>
      </w:pPr>
      <w:r w:rsidRPr="00046E6A">
        <w:rPr>
          <w:lang w:val="en-US"/>
        </w:rPr>
        <w:t xml:space="preserve">        '308':</w:t>
      </w:r>
    </w:p>
    <w:p w14:paraId="447D213F" w14:textId="77777777" w:rsidR="002A3CCE" w:rsidRDefault="002A3CCE" w:rsidP="002A3CCE">
      <w:pPr>
        <w:pStyle w:val="PL"/>
        <w:rPr>
          <w:lang w:val="en-US"/>
        </w:rPr>
      </w:pPr>
      <w:r w:rsidRPr="00046E6A">
        <w:rPr>
          <w:lang w:val="en-US"/>
        </w:rPr>
        <w:t xml:space="preserve">          description: permanent redirect</w:t>
      </w:r>
    </w:p>
    <w:p w14:paraId="0F714FD2" w14:textId="77777777" w:rsidR="002A3CCE" w:rsidRDefault="002A3CCE" w:rsidP="002A3CCE">
      <w:pPr>
        <w:pStyle w:val="PL"/>
      </w:pPr>
      <w:r>
        <w:t xml:space="preserve">          headers:</w:t>
      </w:r>
    </w:p>
    <w:p w14:paraId="090FEE47" w14:textId="77777777" w:rsidR="002A3CCE" w:rsidRDefault="002A3CCE" w:rsidP="002A3CCE">
      <w:pPr>
        <w:pStyle w:val="PL"/>
      </w:pPr>
      <w:r>
        <w:t xml:space="preserve">          </w:t>
      </w:r>
      <w:r>
        <w:rPr>
          <w:rFonts w:hint="eastAsia"/>
          <w:lang w:eastAsia="zh-CN"/>
        </w:rPr>
        <w:t xml:space="preserve">  </w:t>
      </w:r>
      <w:r>
        <w:t>Location:</w:t>
      </w:r>
    </w:p>
    <w:p w14:paraId="4334DC1B"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DECC821" w14:textId="77777777" w:rsidR="002A3CCE" w:rsidRDefault="002A3CCE" w:rsidP="002A3CCE">
      <w:pPr>
        <w:pStyle w:val="PL"/>
      </w:pPr>
      <w:r>
        <w:t xml:space="preserve">          </w:t>
      </w:r>
      <w:r>
        <w:rPr>
          <w:rFonts w:hint="eastAsia"/>
          <w:lang w:eastAsia="zh-CN"/>
        </w:rPr>
        <w:t xml:space="preserve">    </w:t>
      </w:r>
      <w:r>
        <w:t>required: true</w:t>
      </w:r>
    </w:p>
    <w:p w14:paraId="5FC68F66" w14:textId="77777777" w:rsidR="002A3CCE" w:rsidRDefault="002A3CCE" w:rsidP="002A3CCE">
      <w:pPr>
        <w:pStyle w:val="PL"/>
      </w:pPr>
      <w:r>
        <w:t xml:space="preserve">          </w:t>
      </w:r>
      <w:r>
        <w:rPr>
          <w:rFonts w:hint="eastAsia"/>
          <w:lang w:eastAsia="zh-CN"/>
        </w:rPr>
        <w:t xml:space="preserve">    </w:t>
      </w:r>
      <w:r>
        <w:t>schema:</w:t>
      </w:r>
    </w:p>
    <w:p w14:paraId="5F782E18" w14:textId="77777777" w:rsidR="002A3CCE" w:rsidRDefault="002A3CCE" w:rsidP="002A3CCE">
      <w:pPr>
        <w:pStyle w:val="PL"/>
      </w:pPr>
      <w:r>
        <w:t xml:space="preserve">          </w:t>
      </w:r>
      <w:r>
        <w:rPr>
          <w:rFonts w:hint="eastAsia"/>
          <w:lang w:eastAsia="zh-CN"/>
        </w:rPr>
        <w:t xml:space="preserve">      </w:t>
      </w:r>
      <w:r>
        <w:t>type: string</w:t>
      </w:r>
    </w:p>
    <w:p w14:paraId="208D3A18" w14:textId="77777777" w:rsidR="002A3CCE" w:rsidRDefault="002A3CCE" w:rsidP="002A3CCE">
      <w:pPr>
        <w:pStyle w:val="PL"/>
      </w:pPr>
      <w:r>
        <w:t xml:space="preserve">          </w:t>
      </w:r>
      <w:r>
        <w:rPr>
          <w:rFonts w:hint="eastAsia"/>
          <w:lang w:eastAsia="zh-CN"/>
        </w:rPr>
        <w:t xml:space="preserve">  </w:t>
      </w:r>
      <w:r>
        <w:t>3gpp-Sbi-Target-Nf-Id:</w:t>
      </w:r>
    </w:p>
    <w:p w14:paraId="64FA695B"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75A8C290" w14:textId="77777777" w:rsidR="002A3CCE" w:rsidRDefault="002A3CCE" w:rsidP="002A3CCE">
      <w:pPr>
        <w:pStyle w:val="PL"/>
      </w:pPr>
      <w:r>
        <w:t xml:space="preserve">          </w:t>
      </w:r>
      <w:r>
        <w:rPr>
          <w:rFonts w:hint="eastAsia"/>
          <w:lang w:eastAsia="zh-CN"/>
        </w:rPr>
        <w:t xml:space="preserve">    </w:t>
      </w:r>
      <w:r>
        <w:t>schema:</w:t>
      </w:r>
    </w:p>
    <w:p w14:paraId="597419D0" w14:textId="663D0DD7" w:rsidR="002A3CCE" w:rsidRDefault="002A3CCE" w:rsidP="002A3CCE">
      <w:pPr>
        <w:pStyle w:val="PL"/>
      </w:pPr>
      <w:r>
        <w:t xml:space="preserve">          </w:t>
      </w:r>
      <w:r>
        <w:rPr>
          <w:rFonts w:hint="eastAsia"/>
          <w:lang w:eastAsia="zh-CN"/>
        </w:rPr>
        <w:t xml:space="preserve">      </w:t>
      </w:r>
      <w:r>
        <w:t>type: string</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lastRenderedPageBreak/>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77777777" w:rsidR="0079133E" w:rsidRPr="001F6C8C" w:rsidRDefault="0079133E" w:rsidP="0079133E">
      <w:pPr>
        <w:pStyle w:val="PL"/>
      </w:pPr>
      <w:r w:rsidRPr="001F6C8C">
        <w:t xml:space="preserve">    DicEntryData:</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7777777" w:rsidR="00A92F60" w:rsidRPr="001F6C8C" w:rsidRDefault="00A92F60" w:rsidP="00A92F60">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77777777" w:rsidR="0079133E" w:rsidRPr="001F6C8C" w:rsidRDefault="0079133E" w:rsidP="0079133E">
      <w:pPr>
        <w:pStyle w:val="PL"/>
      </w:pPr>
      <w:r w:rsidRPr="001F6C8C">
        <w:t xml:space="preserve">    DicEntryCreateData:</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25EDC14D" w:rsidR="002A3CCE" w:rsidRPr="001F6C8C" w:rsidRDefault="002A3CCE" w:rsidP="002A3CCE">
      <w:pPr>
        <w:pStyle w:val="PL"/>
      </w:pPr>
      <w:r w:rsidRPr="002E5CBA">
        <w:rPr>
          <w:lang w:val="en-US"/>
        </w:rPr>
        <w:t xml:space="preserve">          $ref: 'TS29571_CommonData.yaml#/components/schemas/SupportedFeatures'</w:t>
      </w:r>
    </w:p>
    <w:p w14:paraId="2AD81B5B" w14:textId="77777777" w:rsidR="0079133E" w:rsidRPr="001F6C8C" w:rsidRDefault="0079133E" w:rsidP="0079133E">
      <w:pPr>
        <w:pStyle w:val="PL"/>
      </w:pPr>
    </w:p>
    <w:p w14:paraId="3F9E4D66" w14:textId="77777777" w:rsidR="0079133E" w:rsidRPr="001F6C8C" w:rsidRDefault="0079133E" w:rsidP="0079133E">
      <w:pPr>
        <w:pStyle w:val="PL"/>
      </w:pPr>
      <w:r w:rsidRPr="001F6C8C">
        <w:t xml:space="preserve">    DicEntryCreatedData:</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77777777" w:rsidR="0079133E" w:rsidRPr="001F6C8C" w:rsidRDefault="0079133E" w:rsidP="0079133E">
      <w:pPr>
        <w:pStyle w:val="PL"/>
      </w:pPr>
      <w:r w:rsidRPr="001F6C8C">
        <w:t xml:space="preserve">    U</w:t>
      </w:r>
      <w:r>
        <w:t>e</w:t>
      </w:r>
      <w:r w:rsidRPr="001F6C8C">
        <w:t>RadioCapaId: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77777777" w:rsidR="007878C2" w:rsidRDefault="007878C2" w:rsidP="007878C2">
      <w:pPr>
        <w:pStyle w:val="PL"/>
      </w:pPr>
      <w:r>
        <w:t xml:space="preserve">    CreateSubscription:</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lastRenderedPageBreak/>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77777777" w:rsidR="007878C2" w:rsidRDefault="007878C2" w:rsidP="007878C2">
      <w:pPr>
        <w:pStyle w:val="PL"/>
      </w:pPr>
      <w:r>
        <w:t xml:space="preserve">    CreatedSubscription:</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77777777" w:rsidR="007878C2" w:rsidRDefault="007878C2" w:rsidP="007878C2">
      <w:pPr>
        <w:pStyle w:val="PL"/>
      </w:pPr>
      <w:r>
        <w:t xml:space="preserve">    UcmfNotification:</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A539AC">
      <w:pPr>
        <w:pStyle w:val="Heading8"/>
      </w:pPr>
      <w:bookmarkStart w:id="1111" w:name="historyclause"/>
      <w:bookmarkEnd w:id="1110"/>
      <w:r w:rsidRPr="004D3578">
        <w:br w:type="page"/>
      </w:r>
      <w:bookmarkStart w:id="1112" w:name="_Toc34750968"/>
      <w:bookmarkStart w:id="1113" w:name="_Toc34751729"/>
      <w:bookmarkStart w:id="1114" w:name="_Toc35941077"/>
      <w:bookmarkStart w:id="1115" w:name="_Toc49762973"/>
      <w:bookmarkStart w:id="1116" w:name="_Toc51925827"/>
      <w:bookmarkStart w:id="1117" w:name="_Toc51925928"/>
      <w:r w:rsidRPr="004D3578">
        <w:t xml:space="preserve">Annex </w:t>
      </w:r>
      <w:r>
        <w:t>B</w:t>
      </w:r>
      <w:r w:rsidRPr="004D3578">
        <w:t xml:space="preserve"> (informative):</w:t>
      </w:r>
      <w:r w:rsidRPr="004D3578">
        <w:br/>
        <w:t>Change history</w:t>
      </w:r>
      <w:bookmarkEnd w:id="1112"/>
      <w:bookmarkEnd w:id="1113"/>
      <w:bookmarkEnd w:id="1114"/>
      <w:bookmarkEnd w:id="1115"/>
      <w:bookmarkEnd w:id="1116"/>
      <w:bookmarkEnd w:id="1117"/>
    </w:p>
    <w:bookmarkEnd w:id="111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B41303">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B41303">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74433342" w:rsidR="00A36FEA" w:rsidRDefault="00A36FEA" w:rsidP="00A36FEA">
            <w:pPr>
              <w:pStyle w:val="TAC"/>
              <w:rPr>
                <w:sz w:val="16"/>
                <w:szCs w:val="16"/>
              </w:rPr>
            </w:pPr>
            <w:r>
              <w:rPr>
                <w:sz w:val="16"/>
                <w:szCs w:val="16"/>
              </w:rPr>
              <w:t>16.4.0</w:t>
            </w:r>
          </w:p>
        </w:tc>
      </w:tr>
      <w:tr w:rsidR="00A36FEA" w:rsidRPr="006B0D02" w14:paraId="35ED56BC" w14:textId="77777777" w:rsidTr="00B41303">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B41303">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77E23497" w:rsidR="00A36FEA" w:rsidRDefault="00A36FEA" w:rsidP="00A36FEA">
            <w:pPr>
              <w:pStyle w:val="TAC"/>
              <w:rPr>
                <w:sz w:val="16"/>
                <w:szCs w:val="16"/>
              </w:rPr>
            </w:pPr>
            <w:r>
              <w:rPr>
                <w:sz w:val="16"/>
                <w:szCs w:val="16"/>
              </w:rPr>
              <w:t>16.4.0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250347C8" w:rsidR="00A36FEA" w:rsidRDefault="00A36FEA" w:rsidP="00A36FEA">
            <w:pPr>
              <w:pStyle w:val="TAC"/>
              <w:rPr>
                <w:sz w:val="16"/>
                <w:szCs w:val="16"/>
              </w:rPr>
            </w:pPr>
            <w:r>
              <w:rPr>
                <w:sz w:val="16"/>
                <w:szCs w:val="16"/>
              </w:rPr>
              <w:t>16.4.0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034FA" w14:textId="77777777" w:rsidR="00F765E4" w:rsidRDefault="00F765E4">
      <w:r>
        <w:separator/>
      </w:r>
    </w:p>
  </w:endnote>
  <w:endnote w:type="continuationSeparator" w:id="0">
    <w:p w14:paraId="76487F20" w14:textId="77777777" w:rsidR="00F765E4" w:rsidRDefault="00F7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28824" w14:textId="77777777" w:rsidR="00F765E4" w:rsidRDefault="00F765E4">
      <w:r>
        <w:separator/>
      </w:r>
    </w:p>
  </w:footnote>
  <w:footnote w:type="continuationSeparator" w:id="0">
    <w:p w14:paraId="621817D1" w14:textId="77777777" w:rsidR="00F765E4" w:rsidRDefault="00F7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38DE1C93"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7BF4624"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303">
      <w:rPr>
        <w:rFonts w:ascii="Arial" w:hAnsi="Arial" w:cs="Arial"/>
        <w:b/>
        <w:noProof/>
        <w:sz w:val="18"/>
        <w:szCs w:val="18"/>
      </w:rPr>
      <w:t>Release 16</w:t>
    </w:r>
    <w:r>
      <w:rPr>
        <w:rFonts w:ascii="Arial" w:hAnsi="Arial" w:cs="Arial"/>
        <w:b/>
        <w:sz w:val="18"/>
        <w:szCs w:val="18"/>
      </w:rPr>
      <w:fldChar w:fldCharType="end"/>
    </w:r>
  </w:p>
  <w:p w14:paraId="64C323D7" w14:textId="77777777" w:rsidR="003D0F82" w:rsidRDefault="003D0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687E"/>
    <w:rsid w:val="000B77CF"/>
    <w:rsid w:val="000C47C3"/>
    <w:rsid w:val="000C49B2"/>
    <w:rsid w:val="000D58AB"/>
    <w:rsid w:val="00113103"/>
    <w:rsid w:val="00116342"/>
    <w:rsid w:val="001222DA"/>
    <w:rsid w:val="00133525"/>
    <w:rsid w:val="001A4C42"/>
    <w:rsid w:val="001A7420"/>
    <w:rsid w:val="001B6637"/>
    <w:rsid w:val="001C21C3"/>
    <w:rsid w:val="001D02C2"/>
    <w:rsid w:val="001E52DB"/>
    <w:rsid w:val="001E607E"/>
    <w:rsid w:val="001F0C1D"/>
    <w:rsid w:val="001F1132"/>
    <w:rsid w:val="001F168B"/>
    <w:rsid w:val="0020187A"/>
    <w:rsid w:val="00224424"/>
    <w:rsid w:val="002347A2"/>
    <w:rsid w:val="002450DD"/>
    <w:rsid w:val="002675F0"/>
    <w:rsid w:val="002A3CCE"/>
    <w:rsid w:val="002B2B56"/>
    <w:rsid w:val="002B6339"/>
    <w:rsid w:val="002D7806"/>
    <w:rsid w:val="002E00EE"/>
    <w:rsid w:val="002E1AEC"/>
    <w:rsid w:val="003172DC"/>
    <w:rsid w:val="0035462D"/>
    <w:rsid w:val="00372825"/>
    <w:rsid w:val="003765B8"/>
    <w:rsid w:val="003C2F2F"/>
    <w:rsid w:val="003C34BB"/>
    <w:rsid w:val="003C3971"/>
    <w:rsid w:val="003D0E64"/>
    <w:rsid w:val="003D0F82"/>
    <w:rsid w:val="003D13C1"/>
    <w:rsid w:val="003E0F82"/>
    <w:rsid w:val="00404299"/>
    <w:rsid w:val="00423334"/>
    <w:rsid w:val="004345EC"/>
    <w:rsid w:val="004409D5"/>
    <w:rsid w:val="00465515"/>
    <w:rsid w:val="004D3322"/>
    <w:rsid w:val="004D3578"/>
    <w:rsid w:val="004D39DD"/>
    <w:rsid w:val="004D58EE"/>
    <w:rsid w:val="004E213A"/>
    <w:rsid w:val="004E27CB"/>
    <w:rsid w:val="004F0988"/>
    <w:rsid w:val="004F1800"/>
    <w:rsid w:val="004F3340"/>
    <w:rsid w:val="00504492"/>
    <w:rsid w:val="0052189D"/>
    <w:rsid w:val="0053388B"/>
    <w:rsid w:val="00535773"/>
    <w:rsid w:val="005434F1"/>
    <w:rsid w:val="00543E6C"/>
    <w:rsid w:val="00545A6D"/>
    <w:rsid w:val="00565087"/>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71CBD"/>
    <w:rsid w:val="008768CA"/>
    <w:rsid w:val="00881FD1"/>
    <w:rsid w:val="008A791B"/>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B53DF"/>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6BC6"/>
    <w:rsid w:val="00AE138D"/>
    <w:rsid w:val="00AE65E2"/>
    <w:rsid w:val="00B15449"/>
    <w:rsid w:val="00B32299"/>
    <w:rsid w:val="00B41303"/>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93F40"/>
    <w:rsid w:val="00CA3D0C"/>
    <w:rsid w:val="00CB623C"/>
    <w:rsid w:val="00CC72E7"/>
    <w:rsid w:val="00CD31BE"/>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2B1F"/>
    <w:rsid w:val="00DF62CD"/>
    <w:rsid w:val="00E079AC"/>
    <w:rsid w:val="00E16509"/>
    <w:rsid w:val="00E210B8"/>
    <w:rsid w:val="00E40F1B"/>
    <w:rsid w:val="00E4384E"/>
    <w:rsid w:val="00E44582"/>
    <w:rsid w:val="00E77645"/>
    <w:rsid w:val="00EA15B0"/>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3637"/>
    <w:rsid w:val="00F653B8"/>
    <w:rsid w:val="00F765E4"/>
    <w:rsid w:val="00F9008D"/>
    <w:rsid w:val="00FA029B"/>
    <w:rsid w:val="00FA1266"/>
    <w:rsid w:val="00FC1192"/>
    <w:rsid w:val="00FC50F9"/>
    <w:rsid w:val="00FD2AA7"/>
    <w:rsid w:val="00FE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13692</Words>
  <Characters>78051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2021-03-12T08:45:00Z</dcterms:created>
  <dcterms:modified xsi:type="dcterms:W3CDTF">2021-03-26T18:48:00Z</dcterms:modified>
</cp:coreProperties>
</file>