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8577805" w:rsidR="004F0988" w:rsidRPr="003E6078" w:rsidRDefault="000D5C20" w:rsidP="00365EFF">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F362EC">
              <w:t>2</w:t>
            </w:r>
            <w:r w:rsidRPr="003E6078">
              <w:t xml:space="preserve">.0 </w:t>
            </w:r>
            <w:r w:rsidRPr="003E6078">
              <w:rPr>
                <w:sz w:val="32"/>
              </w:rPr>
              <w:t>(202</w:t>
            </w:r>
            <w:r w:rsidR="00F362EC">
              <w:rPr>
                <w:sz w:val="32"/>
              </w:rPr>
              <w:t>3</w:t>
            </w:r>
            <w:r w:rsidRPr="003E6078">
              <w:rPr>
                <w:sz w:val="32"/>
              </w:rPr>
              <w:t>-</w:t>
            </w:r>
            <w:r w:rsidR="00F362EC">
              <w:rPr>
                <w:sz w:val="32"/>
              </w:rPr>
              <w:t>03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5pt;height:65.2pt" o:ole="">
                  <v:imagedata r:id="rId9" o:title=""/>
                </v:shape>
                <o:OLEObject Type="Embed" ProgID="Word.Picture.8" ShapeID="_x0000_i1025" DrawAspect="Content" ObjectID="_1741551567"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6C1288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F362EC">
              <w:rPr>
                <w:noProof/>
                <w:sz w:val="18"/>
              </w:rPr>
              <w:t>3</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25A71B29" w14:textId="748E23B2" w:rsidR="006542F8"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6542F8">
        <w:rPr>
          <w:noProof/>
        </w:rPr>
        <w:t>Foreword</w:t>
      </w:r>
      <w:r w:rsidR="006542F8">
        <w:rPr>
          <w:noProof/>
        </w:rPr>
        <w:tab/>
      </w:r>
      <w:r w:rsidR="006542F8">
        <w:rPr>
          <w:noProof/>
        </w:rPr>
        <w:fldChar w:fldCharType="begin" w:fldLock="1"/>
      </w:r>
      <w:r w:rsidR="006542F8">
        <w:rPr>
          <w:noProof/>
        </w:rPr>
        <w:instrText xml:space="preserve"> PAGEREF _Toc130938899 \h </w:instrText>
      </w:r>
      <w:r w:rsidR="006542F8">
        <w:rPr>
          <w:noProof/>
        </w:rPr>
      </w:r>
      <w:r w:rsidR="006542F8">
        <w:rPr>
          <w:noProof/>
        </w:rPr>
        <w:fldChar w:fldCharType="separate"/>
      </w:r>
      <w:r w:rsidR="006542F8">
        <w:rPr>
          <w:noProof/>
        </w:rPr>
        <w:t>7</w:t>
      </w:r>
      <w:r w:rsidR="006542F8">
        <w:rPr>
          <w:noProof/>
        </w:rPr>
        <w:fldChar w:fldCharType="end"/>
      </w:r>
    </w:p>
    <w:p w14:paraId="16C9B5FC" w14:textId="77B81C3E" w:rsidR="006542F8" w:rsidRDefault="006542F8">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_Toc130938900 \h </w:instrText>
      </w:r>
      <w:r>
        <w:rPr>
          <w:noProof/>
        </w:rPr>
      </w:r>
      <w:r>
        <w:rPr>
          <w:noProof/>
        </w:rPr>
        <w:fldChar w:fldCharType="separate"/>
      </w:r>
      <w:r>
        <w:rPr>
          <w:noProof/>
        </w:rPr>
        <w:t>8</w:t>
      </w:r>
      <w:r>
        <w:rPr>
          <w:noProof/>
        </w:rPr>
        <w:fldChar w:fldCharType="end"/>
      </w:r>
    </w:p>
    <w:p w14:paraId="53573FF7" w14:textId="48687234" w:rsidR="006542F8" w:rsidRDefault="006542F8">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_Toc130938901 \h </w:instrText>
      </w:r>
      <w:r>
        <w:rPr>
          <w:noProof/>
        </w:rPr>
      </w:r>
      <w:r>
        <w:rPr>
          <w:noProof/>
        </w:rPr>
        <w:fldChar w:fldCharType="separate"/>
      </w:r>
      <w:r>
        <w:rPr>
          <w:noProof/>
        </w:rPr>
        <w:t>8</w:t>
      </w:r>
      <w:r>
        <w:rPr>
          <w:noProof/>
        </w:rPr>
        <w:fldChar w:fldCharType="end"/>
      </w:r>
    </w:p>
    <w:p w14:paraId="553DC224" w14:textId="64593035" w:rsidR="006542F8" w:rsidRDefault="006542F8">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_Toc130938902 \h </w:instrText>
      </w:r>
      <w:r>
        <w:rPr>
          <w:noProof/>
        </w:rPr>
      </w:r>
      <w:r>
        <w:rPr>
          <w:noProof/>
        </w:rPr>
        <w:fldChar w:fldCharType="separate"/>
      </w:r>
      <w:r>
        <w:rPr>
          <w:noProof/>
        </w:rPr>
        <w:t>9</w:t>
      </w:r>
      <w:r>
        <w:rPr>
          <w:noProof/>
        </w:rPr>
        <w:fldChar w:fldCharType="end"/>
      </w:r>
    </w:p>
    <w:p w14:paraId="3D4DCFFF" w14:textId="189E2F45" w:rsidR="006542F8" w:rsidRDefault="006542F8">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_Toc130938903 \h </w:instrText>
      </w:r>
      <w:r>
        <w:rPr>
          <w:noProof/>
        </w:rPr>
      </w:r>
      <w:r>
        <w:rPr>
          <w:noProof/>
        </w:rPr>
        <w:fldChar w:fldCharType="separate"/>
      </w:r>
      <w:r>
        <w:rPr>
          <w:noProof/>
        </w:rPr>
        <w:t>9</w:t>
      </w:r>
      <w:r>
        <w:rPr>
          <w:noProof/>
        </w:rPr>
        <w:fldChar w:fldCharType="end"/>
      </w:r>
    </w:p>
    <w:p w14:paraId="6D313935" w14:textId="366B2183" w:rsidR="006542F8" w:rsidRDefault="006542F8">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_Toc130938904 \h </w:instrText>
      </w:r>
      <w:r>
        <w:rPr>
          <w:noProof/>
        </w:rPr>
      </w:r>
      <w:r>
        <w:rPr>
          <w:noProof/>
        </w:rPr>
        <w:fldChar w:fldCharType="separate"/>
      </w:r>
      <w:r>
        <w:rPr>
          <w:noProof/>
        </w:rPr>
        <w:t>9</w:t>
      </w:r>
      <w:r>
        <w:rPr>
          <w:noProof/>
        </w:rPr>
        <w:fldChar w:fldCharType="end"/>
      </w:r>
    </w:p>
    <w:p w14:paraId="146CA2B6" w14:textId="1EC305AF" w:rsidR="006542F8" w:rsidRDefault="006542F8">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_Toc130938905 \h </w:instrText>
      </w:r>
      <w:r>
        <w:rPr>
          <w:noProof/>
        </w:rPr>
      </w:r>
      <w:r>
        <w:rPr>
          <w:noProof/>
        </w:rPr>
        <w:fldChar w:fldCharType="separate"/>
      </w:r>
      <w:r>
        <w:rPr>
          <w:noProof/>
        </w:rPr>
        <w:t>10</w:t>
      </w:r>
      <w:r>
        <w:rPr>
          <w:noProof/>
        </w:rPr>
        <w:fldChar w:fldCharType="end"/>
      </w:r>
    </w:p>
    <w:p w14:paraId="26AAEEB8" w14:textId="1248E751" w:rsidR="006542F8" w:rsidRDefault="006542F8">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_Toc130938906 \h </w:instrText>
      </w:r>
      <w:r>
        <w:rPr>
          <w:noProof/>
        </w:rPr>
      </w:r>
      <w:r>
        <w:rPr>
          <w:noProof/>
        </w:rPr>
        <w:fldChar w:fldCharType="separate"/>
      </w:r>
      <w:r>
        <w:rPr>
          <w:noProof/>
        </w:rPr>
        <w:t>10</w:t>
      </w:r>
      <w:r>
        <w:rPr>
          <w:noProof/>
        </w:rPr>
        <w:fldChar w:fldCharType="end"/>
      </w:r>
    </w:p>
    <w:p w14:paraId="0694D114" w14:textId="7F738F49" w:rsidR="006542F8" w:rsidRDefault="006542F8">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_Toc130938907 \h </w:instrText>
      </w:r>
      <w:r>
        <w:rPr>
          <w:noProof/>
        </w:rPr>
      </w:r>
      <w:r>
        <w:rPr>
          <w:noProof/>
        </w:rPr>
        <w:fldChar w:fldCharType="separate"/>
      </w:r>
      <w:r>
        <w:rPr>
          <w:noProof/>
        </w:rPr>
        <w:t>10</w:t>
      </w:r>
      <w:r>
        <w:rPr>
          <w:noProof/>
        </w:rPr>
        <w:fldChar w:fldCharType="end"/>
      </w:r>
    </w:p>
    <w:p w14:paraId="1625A3A4" w14:textId="60A7962E" w:rsidR="006542F8" w:rsidRDefault="006542F8">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_Toc130938908 \h </w:instrText>
      </w:r>
      <w:r>
        <w:rPr>
          <w:noProof/>
        </w:rPr>
      </w:r>
      <w:r>
        <w:rPr>
          <w:noProof/>
        </w:rPr>
        <w:fldChar w:fldCharType="separate"/>
      </w:r>
      <w:r>
        <w:rPr>
          <w:noProof/>
        </w:rPr>
        <w:t>10</w:t>
      </w:r>
      <w:r>
        <w:rPr>
          <w:noProof/>
        </w:rPr>
        <w:fldChar w:fldCharType="end"/>
      </w:r>
    </w:p>
    <w:p w14:paraId="3D0386F9" w14:textId="6B06CC7D" w:rsidR="006542F8" w:rsidRDefault="006542F8">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_Toc130938909 \h </w:instrText>
      </w:r>
      <w:r>
        <w:rPr>
          <w:noProof/>
        </w:rPr>
      </w:r>
      <w:r>
        <w:rPr>
          <w:noProof/>
        </w:rPr>
        <w:fldChar w:fldCharType="separate"/>
      </w:r>
      <w:r>
        <w:rPr>
          <w:noProof/>
        </w:rPr>
        <w:t>10</w:t>
      </w:r>
      <w:r>
        <w:rPr>
          <w:noProof/>
        </w:rPr>
        <w:fldChar w:fldCharType="end"/>
      </w:r>
    </w:p>
    <w:p w14:paraId="4B5DC15E" w14:textId="353BA66F" w:rsidR="006542F8" w:rsidRDefault="006542F8">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_Toc130938910 \h </w:instrText>
      </w:r>
      <w:r>
        <w:rPr>
          <w:noProof/>
        </w:rPr>
      </w:r>
      <w:r>
        <w:rPr>
          <w:noProof/>
        </w:rPr>
        <w:fldChar w:fldCharType="separate"/>
      </w:r>
      <w:r>
        <w:rPr>
          <w:noProof/>
        </w:rPr>
        <w:t>10</w:t>
      </w:r>
      <w:r>
        <w:rPr>
          <w:noProof/>
        </w:rPr>
        <w:fldChar w:fldCharType="end"/>
      </w:r>
    </w:p>
    <w:p w14:paraId="66D014DA" w14:textId="308E3D15" w:rsidR="006542F8" w:rsidRDefault="006542F8">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_Toc130938911 \h </w:instrText>
      </w:r>
      <w:r>
        <w:rPr>
          <w:noProof/>
        </w:rPr>
      </w:r>
      <w:r>
        <w:rPr>
          <w:noProof/>
        </w:rPr>
        <w:fldChar w:fldCharType="separate"/>
      </w:r>
      <w:r>
        <w:rPr>
          <w:noProof/>
        </w:rPr>
        <w:t>11</w:t>
      </w:r>
      <w:r>
        <w:rPr>
          <w:noProof/>
        </w:rPr>
        <w:fldChar w:fldCharType="end"/>
      </w:r>
    </w:p>
    <w:p w14:paraId="57BCEA00" w14:textId="6032CE81" w:rsidR="006542F8" w:rsidRDefault="006542F8">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_Toc130938912 \h </w:instrText>
      </w:r>
      <w:r>
        <w:rPr>
          <w:noProof/>
        </w:rPr>
      </w:r>
      <w:r>
        <w:rPr>
          <w:noProof/>
        </w:rPr>
        <w:fldChar w:fldCharType="separate"/>
      </w:r>
      <w:r>
        <w:rPr>
          <w:noProof/>
        </w:rPr>
        <w:t>11</w:t>
      </w:r>
      <w:r>
        <w:rPr>
          <w:noProof/>
        </w:rPr>
        <w:fldChar w:fldCharType="end"/>
      </w:r>
    </w:p>
    <w:p w14:paraId="0569F70B" w14:textId="169D0196" w:rsidR="006542F8" w:rsidRDefault="006542F8">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_Toc130938913 \h </w:instrText>
      </w:r>
      <w:r>
        <w:rPr>
          <w:noProof/>
        </w:rPr>
      </w:r>
      <w:r>
        <w:rPr>
          <w:noProof/>
        </w:rPr>
        <w:fldChar w:fldCharType="separate"/>
      </w:r>
      <w:r>
        <w:rPr>
          <w:noProof/>
        </w:rPr>
        <w:t>12</w:t>
      </w:r>
      <w:r>
        <w:rPr>
          <w:noProof/>
        </w:rPr>
        <w:fldChar w:fldCharType="end"/>
      </w:r>
    </w:p>
    <w:p w14:paraId="4D3709D5" w14:textId="2C1FA351" w:rsidR="006542F8" w:rsidRDefault="006542F8">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_Toc130938914 \h </w:instrText>
      </w:r>
      <w:r>
        <w:rPr>
          <w:noProof/>
        </w:rPr>
      </w:r>
      <w:r>
        <w:rPr>
          <w:noProof/>
        </w:rPr>
        <w:fldChar w:fldCharType="separate"/>
      </w:r>
      <w:r>
        <w:rPr>
          <w:noProof/>
        </w:rPr>
        <w:t>12</w:t>
      </w:r>
      <w:r>
        <w:rPr>
          <w:noProof/>
        </w:rPr>
        <w:fldChar w:fldCharType="end"/>
      </w:r>
    </w:p>
    <w:p w14:paraId="538109FE" w14:textId="69F14DCD" w:rsidR="006542F8" w:rsidRDefault="006542F8">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_Toc130938915 \h </w:instrText>
      </w:r>
      <w:r>
        <w:rPr>
          <w:noProof/>
        </w:rPr>
      </w:r>
      <w:r>
        <w:rPr>
          <w:noProof/>
        </w:rPr>
        <w:fldChar w:fldCharType="separate"/>
      </w:r>
      <w:r>
        <w:rPr>
          <w:noProof/>
        </w:rPr>
        <w:t>12</w:t>
      </w:r>
      <w:r>
        <w:rPr>
          <w:noProof/>
        </w:rPr>
        <w:fldChar w:fldCharType="end"/>
      </w:r>
    </w:p>
    <w:p w14:paraId="18693868" w14:textId="3189CB64" w:rsidR="006542F8" w:rsidRDefault="006542F8">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_Toc130938916 \h </w:instrText>
      </w:r>
      <w:r>
        <w:rPr>
          <w:noProof/>
        </w:rPr>
      </w:r>
      <w:r>
        <w:rPr>
          <w:noProof/>
        </w:rPr>
        <w:fldChar w:fldCharType="separate"/>
      </w:r>
      <w:r>
        <w:rPr>
          <w:noProof/>
        </w:rPr>
        <w:t>12</w:t>
      </w:r>
      <w:r>
        <w:rPr>
          <w:noProof/>
        </w:rPr>
        <w:fldChar w:fldCharType="end"/>
      </w:r>
    </w:p>
    <w:p w14:paraId="17A5AD2C" w14:textId="2CD52D05" w:rsidR="006542F8" w:rsidRDefault="006542F8">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_Toc130938917 \h </w:instrText>
      </w:r>
      <w:r>
        <w:rPr>
          <w:noProof/>
        </w:rPr>
      </w:r>
      <w:r>
        <w:rPr>
          <w:noProof/>
        </w:rPr>
        <w:fldChar w:fldCharType="separate"/>
      </w:r>
      <w:r>
        <w:rPr>
          <w:noProof/>
        </w:rPr>
        <w:t>12</w:t>
      </w:r>
      <w:r>
        <w:rPr>
          <w:noProof/>
        </w:rPr>
        <w:fldChar w:fldCharType="end"/>
      </w:r>
    </w:p>
    <w:p w14:paraId="49F13E16" w14:textId="14F359AE" w:rsidR="006542F8" w:rsidRDefault="006542F8">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_Toc130938918 \h </w:instrText>
      </w:r>
      <w:r>
        <w:rPr>
          <w:noProof/>
        </w:rPr>
      </w:r>
      <w:r>
        <w:rPr>
          <w:noProof/>
        </w:rPr>
        <w:fldChar w:fldCharType="separate"/>
      </w:r>
      <w:r>
        <w:rPr>
          <w:noProof/>
        </w:rPr>
        <w:t>13</w:t>
      </w:r>
      <w:r>
        <w:rPr>
          <w:noProof/>
        </w:rPr>
        <w:fldChar w:fldCharType="end"/>
      </w:r>
    </w:p>
    <w:p w14:paraId="46E7A84F" w14:textId="6217AF8D" w:rsidR="006542F8" w:rsidRDefault="006542F8">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_Toc130938919 \h </w:instrText>
      </w:r>
      <w:r>
        <w:rPr>
          <w:noProof/>
        </w:rPr>
      </w:r>
      <w:r>
        <w:rPr>
          <w:noProof/>
        </w:rPr>
        <w:fldChar w:fldCharType="separate"/>
      </w:r>
      <w:r>
        <w:rPr>
          <w:noProof/>
        </w:rPr>
        <w:t>13</w:t>
      </w:r>
      <w:r>
        <w:rPr>
          <w:noProof/>
        </w:rPr>
        <w:fldChar w:fldCharType="end"/>
      </w:r>
    </w:p>
    <w:p w14:paraId="4030C221" w14:textId="6B304DD0" w:rsidR="006542F8" w:rsidRDefault="006542F8">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_Toc130938920 \h </w:instrText>
      </w:r>
      <w:r>
        <w:rPr>
          <w:noProof/>
        </w:rPr>
      </w:r>
      <w:r>
        <w:rPr>
          <w:noProof/>
        </w:rPr>
        <w:fldChar w:fldCharType="separate"/>
      </w:r>
      <w:r>
        <w:rPr>
          <w:noProof/>
        </w:rPr>
        <w:t>13</w:t>
      </w:r>
      <w:r>
        <w:rPr>
          <w:noProof/>
        </w:rPr>
        <w:fldChar w:fldCharType="end"/>
      </w:r>
    </w:p>
    <w:p w14:paraId="29944741" w14:textId="45B83995" w:rsidR="006542F8" w:rsidRDefault="006542F8">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_Toc130938921 \h </w:instrText>
      </w:r>
      <w:r>
        <w:rPr>
          <w:noProof/>
        </w:rPr>
      </w:r>
      <w:r>
        <w:rPr>
          <w:noProof/>
        </w:rPr>
        <w:fldChar w:fldCharType="separate"/>
      </w:r>
      <w:r>
        <w:rPr>
          <w:noProof/>
        </w:rPr>
        <w:t>13</w:t>
      </w:r>
      <w:r>
        <w:rPr>
          <w:noProof/>
        </w:rPr>
        <w:fldChar w:fldCharType="end"/>
      </w:r>
    </w:p>
    <w:p w14:paraId="387E453B" w14:textId="7D369AB1" w:rsidR="006542F8" w:rsidRDefault="006542F8">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_Toc130938922 \h </w:instrText>
      </w:r>
      <w:r>
        <w:rPr>
          <w:noProof/>
        </w:rPr>
      </w:r>
      <w:r>
        <w:rPr>
          <w:noProof/>
        </w:rPr>
        <w:fldChar w:fldCharType="separate"/>
      </w:r>
      <w:r>
        <w:rPr>
          <w:noProof/>
        </w:rPr>
        <w:t>14</w:t>
      </w:r>
      <w:r>
        <w:rPr>
          <w:noProof/>
        </w:rPr>
        <w:fldChar w:fldCharType="end"/>
      </w:r>
    </w:p>
    <w:p w14:paraId="5F32C03F" w14:textId="241AC959" w:rsidR="006542F8" w:rsidRDefault="006542F8">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_Toc130938923 \h </w:instrText>
      </w:r>
      <w:r>
        <w:rPr>
          <w:noProof/>
        </w:rPr>
      </w:r>
      <w:r>
        <w:rPr>
          <w:noProof/>
        </w:rPr>
        <w:fldChar w:fldCharType="separate"/>
      </w:r>
      <w:r>
        <w:rPr>
          <w:noProof/>
        </w:rPr>
        <w:t>14</w:t>
      </w:r>
      <w:r>
        <w:rPr>
          <w:noProof/>
        </w:rPr>
        <w:fldChar w:fldCharType="end"/>
      </w:r>
    </w:p>
    <w:p w14:paraId="39062C98" w14:textId="0943AEF0" w:rsidR="006542F8" w:rsidRDefault="006542F8">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_Toc130938924 \h </w:instrText>
      </w:r>
      <w:r>
        <w:rPr>
          <w:noProof/>
        </w:rPr>
      </w:r>
      <w:r>
        <w:rPr>
          <w:noProof/>
        </w:rPr>
        <w:fldChar w:fldCharType="separate"/>
      </w:r>
      <w:r>
        <w:rPr>
          <w:noProof/>
        </w:rPr>
        <w:t>14</w:t>
      </w:r>
      <w:r>
        <w:rPr>
          <w:noProof/>
        </w:rPr>
        <w:fldChar w:fldCharType="end"/>
      </w:r>
    </w:p>
    <w:p w14:paraId="3CE998CA" w14:textId="2843BFF7" w:rsidR="006542F8" w:rsidRDefault="006542F8">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_Toc130938925 \h </w:instrText>
      </w:r>
      <w:r>
        <w:rPr>
          <w:noProof/>
        </w:rPr>
      </w:r>
      <w:r>
        <w:rPr>
          <w:noProof/>
        </w:rPr>
        <w:fldChar w:fldCharType="separate"/>
      </w:r>
      <w:r>
        <w:rPr>
          <w:noProof/>
        </w:rPr>
        <w:t>16</w:t>
      </w:r>
      <w:r>
        <w:rPr>
          <w:noProof/>
        </w:rPr>
        <w:fldChar w:fldCharType="end"/>
      </w:r>
    </w:p>
    <w:p w14:paraId="6897417E" w14:textId="19399E81" w:rsidR="006542F8" w:rsidRDefault="006542F8">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_Toc130938926 \h </w:instrText>
      </w:r>
      <w:r>
        <w:rPr>
          <w:noProof/>
        </w:rPr>
      </w:r>
      <w:r>
        <w:rPr>
          <w:noProof/>
        </w:rPr>
        <w:fldChar w:fldCharType="separate"/>
      </w:r>
      <w:r>
        <w:rPr>
          <w:noProof/>
        </w:rPr>
        <w:t>16</w:t>
      </w:r>
      <w:r>
        <w:rPr>
          <w:noProof/>
        </w:rPr>
        <w:fldChar w:fldCharType="end"/>
      </w:r>
    </w:p>
    <w:p w14:paraId="0DB85CE3" w14:textId="40073E6E" w:rsidR="006542F8" w:rsidRDefault="006542F8">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_Toc130938927 \h </w:instrText>
      </w:r>
      <w:r>
        <w:rPr>
          <w:noProof/>
        </w:rPr>
      </w:r>
      <w:r>
        <w:rPr>
          <w:noProof/>
        </w:rPr>
        <w:fldChar w:fldCharType="separate"/>
      </w:r>
      <w:r>
        <w:rPr>
          <w:noProof/>
        </w:rPr>
        <w:t>16</w:t>
      </w:r>
      <w:r>
        <w:rPr>
          <w:noProof/>
        </w:rPr>
        <w:fldChar w:fldCharType="end"/>
      </w:r>
    </w:p>
    <w:p w14:paraId="74D02955" w14:textId="4414E73C" w:rsidR="006542F8" w:rsidRDefault="006542F8">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_Toc130938928 \h </w:instrText>
      </w:r>
      <w:r>
        <w:rPr>
          <w:noProof/>
        </w:rPr>
      </w:r>
      <w:r>
        <w:rPr>
          <w:noProof/>
        </w:rPr>
        <w:fldChar w:fldCharType="separate"/>
      </w:r>
      <w:r>
        <w:rPr>
          <w:noProof/>
        </w:rPr>
        <w:t>17</w:t>
      </w:r>
      <w:r>
        <w:rPr>
          <w:noProof/>
        </w:rPr>
        <w:fldChar w:fldCharType="end"/>
      </w:r>
    </w:p>
    <w:p w14:paraId="70CE9CE9" w14:textId="679783E9" w:rsidR="006542F8" w:rsidRDefault="006542F8">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_Toc130938929 \h </w:instrText>
      </w:r>
      <w:r>
        <w:rPr>
          <w:noProof/>
        </w:rPr>
      </w:r>
      <w:r>
        <w:rPr>
          <w:noProof/>
        </w:rPr>
        <w:fldChar w:fldCharType="separate"/>
      </w:r>
      <w:r>
        <w:rPr>
          <w:noProof/>
        </w:rPr>
        <w:t>19</w:t>
      </w:r>
      <w:r>
        <w:rPr>
          <w:noProof/>
        </w:rPr>
        <w:fldChar w:fldCharType="end"/>
      </w:r>
    </w:p>
    <w:p w14:paraId="41667A60" w14:textId="5FDE7FD4" w:rsidR="006542F8" w:rsidRDefault="006542F8">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_Toc130938930 \h </w:instrText>
      </w:r>
      <w:r>
        <w:rPr>
          <w:noProof/>
        </w:rPr>
      </w:r>
      <w:r>
        <w:rPr>
          <w:noProof/>
        </w:rPr>
        <w:fldChar w:fldCharType="separate"/>
      </w:r>
      <w:r>
        <w:rPr>
          <w:noProof/>
        </w:rPr>
        <w:t>20</w:t>
      </w:r>
      <w:r>
        <w:rPr>
          <w:noProof/>
        </w:rPr>
        <w:fldChar w:fldCharType="end"/>
      </w:r>
    </w:p>
    <w:p w14:paraId="137185BA" w14:textId="4230A90D" w:rsidR="006542F8" w:rsidRDefault="006542F8">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_Toc130938931 \h </w:instrText>
      </w:r>
      <w:r>
        <w:rPr>
          <w:noProof/>
        </w:rPr>
      </w:r>
      <w:r>
        <w:rPr>
          <w:noProof/>
        </w:rPr>
        <w:fldChar w:fldCharType="separate"/>
      </w:r>
      <w:r>
        <w:rPr>
          <w:noProof/>
        </w:rPr>
        <w:t>21</w:t>
      </w:r>
      <w:r>
        <w:rPr>
          <w:noProof/>
        </w:rPr>
        <w:fldChar w:fldCharType="end"/>
      </w:r>
    </w:p>
    <w:p w14:paraId="0523E3AD" w14:textId="35D4664E" w:rsidR="006542F8" w:rsidRDefault="006542F8">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_Toc130938932 \h </w:instrText>
      </w:r>
      <w:r>
        <w:rPr>
          <w:noProof/>
        </w:rPr>
      </w:r>
      <w:r>
        <w:rPr>
          <w:noProof/>
        </w:rPr>
        <w:fldChar w:fldCharType="separate"/>
      </w:r>
      <w:r>
        <w:rPr>
          <w:noProof/>
        </w:rPr>
        <w:t>22</w:t>
      </w:r>
      <w:r>
        <w:rPr>
          <w:noProof/>
        </w:rPr>
        <w:fldChar w:fldCharType="end"/>
      </w:r>
    </w:p>
    <w:p w14:paraId="4CE212AD" w14:textId="39E9B0F3" w:rsidR="006542F8" w:rsidRDefault="006542F8">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_Toc130938933 \h </w:instrText>
      </w:r>
      <w:r>
        <w:rPr>
          <w:noProof/>
        </w:rPr>
      </w:r>
      <w:r>
        <w:rPr>
          <w:noProof/>
        </w:rPr>
        <w:fldChar w:fldCharType="separate"/>
      </w:r>
      <w:r>
        <w:rPr>
          <w:noProof/>
        </w:rPr>
        <w:t>22</w:t>
      </w:r>
      <w:r>
        <w:rPr>
          <w:noProof/>
        </w:rPr>
        <w:fldChar w:fldCharType="end"/>
      </w:r>
    </w:p>
    <w:p w14:paraId="17F364D8" w14:textId="693B4023" w:rsidR="006542F8" w:rsidRDefault="006542F8">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_Toc130938934 \h </w:instrText>
      </w:r>
      <w:r>
        <w:rPr>
          <w:noProof/>
        </w:rPr>
      </w:r>
      <w:r>
        <w:rPr>
          <w:noProof/>
        </w:rPr>
        <w:fldChar w:fldCharType="separate"/>
      </w:r>
      <w:r>
        <w:rPr>
          <w:noProof/>
        </w:rPr>
        <w:t>22</w:t>
      </w:r>
      <w:r>
        <w:rPr>
          <w:noProof/>
        </w:rPr>
        <w:fldChar w:fldCharType="end"/>
      </w:r>
    </w:p>
    <w:p w14:paraId="6F707ED1" w14:textId="3CB92DD7" w:rsidR="006542F8" w:rsidRDefault="006542F8">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_Toc130938935 \h </w:instrText>
      </w:r>
      <w:r>
        <w:rPr>
          <w:noProof/>
        </w:rPr>
      </w:r>
      <w:r>
        <w:rPr>
          <w:noProof/>
        </w:rPr>
        <w:fldChar w:fldCharType="separate"/>
      </w:r>
      <w:r>
        <w:rPr>
          <w:noProof/>
        </w:rPr>
        <w:t>22</w:t>
      </w:r>
      <w:r>
        <w:rPr>
          <w:noProof/>
        </w:rPr>
        <w:fldChar w:fldCharType="end"/>
      </w:r>
    </w:p>
    <w:p w14:paraId="49BE1BA6" w14:textId="2F9A9B2B" w:rsidR="006542F8" w:rsidRDefault="006542F8">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_Toc130938936 \h </w:instrText>
      </w:r>
      <w:r>
        <w:rPr>
          <w:noProof/>
        </w:rPr>
      </w:r>
      <w:r>
        <w:rPr>
          <w:noProof/>
        </w:rPr>
        <w:fldChar w:fldCharType="separate"/>
      </w:r>
      <w:r>
        <w:rPr>
          <w:noProof/>
        </w:rPr>
        <w:t>23</w:t>
      </w:r>
      <w:r>
        <w:rPr>
          <w:noProof/>
        </w:rPr>
        <w:fldChar w:fldCharType="end"/>
      </w:r>
    </w:p>
    <w:p w14:paraId="1D3795BC" w14:textId="30BE49F6" w:rsidR="006542F8" w:rsidRDefault="006542F8">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_Toc130938937 \h </w:instrText>
      </w:r>
      <w:r>
        <w:rPr>
          <w:noProof/>
        </w:rPr>
      </w:r>
      <w:r>
        <w:rPr>
          <w:noProof/>
        </w:rPr>
        <w:fldChar w:fldCharType="separate"/>
      </w:r>
      <w:r>
        <w:rPr>
          <w:noProof/>
        </w:rPr>
        <w:t>24</w:t>
      </w:r>
      <w:r>
        <w:rPr>
          <w:noProof/>
        </w:rPr>
        <w:fldChar w:fldCharType="end"/>
      </w:r>
    </w:p>
    <w:p w14:paraId="78780C62" w14:textId="718DFA82" w:rsidR="006542F8" w:rsidRDefault="006542F8">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_Toc130938938 \h </w:instrText>
      </w:r>
      <w:r>
        <w:rPr>
          <w:noProof/>
        </w:rPr>
      </w:r>
      <w:r>
        <w:rPr>
          <w:noProof/>
        </w:rPr>
        <w:fldChar w:fldCharType="separate"/>
      </w:r>
      <w:r>
        <w:rPr>
          <w:noProof/>
        </w:rPr>
        <w:t>25</w:t>
      </w:r>
      <w:r>
        <w:rPr>
          <w:noProof/>
        </w:rPr>
        <w:fldChar w:fldCharType="end"/>
      </w:r>
    </w:p>
    <w:p w14:paraId="3080098F" w14:textId="1D5CE42B" w:rsidR="006542F8" w:rsidRDefault="006542F8">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_Toc130938939 \h </w:instrText>
      </w:r>
      <w:r>
        <w:rPr>
          <w:noProof/>
        </w:rPr>
      </w:r>
      <w:r>
        <w:rPr>
          <w:noProof/>
        </w:rPr>
        <w:fldChar w:fldCharType="separate"/>
      </w:r>
      <w:r>
        <w:rPr>
          <w:noProof/>
        </w:rPr>
        <w:t>26</w:t>
      </w:r>
      <w:r>
        <w:rPr>
          <w:noProof/>
        </w:rPr>
        <w:fldChar w:fldCharType="end"/>
      </w:r>
    </w:p>
    <w:p w14:paraId="3AFB7377" w14:textId="43FC27E0" w:rsidR="006542F8" w:rsidRDefault="006542F8">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_Toc130938940 \h </w:instrText>
      </w:r>
      <w:r>
        <w:rPr>
          <w:noProof/>
        </w:rPr>
      </w:r>
      <w:r>
        <w:rPr>
          <w:noProof/>
        </w:rPr>
        <w:fldChar w:fldCharType="separate"/>
      </w:r>
      <w:r>
        <w:rPr>
          <w:noProof/>
        </w:rPr>
        <w:t>26</w:t>
      </w:r>
      <w:r>
        <w:rPr>
          <w:noProof/>
        </w:rPr>
        <w:fldChar w:fldCharType="end"/>
      </w:r>
    </w:p>
    <w:p w14:paraId="5B895EC4" w14:textId="16757ACF" w:rsidR="006542F8" w:rsidRDefault="006542F8">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_Toc130938941 \h </w:instrText>
      </w:r>
      <w:r>
        <w:rPr>
          <w:noProof/>
        </w:rPr>
      </w:r>
      <w:r>
        <w:rPr>
          <w:noProof/>
        </w:rPr>
        <w:fldChar w:fldCharType="separate"/>
      </w:r>
      <w:r>
        <w:rPr>
          <w:noProof/>
        </w:rPr>
        <w:t>27</w:t>
      </w:r>
      <w:r>
        <w:rPr>
          <w:noProof/>
        </w:rPr>
        <w:fldChar w:fldCharType="end"/>
      </w:r>
    </w:p>
    <w:p w14:paraId="40056A6E" w14:textId="36187792" w:rsidR="006542F8" w:rsidRDefault="006542F8">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_Toc130938942 \h </w:instrText>
      </w:r>
      <w:r>
        <w:rPr>
          <w:noProof/>
        </w:rPr>
      </w:r>
      <w:r>
        <w:rPr>
          <w:noProof/>
        </w:rPr>
        <w:fldChar w:fldCharType="separate"/>
      </w:r>
      <w:r>
        <w:rPr>
          <w:noProof/>
        </w:rPr>
        <w:t>27</w:t>
      </w:r>
      <w:r>
        <w:rPr>
          <w:noProof/>
        </w:rPr>
        <w:fldChar w:fldCharType="end"/>
      </w:r>
    </w:p>
    <w:p w14:paraId="2AD0E703" w14:textId="32983672" w:rsidR="006542F8" w:rsidRDefault="006542F8">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_Toc130938943 \h </w:instrText>
      </w:r>
      <w:r>
        <w:rPr>
          <w:noProof/>
        </w:rPr>
      </w:r>
      <w:r>
        <w:rPr>
          <w:noProof/>
        </w:rPr>
        <w:fldChar w:fldCharType="separate"/>
      </w:r>
      <w:r>
        <w:rPr>
          <w:noProof/>
        </w:rPr>
        <w:t>27</w:t>
      </w:r>
      <w:r>
        <w:rPr>
          <w:noProof/>
        </w:rPr>
        <w:fldChar w:fldCharType="end"/>
      </w:r>
    </w:p>
    <w:p w14:paraId="2B3B2AE5" w14:textId="7F852777" w:rsidR="006542F8" w:rsidRDefault="006542F8">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_Toc130938944 \h </w:instrText>
      </w:r>
      <w:r>
        <w:rPr>
          <w:noProof/>
        </w:rPr>
      </w:r>
      <w:r>
        <w:rPr>
          <w:noProof/>
        </w:rPr>
        <w:fldChar w:fldCharType="separate"/>
      </w:r>
      <w:r>
        <w:rPr>
          <w:noProof/>
        </w:rPr>
        <w:t>28</w:t>
      </w:r>
      <w:r>
        <w:rPr>
          <w:noProof/>
        </w:rPr>
        <w:fldChar w:fldCharType="end"/>
      </w:r>
    </w:p>
    <w:p w14:paraId="17E94DA3" w14:textId="2C290DC9" w:rsidR="006542F8" w:rsidRDefault="006542F8">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_Toc130938945 \h </w:instrText>
      </w:r>
      <w:r>
        <w:rPr>
          <w:noProof/>
        </w:rPr>
      </w:r>
      <w:r>
        <w:rPr>
          <w:noProof/>
        </w:rPr>
        <w:fldChar w:fldCharType="separate"/>
      </w:r>
      <w:r>
        <w:rPr>
          <w:noProof/>
        </w:rPr>
        <w:t>28</w:t>
      </w:r>
      <w:r>
        <w:rPr>
          <w:noProof/>
        </w:rPr>
        <w:fldChar w:fldCharType="end"/>
      </w:r>
    </w:p>
    <w:p w14:paraId="6C5433C3" w14:textId="63B9235F" w:rsidR="006542F8" w:rsidRDefault="006542F8">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_Toc130938946 \h </w:instrText>
      </w:r>
      <w:r>
        <w:rPr>
          <w:noProof/>
        </w:rPr>
      </w:r>
      <w:r>
        <w:rPr>
          <w:noProof/>
        </w:rPr>
        <w:fldChar w:fldCharType="separate"/>
      </w:r>
      <w:r>
        <w:rPr>
          <w:noProof/>
        </w:rPr>
        <w:t>28</w:t>
      </w:r>
      <w:r>
        <w:rPr>
          <w:noProof/>
        </w:rPr>
        <w:fldChar w:fldCharType="end"/>
      </w:r>
    </w:p>
    <w:p w14:paraId="7552BFF7" w14:textId="5DD79D67" w:rsidR="006542F8" w:rsidRDefault="006542F8">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_Toc130938947 \h </w:instrText>
      </w:r>
      <w:r>
        <w:rPr>
          <w:noProof/>
        </w:rPr>
      </w:r>
      <w:r>
        <w:rPr>
          <w:noProof/>
        </w:rPr>
        <w:fldChar w:fldCharType="separate"/>
      </w:r>
      <w:r>
        <w:rPr>
          <w:noProof/>
        </w:rPr>
        <w:t>28</w:t>
      </w:r>
      <w:r>
        <w:rPr>
          <w:noProof/>
        </w:rPr>
        <w:fldChar w:fldCharType="end"/>
      </w:r>
    </w:p>
    <w:p w14:paraId="029B57F4" w14:textId="3B71E5F4" w:rsidR="006542F8" w:rsidRDefault="006542F8">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_Toc130938948 \h </w:instrText>
      </w:r>
      <w:r>
        <w:rPr>
          <w:noProof/>
        </w:rPr>
      </w:r>
      <w:r>
        <w:rPr>
          <w:noProof/>
        </w:rPr>
        <w:fldChar w:fldCharType="separate"/>
      </w:r>
      <w:r>
        <w:rPr>
          <w:noProof/>
        </w:rPr>
        <w:t>28</w:t>
      </w:r>
      <w:r>
        <w:rPr>
          <w:noProof/>
        </w:rPr>
        <w:fldChar w:fldCharType="end"/>
      </w:r>
    </w:p>
    <w:p w14:paraId="1C89CA70" w14:textId="06E8F0A6" w:rsidR="006542F8" w:rsidRDefault="006542F8">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_Toc130938949 \h </w:instrText>
      </w:r>
      <w:r>
        <w:rPr>
          <w:noProof/>
        </w:rPr>
      </w:r>
      <w:r>
        <w:rPr>
          <w:noProof/>
        </w:rPr>
        <w:fldChar w:fldCharType="separate"/>
      </w:r>
      <w:r>
        <w:rPr>
          <w:noProof/>
        </w:rPr>
        <w:t>28</w:t>
      </w:r>
      <w:r>
        <w:rPr>
          <w:noProof/>
        </w:rPr>
        <w:fldChar w:fldCharType="end"/>
      </w:r>
    </w:p>
    <w:p w14:paraId="6D27F744" w14:textId="4D1DB9A9" w:rsidR="006542F8" w:rsidRDefault="006542F8">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_Toc130938950 \h </w:instrText>
      </w:r>
      <w:r>
        <w:rPr>
          <w:noProof/>
        </w:rPr>
      </w:r>
      <w:r>
        <w:rPr>
          <w:noProof/>
        </w:rPr>
        <w:fldChar w:fldCharType="separate"/>
      </w:r>
      <w:r>
        <w:rPr>
          <w:noProof/>
        </w:rPr>
        <w:t>29</w:t>
      </w:r>
      <w:r>
        <w:rPr>
          <w:noProof/>
        </w:rPr>
        <w:fldChar w:fldCharType="end"/>
      </w:r>
    </w:p>
    <w:p w14:paraId="3145CE9C" w14:textId="37AA14B2" w:rsidR="006542F8" w:rsidRDefault="006542F8">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_Toc130938951 \h </w:instrText>
      </w:r>
      <w:r>
        <w:rPr>
          <w:noProof/>
        </w:rPr>
      </w:r>
      <w:r>
        <w:rPr>
          <w:noProof/>
        </w:rPr>
        <w:fldChar w:fldCharType="separate"/>
      </w:r>
      <w:r>
        <w:rPr>
          <w:noProof/>
        </w:rPr>
        <w:t>29</w:t>
      </w:r>
      <w:r>
        <w:rPr>
          <w:noProof/>
        </w:rPr>
        <w:fldChar w:fldCharType="end"/>
      </w:r>
    </w:p>
    <w:p w14:paraId="5E140785" w14:textId="0C00A1A0" w:rsidR="006542F8" w:rsidRDefault="006542F8">
      <w:pPr>
        <w:pStyle w:val="TOC5"/>
        <w:rPr>
          <w:rFonts w:ascii="Calibri" w:hAnsi="Calibri"/>
          <w:noProof/>
          <w:sz w:val="22"/>
          <w:szCs w:val="22"/>
          <w:lang w:eastAsia="en-GB"/>
        </w:rPr>
      </w:pPr>
      <w:r>
        <w:rPr>
          <w:noProof/>
        </w:rPr>
        <w:lastRenderedPageBreak/>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_Toc130938952 \h </w:instrText>
      </w:r>
      <w:r>
        <w:rPr>
          <w:noProof/>
        </w:rPr>
      </w:r>
      <w:r>
        <w:rPr>
          <w:noProof/>
        </w:rPr>
        <w:fldChar w:fldCharType="separate"/>
      </w:r>
      <w:r>
        <w:rPr>
          <w:noProof/>
        </w:rPr>
        <w:t>29</w:t>
      </w:r>
      <w:r>
        <w:rPr>
          <w:noProof/>
        </w:rPr>
        <w:fldChar w:fldCharType="end"/>
      </w:r>
    </w:p>
    <w:p w14:paraId="417152C8" w14:textId="7ABA5F18" w:rsidR="006542F8" w:rsidRDefault="006542F8">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_Toc130938953 \h </w:instrText>
      </w:r>
      <w:r>
        <w:rPr>
          <w:noProof/>
        </w:rPr>
      </w:r>
      <w:r>
        <w:rPr>
          <w:noProof/>
        </w:rPr>
        <w:fldChar w:fldCharType="separate"/>
      </w:r>
      <w:r>
        <w:rPr>
          <w:noProof/>
        </w:rPr>
        <w:t>29</w:t>
      </w:r>
      <w:r>
        <w:rPr>
          <w:noProof/>
        </w:rPr>
        <w:fldChar w:fldCharType="end"/>
      </w:r>
    </w:p>
    <w:p w14:paraId="338197DA" w14:textId="69CC8278" w:rsidR="006542F8" w:rsidRDefault="006542F8">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_Toc130938954 \h </w:instrText>
      </w:r>
      <w:r>
        <w:rPr>
          <w:noProof/>
        </w:rPr>
      </w:r>
      <w:r>
        <w:rPr>
          <w:noProof/>
        </w:rPr>
        <w:fldChar w:fldCharType="separate"/>
      </w:r>
      <w:r>
        <w:rPr>
          <w:noProof/>
        </w:rPr>
        <w:t>29</w:t>
      </w:r>
      <w:r>
        <w:rPr>
          <w:noProof/>
        </w:rPr>
        <w:fldChar w:fldCharType="end"/>
      </w:r>
    </w:p>
    <w:p w14:paraId="0DAB4DD5" w14:textId="5527BC32" w:rsidR="006542F8" w:rsidRDefault="006542F8">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_Toc130938955 \h </w:instrText>
      </w:r>
      <w:r>
        <w:rPr>
          <w:noProof/>
        </w:rPr>
      </w:r>
      <w:r>
        <w:rPr>
          <w:noProof/>
        </w:rPr>
        <w:fldChar w:fldCharType="separate"/>
      </w:r>
      <w:r>
        <w:rPr>
          <w:noProof/>
        </w:rPr>
        <w:t>29</w:t>
      </w:r>
      <w:r>
        <w:rPr>
          <w:noProof/>
        </w:rPr>
        <w:fldChar w:fldCharType="end"/>
      </w:r>
    </w:p>
    <w:p w14:paraId="7FD58A5D" w14:textId="40E63078" w:rsidR="006542F8" w:rsidRDefault="006542F8">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_Toc130938956 \h </w:instrText>
      </w:r>
      <w:r>
        <w:rPr>
          <w:noProof/>
        </w:rPr>
      </w:r>
      <w:r>
        <w:rPr>
          <w:noProof/>
        </w:rPr>
        <w:fldChar w:fldCharType="separate"/>
      </w:r>
      <w:r>
        <w:rPr>
          <w:noProof/>
        </w:rPr>
        <w:t>29</w:t>
      </w:r>
      <w:r>
        <w:rPr>
          <w:noProof/>
        </w:rPr>
        <w:fldChar w:fldCharType="end"/>
      </w:r>
    </w:p>
    <w:p w14:paraId="3E2A1582" w14:textId="30487160" w:rsidR="006542F8" w:rsidRDefault="006542F8">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_Toc130938957 \h </w:instrText>
      </w:r>
      <w:r>
        <w:rPr>
          <w:noProof/>
        </w:rPr>
      </w:r>
      <w:r>
        <w:rPr>
          <w:noProof/>
        </w:rPr>
        <w:fldChar w:fldCharType="separate"/>
      </w:r>
      <w:r>
        <w:rPr>
          <w:noProof/>
        </w:rPr>
        <w:t>29</w:t>
      </w:r>
      <w:r>
        <w:rPr>
          <w:noProof/>
        </w:rPr>
        <w:fldChar w:fldCharType="end"/>
      </w:r>
    </w:p>
    <w:p w14:paraId="6F8802A7" w14:textId="1118C63C" w:rsidR="006542F8" w:rsidRDefault="006542F8">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_Toc130938958 \h </w:instrText>
      </w:r>
      <w:r>
        <w:rPr>
          <w:noProof/>
        </w:rPr>
      </w:r>
      <w:r>
        <w:rPr>
          <w:noProof/>
        </w:rPr>
        <w:fldChar w:fldCharType="separate"/>
      </w:r>
      <w:r>
        <w:rPr>
          <w:noProof/>
        </w:rPr>
        <w:t>29</w:t>
      </w:r>
      <w:r>
        <w:rPr>
          <w:noProof/>
        </w:rPr>
        <w:fldChar w:fldCharType="end"/>
      </w:r>
    </w:p>
    <w:p w14:paraId="4FDAA61F" w14:textId="52A1604A" w:rsidR="006542F8" w:rsidRDefault="006542F8">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_Toc130938959 \h </w:instrText>
      </w:r>
      <w:r>
        <w:rPr>
          <w:noProof/>
        </w:rPr>
      </w:r>
      <w:r>
        <w:rPr>
          <w:noProof/>
        </w:rPr>
        <w:fldChar w:fldCharType="separate"/>
      </w:r>
      <w:r>
        <w:rPr>
          <w:noProof/>
        </w:rPr>
        <w:t>29</w:t>
      </w:r>
      <w:r>
        <w:rPr>
          <w:noProof/>
        </w:rPr>
        <w:fldChar w:fldCharType="end"/>
      </w:r>
    </w:p>
    <w:p w14:paraId="1223CB02" w14:textId="3B2BDA50" w:rsidR="006542F8" w:rsidRDefault="006542F8">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_Toc130938960 \h </w:instrText>
      </w:r>
      <w:r>
        <w:rPr>
          <w:noProof/>
        </w:rPr>
      </w:r>
      <w:r>
        <w:rPr>
          <w:noProof/>
        </w:rPr>
        <w:fldChar w:fldCharType="separate"/>
      </w:r>
      <w:r>
        <w:rPr>
          <w:noProof/>
        </w:rPr>
        <w:t>29</w:t>
      </w:r>
      <w:r>
        <w:rPr>
          <w:noProof/>
        </w:rPr>
        <w:fldChar w:fldCharType="end"/>
      </w:r>
    </w:p>
    <w:p w14:paraId="022FB3BE" w14:textId="139CD410" w:rsidR="006542F8" w:rsidRDefault="006542F8">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_Toc130938961 \h </w:instrText>
      </w:r>
      <w:r>
        <w:rPr>
          <w:noProof/>
        </w:rPr>
      </w:r>
      <w:r>
        <w:rPr>
          <w:noProof/>
        </w:rPr>
        <w:fldChar w:fldCharType="separate"/>
      </w:r>
      <w:r>
        <w:rPr>
          <w:noProof/>
        </w:rPr>
        <w:t>30</w:t>
      </w:r>
      <w:r>
        <w:rPr>
          <w:noProof/>
        </w:rPr>
        <w:fldChar w:fldCharType="end"/>
      </w:r>
    </w:p>
    <w:p w14:paraId="7B0F3359" w14:textId="5524CB01" w:rsidR="006542F8" w:rsidRDefault="006542F8">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_Toc130938962 \h </w:instrText>
      </w:r>
      <w:r>
        <w:rPr>
          <w:noProof/>
        </w:rPr>
      </w:r>
      <w:r>
        <w:rPr>
          <w:noProof/>
        </w:rPr>
        <w:fldChar w:fldCharType="separate"/>
      </w:r>
      <w:r>
        <w:rPr>
          <w:noProof/>
        </w:rPr>
        <w:t>30</w:t>
      </w:r>
      <w:r>
        <w:rPr>
          <w:noProof/>
        </w:rPr>
        <w:fldChar w:fldCharType="end"/>
      </w:r>
    </w:p>
    <w:p w14:paraId="1131C770" w14:textId="1847C80B" w:rsidR="006542F8" w:rsidRDefault="006542F8">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_Toc130938963 \h </w:instrText>
      </w:r>
      <w:r>
        <w:rPr>
          <w:noProof/>
        </w:rPr>
      </w:r>
      <w:r>
        <w:rPr>
          <w:noProof/>
        </w:rPr>
        <w:fldChar w:fldCharType="separate"/>
      </w:r>
      <w:r>
        <w:rPr>
          <w:noProof/>
        </w:rPr>
        <w:t>30</w:t>
      </w:r>
      <w:r>
        <w:rPr>
          <w:noProof/>
        </w:rPr>
        <w:fldChar w:fldCharType="end"/>
      </w:r>
    </w:p>
    <w:p w14:paraId="3DBCBFAC" w14:textId="009CF3BF" w:rsidR="006542F8" w:rsidRDefault="006542F8">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_Toc130938964 \h </w:instrText>
      </w:r>
      <w:r>
        <w:rPr>
          <w:noProof/>
        </w:rPr>
      </w:r>
      <w:r>
        <w:rPr>
          <w:noProof/>
        </w:rPr>
        <w:fldChar w:fldCharType="separate"/>
      </w:r>
      <w:r>
        <w:rPr>
          <w:noProof/>
        </w:rPr>
        <w:t>31</w:t>
      </w:r>
      <w:r>
        <w:rPr>
          <w:noProof/>
        </w:rPr>
        <w:fldChar w:fldCharType="end"/>
      </w:r>
    </w:p>
    <w:p w14:paraId="0D11F4DE" w14:textId="7A713C23" w:rsidR="006542F8" w:rsidRDefault="006542F8">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_Toc130938965 \h </w:instrText>
      </w:r>
      <w:r>
        <w:rPr>
          <w:noProof/>
        </w:rPr>
      </w:r>
      <w:r>
        <w:rPr>
          <w:noProof/>
        </w:rPr>
        <w:fldChar w:fldCharType="separate"/>
      </w:r>
      <w:r>
        <w:rPr>
          <w:noProof/>
        </w:rPr>
        <w:t>31</w:t>
      </w:r>
      <w:r>
        <w:rPr>
          <w:noProof/>
        </w:rPr>
        <w:fldChar w:fldCharType="end"/>
      </w:r>
    </w:p>
    <w:p w14:paraId="04EB91CA" w14:textId="6319B926" w:rsidR="006542F8" w:rsidRDefault="006542F8">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_Toc130938966 \h </w:instrText>
      </w:r>
      <w:r>
        <w:rPr>
          <w:noProof/>
        </w:rPr>
      </w:r>
      <w:r>
        <w:rPr>
          <w:noProof/>
        </w:rPr>
        <w:fldChar w:fldCharType="separate"/>
      </w:r>
      <w:r>
        <w:rPr>
          <w:noProof/>
        </w:rPr>
        <w:t>31</w:t>
      </w:r>
      <w:r>
        <w:rPr>
          <w:noProof/>
        </w:rPr>
        <w:fldChar w:fldCharType="end"/>
      </w:r>
    </w:p>
    <w:p w14:paraId="5C449B24" w14:textId="6931D037" w:rsidR="006542F8" w:rsidRDefault="006542F8">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_Toc130938967 \h </w:instrText>
      </w:r>
      <w:r>
        <w:rPr>
          <w:noProof/>
        </w:rPr>
      </w:r>
      <w:r>
        <w:rPr>
          <w:noProof/>
        </w:rPr>
        <w:fldChar w:fldCharType="separate"/>
      </w:r>
      <w:r>
        <w:rPr>
          <w:noProof/>
        </w:rPr>
        <w:t>31</w:t>
      </w:r>
      <w:r>
        <w:rPr>
          <w:noProof/>
        </w:rPr>
        <w:fldChar w:fldCharType="end"/>
      </w:r>
    </w:p>
    <w:p w14:paraId="4F00AD16" w14:textId="1CADA1A3" w:rsidR="006542F8" w:rsidRDefault="006542F8">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_Toc130938968 \h </w:instrText>
      </w:r>
      <w:r>
        <w:rPr>
          <w:noProof/>
        </w:rPr>
      </w:r>
      <w:r>
        <w:rPr>
          <w:noProof/>
        </w:rPr>
        <w:fldChar w:fldCharType="separate"/>
      </w:r>
      <w:r>
        <w:rPr>
          <w:noProof/>
        </w:rPr>
        <w:t>32</w:t>
      </w:r>
      <w:r>
        <w:rPr>
          <w:noProof/>
        </w:rPr>
        <w:fldChar w:fldCharType="end"/>
      </w:r>
    </w:p>
    <w:p w14:paraId="67FD0C3E" w14:textId="23252F19" w:rsidR="006542F8" w:rsidRDefault="006542F8">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_Toc130938969 \h </w:instrText>
      </w:r>
      <w:r>
        <w:rPr>
          <w:noProof/>
        </w:rPr>
      </w:r>
      <w:r>
        <w:rPr>
          <w:noProof/>
        </w:rPr>
        <w:fldChar w:fldCharType="separate"/>
      </w:r>
      <w:r>
        <w:rPr>
          <w:noProof/>
        </w:rPr>
        <w:t>32</w:t>
      </w:r>
      <w:r>
        <w:rPr>
          <w:noProof/>
        </w:rPr>
        <w:fldChar w:fldCharType="end"/>
      </w:r>
    </w:p>
    <w:p w14:paraId="71CB8BE6" w14:textId="5DA3625B" w:rsidR="006542F8" w:rsidRDefault="006542F8">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_Toc130938970 \h </w:instrText>
      </w:r>
      <w:r>
        <w:rPr>
          <w:noProof/>
        </w:rPr>
      </w:r>
      <w:r>
        <w:rPr>
          <w:noProof/>
        </w:rPr>
        <w:fldChar w:fldCharType="separate"/>
      </w:r>
      <w:r>
        <w:rPr>
          <w:noProof/>
        </w:rPr>
        <w:t>32</w:t>
      </w:r>
      <w:r>
        <w:rPr>
          <w:noProof/>
        </w:rPr>
        <w:fldChar w:fldCharType="end"/>
      </w:r>
    </w:p>
    <w:p w14:paraId="28C2ED8B" w14:textId="2F04063A" w:rsidR="006542F8" w:rsidRDefault="006542F8">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_Toc130938971 \h </w:instrText>
      </w:r>
      <w:r>
        <w:rPr>
          <w:noProof/>
        </w:rPr>
      </w:r>
      <w:r>
        <w:rPr>
          <w:noProof/>
        </w:rPr>
        <w:fldChar w:fldCharType="separate"/>
      </w:r>
      <w:r>
        <w:rPr>
          <w:noProof/>
        </w:rPr>
        <w:t>33</w:t>
      </w:r>
      <w:r>
        <w:rPr>
          <w:noProof/>
        </w:rPr>
        <w:fldChar w:fldCharType="end"/>
      </w:r>
    </w:p>
    <w:p w14:paraId="591FB20E" w14:textId="2E13F785" w:rsidR="006542F8" w:rsidRDefault="006542F8">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_Toc130938972 \h </w:instrText>
      </w:r>
      <w:r>
        <w:rPr>
          <w:noProof/>
        </w:rPr>
      </w:r>
      <w:r>
        <w:rPr>
          <w:noProof/>
        </w:rPr>
        <w:fldChar w:fldCharType="separate"/>
      </w:r>
      <w:r>
        <w:rPr>
          <w:noProof/>
        </w:rPr>
        <w:t>33</w:t>
      </w:r>
      <w:r>
        <w:rPr>
          <w:noProof/>
        </w:rPr>
        <w:fldChar w:fldCharType="end"/>
      </w:r>
    </w:p>
    <w:p w14:paraId="2FFEA4A5" w14:textId="287F3FD9" w:rsidR="006542F8" w:rsidRDefault="006542F8">
      <w:pPr>
        <w:pStyle w:val="TOC4"/>
        <w:rPr>
          <w:rFonts w:ascii="Calibri" w:hAnsi="Calibri"/>
          <w:noProof/>
          <w:sz w:val="22"/>
          <w:szCs w:val="22"/>
          <w:lang w:eastAsia="en-GB"/>
        </w:rPr>
      </w:pPr>
      <w:r w:rsidRPr="00F635C6">
        <w:rPr>
          <w:noProof/>
          <w:lang w:val="en-US"/>
        </w:rPr>
        <w:t>6.1.5.2</w:t>
      </w:r>
      <w:r>
        <w:rPr>
          <w:rFonts w:ascii="Calibri" w:hAnsi="Calibri"/>
          <w:noProof/>
          <w:sz w:val="22"/>
          <w:szCs w:val="22"/>
          <w:lang w:eastAsia="en-GB"/>
        </w:rPr>
        <w:tab/>
      </w:r>
      <w:r w:rsidRPr="00F635C6">
        <w:rPr>
          <w:noProof/>
          <w:lang w:val="en-US"/>
        </w:rPr>
        <w:t>Structured data types</w:t>
      </w:r>
      <w:r>
        <w:rPr>
          <w:noProof/>
        </w:rPr>
        <w:tab/>
      </w:r>
      <w:r>
        <w:rPr>
          <w:noProof/>
        </w:rPr>
        <w:fldChar w:fldCharType="begin" w:fldLock="1"/>
      </w:r>
      <w:r>
        <w:rPr>
          <w:noProof/>
        </w:rPr>
        <w:instrText xml:space="preserve"> PAGEREF _Toc130938973 \h </w:instrText>
      </w:r>
      <w:r>
        <w:rPr>
          <w:noProof/>
        </w:rPr>
      </w:r>
      <w:r>
        <w:rPr>
          <w:noProof/>
        </w:rPr>
        <w:fldChar w:fldCharType="separate"/>
      </w:r>
      <w:r>
        <w:rPr>
          <w:noProof/>
        </w:rPr>
        <w:t>33</w:t>
      </w:r>
      <w:r>
        <w:rPr>
          <w:noProof/>
        </w:rPr>
        <w:fldChar w:fldCharType="end"/>
      </w:r>
    </w:p>
    <w:p w14:paraId="56FF1473" w14:textId="608408B1" w:rsidR="006542F8" w:rsidRDefault="006542F8">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_Toc130938974 \h </w:instrText>
      </w:r>
      <w:r>
        <w:rPr>
          <w:noProof/>
        </w:rPr>
      </w:r>
      <w:r>
        <w:rPr>
          <w:noProof/>
        </w:rPr>
        <w:fldChar w:fldCharType="separate"/>
      </w:r>
      <w:r>
        <w:rPr>
          <w:noProof/>
        </w:rPr>
        <w:t>33</w:t>
      </w:r>
      <w:r>
        <w:rPr>
          <w:noProof/>
        </w:rPr>
        <w:fldChar w:fldCharType="end"/>
      </w:r>
    </w:p>
    <w:p w14:paraId="12C056B2" w14:textId="083818E6" w:rsidR="006542F8" w:rsidRDefault="006542F8">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_Toc130938975 \h </w:instrText>
      </w:r>
      <w:r>
        <w:rPr>
          <w:noProof/>
        </w:rPr>
      </w:r>
      <w:r>
        <w:rPr>
          <w:noProof/>
        </w:rPr>
        <w:fldChar w:fldCharType="separate"/>
      </w:r>
      <w:r>
        <w:rPr>
          <w:noProof/>
        </w:rPr>
        <w:t>34</w:t>
      </w:r>
      <w:r>
        <w:rPr>
          <w:noProof/>
        </w:rPr>
        <w:fldChar w:fldCharType="end"/>
      </w:r>
    </w:p>
    <w:p w14:paraId="77CAB91C" w14:textId="700473ED" w:rsidR="006542F8" w:rsidRDefault="006542F8">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_Toc130938976 \h </w:instrText>
      </w:r>
      <w:r>
        <w:rPr>
          <w:noProof/>
        </w:rPr>
      </w:r>
      <w:r>
        <w:rPr>
          <w:noProof/>
        </w:rPr>
        <w:fldChar w:fldCharType="separate"/>
      </w:r>
      <w:r>
        <w:rPr>
          <w:noProof/>
        </w:rPr>
        <w:t>35</w:t>
      </w:r>
      <w:r>
        <w:rPr>
          <w:noProof/>
        </w:rPr>
        <w:fldChar w:fldCharType="end"/>
      </w:r>
    </w:p>
    <w:p w14:paraId="372C6E32" w14:textId="0C9F1C72" w:rsidR="006542F8" w:rsidRDefault="006542F8">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_Toc130938977 \h </w:instrText>
      </w:r>
      <w:r>
        <w:rPr>
          <w:noProof/>
        </w:rPr>
      </w:r>
      <w:r>
        <w:rPr>
          <w:noProof/>
        </w:rPr>
        <w:fldChar w:fldCharType="separate"/>
      </w:r>
      <w:r>
        <w:rPr>
          <w:noProof/>
        </w:rPr>
        <w:t>36</w:t>
      </w:r>
      <w:r>
        <w:rPr>
          <w:noProof/>
        </w:rPr>
        <w:fldChar w:fldCharType="end"/>
      </w:r>
    </w:p>
    <w:p w14:paraId="3E8C33EE" w14:textId="773DFF2E" w:rsidR="006542F8" w:rsidRDefault="006542F8">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_Toc130938978 \h </w:instrText>
      </w:r>
      <w:r>
        <w:rPr>
          <w:noProof/>
        </w:rPr>
      </w:r>
      <w:r>
        <w:rPr>
          <w:noProof/>
        </w:rPr>
        <w:fldChar w:fldCharType="separate"/>
      </w:r>
      <w:r>
        <w:rPr>
          <w:noProof/>
        </w:rPr>
        <w:t>37</w:t>
      </w:r>
      <w:r>
        <w:rPr>
          <w:noProof/>
        </w:rPr>
        <w:fldChar w:fldCharType="end"/>
      </w:r>
    </w:p>
    <w:p w14:paraId="23B0FB0B" w14:textId="4AC6C4E8" w:rsidR="006542F8" w:rsidRDefault="006542F8">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_Toc130938979 \h </w:instrText>
      </w:r>
      <w:r>
        <w:rPr>
          <w:noProof/>
        </w:rPr>
      </w:r>
      <w:r>
        <w:rPr>
          <w:noProof/>
        </w:rPr>
        <w:fldChar w:fldCharType="separate"/>
      </w:r>
      <w:r>
        <w:rPr>
          <w:noProof/>
        </w:rPr>
        <w:t>38</w:t>
      </w:r>
      <w:r>
        <w:rPr>
          <w:noProof/>
        </w:rPr>
        <w:fldChar w:fldCharType="end"/>
      </w:r>
    </w:p>
    <w:p w14:paraId="579B96B5" w14:textId="56A3B25E" w:rsidR="006542F8" w:rsidRDefault="006542F8">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_Toc130938980 \h </w:instrText>
      </w:r>
      <w:r>
        <w:rPr>
          <w:noProof/>
        </w:rPr>
      </w:r>
      <w:r>
        <w:rPr>
          <w:noProof/>
        </w:rPr>
        <w:fldChar w:fldCharType="separate"/>
      </w:r>
      <w:r>
        <w:rPr>
          <w:noProof/>
        </w:rPr>
        <w:t>38</w:t>
      </w:r>
      <w:r>
        <w:rPr>
          <w:noProof/>
        </w:rPr>
        <w:fldChar w:fldCharType="end"/>
      </w:r>
    </w:p>
    <w:p w14:paraId="06F18310" w14:textId="3A1D5143" w:rsidR="006542F8" w:rsidRDefault="006542F8">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_Toc130938981 \h </w:instrText>
      </w:r>
      <w:r>
        <w:rPr>
          <w:noProof/>
        </w:rPr>
      </w:r>
      <w:r>
        <w:rPr>
          <w:noProof/>
        </w:rPr>
        <w:fldChar w:fldCharType="separate"/>
      </w:r>
      <w:r>
        <w:rPr>
          <w:noProof/>
        </w:rPr>
        <w:t>39</w:t>
      </w:r>
      <w:r>
        <w:rPr>
          <w:noProof/>
        </w:rPr>
        <w:fldChar w:fldCharType="end"/>
      </w:r>
    </w:p>
    <w:p w14:paraId="7A3DA01A" w14:textId="43D1F59A" w:rsidR="006542F8" w:rsidRDefault="006542F8">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_Toc130938982 \h </w:instrText>
      </w:r>
      <w:r>
        <w:rPr>
          <w:noProof/>
        </w:rPr>
      </w:r>
      <w:r>
        <w:rPr>
          <w:noProof/>
        </w:rPr>
        <w:fldChar w:fldCharType="separate"/>
      </w:r>
      <w:r>
        <w:rPr>
          <w:noProof/>
        </w:rPr>
        <w:t>40</w:t>
      </w:r>
      <w:r>
        <w:rPr>
          <w:noProof/>
        </w:rPr>
        <w:fldChar w:fldCharType="end"/>
      </w:r>
    </w:p>
    <w:p w14:paraId="2933F47E" w14:textId="50A5FCC6" w:rsidR="006542F8" w:rsidRDefault="006542F8">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_Toc130938983 \h </w:instrText>
      </w:r>
      <w:r>
        <w:rPr>
          <w:noProof/>
        </w:rPr>
      </w:r>
      <w:r>
        <w:rPr>
          <w:noProof/>
        </w:rPr>
        <w:fldChar w:fldCharType="separate"/>
      </w:r>
      <w:r>
        <w:rPr>
          <w:noProof/>
        </w:rPr>
        <w:t>40</w:t>
      </w:r>
      <w:r>
        <w:rPr>
          <w:noProof/>
        </w:rPr>
        <w:fldChar w:fldCharType="end"/>
      </w:r>
    </w:p>
    <w:p w14:paraId="493740BE" w14:textId="7488D7E6" w:rsidR="006542F8" w:rsidRDefault="006542F8">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_Toc130938984 \h </w:instrText>
      </w:r>
      <w:r>
        <w:rPr>
          <w:noProof/>
        </w:rPr>
      </w:r>
      <w:r>
        <w:rPr>
          <w:noProof/>
        </w:rPr>
        <w:fldChar w:fldCharType="separate"/>
      </w:r>
      <w:r>
        <w:rPr>
          <w:noProof/>
        </w:rPr>
        <w:t>41</w:t>
      </w:r>
      <w:r>
        <w:rPr>
          <w:noProof/>
        </w:rPr>
        <w:fldChar w:fldCharType="end"/>
      </w:r>
    </w:p>
    <w:p w14:paraId="67BB90FD" w14:textId="56EF9399" w:rsidR="006542F8" w:rsidRDefault="006542F8">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_Toc130938985 \h </w:instrText>
      </w:r>
      <w:r>
        <w:rPr>
          <w:noProof/>
        </w:rPr>
      </w:r>
      <w:r>
        <w:rPr>
          <w:noProof/>
        </w:rPr>
        <w:fldChar w:fldCharType="separate"/>
      </w:r>
      <w:r>
        <w:rPr>
          <w:noProof/>
        </w:rPr>
        <w:t>41</w:t>
      </w:r>
      <w:r>
        <w:rPr>
          <w:noProof/>
        </w:rPr>
        <w:fldChar w:fldCharType="end"/>
      </w:r>
    </w:p>
    <w:p w14:paraId="21B61D31" w14:textId="457867CF" w:rsidR="006542F8" w:rsidRDefault="006542F8">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_Toc130938986 \h </w:instrText>
      </w:r>
      <w:r>
        <w:rPr>
          <w:noProof/>
        </w:rPr>
      </w:r>
      <w:r>
        <w:rPr>
          <w:noProof/>
        </w:rPr>
        <w:fldChar w:fldCharType="separate"/>
      </w:r>
      <w:r>
        <w:rPr>
          <w:noProof/>
        </w:rPr>
        <w:t>42</w:t>
      </w:r>
      <w:r>
        <w:rPr>
          <w:noProof/>
        </w:rPr>
        <w:fldChar w:fldCharType="end"/>
      </w:r>
    </w:p>
    <w:p w14:paraId="628AAE20" w14:textId="0231F84E" w:rsidR="006542F8" w:rsidRDefault="006542F8">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_Toc130938987 \h </w:instrText>
      </w:r>
      <w:r>
        <w:rPr>
          <w:noProof/>
        </w:rPr>
      </w:r>
      <w:r>
        <w:rPr>
          <w:noProof/>
        </w:rPr>
        <w:fldChar w:fldCharType="separate"/>
      </w:r>
      <w:r>
        <w:rPr>
          <w:noProof/>
        </w:rPr>
        <w:t>42</w:t>
      </w:r>
      <w:r>
        <w:rPr>
          <w:noProof/>
        </w:rPr>
        <w:fldChar w:fldCharType="end"/>
      </w:r>
    </w:p>
    <w:p w14:paraId="7D46ECD8" w14:textId="12A39B0A" w:rsidR="006542F8" w:rsidRDefault="006542F8">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_Toc130938988 \h </w:instrText>
      </w:r>
      <w:r>
        <w:rPr>
          <w:noProof/>
        </w:rPr>
      </w:r>
      <w:r>
        <w:rPr>
          <w:noProof/>
        </w:rPr>
        <w:fldChar w:fldCharType="separate"/>
      </w:r>
      <w:r>
        <w:rPr>
          <w:noProof/>
        </w:rPr>
        <w:t>42</w:t>
      </w:r>
      <w:r>
        <w:rPr>
          <w:noProof/>
        </w:rPr>
        <w:fldChar w:fldCharType="end"/>
      </w:r>
    </w:p>
    <w:p w14:paraId="24F917E7" w14:textId="79412B45" w:rsidR="006542F8" w:rsidRDefault="006542F8">
      <w:pPr>
        <w:pStyle w:val="TOC5"/>
        <w:rPr>
          <w:rFonts w:ascii="Calibri" w:hAnsi="Calibri"/>
          <w:noProof/>
          <w:sz w:val="22"/>
          <w:szCs w:val="22"/>
          <w:lang w:eastAsia="en-GB"/>
        </w:rPr>
      </w:pPr>
      <w:r>
        <w:rPr>
          <w:noProof/>
        </w:rPr>
        <w:t>6.1.5.2.16</w:t>
      </w:r>
      <w:r>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_Toc130938989 \h </w:instrText>
      </w:r>
      <w:r>
        <w:rPr>
          <w:noProof/>
        </w:rPr>
      </w:r>
      <w:r>
        <w:rPr>
          <w:noProof/>
        </w:rPr>
        <w:fldChar w:fldCharType="separate"/>
      </w:r>
      <w:r>
        <w:rPr>
          <w:noProof/>
        </w:rPr>
        <w:t>42</w:t>
      </w:r>
      <w:r>
        <w:rPr>
          <w:noProof/>
        </w:rPr>
        <w:fldChar w:fldCharType="end"/>
      </w:r>
    </w:p>
    <w:p w14:paraId="0316AF18" w14:textId="247AE0C7" w:rsidR="006542F8" w:rsidRDefault="006542F8">
      <w:pPr>
        <w:pStyle w:val="TOC4"/>
        <w:rPr>
          <w:rFonts w:ascii="Calibri" w:hAnsi="Calibri"/>
          <w:noProof/>
          <w:sz w:val="22"/>
          <w:szCs w:val="22"/>
          <w:lang w:eastAsia="en-GB"/>
        </w:rPr>
      </w:pPr>
      <w:r w:rsidRPr="00F635C6">
        <w:rPr>
          <w:noProof/>
          <w:lang w:val="en-US"/>
        </w:rPr>
        <w:t>6.1.5.3</w:t>
      </w:r>
      <w:r>
        <w:rPr>
          <w:rFonts w:ascii="Calibri" w:hAnsi="Calibri"/>
          <w:noProof/>
          <w:sz w:val="22"/>
          <w:szCs w:val="22"/>
          <w:lang w:eastAsia="en-GB"/>
        </w:rPr>
        <w:tab/>
      </w:r>
      <w:r w:rsidRPr="00F635C6">
        <w:rPr>
          <w:noProof/>
          <w:lang w:val="en-US"/>
        </w:rPr>
        <w:t>Simple data types and enumerations</w:t>
      </w:r>
      <w:r>
        <w:rPr>
          <w:noProof/>
        </w:rPr>
        <w:tab/>
      </w:r>
      <w:r>
        <w:rPr>
          <w:noProof/>
        </w:rPr>
        <w:fldChar w:fldCharType="begin" w:fldLock="1"/>
      </w:r>
      <w:r>
        <w:rPr>
          <w:noProof/>
        </w:rPr>
        <w:instrText xml:space="preserve"> PAGEREF _Toc130938990 \h </w:instrText>
      </w:r>
      <w:r>
        <w:rPr>
          <w:noProof/>
        </w:rPr>
      </w:r>
      <w:r>
        <w:rPr>
          <w:noProof/>
        </w:rPr>
        <w:fldChar w:fldCharType="separate"/>
      </w:r>
      <w:r>
        <w:rPr>
          <w:noProof/>
        </w:rPr>
        <w:t>43</w:t>
      </w:r>
      <w:r>
        <w:rPr>
          <w:noProof/>
        </w:rPr>
        <w:fldChar w:fldCharType="end"/>
      </w:r>
    </w:p>
    <w:p w14:paraId="1847EBB6" w14:textId="0EEAF378" w:rsidR="006542F8" w:rsidRDefault="006542F8">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_Toc130938991 \h </w:instrText>
      </w:r>
      <w:r>
        <w:rPr>
          <w:noProof/>
        </w:rPr>
      </w:r>
      <w:r>
        <w:rPr>
          <w:noProof/>
        </w:rPr>
        <w:fldChar w:fldCharType="separate"/>
      </w:r>
      <w:r>
        <w:rPr>
          <w:noProof/>
        </w:rPr>
        <w:t>43</w:t>
      </w:r>
      <w:r>
        <w:rPr>
          <w:noProof/>
        </w:rPr>
        <w:fldChar w:fldCharType="end"/>
      </w:r>
    </w:p>
    <w:p w14:paraId="1A2A5D3E" w14:textId="158D237D" w:rsidR="006542F8" w:rsidRDefault="006542F8">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_Toc130938992 \h </w:instrText>
      </w:r>
      <w:r>
        <w:rPr>
          <w:noProof/>
        </w:rPr>
      </w:r>
      <w:r>
        <w:rPr>
          <w:noProof/>
        </w:rPr>
        <w:fldChar w:fldCharType="separate"/>
      </w:r>
      <w:r>
        <w:rPr>
          <w:noProof/>
        </w:rPr>
        <w:t>43</w:t>
      </w:r>
      <w:r>
        <w:rPr>
          <w:noProof/>
        </w:rPr>
        <w:fldChar w:fldCharType="end"/>
      </w:r>
    </w:p>
    <w:p w14:paraId="6647DFE0" w14:textId="5F70D07B" w:rsidR="006542F8" w:rsidRDefault="006542F8">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_Toc130938993 \h </w:instrText>
      </w:r>
      <w:r>
        <w:rPr>
          <w:noProof/>
        </w:rPr>
      </w:r>
      <w:r>
        <w:rPr>
          <w:noProof/>
        </w:rPr>
        <w:fldChar w:fldCharType="separate"/>
      </w:r>
      <w:r>
        <w:rPr>
          <w:noProof/>
        </w:rPr>
        <w:t>43</w:t>
      </w:r>
      <w:r>
        <w:rPr>
          <w:noProof/>
        </w:rPr>
        <w:fldChar w:fldCharType="end"/>
      </w:r>
    </w:p>
    <w:p w14:paraId="6E6471BC" w14:textId="4FFD01E9" w:rsidR="006542F8" w:rsidRDefault="006542F8">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_Toc130938994 \h </w:instrText>
      </w:r>
      <w:r>
        <w:rPr>
          <w:noProof/>
        </w:rPr>
      </w:r>
      <w:r>
        <w:rPr>
          <w:noProof/>
        </w:rPr>
        <w:fldChar w:fldCharType="separate"/>
      </w:r>
      <w:r>
        <w:rPr>
          <w:noProof/>
        </w:rPr>
        <w:t>43</w:t>
      </w:r>
      <w:r>
        <w:rPr>
          <w:noProof/>
        </w:rPr>
        <w:fldChar w:fldCharType="end"/>
      </w:r>
    </w:p>
    <w:p w14:paraId="1E6C1F94" w14:textId="6C2423A1" w:rsidR="006542F8" w:rsidRDefault="006542F8">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_Toc130938995 \h </w:instrText>
      </w:r>
      <w:r>
        <w:rPr>
          <w:noProof/>
        </w:rPr>
      </w:r>
      <w:r>
        <w:rPr>
          <w:noProof/>
        </w:rPr>
        <w:fldChar w:fldCharType="separate"/>
      </w:r>
      <w:r>
        <w:rPr>
          <w:noProof/>
        </w:rPr>
        <w:t>44</w:t>
      </w:r>
      <w:r>
        <w:rPr>
          <w:noProof/>
        </w:rPr>
        <w:fldChar w:fldCharType="end"/>
      </w:r>
    </w:p>
    <w:p w14:paraId="350421FF" w14:textId="52D28FB5" w:rsidR="006542F8" w:rsidRDefault="006542F8">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_Toc130938996 \h </w:instrText>
      </w:r>
      <w:r>
        <w:rPr>
          <w:noProof/>
        </w:rPr>
      </w:r>
      <w:r>
        <w:rPr>
          <w:noProof/>
        </w:rPr>
        <w:fldChar w:fldCharType="separate"/>
      </w:r>
      <w:r>
        <w:rPr>
          <w:noProof/>
        </w:rPr>
        <w:t>44</w:t>
      </w:r>
      <w:r>
        <w:rPr>
          <w:noProof/>
        </w:rPr>
        <w:fldChar w:fldCharType="end"/>
      </w:r>
    </w:p>
    <w:p w14:paraId="7A98F412" w14:textId="27608F31" w:rsidR="006542F8" w:rsidRDefault="006542F8">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_Toc130938997 \h </w:instrText>
      </w:r>
      <w:r>
        <w:rPr>
          <w:noProof/>
        </w:rPr>
      </w:r>
      <w:r>
        <w:rPr>
          <w:noProof/>
        </w:rPr>
        <w:fldChar w:fldCharType="separate"/>
      </w:r>
      <w:r>
        <w:rPr>
          <w:noProof/>
        </w:rPr>
        <w:t>45</w:t>
      </w:r>
      <w:r>
        <w:rPr>
          <w:noProof/>
        </w:rPr>
        <w:fldChar w:fldCharType="end"/>
      </w:r>
    </w:p>
    <w:p w14:paraId="58D85ED5" w14:textId="1219A36C" w:rsidR="006542F8" w:rsidRDefault="006542F8">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_Toc130938998 \h </w:instrText>
      </w:r>
      <w:r>
        <w:rPr>
          <w:noProof/>
        </w:rPr>
      </w:r>
      <w:r>
        <w:rPr>
          <w:noProof/>
        </w:rPr>
        <w:fldChar w:fldCharType="separate"/>
      </w:r>
      <w:r>
        <w:rPr>
          <w:noProof/>
        </w:rPr>
        <w:t>45</w:t>
      </w:r>
      <w:r>
        <w:rPr>
          <w:noProof/>
        </w:rPr>
        <w:fldChar w:fldCharType="end"/>
      </w:r>
    </w:p>
    <w:p w14:paraId="7FBAFACD" w14:textId="26081ADF" w:rsidR="006542F8" w:rsidRDefault="006542F8">
      <w:pPr>
        <w:pStyle w:val="TOC5"/>
        <w:rPr>
          <w:rFonts w:ascii="Calibri" w:hAnsi="Calibri"/>
          <w:noProof/>
          <w:sz w:val="22"/>
          <w:szCs w:val="22"/>
          <w:lang w:eastAsia="en-GB"/>
        </w:rPr>
      </w:pPr>
      <w:r>
        <w:rPr>
          <w:noProof/>
        </w:rPr>
        <w:t>6.1.5.3.9</w:t>
      </w:r>
      <w:r>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_Toc130938999 \h </w:instrText>
      </w:r>
      <w:r>
        <w:rPr>
          <w:noProof/>
        </w:rPr>
      </w:r>
      <w:r>
        <w:rPr>
          <w:noProof/>
        </w:rPr>
        <w:fldChar w:fldCharType="separate"/>
      </w:r>
      <w:r>
        <w:rPr>
          <w:noProof/>
        </w:rPr>
        <w:t>46</w:t>
      </w:r>
      <w:r>
        <w:rPr>
          <w:noProof/>
        </w:rPr>
        <w:fldChar w:fldCharType="end"/>
      </w:r>
    </w:p>
    <w:p w14:paraId="43347A1E" w14:textId="036FC679" w:rsidR="006542F8" w:rsidRDefault="006542F8">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_Toc130939000 \h </w:instrText>
      </w:r>
      <w:r>
        <w:rPr>
          <w:noProof/>
        </w:rPr>
      </w:r>
      <w:r>
        <w:rPr>
          <w:noProof/>
        </w:rPr>
        <w:fldChar w:fldCharType="separate"/>
      </w:r>
      <w:r>
        <w:rPr>
          <w:noProof/>
        </w:rPr>
        <w:t>46</w:t>
      </w:r>
      <w:r>
        <w:rPr>
          <w:noProof/>
        </w:rPr>
        <w:fldChar w:fldCharType="end"/>
      </w:r>
    </w:p>
    <w:p w14:paraId="4F3D9D40" w14:textId="65819EE5" w:rsidR="006542F8" w:rsidRDefault="006542F8">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_Toc130939001 \h </w:instrText>
      </w:r>
      <w:r>
        <w:rPr>
          <w:noProof/>
        </w:rPr>
      </w:r>
      <w:r>
        <w:rPr>
          <w:noProof/>
        </w:rPr>
        <w:fldChar w:fldCharType="separate"/>
      </w:r>
      <w:r>
        <w:rPr>
          <w:noProof/>
        </w:rPr>
        <w:t>46</w:t>
      </w:r>
      <w:r>
        <w:rPr>
          <w:noProof/>
        </w:rPr>
        <w:fldChar w:fldCharType="end"/>
      </w:r>
    </w:p>
    <w:p w14:paraId="09C67D9D" w14:textId="4C45E918" w:rsidR="006542F8" w:rsidRDefault="006542F8">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_Toc130939002 \h </w:instrText>
      </w:r>
      <w:r>
        <w:rPr>
          <w:noProof/>
        </w:rPr>
      </w:r>
      <w:r>
        <w:rPr>
          <w:noProof/>
        </w:rPr>
        <w:fldChar w:fldCharType="separate"/>
      </w:r>
      <w:r>
        <w:rPr>
          <w:noProof/>
        </w:rPr>
        <w:t>46</w:t>
      </w:r>
      <w:r>
        <w:rPr>
          <w:noProof/>
        </w:rPr>
        <w:fldChar w:fldCharType="end"/>
      </w:r>
    </w:p>
    <w:p w14:paraId="1ECDAFF4" w14:textId="2E486ACB" w:rsidR="006542F8" w:rsidRDefault="006542F8">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_Toc130939003 \h </w:instrText>
      </w:r>
      <w:r>
        <w:rPr>
          <w:noProof/>
        </w:rPr>
      </w:r>
      <w:r>
        <w:rPr>
          <w:noProof/>
        </w:rPr>
        <w:fldChar w:fldCharType="separate"/>
      </w:r>
      <w:r>
        <w:rPr>
          <w:noProof/>
        </w:rPr>
        <w:t>46</w:t>
      </w:r>
      <w:r>
        <w:rPr>
          <w:noProof/>
        </w:rPr>
        <w:fldChar w:fldCharType="end"/>
      </w:r>
    </w:p>
    <w:p w14:paraId="53E3D4CB" w14:textId="3B0EDCCC" w:rsidR="006542F8" w:rsidRDefault="006542F8">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_Toc130939004 \h </w:instrText>
      </w:r>
      <w:r>
        <w:rPr>
          <w:noProof/>
        </w:rPr>
      </w:r>
      <w:r>
        <w:rPr>
          <w:noProof/>
        </w:rPr>
        <w:fldChar w:fldCharType="separate"/>
      </w:r>
      <w:r>
        <w:rPr>
          <w:noProof/>
        </w:rPr>
        <w:t>46</w:t>
      </w:r>
      <w:r>
        <w:rPr>
          <w:noProof/>
        </w:rPr>
        <w:fldChar w:fldCharType="end"/>
      </w:r>
    </w:p>
    <w:p w14:paraId="66674F94" w14:textId="0ECBC665" w:rsidR="006542F8" w:rsidRDefault="006542F8">
      <w:pPr>
        <w:pStyle w:val="TOC3"/>
        <w:rPr>
          <w:rFonts w:ascii="Calibri" w:hAnsi="Calibri"/>
          <w:noProof/>
          <w:sz w:val="22"/>
          <w:szCs w:val="22"/>
          <w:lang w:eastAsia="en-GB"/>
        </w:rPr>
      </w:pPr>
      <w:r w:rsidRPr="00F635C6">
        <w:rPr>
          <w:noProof/>
          <w:lang w:eastAsia="zh-CN"/>
        </w:rPr>
        <w:t>6.1.7</w:t>
      </w:r>
      <w:r>
        <w:rPr>
          <w:rFonts w:ascii="Calibri" w:hAnsi="Calibri"/>
          <w:noProof/>
          <w:sz w:val="22"/>
          <w:szCs w:val="22"/>
          <w:lang w:eastAsia="en-GB"/>
        </w:rPr>
        <w:tab/>
      </w:r>
      <w:r w:rsidRPr="00F635C6">
        <w:rPr>
          <w:noProof/>
          <w:lang w:eastAsia="zh-CN"/>
        </w:rPr>
        <w:t>Feature Negotiation</w:t>
      </w:r>
      <w:r>
        <w:rPr>
          <w:noProof/>
        </w:rPr>
        <w:tab/>
      </w:r>
      <w:r>
        <w:rPr>
          <w:noProof/>
        </w:rPr>
        <w:fldChar w:fldCharType="begin" w:fldLock="1"/>
      </w:r>
      <w:r>
        <w:rPr>
          <w:noProof/>
        </w:rPr>
        <w:instrText xml:space="preserve"> PAGEREF _Toc130939005 \h </w:instrText>
      </w:r>
      <w:r>
        <w:rPr>
          <w:noProof/>
        </w:rPr>
      </w:r>
      <w:r>
        <w:rPr>
          <w:noProof/>
        </w:rPr>
        <w:fldChar w:fldCharType="separate"/>
      </w:r>
      <w:r>
        <w:rPr>
          <w:noProof/>
        </w:rPr>
        <w:t>47</w:t>
      </w:r>
      <w:r>
        <w:rPr>
          <w:noProof/>
        </w:rPr>
        <w:fldChar w:fldCharType="end"/>
      </w:r>
    </w:p>
    <w:p w14:paraId="2464C6D2" w14:textId="24F36443" w:rsidR="006542F8" w:rsidRDefault="006542F8">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_Toc130939006 \h </w:instrText>
      </w:r>
      <w:r>
        <w:rPr>
          <w:noProof/>
        </w:rPr>
      </w:r>
      <w:r>
        <w:rPr>
          <w:noProof/>
        </w:rPr>
        <w:fldChar w:fldCharType="separate"/>
      </w:r>
      <w:r>
        <w:rPr>
          <w:noProof/>
        </w:rPr>
        <w:t>47</w:t>
      </w:r>
      <w:r>
        <w:rPr>
          <w:noProof/>
        </w:rPr>
        <w:fldChar w:fldCharType="end"/>
      </w:r>
    </w:p>
    <w:p w14:paraId="492C28E6" w14:textId="7AD2DF0E" w:rsidR="006542F8" w:rsidRDefault="006542F8">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_Toc130939007 \h </w:instrText>
      </w:r>
      <w:r>
        <w:rPr>
          <w:noProof/>
        </w:rPr>
      </w:r>
      <w:r>
        <w:rPr>
          <w:noProof/>
        </w:rPr>
        <w:fldChar w:fldCharType="separate"/>
      </w:r>
      <w:r>
        <w:rPr>
          <w:noProof/>
        </w:rPr>
        <w:t>47</w:t>
      </w:r>
      <w:r>
        <w:rPr>
          <w:noProof/>
        </w:rPr>
        <w:fldChar w:fldCharType="end"/>
      </w:r>
    </w:p>
    <w:p w14:paraId="3E29EBC0" w14:textId="1190C031" w:rsidR="006542F8" w:rsidRDefault="006542F8">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_Toc130939008 \h </w:instrText>
      </w:r>
      <w:r>
        <w:rPr>
          <w:noProof/>
        </w:rPr>
      </w:r>
      <w:r>
        <w:rPr>
          <w:noProof/>
        </w:rPr>
        <w:fldChar w:fldCharType="separate"/>
      </w:r>
      <w:r>
        <w:rPr>
          <w:noProof/>
        </w:rPr>
        <w:t>48</w:t>
      </w:r>
      <w:r>
        <w:rPr>
          <w:noProof/>
        </w:rPr>
        <w:fldChar w:fldCharType="end"/>
      </w:r>
    </w:p>
    <w:p w14:paraId="694609AD" w14:textId="6302E678" w:rsidR="006542F8" w:rsidRDefault="006542F8">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_Toc130939009 \h </w:instrText>
      </w:r>
      <w:r>
        <w:rPr>
          <w:noProof/>
        </w:rPr>
      </w:r>
      <w:r>
        <w:rPr>
          <w:noProof/>
        </w:rPr>
        <w:fldChar w:fldCharType="separate"/>
      </w:r>
      <w:r>
        <w:rPr>
          <w:noProof/>
        </w:rPr>
        <w:t>48</w:t>
      </w:r>
      <w:r>
        <w:rPr>
          <w:noProof/>
        </w:rPr>
        <w:fldChar w:fldCharType="end"/>
      </w:r>
    </w:p>
    <w:p w14:paraId="3EEE2563" w14:textId="56CEAF14" w:rsidR="006542F8" w:rsidRDefault="006542F8">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_Toc130939010 \h </w:instrText>
      </w:r>
      <w:r>
        <w:rPr>
          <w:noProof/>
        </w:rPr>
      </w:r>
      <w:r>
        <w:rPr>
          <w:noProof/>
        </w:rPr>
        <w:fldChar w:fldCharType="separate"/>
      </w:r>
      <w:r>
        <w:rPr>
          <w:noProof/>
        </w:rPr>
        <w:t>48</w:t>
      </w:r>
      <w:r>
        <w:rPr>
          <w:noProof/>
        </w:rPr>
        <w:fldChar w:fldCharType="end"/>
      </w:r>
    </w:p>
    <w:p w14:paraId="511D2440" w14:textId="507F06D2" w:rsidR="006542F8" w:rsidRDefault="006542F8">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_Toc130939011 \h </w:instrText>
      </w:r>
      <w:r>
        <w:rPr>
          <w:noProof/>
        </w:rPr>
      </w:r>
      <w:r>
        <w:rPr>
          <w:noProof/>
        </w:rPr>
        <w:fldChar w:fldCharType="separate"/>
      </w:r>
      <w:r>
        <w:rPr>
          <w:noProof/>
        </w:rPr>
        <w:t>48</w:t>
      </w:r>
      <w:r>
        <w:rPr>
          <w:noProof/>
        </w:rPr>
        <w:fldChar w:fldCharType="end"/>
      </w:r>
    </w:p>
    <w:p w14:paraId="66048A8F" w14:textId="5F321528" w:rsidR="006542F8" w:rsidRDefault="006542F8">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_Toc130939012 \h </w:instrText>
      </w:r>
      <w:r>
        <w:rPr>
          <w:noProof/>
        </w:rPr>
      </w:r>
      <w:r>
        <w:rPr>
          <w:noProof/>
        </w:rPr>
        <w:fldChar w:fldCharType="separate"/>
      </w:r>
      <w:r>
        <w:rPr>
          <w:noProof/>
        </w:rPr>
        <w:t>48</w:t>
      </w:r>
      <w:r>
        <w:rPr>
          <w:noProof/>
        </w:rPr>
        <w:fldChar w:fldCharType="end"/>
      </w:r>
    </w:p>
    <w:p w14:paraId="57446B96" w14:textId="323B5D37" w:rsidR="006542F8" w:rsidRDefault="006542F8">
      <w:pPr>
        <w:pStyle w:val="TOC5"/>
        <w:rPr>
          <w:rFonts w:ascii="Calibri" w:hAnsi="Calibri"/>
          <w:noProof/>
          <w:sz w:val="22"/>
          <w:szCs w:val="22"/>
          <w:lang w:eastAsia="en-GB"/>
        </w:rPr>
      </w:pPr>
      <w:r w:rsidRPr="00F635C6">
        <w:rPr>
          <w:noProof/>
          <w:lang w:val="en-US"/>
        </w:rPr>
        <w:t>6.2.2.2.3</w:t>
      </w:r>
      <w:r>
        <w:rPr>
          <w:rFonts w:ascii="Calibri" w:hAnsi="Calibri"/>
          <w:noProof/>
          <w:sz w:val="22"/>
          <w:szCs w:val="22"/>
          <w:lang w:eastAsia="en-GB"/>
        </w:rPr>
        <w:tab/>
      </w:r>
      <w:r w:rsidRPr="00F635C6">
        <w:rPr>
          <w:noProof/>
          <w:lang w:val="en-US"/>
        </w:rPr>
        <w:t>Accept-Encoding</w:t>
      </w:r>
      <w:r>
        <w:rPr>
          <w:noProof/>
        </w:rPr>
        <w:tab/>
      </w:r>
      <w:r>
        <w:rPr>
          <w:noProof/>
        </w:rPr>
        <w:fldChar w:fldCharType="begin" w:fldLock="1"/>
      </w:r>
      <w:r>
        <w:rPr>
          <w:noProof/>
        </w:rPr>
        <w:instrText xml:space="preserve"> PAGEREF _Toc130939013 \h </w:instrText>
      </w:r>
      <w:r>
        <w:rPr>
          <w:noProof/>
        </w:rPr>
      </w:r>
      <w:r>
        <w:rPr>
          <w:noProof/>
        </w:rPr>
        <w:fldChar w:fldCharType="separate"/>
      </w:r>
      <w:r>
        <w:rPr>
          <w:noProof/>
        </w:rPr>
        <w:t>48</w:t>
      </w:r>
      <w:r>
        <w:rPr>
          <w:noProof/>
        </w:rPr>
        <w:fldChar w:fldCharType="end"/>
      </w:r>
    </w:p>
    <w:p w14:paraId="76E038F3" w14:textId="53D5E773" w:rsidR="006542F8" w:rsidRDefault="006542F8">
      <w:pPr>
        <w:pStyle w:val="TOC4"/>
        <w:rPr>
          <w:rFonts w:ascii="Calibri" w:hAnsi="Calibri"/>
          <w:noProof/>
          <w:sz w:val="22"/>
          <w:szCs w:val="22"/>
          <w:lang w:eastAsia="en-GB"/>
        </w:rPr>
      </w:pPr>
      <w:r>
        <w:rPr>
          <w:noProof/>
        </w:rPr>
        <w:lastRenderedPageBreak/>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_Toc130939014 \h </w:instrText>
      </w:r>
      <w:r>
        <w:rPr>
          <w:noProof/>
        </w:rPr>
      </w:r>
      <w:r>
        <w:rPr>
          <w:noProof/>
        </w:rPr>
        <w:fldChar w:fldCharType="separate"/>
      </w:r>
      <w:r>
        <w:rPr>
          <w:noProof/>
        </w:rPr>
        <w:t>48</w:t>
      </w:r>
      <w:r>
        <w:rPr>
          <w:noProof/>
        </w:rPr>
        <w:fldChar w:fldCharType="end"/>
      </w:r>
    </w:p>
    <w:p w14:paraId="12F5ABDB" w14:textId="6E99E467" w:rsidR="006542F8" w:rsidRDefault="006542F8">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_Toc130939015 \h </w:instrText>
      </w:r>
      <w:r>
        <w:rPr>
          <w:noProof/>
        </w:rPr>
      </w:r>
      <w:r>
        <w:rPr>
          <w:noProof/>
        </w:rPr>
        <w:fldChar w:fldCharType="separate"/>
      </w:r>
      <w:r>
        <w:rPr>
          <w:noProof/>
        </w:rPr>
        <w:t>48</w:t>
      </w:r>
      <w:r>
        <w:rPr>
          <w:noProof/>
        </w:rPr>
        <w:fldChar w:fldCharType="end"/>
      </w:r>
    </w:p>
    <w:p w14:paraId="75CEA17C" w14:textId="205D25C0" w:rsidR="006542F8" w:rsidRDefault="006542F8">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_Toc130939016 \h </w:instrText>
      </w:r>
      <w:r>
        <w:rPr>
          <w:noProof/>
        </w:rPr>
      </w:r>
      <w:r>
        <w:rPr>
          <w:noProof/>
        </w:rPr>
        <w:fldChar w:fldCharType="separate"/>
      </w:r>
      <w:r>
        <w:rPr>
          <w:noProof/>
        </w:rPr>
        <w:t>48</w:t>
      </w:r>
      <w:r>
        <w:rPr>
          <w:noProof/>
        </w:rPr>
        <w:fldChar w:fldCharType="end"/>
      </w:r>
    </w:p>
    <w:p w14:paraId="13160357" w14:textId="49BE10E2" w:rsidR="006542F8" w:rsidRDefault="006542F8">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_Toc130939017 \h </w:instrText>
      </w:r>
      <w:r>
        <w:rPr>
          <w:noProof/>
        </w:rPr>
      </w:r>
      <w:r>
        <w:rPr>
          <w:noProof/>
        </w:rPr>
        <w:fldChar w:fldCharType="separate"/>
      </w:r>
      <w:r>
        <w:rPr>
          <w:noProof/>
        </w:rPr>
        <w:t>48</w:t>
      </w:r>
      <w:r>
        <w:rPr>
          <w:noProof/>
        </w:rPr>
        <w:fldChar w:fldCharType="end"/>
      </w:r>
    </w:p>
    <w:p w14:paraId="4E8AECA8" w14:textId="1CF40D65" w:rsidR="006542F8" w:rsidRDefault="006542F8">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_Toc130939018 \h </w:instrText>
      </w:r>
      <w:r>
        <w:rPr>
          <w:noProof/>
        </w:rPr>
      </w:r>
      <w:r>
        <w:rPr>
          <w:noProof/>
        </w:rPr>
        <w:fldChar w:fldCharType="separate"/>
      </w:r>
      <w:r>
        <w:rPr>
          <w:noProof/>
        </w:rPr>
        <w:t>49</w:t>
      </w:r>
      <w:r>
        <w:rPr>
          <w:noProof/>
        </w:rPr>
        <w:fldChar w:fldCharType="end"/>
      </w:r>
    </w:p>
    <w:p w14:paraId="42A5D0E2" w14:textId="741A9411" w:rsidR="006542F8" w:rsidRDefault="006542F8">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_Toc130939019 \h </w:instrText>
      </w:r>
      <w:r>
        <w:rPr>
          <w:noProof/>
        </w:rPr>
      </w:r>
      <w:r>
        <w:rPr>
          <w:noProof/>
        </w:rPr>
        <w:fldChar w:fldCharType="separate"/>
      </w:r>
      <w:r>
        <w:rPr>
          <w:noProof/>
        </w:rPr>
        <w:t>49</w:t>
      </w:r>
      <w:r>
        <w:rPr>
          <w:noProof/>
        </w:rPr>
        <w:fldChar w:fldCharType="end"/>
      </w:r>
    </w:p>
    <w:p w14:paraId="6E4B3E7F" w14:textId="07DE4E2E" w:rsidR="006542F8" w:rsidRDefault="006542F8">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_Toc130939020 \h </w:instrText>
      </w:r>
      <w:r>
        <w:rPr>
          <w:noProof/>
        </w:rPr>
      </w:r>
      <w:r>
        <w:rPr>
          <w:noProof/>
        </w:rPr>
        <w:fldChar w:fldCharType="separate"/>
      </w:r>
      <w:r>
        <w:rPr>
          <w:noProof/>
        </w:rPr>
        <w:t>49</w:t>
      </w:r>
      <w:r>
        <w:rPr>
          <w:noProof/>
        </w:rPr>
        <w:fldChar w:fldCharType="end"/>
      </w:r>
    </w:p>
    <w:p w14:paraId="57A98A84" w14:textId="5EF5E025" w:rsidR="006542F8" w:rsidRDefault="006542F8">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_Toc130939021 \h </w:instrText>
      </w:r>
      <w:r>
        <w:rPr>
          <w:noProof/>
        </w:rPr>
      </w:r>
      <w:r>
        <w:rPr>
          <w:noProof/>
        </w:rPr>
        <w:fldChar w:fldCharType="separate"/>
      </w:r>
      <w:r>
        <w:rPr>
          <w:noProof/>
        </w:rPr>
        <w:t>49</w:t>
      </w:r>
      <w:r>
        <w:rPr>
          <w:noProof/>
        </w:rPr>
        <w:fldChar w:fldCharType="end"/>
      </w:r>
    </w:p>
    <w:p w14:paraId="1E33D7E0" w14:textId="28679236" w:rsidR="006542F8" w:rsidRDefault="006542F8">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_Toc130939022 \h </w:instrText>
      </w:r>
      <w:r>
        <w:rPr>
          <w:noProof/>
        </w:rPr>
      </w:r>
      <w:r>
        <w:rPr>
          <w:noProof/>
        </w:rPr>
        <w:fldChar w:fldCharType="separate"/>
      </w:r>
      <w:r>
        <w:rPr>
          <w:noProof/>
        </w:rPr>
        <w:t>49</w:t>
      </w:r>
      <w:r>
        <w:rPr>
          <w:noProof/>
        </w:rPr>
        <w:fldChar w:fldCharType="end"/>
      </w:r>
    </w:p>
    <w:p w14:paraId="45ED71C2" w14:textId="63CE86AB" w:rsidR="006542F8" w:rsidRDefault="006542F8">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_Toc130939023 \h </w:instrText>
      </w:r>
      <w:r>
        <w:rPr>
          <w:noProof/>
        </w:rPr>
      </w:r>
      <w:r>
        <w:rPr>
          <w:noProof/>
        </w:rPr>
        <w:fldChar w:fldCharType="separate"/>
      </w:r>
      <w:r>
        <w:rPr>
          <w:noProof/>
        </w:rPr>
        <w:t>50</w:t>
      </w:r>
      <w:r>
        <w:rPr>
          <w:noProof/>
        </w:rPr>
        <w:fldChar w:fldCharType="end"/>
      </w:r>
    </w:p>
    <w:p w14:paraId="413200F5" w14:textId="34D1CFAA" w:rsidR="006542F8" w:rsidRDefault="006542F8">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_Toc130939024 \h </w:instrText>
      </w:r>
      <w:r>
        <w:rPr>
          <w:noProof/>
        </w:rPr>
      </w:r>
      <w:r>
        <w:rPr>
          <w:noProof/>
        </w:rPr>
        <w:fldChar w:fldCharType="separate"/>
      </w:r>
      <w:r>
        <w:rPr>
          <w:noProof/>
        </w:rPr>
        <w:t>50</w:t>
      </w:r>
      <w:r>
        <w:rPr>
          <w:noProof/>
        </w:rPr>
        <w:fldChar w:fldCharType="end"/>
      </w:r>
    </w:p>
    <w:p w14:paraId="365B9CE8" w14:textId="7EEA3E17" w:rsidR="006542F8" w:rsidRDefault="006542F8">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_Toc130939025 \h </w:instrText>
      </w:r>
      <w:r>
        <w:rPr>
          <w:noProof/>
        </w:rPr>
      </w:r>
      <w:r>
        <w:rPr>
          <w:noProof/>
        </w:rPr>
        <w:fldChar w:fldCharType="separate"/>
      </w:r>
      <w:r>
        <w:rPr>
          <w:noProof/>
        </w:rPr>
        <w:t>51</w:t>
      </w:r>
      <w:r>
        <w:rPr>
          <w:noProof/>
        </w:rPr>
        <w:fldChar w:fldCharType="end"/>
      </w:r>
    </w:p>
    <w:p w14:paraId="739F4B51" w14:textId="7588E248" w:rsidR="006542F8" w:rsidRDefault="006542F8">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_Toc130939026 \h </w:instrText>
      </w:r>
      <w:r>
        <w:rPr>
          <w:noProof/>
        </w:rPr>
      </w:r>
      <w:r>
        <w:rPr>
          <w:noProof/>
        </w:rPr>
        <w:fldChar w:fldCharType="separate"/>
      </w:r>
      <w:r>
        <w:rPr>
          <w:noProof/>
        </w:rPr>
        <w:t>51</w:t>
      </w:r>
      <w:r>
        <w:rPr>
          <w:noProof/>
        </w:rPr>
        <w:fldChar w:fldCharType="end"/>
      </w:r>
    </w:p>
    <w:p w14:paraId="411956DD" w14:textId="7B1EC293" w:rsidR="006542F8" w:rsidRDefault="006542F8">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_Toc130939027 \h </w:instrText>
      </w:r>
      <w:r>
        <w:rPr>
          <w:noProof/>
        </w:rPr>
      </w:r>
      <w:r>
        <w:rPr>
          <w:noProof/>
        </w:rPr>
        <w:fldChar w:fldCharType="separate"/>
      </w:r>
      <w:r>
        <w:rPr>
          <w:noProof/>
        </w:rPr>
        <w:t>51</w:t>
      </w:r>
      <w:r>
        <w:rPr>
          <w:noProof/>
        </w:rPr>
        <w:fldChar w:fldCharType="end"/>
      </w:r>
    </w:p>
    <w:p w14:paraId="0426409E" w14:textId="78A699DE" w:rsidR="006542F8" w:rsidRDefault="006542F8">
      <w:pPr>
        <w:pStyle w:val="TOC4"/>
        <w:rPr>
          <w:rFonts w:ascii="Calibri" w:hAnsi="Calibri"/>
          <w:noProof/>
          <w:sz w:val="22"/>
          <w:szCs w:val="22"/>
          <w:lang w:eastAsia="en-GB"/>
        </w:rPr>
      </w:pPr>
      <w:r w:rsidRPr="00F635C6">
        <w:rPr>
          <w:noProof/>
          <w:lang w:val="en-US"/>
        </w:rPr>
        <w:t>6.2.5.2</w:t>
      </w:r>
      <w:r>
        <w:rPr>
          <w:rFonts w:ascii="Calibri" w:hAnsi="Calibri"/>
          <w:noProof/>
          <w:sz w:val="22"/>
          <w:szCs w:val="22"/>
          <w:lang w:eastAsia="en-GB"/>
        </w:rPr>
        <w:tab/>
      </w:r>
      <w:r w:rsidRPr="00F635C6">
        <w:rPr>
          <w:noProof/>
          <w:lang w:val="en-US"/>
        </w:rPr>
        <w:t>Structured data types</w:t>
      </w:r>
      <w:r>
        <w:rPr>
          <w:noProof/>
        </w:rPr>
        <w:tab/>
      </w:r>
      <w:r>
        <w:rPr>
          <w:noProof/>
        </w:rPr>
        <w:fldChar w:fldCharType="begin" w:fldLock="1"/>
      </w:r>
      <w:r>
        <w:rPr>
          <w:noProof/>
        </w:rPr>
        <w:instrText xml:space="preserve"> PAGEREF _Toc130939028 \h </w:instrText>
      </w:r>
      <w:r>
        <w:rPr>
          <w:noProof/>
        </w:rPr>
      </w:r>
      <w:r>
        <w:rPr>
          <w:noProof/>
        </w:rPr>
        <w:fldChar w:fldCharType="separate"/>
      </w:r>
      <w:r>
        <w:rPr>
          <w:noProof/>
        </w:rPr>
        <w:t>52</w:t>
      </w:r>
      <w:r>
        <w:rPr>
          <w:noProof/>
        </w:rPr>
        <w:fldChar w:fldCharType="end"/>
      </w:r>
    </w:p>
    <w:p w14:paraId="4A89A931" w14:textId="6F91CF0D" w:rsidR="006542F8" w:rsidRDefault="006542F8">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_Toc130939029 \h </w:instrText>
      </w:r>
      <w:r>
        <w:rPr>
          <w:noProof/>
        </w:rPr>
      </w:r>
      <w:r>
        <w:rPr>
          <w:noProof/>
        </w:rPr>
        <w:fldChar w:fldCharType="separate"/>
      </w:r>
      <w:r>
        <w:rPr>
          <w:noProof/>
        </w:rPr>
        <w:t>52</w:t>
      </w:r>
      <w:r>
        <w:rPr>
          <w:noProof/>
        </w:rPr>
        <w:fldChar w:fldCharType="end"/>
      </w:r>
    </w:p>
    <w:p w14:paraId="1E2C94B2" w14:textId="2AB59C93" w:rsidR="006542F8" w:rsidRDefault="006542F8">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_Toc130939030 \h </w:instrText>
      </w:r>
      <w:r>
        <w:rPr>
          <w:noProof/>
        </w:rPr>
      </w:r>
      <w:r>
        <w:rPr>
          <w:noProof/>
        </w:rPr>
        <w:fldChar w:fldCharType="separate"/>
      </w:r>
      <w:r>
        <w:rPr>
          <w:noProof/>
        </w:rPr>
        <w:t>53</w:t>
      </w:r>
      <w:r>
        <w:rPr>
          <w:noProof/>
        </w:rPr>
        <w:fldChar w:fldCharType="end"/>
      </w:r>
    </w:p>
    <w:p w14:paraId="2F51269D" w14:textId="64375241" w:rsidR="006542F8" w:rsidRDefault="006542F8">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_Toc130939031 \h </w:instrText>
      </w:r>
      <w:r>
        <w:rPr>
          <w:noProof/>
        </w:rPr>
      </w:r>
      <w:r>
        <w:rPr>
          <w:noProof/>
        </w:rPr>
        <w:fldChar w:fldCharType="separate"/>
      </w:r>
      <w:r>
        <w:rPr>
          <w:noProof/>
        </w:rPr>
        <w:t>54</w:t>
      </w:r>
      <w:r>
        <w:rPr>
          <w:noProof/>
        </w:rPr>
        <w:fldChar w:fldCharType="end"/>
      </w:r>
    </w:p>
    <w:p w14:paraId="5743267B" w14:textId="7FB70082" w:rsidR="006542F8" w:rsidRDefault="006542F8">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_Toc130939032 \h </w:instrText>
      </w:r>
      <w:r>
        <w:rPr>
          <w:noProof/>
        </w:rPr>
      </w:r>
      <w:r>
        <w:rPr>
          <w:noProof/>
        </w:rPr>
        <w:fldChar w:fldCharType="separate"/>
      </w:r>
      <w:r>
        <w:rPr>
          <w:noProof/>
        </w:rPr>
        <w:t>54</w:t>
      </w:r>
      <w:r>
        <w:rPr>
          <w:noProof/>
        </w:rPr>
        <w:fldChar w:fldCharType="end"/>
      </w:r>
    </w:p>
    <w:p w14:paraId="46282788" w14:textId="593590CB" w:rsidR="006542F8" w:rsidRDefault="006542F8">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_Toc130939033 \h </w:instrText>
      </w:r>
      <w:r>
        <w:rPr>
          <w:noProof/>
        </w:rPr>
      </w:r>
      <w:r>
        <w:rPr>
          <w:noProof/>
        </w:rPr>
        <w:fldChar w:fldCharType="separate"/>
      </w:r>
      <w:r>
        <w:rPr>
          <w:noProof/>
        </w:rPr>
        <w:t>55</w:t>
      </w:r>
      <w:r>
        <w:rPr>
          <w:noProof/>
        </w:rPr>
        <w:fldChar w:fldCharType="end"/>
      </w:r>
    </w:p>
    <w:p w14:paraId="0D8166FF" w14:textId="09008811" w:rsidR="006542F8" w:rsidRDefault="006542F8">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_Toc130939034 \h </w:instrText>
      </w:r>
      <w:r>
        <w:rPr>
          <w:noProof/>
        </w:rPr>
      </w:r>
      <w:r>
        <w:rPr>
          <w:noProof/>
        </w:rPr>
        <w:fldChar w:fldCharType="separate"/>
      </w:r>
      <w:r>
        <w:rPr>
          <w:noProof/>
        </w:rPr>
        <w:t>55</w:t>
      </w:r>
      <w:r>
        <w:rPr>
          <w:noProof/>
        </w:rPr>
        <w:fldChar w:fldCharType="end"/>
      </w:r>
    </w:p>
    <w:p w14:paraId="38590F44" w14:textId="54742B05" w:rsidR="006542F8" w:rsidRDefault="006542F8">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_Toc130939035 \h </w:instrText>
      </w:r>
      <w:r>
        <w:rPr>
          <w:noProof/>
        </w:rPr>
      </w:r>
      <w:r>
        <w:rPr>
          <w:noProof/>
        </w:rPr>
        <w:fldChar w:fldCharType="separate"/>
      </w:r>
      <w:r>
        <w:rPr>
          <w:noProof/>
        </w:rPr>
        <w:t>56</w:t>
      </w:r>
      <w:r>
        <w:rPr>
          <w:noProof/>
        </w:rPr>
        <w:fldChar w:fldCharType="end"/>
      </w:r>
    </w:p>
    <w:p w14:paraId="4BAB7A3F" w14:textId="02AE57C5" w:rsidR="006542F8" w:rsidRDefault="006542F8">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_Toc130939036 \h </w:instrText>
      </w:r>
      <w:r>
        <w:rPr>
          <w:noProof/>
        </w:rPr>
      </w:r>
      <w:r>
        <w:rPr>
          <w:noProof/>
        </w:rPr>
        <w:fldChar w:fldCharType="separate"/>
      </w:r>
      <w:r>
        <w:rPr>
          <w:noProof/>
        </w:rPr>
        <w:t>57</w:t>
      </w:r>
      <w:r>
        <w:rPr>
          <w:noProof/>
        </w:rPr>
        <w:fldChar w:fldCharType="end"/>
      </w:r>
    </w:p>
    <w:p w14:paraId="0C7D94DD" w14:textId="6BAA8574" w:rsidR="006542F8" w:rsidRDefault="006542F8">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_Toc130939037 \h </w:instrText>
      </w:r>
      <w:r>
        <w:rPr>
          <w:noProof/>
        </w:rPr>
      </w:r>
      <w:r>
        <w:rPr>
          <w:noProof/>
        </w:rPr>
        <w:fldChar w:fldCharType="separate"/>
      </w:r>
      <w:r>
        <w:rPr>
          <w:noProof/>
        </w:rPr>
        <w:t>58</w:t>
      </w:r>
      <w:r>
        <w:rPr>
          <w:noProof/>
        </w:rPr>
        <w:fldChar w:fldCharType="end"/>
      </w:r>
    </w:p>
    <w:p w14:paraId="48C48AD2" w14:textId="08BCDA1E" w:rsidR="006542F8" w:rsidRDefault="006542F8">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_Toc130939038 \h </w:instrText>
      </w:r>
      <w:r>
        <w:rPr>
          <w:noProof/>
        </w:rPr>
      </w:r>
      <w:r>
        <w:rPr>
          <w:noProof/>
        </w:rPr>
        <w:fldChar w:fldCharType="separate"/>
      </w:r>
      <w:r>
        <w:rPr>
          <w:noProof/>
        </w:rPr>
        <w:t>59</w:t>
      </w:r>
      <w:r>
        <w:rPr>
          <w:noProof/>
        </w:rPr>
        <w:fldChar w:fldCharType="end"/>
      </w:r>
    </w:p>
    <w:p w14:paraId="370E7E65" w14:textId="78C0299F" w:rsidR="006542F8" w:rsidRDefault="006542F8">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_Toc130939039 \h </w:instrText>
      </w:r>
      <w:r>
        <w:rPr>
          <w:noProof/>
        </w:rPr>
      </w:r>
      <w:r>
        <w:rPr>
          <w:noProof/>
        </w:rPr>
        <w:fldChar w:fldCharType="separate"/>
      </w:r>
      <w:r>
        <w:rPr>
          <w:noProof/>
        </w:rPr>
        <w:t>60</w:t>
      </w:r>
      <w:r>
        <w:rPr>
          <w:noProof/>
        </w:rPr>
        <w:fldChar w:fldCharType="end"/>
      </w:r>
    </w:p>
    <w:p w14:paraId="4213B5F1" w14:textId="6FF6F178" w:rsidR="006542F8" w:rsidRDefault="006542F8">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_Toc130939040 \h </w:instrText>
      </w:r>
      <w:r>
        <w:rPr>
          <w:noProof/>
        </w:rPr>
      </w:r>
      <w:r>
        <w:rPr>
          <w:noProof/>
        </w:rPr>
        <w:fldChar w:fldCharType="separate"/>
      </w:r>
      <w:r>
        <w:rPr>
          <w:noProof/>
        </w:rPr>
        <w:t>61</w:t>
      </w:r>
      <w:r>
        <w:rPr>
          <w:noProof/>
        </w:rPr>
        <w:fldChar w:fldCharType="end"/>
      </w:r>
    </w:p>
    <w:p w14:paraId="0937C2CF" w14:textId="786BDA7F" w:rsidR="006542F8" w:rsidRDefault="006542F8">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_Toc130939041 \h </w:instrText>
      </w:r>
      <w:r>
        <w:rPr>
          <w:noProof/>
        </w:rPr>
      </w:r>
      <w:r>
        <w:rPr>
          <w:noProof/>
        </w:rPr>
        <w:fldChar w:fldCharType="separate"/>
      </w:r>
      <w:r>
        <w:rPr>
          <w:noProof/>
        </w:rPr>
        <w:t>61</w:t>
      </w:r>
      <w:r>
        <w:rPr>
          <w:noProof/>
        </w:rPr>
        <w:fldChar w:fldCharType="end"/>
      </w:r>
    </w:p>
    <w:p w14:paraId="3B393406" w14:textId="4B3777A9" w:rsidR="006542F8" w:rsidRDefault="006542F8">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_Toc130939042 \h </w:instrText>
      </w:r>
      <w:r>
        <w:rPr>
          <w:noProof/>
        </w:rPr>
      </w:r>
      <w:r>
        <w:rPr>
          <w:noProof/>
        </w:rPr>
        <w:fldChar w:fldCharType="separate"/>
      </w:r>
      <w:r>
        <w:rPr>
          <w:noProof/>
        </w:rPr>
        <w:t>61</w:t>
      </w:r>
      <w:r>
        <w:rPr>
          <w:noProof/>
        </w:rPr>
        <w:fldChar w:fldCharType="end"/>
      </w:r>
    </w:p>
    <w:p w14:paraId="1C8DA632" w14:textId="7CC3BBA2" w:rsidR="006542F8" w:rsidRDefault="006542F8">
      <w:pPr>
        <w:pStyle w:val="TOC4"/>
        <w:rPr>
          <w:rFonts w:ascii="Calibri" w:hAnsi="Calibri"/>
          <w:noProof/>
          <w:sz w:val="22"/>
          <w:szCs w:val="22"/>
          <w:lang w:eastAsia="en-GB"/>
        </w:rPr>
      </w:pPr>
      <w:r w:rsidRPr="00F635C6">
        <w:rPr>
          <w:noProof/>
          <w:lang w:val="en-US"/>
        </w:rPr>
        <w:t>6.2.5.3</w:t>
      </w:r>
      <w:r>
        <w:rPr>
          <w:rFonts w:ascii="Calibri" w:hAnsi="Calibri"/>
          <w:noProof/>
          <w:sz w:val="22"/>
          <w:szCs w:val="22"/>
          <w:lang w:eastAsia="en-GB"/>
        </w:rPr>
        <w:tab/>
      </w:r>
      <w:r w:rsidRPr="00F635C6">
        <w:rPr>
          <w:noProof/>
          <w:lang w:val="en-US"/>
        </w:rPr>
        <w:t>Simple data types and enumerations</w:t>
      </w:r>
      <w:r>
        <w:rPr>
          <w:noProof/>
        </w:rPr>
        <w:tab/>
      </w:r>
      <w:r>
        <w:rPr>
          <w:noProof/>
        </w:rPr>
        <w:fldChar w:fldCharType="begin" w:fldLock="1"/>
      </w:r>
      <w:r>
        <w:rPr>
          <w:noProof/>
        </w:rPr>
        <w:instrText xml:space="preserve"> PAGEREF _Toc130939043 \h </w:instrText>
      </w:r>
      <w:r>
        <w:rPr>
          <w:noProof/>
        </w:rPr>
      </w:r>
      <w:r>
        <w:rPr>
          <w:noProof/>
        </w:rPr>
        <w:fldChar w:fldCharType="separate"/>
      </w:r>
      <w:r>
        <w:rPr>
          <w:noProof/>
        </w:rPr>
        <w:t>61</w:t>
      </w:r>
      <w:r>
        <w:rPr>
          <w:noProof/>
        </w:rPr>
        <w:fldChar w:fldCharType="end"/>
      </w:r>
    </w:p>
    <w:p w14:paraId="012D81BE" w14:textId="622182EF" w:rsidR="006542F8" w:rsidRDefault="006542F8">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_Toc130939044 \h </w:instrText>
      </w:r>
      <w:r>
        <w:rPr>
          <w:noProof/>
        </w:rPr>
      </w:r>
      <w:r>
        <w:rPr>
          <w:noProof/>
        </w:rPr>
        <w:fldChar w:fldCharType="separate"/>
      </w:r>
      <w:r>
        <w:rPr>
          <w:noProof/>
        </w:rPr>
        <w:t>61</w:t>
      </w:r>
      <w:r>
        <w:rPr>
          <w:noProof/>
        </w:rPr>
        <w:fldChar w:fldCharType="end"/>
      </w:r>
    </w:p>
    <w:p w14:paraId="49D704A1" w14:textId="5203F0AE" w:rsidR="006542F8" w:rsidRDefault="006542F8">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_Toc130939045 \h </w:instrText>
      </w:r>
      <w:r>
        <w:rPr>
          <w:noProof/>
        </w:rPr>
      </w:r>
      <w:r>
        <w:rPr>
          <w:noProof/>
        </w:rPr>
        <w:fldChar w:fldCharType="separate"/>
      </w:r>
      <w:r>
        <w:rPr>
          <w:noProof/>
        </w:rPr>
        <w:t>61</w:t>
      </w:r>
      <w:r>
        <w:rPr>
          <w:noProof/>
        </w:rPr>
        <w:fldChar w:fldCharType="end"/>
      </w:r>
    </w:p>
    <w:p w14:paraId="58D96D94" w14:textId="19123DD0" w:rsidR="006542F8" w:rsidRDefault="006542F8">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_Toc130939046 \h </w:instrText>
      </w:r>
      <w:r>
        <w:rPr>
          <w:noProof/>
        </w:rPr>
      </w:r>
      <w:r>
        <w:rPr>
          <w:noProof/>
        </w:rPr>
        <w:fldChar w:fldCharType="separate"/>
      </w:r>
      <w:r>
        <w:rPr>
          <w:noProof/>
        </w:rPr>
        <w:t>62</w:t>
      </w:r>
      <w:r>
        <w:rPr>
          <w:noProof/>
        </w:rPr>
        <w:fldChar w:fldCharType="end"/>
      </w:r>
    </w:p>
    <w:p w14:paraId="284DAAF2" w14:textId="5CA41AB9" w:rsidR="006542F8" w:rsidRDefault="006542F8">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_Toc130939047 \h </w:instrText>
      </w:r>
      <w:r>
        <w:rPr>
          <w:noProof/>
        </w:rPr>
      </w:r>
      <w:r>
        <w:rPr>
          <w:noProof/>
        </w:rPr>
        <w:fldChar w:fldCharType="separate"/>
      </w:r>
      <w:r>
        <w:rPr>
          <w:noProof/>
        </w:rPr>
        <w:t>62</w:t>
      </w:r>
      <w:r>
        <w:rPr>
          <w:noProof/>
        </w:rPr>
        <w:fldChar w:fldCharType="end"/>
      </w:r>
    </w:p>
    <w:p w14:paraId="46A3DA22" w14:textId="37CC05B0" w:rsidR="006542F8" w:rsidRDefault="006542F8">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_Toc130939048 \h </w:instrText>
      </w:r>
      <w:r>
        <w:rPr>
          <w:noProof/>
        </w:rPr>
      </w:r>
      <w:r>
        <w:rPr>
          <w:noProof/>
        </w:rPr>
        <w:fldChar w:fldCharType="separate"/>
      </w:r>
      <w:r>
        <w:rPr>
          <w:noProof/>
        </w:rPr>
        <w:t>62</w:t>
      </w:r>
      <w:r>
        <w:rPr>
          <w:noProof/>
        </w:rPr>
        <w:fldChar w:fldCharType="end"/>
      </w:r>
    </w:p>
    <w:p w14:paraId="16F42A7D" w14:textId="04661108" w:rsidR="006542F8" w:rsidRDefault="006542F8">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_Toc130939049 \h </w:instrText>
      </w:r>
      <w:r>
        <w:rPr>
          <w:noProof/>
        </w:rPr>
      </w:r>
      <w:r>
        <w:rPr>
          <w:noProof/>
        </w:rPr>
        <w:fldChar w:fldCharType="separate"/>
      </w:r>
      <w:r>
        <w:rPr>
          <w:noProof/>
        </w:rPr>
        <w:t>62</w:t>
      </w:r>
      <w:r>
        <w:rPr>
          <w:noProof/>
        </w:rPr>
        <w:fldChar w:fldCharType="end"/>
      </w:r>
    </w:p>
    <w:p w14:paraId="300EB29C" w14:textId="2D9E1A31" w:rsidR="006542F8" w:rsidRDefault="006542F8">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_Toc130939050 \h </w:instrText>
      </w:r>
      <w:r>
        <w:rPr>
          <w:noProof/>
        </w:rPr>
      </w:r>
      <w:r>
        <w:rPr>
          <w:noProof/>
        </w:rPr>
        <w:fldChar w:fldCharType="separate"/>
      </w:r>
      <w:r>
        <w:rPr>
          <w:noProof/>
        </w:rPr>
        <w:t>62</w:t>
      </w:r>
      <w:r>
        <w:rPr>
          <w:noProof/>
        </w:rPr>
        <w:fldChar w:fldCharType="end"/>
      </w:r>
    </w:p>
    <w:p w14:paraId="3EE6E32A" w14:textId="4C891A5A" w:rsidR="006542F8" w:rsidRDefault="006542F8">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_Toc130939051 \h </w:instrText>
      </w:r>
      <w:r>
        <w:rPr>
          <w:noProof/>
        </w:rPr>
      </w:r>
      <w:r>
        <w:rPr>
          <w:noProof/>
        </w:rPr>
        <w:fldChar w:fldCharType="separate"/>
      </w:r>
      <w:r>
        <w:rPr>
          <w:noProof/>
        </w:rPr>
        <w:t>62</w:t>
      </w:r>
      <w:r>
        <w:rPr>
          <w:noProof/>
        </w:rPr>
        <w:fldChar w:fldCharType="end"/>
      </w:r>
    </w:p>
    <w:p w14:paraId="3AA58997" w14:textId="3FD48CFD" w:rsidR="006542F8" w:rsidRDefault="006542F8">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_Toc130939052 \h </w:instrText>
      </w:r>
      <w:r>
        <w:rPr>
          <w:noProof/>
        </w:rPr>
      </w:r>
      <w:r>
        <w:rPr>
          <w:noProof/>
        </w:rPr>
        <w:fldChar w:fldCharType="separate"/>
      </w:r>
      <w:r>
        <w:rPr>
          <w:noProof/>
        </w:rPr>
        <w:t>62</w:t>
      </w:r>
      <w:r>
        <w:rPr>
          <w:noProof/>
        </w:rPr>
        <w:fldChar w:fldCharType="end"/>
      </w:r>
    </w:p>
    <w:p w14:paraId="7B9C3CB2" w14:textId="767DA350" w:rsidR="006542F8" w:rsidRDefault="006542F8">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_Toc130939053 \h </w:instrText>
      </w:r>
      <w:r>
        <w:rPr>
          <w:noProof/>
        </w:rPr>
      </w:r>
      <w:r>
        <w:rPr>
          <w:noProof/>
        </w:rPr>
        <w:fldChar w:fldCharType="separate"/>
      </w:r>
      <w:r>
        <w:rPr>
          <w:noProof/>
        </w:rPr>
        <w:t>62</w:t>
      </w:r>
      <w:r>
        <w:rPr>
          <w:noProof/>
        </w:rPr>
        <w:fldChar w:fldCharType="end"/>
      </w:r>
    </w:p>
    <w:p w14:paraId="33D16683" w14:textId="610A70A8" w:rsidR="006542F8" w:rsidRDefault="006542F8">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_Toc130939054 \h </w:instrText>
      </w:r>
      <w:r>
        <w:rPr>
          <w:noProof/>
        </w:rPr>
      </w:r>
      <w:r>
        <w:rPr>
          <w:noProof/>
        </w:rPr>
        <w:fldChar w:fldCharType="separate"/>
      </w:r>
      <w:r>
        <w:rPr>
          <w:noProof/>
        </w:rPr>
        <w:t>62</w:t>
      </w:r>
      <w:r>
        <w:rPr>
          <w:noProof/>
        </w:rPr>
        <w:fldChar w:fldCharType="end"/>
      </w:r>
    </w:p>
    <w:p w14:paraId="03566E29" w14:textId="6097E7DE" w:rsidR="006542F8" w:rsidRDefault="006542F8">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_Toc130939055 \h </w:instrText>
      </w:r>
      <w:r>
        <w:rPr>
          <w:noProof/>
        </w:rPr>
      </w:r>
      <w:r>
        <w:rPr>
          <w:noProof/>
        </w:rPr>
        <w:fldChar w:fldCharType="separate"/>
      </w:r>
      <w:r>
        <w:rPr>
          <w:noProof/>
        </w:rPr>
        <w:t>62</w:t>
      </w:r>
      <w:r>
        <w:rPr>
          <w:noProof/>
        </w:rPr>
        <w:fldChar w:fldCharType="end"/>
      </w:r>
    </w:p>
    <w:p w14:paraId="25CCC1B6" w14:textId="3031A285" w:rsidR="006542F8" w:rsidRDefault="006542F8">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_Toc130939056 \h </w:instrText>
      </w:r>
      <w:r>
        <w:rPr>
          <w:noProof/>
        </w:rPr>
      </w:r>
      <w:r>
        <w:rPr>
          <w:noProof/>
        </w:rPr>
        <w:fldChar w:fldCharType="separate"/>
      </w:r>
      <w:r>
        <w:rPr>
          <w:noProof/>
        </w:rPr>
        <w:t>63</w:t>
      </w:r>
      <w:r>
        <w:rPr>
          <w:noProof/>
        </w:rPr>
        <w:fldChar w:fldCharType="end"/>
      </w:r>
    </w:p>
    <w:p w14:paraId="3B301A0A" w14:textId="5381E8CC" w:rsidR="006542F8" w:rsidRDefault="006542F8">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_Toc130939057 \h </w:instrText>
      </w:r>
      <w:r>
        <w:rPr>
          <w:noProof/>
        </w:rPr>
      </w:r>
      <w:r>
        <w:rPr>
          <w:noProof/>
        </w:rPr>
        <w:fldChar w:fldCharType="separate"/>
      </w:r>
      <w:r>
        <w:rPr>
          <w:noProof/>
        </w:rPr>
        <w:t>63</w:t>
      </w:r>
      <w:r>
        <w:rPr>
          <w:noProof/>
        </w:rPr>
        <w:fldChar w:fldCharType="end"/>
      </w:r>
    </w:p>
    <w:p w14:paraId="3F63D0F1" w14:textId="76D82C28" w:rsidR="006542F8" w:rsidRDefault="006542F8">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_Toc130939058 \h </w:instrText>
      </w:r>
      <w:r>
        <w:rPr>
          <w:noProof/>
        </w:rPr>
      </w:r>
      <w:r>
        <w:rPr>
          <w:noProof/>
        </w:rPr>
        <w:fldChar w:fldCharType="separate"/>
      </w:r>
      <w:r>
        <w:rPr>
          <w:noProof/>
        </w:rPr>
        <w:t>63</w:t>
      </w:r>
      <w:r>
        <w:rPr>
          <w:noProof/>
        </w:rPr>
        <w:fldChar w:fldCharType="end"/>
      </w:r>
    </w:p>
    <w:p w14:paraId="7353892F" w14:textId="041411BB" w:rsidR="006542F8" w:rsidRDefault="006542F8">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_Toc130939059 \h </w:instrText>
      </w:r>
      <w:r>
        <w:rPr>
          <w:noProof/>
        </w:rPr>
      </w:r>
      <w:r>
        <w:rPr>
          <w:noProof/>
        </w:rPr>
        <w:fldChar w:fldCharType="separate"/>
      </w:r>
      <w:r>
        <w:rPr>
          <w:noProof/>
        </w:rPr>
        <w:t>63</w:t>
      </w:r>
      <w:r>
        <w:rPr>
          <w:noProof/>
        </w:rPr>
        <w:fldChar w:fldCharType="end"/>
      </w:r>
    </w:p>
    <w:p w14:paraId="66C2D5E5" w14:textId="554AA1EE" w:rsidR="006542F8" w:rsidRDefault="006542F8">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_Toc130939060 \h </w:instrText>
      </w:r>
      <w:r>
        <w:rPr>
          <w:noProof/>
        </w:rPr>
      </w:r>
      <w:r>
        <w:rPr>
          <w:noProof/>
        </w:rPr>
        <w:fldChar w:fldCharType="separate"/>
      </w:r>
      <w:r>
        <w:rPr>
          <w:noProof/>
        </w:rPr>
        <w:t>63</w:t>
      </w:r>
      <w:r>
        <w:rPr>
          <w:noProof/>
        </w:rPr>
        <w:fldChar w:fldCharType="end"/>
      </w:r>
    </w:p>
    <w:p w14:paraId="5B949BEA" w14:textId="0B13EC6D" w:rsidR="006542F8" w:rsidRDefault="006542F8">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_Toc130939061 \h </w:instrText>
      </w:r>
      <w:r>
        <w:rPr>
          <w:noProof/>
        </w:rPr>
      </w:r>
      <w:r>
        <w:rPr>
          <w:noProof/>
        </w:rPr>
        <w:fldChar w:fldCharType="separate"/>
      </w:r>
      <w:r>
        <w:rPr>
          <w:noProof/>
        </w:rPr>
        <w:t>63</w:t>
      </w:r>
      <w:r>
        <w:rPr>
          <w:noProof/>
        </w:rPr>
        <w:fldChar w:fldCharType="end"/>
      </w:r>
    </w:p>
    <w:p w14:paraId="6F2E4529" w14:textId="601B6020" w:rsidR="006542F8" w:rsidRDefault="006542F8">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_Toc130939062 \h </w:instrText>
      </w:r>
      <w:r>
        <w:rPr>
          <w:noProof/>
        </w:rPr>
      </w:r>
      <w:r>
        <w:rPr>
          <w:noProof/>
        </w:rPr>
        <w:fldChar w:fldCharType="separate"/>
      </w:r>
      <w:r>
        <w:rPr>
          <w:noProof/>
        </w:rPr>
        <w:t>63</w:t>
      </w:r>
      <w:r>
        <w:rPr>
          <w:noProof/>
        </w:rPr>
        <w:fldChar w:fldCharType="end"/>
      </w:r>
    </w:p>
    <w:p w14:paraId="5D2017F9" w14:textId="0E36BF00" w:rsidR="006542F8" w:rsidRDefault="006542F8">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_Toc130939063 \h </w:instrText>
      </w:r>
      <w:r>
        <w:rPr>
          <w:noProof/>
        </w:rPr>
      </w:r>
      <w:r>
        <w:rPr>
          <w:noProof/>
        </w:rPr>
        <w:fldChar w:fldCharType="separate"/>
      </w:r>
      <w:r>
        <w:rPr>
          <w:noProof/>
        </w:rPr>
        <w:t>64</w:t>
      </w:r>
      <w:r>
        <w:rPr>
          <w:noProof/>
        </w:rPr>
        <w:fldChar w:fldCharType="end"/>
      </w:r>
    </w:p>
    <w:p w14:paraId="3344A2D2" w14:textId="1CEBC6FB" w:rsidR="006542F8" w:rsidRDefault="006542F8">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_Toc130939064 \h </w:instrText>
      </w:r>
      <w:r>
        <w:rPr>
          <w:noProof/>
        </w:rPr>
      </w:r>
      <w:r>
        <w:rPr>
          <w:noProof/>
        </w:rPr>
        <w:fldChar w:fldCharType="separate"/>
      </w:r>
      <w:r>
        <w:rPr>
          <w:noProof/>
        </w:rPr>
        <w:t>64</w:t>
      </w:r>
      <w:r>
        <w:rPr>
          <w:noProof/>
        </w:rPr>
        <w:fldChar w:fldCharType="end"/>
      </w:r>
    </w:p>
    <w:p w14:paraId="6B271353" w14:textId="0125F317" w:rsidR="006542F8" w:rsidRDefault="006542F8">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_Toc130939065 \h </w:instrText>
      </w:r>
      <w:r>
        <w:rPr>
          <w:noProof/>
        </w:rPr>
      </w:r>
      <w:r>
        <w:rPr>
          <w:noProof/>
        </w:rPr>
        <w:fldChar w:fldCharType="separate"/>
      </w:r>
      <w:r>
        <w:rPr>
          <w:noProof/>
        </w:rPr>
        <w:t>64</w:t>
      </w:r>
      <w:r>
        <w:rPr>
          <w:noProof/>
        </w:rPr>
        <w:fldChar w:fldCharType="end"/>
      </w:r>
    </w:p>
    <w:p w14:paraId="551D4A77" w14:textId="0A6F63ED" w:rsidR="006542F8" w:rsidRDefault="006542F8">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_Toc130939066 \h </w:instrText>
      </w:r>
      <w:r>
        <w:rPr>
          <w:noProof/>
        </w:rPr>
      </w:r>
      <w:r>
        <w:rPr>
          <w:noProof/>
        </w:rPr>
        <w:fldChar w:fldCharType="separate"/>
      </w:r>
      <w:r>
        <w:rPr>
          <w:noProof/>
        </w:rPr>
        <w:t>64</w:t>
      </w:r>
      <w:r>
        <w:rPr>
          <w:noProof/>
        </w:rPr>
        <w:fldChar w:fldCharType="end"/>
      </w:r>
    </w:p>
    <w:p w14:paraId="5FBEA60C" w14:textId="6657A288" w:rsidR="006542F8" w:rsidRDefault="006542F8">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_Toc130939067 \h </w:instrText>
      </w:r>
      <w:r>
        <w:rPr>
          <w:noProof/>
        </w:rPr>
      </w:r>
      <w:r>
        <w:rPr>
          <w:noProof/>
        </w:rPr>
        <w:fldChar w:fldCharType="separate"/>
      </w:r>
      <w:r>
        <w:rPr>
          <w:noProof/>
        </w:rPr>
        <w:t>64</w:t>
      </w:r>
      <w:r>
        <w:rPr>
          <w:noProof/>
        </w:rPr>
        <w:fldChar w:fldCharType="end"/>
      </w:r>
    </w:p>
    <w:p w14:paraId="2FF50D00" w14:textId="7B575C96" w:rsidR="006542F8" w:rsidRDefault="006542F8">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_Toc130939068 \h </w:instrText>
      </w:r>
      <w:r>
        <w:rPr>
          <w:noProof/>
        </w:rPr>
      </w:r>
      <w:r>
        <w:rPr>
          <w:noProof/>
        </w:rPr>
        <w:fldChar w:fldCharType="separate"/>
      </w:r>
      <w:r>
        <w:rPr>
          <w:noProof/>
        </w:rPr>
        <w:t>64</w:t>
      </w:r>
      <w:r>
        <w:rPr>
          <w:noProof/>
        </w:rPr>
        <w:fldChar w:fldCharType="end"/>
      </w:r>
    </w:p>
    <w:p w14:paraId="67008F64" w14:textId="090712D6" w:rsidR="006542F8" w:rsidRDefault="006542F8">
      <w:pPr>
        <w:pStyle w:val="TOC4"/>
        <w:rPr>
          <w:rFonts w:ascii="Calibri" w:hAnsi="Calibri"/>
          <w:noProof/>
          <w:sz w:val="22"/>
          <w:szCs w:val="22"/>
          <w:lang w:eastAsia="en-GB"/>
        </w:rPr>
      </w:pPr>
      <w:r w:rsidRPr="00F635C6">
        <w:rPr>
          <w:noProof/>
          <w:lang w:val="en-US"/>
        </w:rPr>
        <w:t>6.3.4.2</w:t>
      </w:r>
      <w:r>
        <w:rPr>
          <w:rFonts w:ascii="Calibri" w:hAnsi="Calibri"/>
          <w:noProof/>
          <w:sz w:val="22"/>
          <w:szCs w:val="22"/>
          <w:lang w:eastAsia="en-GB"/>
        </w:rPr>
        <w:tab/>
      </w:r>
      <w:r w:rsidRPr="00F635C6">
        <w:rPr>
          <w:noProof/>
          <w:lang w:val="en-US"/>
        </w:rPr>
        <w:t>Structured data types</w:t>
      </w:r>
      <w:r>
        <w:rPr>
          <w:noProof/>
        </w:rPr>
        <w:tab/>
      </w:r>
      <w:r>
        <w:rPr>
          <w:noProof/>
        </w:rPr>
        <w:fldChar w:fldCharType="begin" w:fldLock="1"/>
      </w:r>
      <w:r>
        <w:rPr>
          <w:noProof/>
        </w:rPr>
        <w:instrText xml:space="preserve"> PAGEREF _Toc130939069 \h </w:instrText>
      </w:r>
      <w:r>
        <w:rPr>
          <w:noProof/>
        </w:rPr>
      </w:r>
      <w:r>
        <w:rPr>
          <w:noProof/>
        </w:rPr>
        <w:fldChar w:fldCharType="separate"/>
      </w:r>
      <w:r>
        <w:rPr>
          <w:noProof/>
        </w:rPr>
        <w:t>65</w:t>
      </w:r>
      <w:r>
        <w:rPr>
          <w:noProof/>
        </w:rPr>
        <w:fldChar w:fldCharType="end"/>
      </w:r>
    </w:p>
    <w:p w14:paraId="1B89D9BB" w14:textId="3E9DA5D0" w:rsidR="006542F8" w:rsidRDefault="006542F8">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_Toc130939070 \h </w:instrText>
      </w:r>
      <w:r>
        <w:rPr>
          <w:noProof/>
        </w:rPr>
      </w:r>
      <w:r>
        <w:rPr>
          <w:noProof/>
        </w:rPr>
        <w:fldChar w:fldCharType="separate"/>
      </w:r>
      <w:r>
        <w:rPr>
          <w:noProof/>
        </w:rPr>
        <w:t>65</w:t>
      </w:r>
      <w:r>
        <w:rPr>
          <w:noProof/>
        </w:rPr>
        <w:fldChar w:fldCharType="end"/>
      </w:r>
    </w:p>
    <w:p w14:paraId="12728BB7" w14:textId="0DD3B789" w:rsidR="006542F8" w:rsidRDefault="006542F8">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_Toc130939071 \h </w:instrText>
      </w:r>
      <w:r>
        <w:rPr>
          <w:noProof/>
        </w:rPr>
      </w:r>
      <w:r>
        <w:rPr>
          <w:noProof/>
        </w:rPr>
        <w:fldChar w:fldCharType="separate"/>
      </w:r>
      <w:r>
        <w:rPr>
          <w:noProof/>
        </w:rPr>
        <w:t>65</w:t>
      </w:r>
      <w:r>
        <w:rPr>
          <w:noProof/>
        </w:rPr>
        <w:fldChar w:fldCharType="end"/>
      </w:r>
    </w:p>
    <w:p w14:paraId="4F66A879" w14:textId="4EADAE48" w:rsidR="006542F8" w:rsidRDefault="006542F8">
      <w:pPr>
        <w:pStyle w:val="TOC4"/>
        <w:rPr>
          <w:rFonts w:ascii="Calibri" w:hAnsi="Calibri"/>
          <w:noProof/>
          <w:sz w:val="22"/>
          <w:szCs w:val="22"/>
          <w:lang w:eastAsia="en-GB"/>
        </w:rPr>
      </w:pPr>
      <w:r w:rsidRPr="00F635C6">
        <w:rPr>
          <w:noProof/>
          <w:lang w:val="en-US"/>
        </w:rPr>
        <w:t>6.3.4.3</w:t>
      </w:r>
      <w:r>
        <w:rPr>
          <w:rFonts w:ascii="Calibri" w:hAnsi="Calibri"/>
          <w:noProof/>
          <w:sz w:val="22"/>
          <w:szCs w:val="22"/>
          <w:lang w:eastAsia="en-GB"/>
        </w:rPr>
        <w:tab/>
      </w:r>
      <w:r w:rsidRPr="00F635C6">
        <w:rPr>
          <w:noProof/>
          <w:lang w:val="en-US"/>
        </w:rPr>
        <w:t>Simple data types and enumerations</w:t>
      </w:r>
      <w:r>
        <w:rPr>
          <w:noProof/>
        </w:rPr>
        <w:tab/>
      </w:r>
      <w:r>
        <w:rPr>
          <w:noProof/>
        </w:rPr>
        <w:fldChar w:fldCharType="begin" w:fldLock="1"/>
      </w:r>
      <w:r>
        <w:rPr>
          <w:noProof/>
        </w:rPr>
        <w:instrText xml:space="preserve"> PAGEREF _Toc130939072 \h </w:instrText>
      </w:r>
      <w:r>
        <w:rPr>
          <w:noProof/>
        </w:rPr>
      </w:r>
      <w:r>
        <w:rPr>
          <w:noProof/>
        </w:rPr>
        <w:fldChar w:fldCharType="separate"/>
      </w:r>
      <w:r>
        <w:rPr>
          <w:noProof/>
        </w:rPr>
        <w:t>65</w:t>
      </w:r>
      <w:r>
        <w:rPr>
          <w:noProof/>
        </w:rPr>
        <w:fldChar w:fldCharType="end"/>
      </w:r>
    </w:p>
    <w:p w14:paraId="3059FE41" w14:textId="3621B6CF" w:rsidR="006542F8" w:rsidRDefault="006542F8">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_Toc130939073 \h </w:instrText>
      </w:r>
      <w:r>
        <w:rPr>
          <w:noProof/>
        </w:rPr>
      </w:r>
      <w:r>
        <w:rPr>
          <w:noProof/>
        </w:rPr>
        <w:fldChar w:fldCharType="separate"/>
      </w:r>
      <w:r>
        <w:rPr>
          <w:noProof/>
        </w:rPr>
        <w:t>65</w:t>
      </w:r>
      <w:r>
        <w:rPr>
          <w:noProof/>
        </w:rPr>
        <w:fldChar w:fldCharType="end"/>
      </w:r>
    </w:p>
    <w:p w14:paraId="077BC45B" w14:textId="2FC5E2B6" w:rsidR="006542F8" w:rsidRDefault="006542F8">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_Toc130939074 \h </w:instrText>
      </w:r>
      <w:r>
        <w:rPr>
          <w:noProof/>
        </w:rPr>
      </w:r>
      <w:r>
        <w:rPr>
          <w:noProof/>
        </w:rPr>
        <w:fldChar w:fldCharType="separate"/>
      </w:r>
      <w:r>
        <w:rPr>
          <w:noProof/>
        </w:rPr>
        <w:t>66</w:t>
      </w:r>
      <w:r>
        <w:rPr>
          <w:noProof/>
        </w:rPr>
        <w:fldChar w:fldCharType="end"/>
      </w:r>
    </w:p>
    <w:p w14:paraId="32288823" w14:textId="0F23351C" w:rsidR="006542F8" w:rsidRDefault="006542F8">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_Toc130939075 \h </w:instrText>
      </w:r>
      <w:r>
        <w:rPr>
          <w:noProof/>
        </w:rPr>
      </w:r>
      <w:r>
        <w:rPr>
          <w:noProof/>
        </w:rPr>
        <w:fldChar w:fldCharType="separate"/>
      </w:r>
      <w:r>
        <w:rPr>
          <w:noProof/>
        </w:rPr>
        <w:t>66</w:t>
      </w:r>
      <w:r>
        <w:rPr>
          <w:noProof/>
        </w:rPr>
        <w:fldChar w:fldCharType="end"/>
      </w:r>
    </w:p>
    <w:p w14:paraId="57FB7F94" w14:textId="328E4389" w:rsidR="006542F8" w:rsidRDefault="006542F8">
      <w:pPr>
        <w:pStyle w:val="TOC4"/>
        <w:rPr>
          <w:rFonts w:ascii="Calibri" w:hAnsi="Calibri"/>
          <w:noProof/>
          <w:sz w:val="22"/>
          <w:szCs w:val="22"/>
          <w:lang w:eastAsia="en-GB"/>
        </w:rPr>
      </w:pPr>
      <w:r>
        <w:rPr>
          <w:noProof/>
        </w:rPr>
        <w:lastRenderedPageBreak/>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_Toc130939076 \h </w:instrText>
      </w:r>
      <w:r>
        <w:rPr>
          <w:noProof/>
        </w:rPr>
      </w:r>
      <w:r>
        <w:rPr>
          <w:noProof/>
        </w:rPr>
        <w:fldChar w:fldCharType="separate"/>
      </w:r>
      <w:r>
        <w:rPr>
          <w:noProof/>
        </w:rPr>
        <w:t>66</w:t>
      </w:r>
      <w:r>
        <w:rPr>
          <w:noProof/>
        </w:rPr>
        <w:fldChar w:fldCharType="end"/>
      </w:r>
    </w:p>
    <w:p w14:paraId="665A3AF0" w14:textId="23A667F1" w:rsidR="006542F8" w:rsidRDefault="006542F8">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_Toc130939077 \h </w:instrText>
      </w:r>
      <w:r>
        <w:rPr>
          <w:noProof/>
        </w:rPr>
      </w:r>
      <w:r>
        <w:rPr>
          <w:noProof/>
        </w:rPr>
        <w:fldChar w:fldCharType="separate"/>
      </w:r>
      <w:r>
        <w:rPr>
          <w:noProof/>
        </w:rPr>
        <w:t>66</w:t>
      </w:r>
      <w:r>
        <w:rPr>
          <w:noProof/>
        </w:rPr>
        <w:fldChar w:fldCharType="end"/>
      </w:r>
    </w:p>
    <w:p w14:paraId="2E93F1CA" w14:textId="01448B50" w:rsidR="006542F8" w:rsidRDefault="006542F8">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_Toc130939078 \h </w:instrText>
      </w:r>
      <w:r>
        <w:rPr>
          <w:noProof/>
        </w:rPr>
      </w:r>
      <w:r>
        <w:rPr>
          <w:noProof/>
        </w:rPr>
        <w:fldChar w:fldCharType="separate"/>
      </w:r>
      <w:r>
        <w:rPr>
          <w:noProof/>
        </w:rPr>
        <w:t>66</w:t>
      </w:r>
      <w:r>
        <w:rPr>
          <w:noProof/>
        </w:rPr>
        <w:fldChar w:fldCharType="end"/>
      </w:r>
    </w:p>
    <w:p w14:paraId="7CAF9BBC" w14:textId="67BC0A3E" w:rsidR="006542F8" w:rsidRDefault="006542F8">
      <w:pPr>
        <w:pStyle w:val="TOC3"/>
        <w:rPr>
          <w:rFonts w:ascii="Calibri" w:hAnsi="Calibri"/>
          <w:noProof/>
          <w:sz w:val="22"/>
          <w:szCs w:val="22"/>
          <w:lang w:eastAsia="en-GB"/>
        </w:rPr>
      </w:pPr>
      <w:r>
        <w:rPr>
          <w:noProof/>
          <w:lang w:eastAsia="zh-CN"/>
        </w:rPr>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_Toc130939079 \h </w:instrText>
      </w:r>
      <w:r>
        <w:rPr>
          <w:noProof/>
        </w:rPr>
      </w:r>
      <w:r>
        <w:rPr>
          <w:noProof/>
        </w:rPr>
        <w:fldChar w:fldCharType="separate"/>
      </w:r>
      <w:r>
        <w:rPr>
          <w:noProof/>
        </w:rPr>
        <w:t>66</w:t>
      </w:r>
      <w:r>
        <w:rPr>
          <w:noProof/>
        </w:rPr>
        <w:fldChar w:fldCharType="end"/>
      </w:r>
    </w:p>
    <w:p w14:paraId="77F674D4" w14:textId="71CD1C5F" w:rsidR="006542F8" w:rsidRDefault="006542F8">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_Toc130939080 \h </w:instrText>
      </w:r>
      <w:r>
        <w:rPr>
          <w:noProof/>
        </w:rPr>
      </w:r>
      <w:r>
        <w:rPr>
          <w:noProof/>
        </w:rPr>
        <w:fldChar w:fldCharType="separate"/>
      </w:r>
      <w:r>
        <w:rPr>
          <w:noProof/>
        </w:rPr>
        <w:t>66</w:t>
      </w:r>
      <w:r>
        <w:rPr>
          <w:noProof/>
        </w:rPr>
        <w:fldChar w:fldCharType="end"/>
      </w:r>
    </w:p>
    <w:p w14:paraId="44ECDAD5" w14:textId="06F7799E" w:rsidR="006542F8" w:rsidRDefault="006542F8">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_Toc130939081 \h </w:instrText>
      </w:r>
      <w:r>
        <w:rPr>
          <w:noProof/>
        </w:rPr>
      </w:r>
      <w:r>
        <w:rPr>
          <w:noProof/>
        </w:rPr>
        <w:fldChar w:fldCharType="separate"/>
      </w:r>
      <w:r>
        <w:rPr>
          <w:noProof/>
        </w:rPr>
        <w:t>66</w:t>
      </w:r>
      <w:r>
        <w:rPr>
          <w:noProof/>
        </w:rPr>
        <w:fldChar w:fldCharType="end"/>
      </w:r>
    </w:p>
    <w:p w14:paraId="4D93F3EC" w14:textId="5FF6E7A9" w:rsidR="006542F8" w:rsidRDefault="006542F8">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_Toc130939082 \h </w:instrText>
      </w:r>
      <w:r>
        <w:rPr>
          <w:noProof/>
        </w:rPr>
      </w:r>
      <w:r>
        <w:rPr>
          <w:noProof/>
        </w:rPr>
        <w:fldChar w:fldCharType="separate"/>
      </w:r>
      <w:r>
        <w:rPr>
          <w:noProof/>
        </w:rPr>
        <w:t>66</w:t>
      </w:r>
      <w:r>
        <w:rPr>
          <w:noProof/>
        </w:rPr>
        <w:fldChar w:fldCharType="end"/>
      </w:r>
    </w:p>
    <w:p w14:paraId="400176B5" w14:textId="2B99C07B" w:rsidR="006542F8" w:rsidRDefault="006542F8">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_Toc130939083 \h </w:instrText>
      </w:r>
      <w:r>
        <w:rPr>
          <w:noProof/>
        </w:rPr>
      </w:r>
      <w:r>
        <w:rPr>
          <w:noProof/>
        </w:rPr>
        <w:fldChar w:fldCharType="separate"/>
      </w:r>
      <w:r>
        <w:rPr>
          <w:noProof/>
        </w:rPr>
        <w:t>66</w:t>
      </w:r>
      <w:r>
        <w:rPr>
          <w:noProof/>
        </w:rPr>
        <w:fldChar w:fldCharType="end"/>
      </w:r>
    </w:p>
    <w:p w14:paraId="1333CCA8" w14:textId="02841977" w:rsidR="006542F8" w:rsidRDefault="006542F8">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_Toc130939084 \h </w:instrText>
      </w:r>
      <w:r>
        <w:rPr>
          <w:noProof/>
        </w:rPr>
      </w:r>
      <w:r>
        <w:rPr>
          <w:noProof/>
        </w:rPr>
        <w:fldChar w:fldCharType="separate"/>
      </w:r>
      <w:r>
        <w:rPr>
          <w:noProof/>
        </w:rPr>
        <w:t>67</w:t>
      </w:r>
      <w:r>
        <w:rPr>
          <w:noProof/>
        </w:rPr>
        <w:fldChar w:fldCharType="end"/>
      </w:r>
    </w:p>
    <w:p w14:paraId="453F06C6" w14:textId="7B429DD0" w:rsidR="006542F8" w:rsidRDefault="006542F8">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_Toc130939085 \h </w:instrText>
      </w:r>
      <w:r>
        <w:rPr>
          <w:noProof/>
        </w:rPr>
      </w:r>
      <w:r>
        <w:rPr>
          <w:noProof/>
        </w:rPr>
        <w:fldChar w:fldCharType="separate"/>
      </w:r>
      <w:r>
        <w:rPr>
          <w:noProof/>
        </w:rPr>
        <w:t>74</w:t>
      </w:r>
      <w:r>
        <w:rPr>
          <w:noProof/>
        </w:rPr>
        <w:fldChar w:fldCharType="end"/>
      </w:r>
    </w:p>
    <w:p w14:paraId="1DF3A72F" w14:textId="63CAEA18" w:rsidR="006542F8" w:rsidRDefault="006542F8">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_Toc130939086 \h </w:instrText>
      </w:r>
      <w:r>
        <w:rPr>
          <w:noProof/>
        </w:rPr>
      </w:r>
      <w:r>
        <w:rPr>
          <w:noProof/>
        </w:rPr>
        <w:fldChar w:fldCharType="separate"/>
      </w:r>
      <w:r>
        <w:rPr>
          <w:noProof/>
        </w:rPr>
        <w:t>79</w:t>
      </w:r>
      <w:r>
        <w:rPr>
          <w:noProof/>
        </w:rPr>
        <w:fldChar w:fldCharType="end"/>
      </w:r>
    </w:p>
    <w:p w14:paraId="276173F8" w14:textId="730BAFBF" w:rsidR="006542F8" w:rsidRDefault="006542F8">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_Toc130939087 \h </w:instrText>
      </w:r>
      <w:r>
        <w:rPr>
          <w:noProof/>
        </w:rPr>
      </w:r>
      <w:r>
        <w:rPr>
          <w:noProof/>
        </w:rPr>
        <w:fldChar w:fldCharType="separate"/>
      </w:r>
      <w:r>
        <w:rPr>
          <w:noProof/>
        </w:rPr>
        <w:t>80</w:t>
      </w:r>
      <w:r>
        <w:rPr>
          <w:noProof/>
        </w:rPr>
        <w:fldChar w:fldCharType="end"/>
      </w:r>
    </w:p>
    <w:p w14:paraId="60AAA5EB" w14:textId="46CAD519" w:rsidR="006542F8" w:rsidRDefault="006542F8">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_Toc130939088 \h </w:instrText>
      </w:r>
      <w:r>
        <w:rPr>
          <w:noProof/>
        </w:rPr>
      </w:r>
      <w:r>
        <w:rPr>
          <w:noProof/>
        </w:rPr>
        <w:fldChar w:fldCharType="separate"/>
      </w:r>
      <w:r>
        <w:rPr>
          <w:noProof/>
        </w:rPr>
        <w:t>80</w:t>
      </w:r>
      <w:r>
        <w:rPr>
          <w:noProof/>
        </w:rPr>
        <w:fldChar w:fldCharType="end"/>
      </w:r>
    </w:p>
    <w:p w14:paraId="0DAC0463" w14:textId="0F770EC6" w:rsidR="006542F8" w:rsidRDefault="006542F8">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_Toc130939089 \h </w:instrText>
      </w:r>
      <w:r>
        <w:rPr>
          <w:noProof/>
        </w:rPr>
      </w:r>
      <w:r>
        <w:rPr>
          <w:noProof/>
        </w:rPr>
        <w:fldChar w:fldCharType="separate"/>
      </w:r>
      <w:r>
        <w:rPr>
          <w:noProof/>
        </w:rPr>
        <w:t>80</w:t>
      </w:r>
      <w:r>
        <w:rPr>
          <w:noProof/>
        </w:rPr>
        <w:fldChar w:fldCharType="end"/>
      </w:r>
    </w:p>
    <w:p w14:paraId="1B30FF8B" w14:textId="4438D875" w:rsidR="006542F8" w:rsidRDefault="006542F8">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_Toc130939090 \h </w:instrText>
      </w:r>
      <w:r>
        <w:rPr>
          <w:noProof/>
        </w:rPr>
      </w:r>
      <w:r>
        <w:rPr>
          <w:noProof/>
        </w:rPr>
        <w:fldChar w:fldCharType="separate"/>
      </w:r>
      <w:r>
        <w:rPr>
          <w:noProof/>
        </w:rPr>
        <w:t>81</w:t>
      </w:r>
      <w:r>
        <w:rPr>
          <w:noProof/>
        </w:rPr>
        <w:fldChar w:fldCharType="end"/>
      </w:r>
    </w:p>
    <w:p w14:paraId="41C8261A" w14:textId="5F7EB785" w:rsidR="006542F8" w:rsidRDefault="006542F8">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_Toc130939091 \h </w:instrText>
      </w:r>
      <w:r>
        <w:rPr>
          <w:noProof/>
        </w:rPr>
      </w:r>
      <w:r>
        <w:rPr>
          <w:noProof/>
        </w:rPr>
        <w:fldChar w:fldCharType="separate"/>
      </w:r>
      <w:r>
        <w:rPr>
          <w:noProof/>
        </w:rPr>
        <w:t>84</w:t>
      </w:r>
      <w:r>
        <w:rPr>
          <w:noProof/>
        </w:rPr>
        <w:fldChar w:fldCharType="end"/>
      </w:r>
    </w:p>
    <w:p w14:paraId="366A8C89" w14:textId="44E8DC0D" w:rsidR="006542F8" w:rsidRDefault="006542F8">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_Toc130939092 \h </w:instrText>
      </w:r>
      <w:r>
        <w:rPr>
          <w:noProof/>
        </w:rPr>
      </w:r>
      <w:r>
        <w:rPr>
          <w:noProof/>
        </w:rPr>
        <w:fldChar w:fldCharType="separate"/>
      </w:r>
      <w:r>
        <w:rPr>
          <w:noProof/>
        </w:rPr>
        <w:t>84</w:t>
      </w:r>
      <w:r>
        <w:rPr>
          <w:noProof/>
        </w:rPr>
        <w:fldChar w:fldCharType="end"/>
      </w:r>
    </w:p>
    <w:p w14:paraId="309E3C7C" w14:textId="544820B7" w:rsidR="006542F8" w:rsidRDefault="006542F8">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_Toc130939093 \h </w:instrText>
      </w:r>
      <w:r>
        <w:rPr>
          <w:noProof/>
        </w:rPr>
      </w:r>
      <w:r>
        <w:rPr>
          <w:noProof/>
        </w:rPr>
        <w:fldChar w:fldCharType="separate"/>
      </w:r>
      <w:r>
        <w:rPr>
          <w:noProof/>
        </w:rPr>
        <w:t>84</w:t>
      </w:r>
      <w:r>
        <w:rPr>
          <w:noProof/>
        </w:rPr>
        <w:fldChar w:fldCharType="end"/>
      </w:r>
    </w:p>
    <w:p w14:paraId="41833D49" w14:textId="12E25E32" w:rsidR="006542F8" w:rsidRDefault="006542F8">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_Toc130939094 \h </w:instrText>
      </w:r>
      <w:r>
        <w:rPr>
          <w:noProof/>
        </w:rPr>
      </w:r>
      <w:r>
        <w:rPr>
          <w:noProof/>
        </w:rPr>
        <w:fldChar w:fldCharType="separate"/>
      </w:r>
      <w:r>
        <w:rPr>
          <w:noProof/>
        </w:rPr>
        <w:t>84</w:t>
      </w:r>
      <w:r>
        <w:rPr>
          <w:noProof/>
        </w:rPr>
        <w:fldChar w:fldCharType="end"/>
      </w:r>
    </w:p>
    <w:p w14:paraId="62D2E3FF" w14:textId="7622FFB9" w:rsidR="006542F8" w:rsidRDefault="006542F8">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_Toc130939095 \h </w:instrText>
      </w:r>
      <w:r>
        <w:rPr>
          <w:noProof/>
        </w:rPr>
      </w:r>
      <w:r>
        <w:rPr>
          <w:noProof/>
        </w:rPr>
        <w:fldChar w:fldCharType="separate"/>
      </w:r>
      <w:r>
        <w:rPr>
          <w:noProof/>
        </w:rPr>
        <w:t>84</w:t>
      </w:r>
      <w:r>
        <w:rPr>
          <w:noProof/>
        </w:rPr>
        <w:fldChar w:fldCharType="end"/>
      </w:r>
    </w:p>
    <w:p w14:paraId="4F819C9B" w14:textId="2C939E85" w:rsidR="006542F8" w:rsidRDefault="006542F8">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_Toc130939096 \h </w:instrText>
      </w:r>
      <w:r>
        <w:rPr>
          <w:noProof/>
        </w:rPr>
      </w:r>
      <w:r>
        <w:rPr>
          <w:noProof/>
        </w:rPr>
        <w:fldChar w:fldCharType="separate"/>
      </w:r>
      <w:r>
        <w:rPr>
          <w:noProof/>
        </w:rPr>
        <w:t>84</w:t>
      </w:r>
      <w:r>
        <w:rPr>
          <w:noProof/>
        </w:rPr>
        <w:fldChar w:fldCharType="end"/>
      </w:r>
    </w:p>
    <w:p w14:paraId="3A61C086" w14:textId="456464F5" w:rsidR="006542F8" w:rsidRDefault="006542F8">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_Toc130939097 \h </w:instrText>
      </w:r>
      <w:r>
        <w:rPr>
          <w:noProof/>
        </w:rPr>
      </w:r>
      <w:r>
        <w:rPr>
          <w:noProof/>
        </w:rPr>
        <w:fldChar w:fldCharType="separate"/>
      </w:r>
      <w:r>
        <w:rPr>
          <w:noProof/>
        </w:rPr>
        <w:t>87</w:t>
      </w:r>
      <w:r>
        <w:rPr>
          <w:noProof/>
        </w:rPr>
        <w:fldChar w:fldCharType="end"/>
      </w:r>
    </w:p>
    <w:p w14:paraId="5323A2D4" w14:textId="20354ADE" w:rsidR="006542F8" w:rsidRDefault="006542F8">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_Toc130939098 \h </w:instrText>
      </w:r>
      <w:r>
        <w:rPr>
          <w:noProof/>
        </w:rPr>
      </w:r>
      <w:r>
        <w:rPr>
          <w:noProof/>
        </w:rPr>
        <w:fldChar w:fldCharType="separate"/>
      </w:r>
      <w:r>
        <w:rPr>
          <w:noProof/>
        </w:rPr>
        <w:t>88</w:t>
      </w:r>
      <w:r>
        <w:rPr>
          <w:noProof/>
        </w:rPr>
        <w:fldChar w:fldCharType="end"/>
      </w:r>
    </w:p>
    <w:p w14:paraId="192A8A2A" w14:textId="0FCB84EA" w:rsidR="006542F8" w:rsidRDefault="006542F8">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_Toc130939099 \h </w:instrText>
      </w:r>
      <w:r>
        <w:rPr>
          <w:noProof/>
        </w:rPr>
      </w:r>
      <w:r>
        <w:rPr>
          <w:noProof/>
        </w:rPr>
        <w:fldChar w:fldCharType="separate"/>
      </w:r>
      <w:r>
        <w:rPr>
          <w:noProof/>
        </w:rPr>
        <w:t>88</w:t>
      </w:r>
      <w:r>
        <w:rPr>
          <w:noProof/>
        </w:rPr>
        <w:fldChar w:fldCharType="end"/>
      </w:r>
    </w:p>
    <w:p w14:paraId="10033D5C" w14:textId="795675B7" w:rsidR="006542F8" w:rsidRDefault="006542F8">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_Toc130939100 \h </w:instrText>
      </w:r>
      <w:r>
        <w:rPr>
          <w:noProof/>
        </w:rPr>
      </w:r>
      <w:r>
        <w:rPr>
          <w:noProof/>
        </w:rPr>
        <w:fldChar w:fldCharType="separate"/>
      </w:r>
      <w:r>
        <w:rPr>
          <w:noProof/>
        </w:rPr>
        <w:t>88</w:t>
      </w:r>
      <w:r>
        <w:rPr>
          <w:noProof/>
        </w:rPr>
        <w:fldChar w:fldCharType="end"/>
      </w:r>
    </w:p>
    <w:p w14:paraId="6755AC90" w14:textId="207AB286" w:rsidR="006542F8" w:rsidRDefault="006542F8">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_Toc130939101 \h </w:instrText>
      </w:r>
      <w:r>
        <w:rPr>
          <w:noProof/>
        </w:rPr>
      </w:r>
      <w:r>
        <w:rPr>
          <w:noProof/>
        </w:rPr>
        <w:fldChar w:fldCharType="separate"/>
      </w:r>
      <w:r>
        <w:rPr>
          <w:noProof/>
        </w:rPr>
        <w:t>92</w:t>
      </w:r>
      <w:r>
        <w:rPr>
          <w:noProof/>
        </w:rPr>
        <w:fldChar w:fldCharType="end"/>
      </w:r>
    </w:p>
    <w:p w14:paraId="5CCA0EB7" w14:textId="17B2E721" w:rsidR="006542F8" w:rsidRDefault="006542F8">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_Toc130939102 \h </w:instrText>
      </w:r>
      <w:r>
        <w:rPr>
          <w:noProof/>
        </w:rPr>
      </w:r>
      <w:r>
        <w:rPr>
          <w:noProof/>
        </w:rPr>
        <w:fldChar w:fldCharType="separate"/>
      </w:r>
      <w:r>
        <w:rPr>
          <w:noProof/>
        </w:rPr>
        <w:t>95</w:t>
      </w:r>
      <w:r>
        <w:rPr>
          <w:noProof/>
        </w:rPr>
        <w:fldChar w:fldCharType="end"/>
      </w:r>
    </w:p>
    <w:p w14:paraId="4EA36CBA" w14:textId="703CAC7D" w:rsidR="006542F8" w:rsidRDefault="006542F8">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_Toc130939103 \h </w:instrText>
      </w:r>
      <w:r>
        <w:rPr>
          <w:noProof/>
        </w:rPr>
      </w:r>
      <w:r>
        <w:rPr>
          <w:noProof/>
        </w:rPr>
        <w:fldChar w:fldCharType="separate"/>
      </w:r>
      <w:r>
        <w:rPr>
          <w:noProof/>
        </w:rPr>
        <w:t>98</w:t>
      </w:r>
      <w:r>
        <w:rPr>
          <w:noProof/>
        </w:rPr>
        <w:fldChar w:fldCharType="end"/>
      </w:r>
    </w:p>
    <w:p w14:paraId="6E8F0B23" w14:textId="2511BED5" w:rsidR="006542F8" w:rsidRDefault="006542F8">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_Toc130939104 \h </w:instrText>
      </w:r>
      <w:r>
        <w:rPr>
          <w:noProof/>
        </w:rPr>
      </w:r>
      <w:r>
        <w:rPr>
          <w:noProof/>
        </w:rPr>
        <w:fldChar w:fldCharType="separate"/>
      </w:r>
      <w:r>
        <w:rPr>
          <w:noProof/>
        </w:rPr>
        <w:t>100</w:t>
      </w:r>
      <w:r>
        <w:rPr>
          <w:noProof/>
        </w:rPr>
        <w:fldChar w:fldCharType="end"/>
      </w:r>
    </w:p>
    <w:p w14:paraId="00AB2951" w14:textId="6BA25CA4" w:rsidR="006542F8" w:rsidRDefault="006542F8">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_Toc130939105 \h </w:instrText>
      </w:r>
      <w:r>
        <w:rPr>
          <w:noProof/>
        </w:rPr>
      </w:r>
      <w:r>
        <w:rPr>
          <w:noProof/>
        </w:rPr>
        <w:fldChar w:fldCharType="separate"/>
      </w:r>
      <w:r>
        <w:rPr>
          <w:noProof/>
        </w:rPr>
        <w:t>100</w:t>
      </w:r>
      <w:r>
        <w:rPr>
          <w:noProof/>
        </w:rPr>
        <w:fldChar w:fldCharType="end"/>
      </w:r>
    </w:p>
    <w:p w14:paraId="415CB59C" w14:textId="11F8CFEB" w:rsidR="006542F8" w:rsidRDefault="006542F8">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_Toc130939106 \h </w:instrText>
      </w:r>
      <w:r>
        <w:rPr>
          <w:noProof/>
        </w:rPr>
      </w:r>
      <w:r>
        <w:rPr>
          <w:noProof/>
        </w:rPr>
        <w:fldChar w:fldCharType="separate"/>
      </w:r>
      <w:r>
        <w:rPr>
          <w:noProof/>
        </w:rPr>
        <w:t>102</w:t>
      </w:r>
      <w:r>
        <w:rPr>
          <w:noProof/>
        </w:rPr>
        <w:fldChar w:fldCharType="end"/>
      </w:r>
    </w:p>
    <w:p w14:paraId="1CAFE975" w14:textId="63AE874B" w:rsidR="006542F8" w:rsidRDefault="006542F8">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_Toc130939107 \h </w:instrText>
      </w:r>
      <w:r>
        <w:rPr>
          <w:noProof/>
        </w:rPr>
      </w:r>
      <w:r>
        <w:rPr>
          <w:noProof/>
        </w:rPr>
        <w:fldChar w:fldCharType="separate"/>
      </w:r>
      <w:r>
        <w:rPr>
          <w:noProof/>
        </w:rPr>
        <w:t>102</w:t>
      </w:r>
      <w:r>
        <w:rPr>
          <w:noProof/>
        </w:rPr>
        <w:fldChar w:fldCharType="end"/>
      </w:r>
    </w:p>
    <w:p w14:paraId="239BECE5" w14:textId="639D8F43" w:rsidR="006542F8" w:rsidRDefault="006542F8">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_Toc130939108 \h </w:instrText>
      </w:r>
      <w:r>
        <w:rPr>
          <w:noProof/>
        </w:rPr>
      </w:r>
      <w:r>
        <w:rPr>
          <w:noProof/>
        </w:rPr>
        <w:fldChar w:fldCharType="separate"/>
      </w:r>
      <w:r>
        <w:rPr>
          <w:noProof/>
        </w:rPr>
        <w:t>103</w:t>
      </w:r>
      <w:r>
        <w:rPr>
          <w:noProof/>
        </w:rPr>
        <w:fldChar w:fldCharType="end"/>
      </w:r>
    </w:p>
    <w:p w14:paraId="2FDBDA4B" w14:textId="1B989681" w:rsidR="006542F8" w:rsidRDefault="006542F8">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_Toc130939109 \h </w:instrText>
      </w:r>
      <w:r>
        <w:rPr>
          <w:noProof/>
        </w:rPr>
      </w:r>
      <w:r>
        <w:rPr>
          <w:noProof/>
        </w:rPr>
        <w:fldChar w:fldCharType="separate"/>
      </w:r>
      <w:r>
        <w:rPr>
          <w:noProof/>
        </w:rPr>
        <w:t>106</w:t>
      </w:r>
      <w:r>
        <w:rPr>
          <w:noProof/>
        </w:rPr>
        <w:fldChar w:fldCharType="end"/>
      </w:r>
    </w:p>
    <w:p w14:paraId="20524591" w14:textId="030137A6" w:rsidR="006542F8" w:rsidRDefault="006542F8">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_Toc130939110 \h </w:instrText>
      </w:r>
      <w:r>
        <w:rPr>
          <w:noProof/>
        </w:rPr>
      </w:r>
      <w:r>
        <w:rPr>
          <w:noProof/>
        </w:rPr>
        <w:fldChar w:fldCharType="separate"/>
      </w:r>
      <w:r>
        <w:rPr>
          <w:noProof/>
        </w:rPr>
        <w:t>110</w:t>
      </w:r>
      <w:r>
        <w:rPr>
          <w:noProof/>
        </w:rPr>
        <w:fldChar w:fldCharType="end"/>
      </w:r>
    </w:p>
    <w:p w14:paraId="0F4388BF" w14:textId="08DB58EB" w:rsidR="006542F8" w:rsidRDefault="006542F8">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_Toc130939111 \h </w:instrText>
      </w:r>
      <w:r>
        <w:rPr>
          <w:noProof/>
        </w:rPr>
      </w:r>
      <w:r>
        <w:rPr>
          <w:noProof/>
        </w:rPr>
        <w:fldChar w:fldCharType="separate"/>
      </w:r>
      <w:r>
        <w:rPr>
          <w:noProof/>
        </w:rPr>
        <w:t>110</w:t>
      </w:r>
      <w:r>
        <w:rPr>
          <w:noProof/>
        </w:rPr>
        <w:fldChar w:fldCharType="end"/>
      </w:r>
    </w:p>
    <w:p w14:paraId="2CE1BC4A" w14:textId="5410A66F" w:rsidR="006542F8" w:rsidRDefault="006542F8">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_Toc130939112 \h </w:instrText>
      </w:r>
      <w:r>
        <w:rPr>
          <w:noProof/>
        </w:rPr>
      </w:r>
      <w:r>
        <w:rPr>
          <w:noProof/>
        </w:rPr>
        <w:fldChar w:fldCharType="separate"/>
      </w:r>
      <w:r>
        <w:rPr>
          <w:noProof/>
        </w:rPr>
        <w:t>110</w:t>
      </w:r>
      <w:r>
        <w:rPr>
          <w:noProof/>
        </w:rPr>
        <w:fldChar w:fldCharType="end"/>
      </w:r>
    </w:p>
    <w:p w14:paraId="6B011F7F" w14:textId="637AA5BE" w:rsidR="006542F8" w:rsidRDefault="006542F8">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_Toc130939113 \h </w:instrText>
      </w:r>
      <w:r>
        <w:rPr>
          <w:noProof/>
        </w:rPr>
      </w:r>
      <w:r>
        <w:rPr>
          <w:noProof/>
        </w:rPr>
        <w:fldChar w:fldCharType="separate"/>
      </w:r>
      <w:r>
        <w:rPr>
          <w:noProof/>
        </w:rPr>
        <w:t>112</w:t>
      </w:r>
      <w:r>
        <w:rPr>
          <w:noProof/>
        </w:rPr>
        <w:fldChar w:fldCharType="end"/>
      </w:r>
    </w:p>
    <w:p w14:paraId="19B18400" w14:textId="25224951"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30938899"/>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30938900"/>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30938901"/>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30938902"/>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30938903"/>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30938904"/>
      <w:r>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30938905"/>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30938906"/>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30938907"/>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30938908"/>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30938909"/>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pt" o:ole="">
            <v:imagedata r:id="rId13" o:title=""/>
          </v:shape>
          <o:OLEObject Type="Embed" ProgID="Visio.Drawing.15" ShapeID="_x0000_i1027" DrawAspect="Content" ObjectID="_1741551568"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30938910"/>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6.7pt;height:115.45pt" o:ole="">
            <v:imagedata r:id="rId15" o:title=""/>
          </v:shape>
          <o:OLEObject Type="Embed" ProgID="Visio.Drawing.15" ShapeID="_x0000_i1028" DrawAspect="Content" ObjectID="_1741551569" r:id="rId16"/>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30938911"/>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30938912"/>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8pt;height:201.75pt" o:ole="">
            <v:imagedata r:id="rId17" o:title=""/>
          </v:shape>
          <o:OLEObject Type="Embed" ProgID="Visio.Drawing.15" ShapeID="_x0000_i1029" DrawAspect="Content" ObjectID="_1741551570" r:id="rId18"/>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30938913"/>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30938914"/>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30938915"/>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30938916"/>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30938917"/>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30938918"/>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30938919"/>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30938920"/>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30938921"/>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30938922"/>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30938923"/>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30938924"/>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7pt;height:101.9pt" o:ole="">
            <v:imagedata r:id="rId19" o:title=""/>
          </v:shape>
          <o:OLEObject Type="Embed" ProgID="Visio.Drawing.15" ShapeID="_x0000_i1030" DrawAspect="Content" ObjectID="_1741551571" r:id="rId20"/>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3FAF51C9"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p>
    <w:p w14:paraId="3F96C6B6" w14:textId="3ECDDC29"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 xml:space="preserve">The senderN32fPort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0BE346F6"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31D0F497" w:rsidR="000A2DC3" w:rsidRDefault="000A2DC3" w:rsidP="00A20B2B">
      <w:pPr>
        <w:pStyle w:val="B1"/>
        <w:ind w:left="284" w:firstLine="0"/>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should establish the N32-f connection towards the responding SEPP using the received N32-f FQDN and/or the </w:t>
      </w:r>
      <w:r>
        <w:rPr>
          <w:rFonts w:eastAsia="Yu Mincho"/>
          <w:lang w:val="en-US" w:eastAsia="ja-JP"/>
        </w:rPr>
        <w:t>senderN32fPort IE</w:t>
      </w:r>
      <w:r>
        <w:rPr>
          <w:rFonts w:eastAsia="Yu Mincho"/>
          <w:lang w:eastAsia="ja-JP"/>
        </w:rPr>
        <w:t>, and vice-versa.</w:t>
      </w:r>
    </w:p>
    <w:bookmarkEnd w:id="221"/>
    <w:p w14:paraId="57F3F510" w14:textId="504AA5DA"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clause </w:t>
      </w:r>
      <w:r w:rsidRPr="001436B4">
        <w:t>6.1.4.2</w:t>
      </w:r>
      <w:r>
        <w:t>.</w:t>
      </w:r>
    </w:p>
    <w:p w14:paraId="385C0D22" w14:textId="77777777" w:rsidR="000A2DC3" w:rsidRPr="00144784" w:rsidRDefault="000A2DC3" w:rsidP="000A2DC3">
      <w:pPr>
        <w:pStyle w:val="EditorsNote"/>
        <w:rPr>
          <w:rFonts w:eastAsia="Yu Mincho"/>
          <w:lang w:eastAsia="ja-JP"/>
        </w:rPr>
      </w:pPr>
      <w:r w:rsidRPr="007E165E">
        <w:rPr>
          <w:rFonts w:eastAsia="Yu Mincho"/>
          <w:lang w:eastAsia="ja-JP"/>
        </w:rPr>
        <w:t>Editor’s note</w:t>
      </w:r>
      <w:r w:rsidRPr="00144784">
        <w:rPr>
          <w:rFonts w:eastAsia="Yu Mincho"/>
          <w:lang w:eastAsia="ja-JP"/>
        </w:rPr>
        <w:t>: GSMA IR.67 does not document DNS procedures for resolving N32-f FQDNs. It is FFS whether N32</w:t>
      </w:r>
      <w:r>
        <w:rPr>
          <w:rFonts w:eastAsia="Yu Mincho"/>
          <w:lang w:eastAsia="ja-JP"/>
        </w:rPr>
        <w:t>-</w:t>
      </w:r>
      <w:r w:rsidRPr="00144784">
        <w:rPr>
          <w:rFonts w:eastAsia="Yu Mincho"/>
          <w:lang w:eastAsia="ja-JP"/>
        </w:rPr>
        <w:t>f FQDNs should be managed in GSMA DNS.</w:t>
      </w:r>
    </w:p>
    <w:p w14:paraId="1BFC1BAD" w14:textId="77777777" w:rsidR="000A2DC3" w:rsidRPr="007C522B" w:rsidRDefault="000A2DC3" w:rsidP="000D5C20">
      <w:pPr>
        <w:pStyle w:val="B1"/>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30938925"/>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30938926"/>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30938927"/>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55pt" o:ole="">
            <v:imagedata r:id="rId21" o:title=""/>
          </v:shape>
          <o:OLEObject Type="Embed" ProgID="Visio.Drawing.15" ShapeID="_x0000_i1031" DrawAspect="Content" ObjectID="_1741551572" r:id="rId22"/>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lastRenderedPageBreak/>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30938928"/>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55pt" o:ole="">
            <v:imagedata r:id="rId23" o:title=""/>
          </v:shape>
          <o:OLEObject Type="Embed" ProgID="Visio.Drawing.15" ShapeID="_x0000_i1032" DrawAspect="Content" ObjectID="_1741551573" r:id="rId24"/>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25pt;height:554.25pt" o:ole="">
            <v:imagedata r:id="rId25" o:title=""/>
          </v:shape>
          <o:OLEObject Type="Embed" ProgID="Visio.Drawing.15" ShapeID="_x0000_i1033" DrawAspect="Content" ObjectID="_1741551574" r:id="rId26"/>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30938929"/>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55pt" o:ole="">
            <v:imagedata r:id="rId27" o:title=""/>
          </v:shape>
          <o:OLEObject Type="Embed" ProgID="Visio.Drawing.15" ShapeID="_x0000_i1034" DrawAspect="Content" ObjectID="_1741551575" r:id="rId28"/>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30938930"/>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55pt" o:ole="">
            <v:imagedata r:id="rId29" o:title=""/>
          </v:shape>
          <o:OLEObject Type="Embed" ProgID="Visio.Drawing.15" ShapeID="_x0000_i1035" DrawAspect="Content" ObjectID="_1741551576" r:id="rId30"/>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72"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30938931"/>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55pt" o:ole="">
            <v:imagedata r:id="rId31" o:title=""/>
          </v:shape>
          <o:OLEObject Type="Embed" ProgID="Visio.Drawing.15" ShapeID="_x0000_i1036" DrawAspect="Content" ObjectID="_1741551577" r:id="rId32"/>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30938932"/>
      <w:r>
        <w:rPr>
          <w:rFonts w:hint="eastAsia"/>
        </w:rPr>
        <w:t>5.3</w:t>
      </w:r>
      <w:r>
        <w:rPr>
          <w:rFonts w:hint="eastAsia"/>
        </w:rPr>
        <w:tab/>
      </w:r>
      <w:r>
        <w:t>JOSE Protected 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30938933"/>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30938934"/>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30938935"/>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30938936"/>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30938937"/>
      <w:r>
        <w:rPr>
          <w:rFonts w:hint="eastAsia"/>
        </w:rPr>
        <w:lastRenderedPageBreak/>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2.25pt;height:5in" o:ole="">
            <v:imagedata r:id="rId33" o:title=""/>
          </v:shape>
          <o:OLEObject Type="Embed" ProgID="Visio.Drawing.15" ShapeID="_x0000_i1037" DrawAspect="Content" ObjectID="_1741551578" r:id="rId34"/>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25pt;height:100.55pt" o:ole="">
            <v:imagedata r:id="rId35" o:title=""/>
          </v:shape>
          <o:OLEObject Type="Embed" ProgID="Visio.Drawing.15" ShapeID="_x0000_i1038" DrawAspect="Content" ObjectID="_1741551579" r:id="rId36"/>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30938938"/>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55pt" o:ole="">
            <v:imagedata r:id="rId37" o:title=""/>
          </v:shape>
          <o:OLEObject Type="Embed" ProgID="Visio.Drawing.15" ShapeID="_x0000_i1039" DrawAspect="Content" ObjectID="_1741551580" r:id="rId38"/>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lastRenderedPageBreak/>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340"/>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41" w:name="_Toc24986321"/>
      <w:bookmarkStart w:id="342" w:name="_Toc34205749"/>
      <w:bookmarkStart w:id="343" w:name="_Toc39061933"/>
      <w:bookmarkStart w:id="344" w:name="_Toc43277175"/>
      <w:bookmarkStart w:id="345" w:name="_Toc49847505"/>
      <w:bookmarkStart w:id="346" w:name="_Toc56419480"/>
      <w:bookmarkStart w:id="347" w:name="_Toc112683286"/>
      <w:bookmarkStart w:id="348" w:name="_Toc130938939"/>
      <w:r>
        <w:rPr>
          <w:rFonts w:hint="eastAsia"/>
        </w:rPr>
        <w:t>5</w:t>
      </w:r>
      <w:r>
        <w:t>.3.3</w:t>
      </w:r>
      <w:r>
        <w:tab/>
        <w:t>Message Forwarding to Peer SEPP when TLS is used</w:t>
      </w:r>
      <w:bookmarkEnd w:id="341"/>
      <w:bookmarkEnd w:id="342"/>
      <w:bookmarkEnd w:id="343"/>
      <w:bookmarkEnd w:id="344"/>
      <w:bookmarkEnd w:id="345"/>
      <w:bookmarkEnd w:id="346"/>
      <w:bookmarkEnd w:id="347"/>
      <w:bookmarkEnd w:id="348"/>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49" w:name="_Toc56419481"/>
      <w:bookmarkStart w:id="350" w:name="_Toc112683287"/>
      <w:bookmarkStart w:id="351" w:name="_Toc130938940"/>
      <w:r>
        <w:rPr>
          <w:rFonts w:hint="eastAsia"/>
        </w:rPr>
        <w:t>5</w:t>
      </w:r>
      <w:r>
        <w:t>.3.4</w:t>
      </w:r>
      <w:r>
        <w:tab/>
        <w:t>JOSE Protected Forwarding</w:t>
      </w:r>
      <w:r w:rsidRPr="00C03757">
        <w:t xml:space="preserve"> Options</w:t>
      </w:r>
      <w:bookmarkEnd w:id="349"/>
      <w:bookmarkEnd w:id="350"/>
      <w:bookmarkEnd w:id="351"/>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9.75pt" o:ole="">
            <v:imagedata r:id="rId39" o:title=""/>
          </v:shape>
          <o:OLEObject Type="Embed" ProgID="VisioViewer.Viewer.1" ShapeID="_x0000_i1040" DrawAspect="Content" ObjectID="_1741551581" r:id="rId40"/>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52" w:name="_Toc24986322"/>
      <w:bookmarkStart w:id="353" w:name="_Toc34205750"/>
      <w:bookmarkStart w:id="354" w:name="_Toc39061934"/>
      <w:bookmarkStart w:id="355" w:name="_Toc43277176"/>
      <w:bookmarkStart w:id="356" w:name="_Toc49847506"/>
      <w:bookmarkStart w:id="357" w:name="_Toc56419482"/>
      <w:bookmarkStart w:id="358" w:name="_Toc112683288"/>
      <w:bookmarkStart w:id="359" w:name="_Toc130938941"/>
      <w:r>
        <w:rPr>
          <w:rFonts w:hint="eastAsia"/>
        </w:rPr>
        <w:t>5.</w:t>
      </w:r>
      <w:r>
        <w:t>4</w:t>
      </w:r>
      <w:r>
        <w:rPr>
          <w:rFonts w:hint="eastAsia"/>
        </w:rPr>
        <w:tab/>
      </w:r>
      <w:r>
        <w:rPr>
          <w:lang w:eastAsia="zh-CN"/>
        </w:rPr>
        <w:t>Nsepp_Telescopic_</w:t>
      </w:r>
      <w:r>
        <w:t>FQDN_Mapping Service</w:t>
      </w:r>
      <w:bookmarkEnd w:id="352"/>
      <w:bookmarkEnd w:id="353"/>
      <w:bookmarkEnd w:id="354"/>
      <w:bookmarkEnd w:id="355"/>
      <w:bookmarkEnd w:id="356"/>
      <w:bookmarkEnd w:id="357"/>
      <w:bookmarkEnd w:id="358"/>
      <w:bookmarkEnd w:id="359"/>
    </w:p>
    <w:p w14:paraId="0C662D59" w14:textId="77777777" w:rsidR="000D5C20" w:rsidRDefault="000D5C20" w:rsidP="00180131">
      <w:pPr>
        <w:pStyle w:val="Heading3"/>
      </w:pPr>
      <w:bookmarkStart w:id="360" w:name="_Toc24986323"/>
      <w:bookmarkStart w:id="361" w:name="_Toc34205751"/>
      <w:bookmarkStart w:id="362" w:name="_Toc39061935"/>
      <w:bookmarkStart w:id="363" w:name="_Toc43277177"/>
      <w:bookmarkStart w:id="364" w:name="_Toc49847507"/>
      <w:bookmarkStart w:id="365" w:name="_Toc56419483"/>
      <w:bookmarkStart w:id="366" w:name="_Toc112683289"/>
      <w:bookmarkStart w:id="367" w:name="_Toc130938942"/>
      <w:r>
        <w:rPr>
          <w:rFonts w:hint="eastAsia"/>
        </w:rPr>
        <w:t>5.</w:t>
      </w:r>
      <w:r>
        <w:t>4</w:t>
      </w:r>
      <w:r>
        <w:rPr>
          <w:rFonts w:hint="eastAsia"/>
        </w:rPr>
        <w:t>.1</w:t>
      </w:r>
      <w:r>
        <w:rPr>
          <w:rFonts w:hint="eastAsia"/>
        </w:rPr>
        <w:tab/>
      </w:r>
      <w:r>
        <w:t>General</w:t>
      </w:r>
      <w:bookmarkEnd w:id="360"/>
      <w:bookmarkEnd w:id="361"/>
      <w:bookmarkEnd w:id="362"/>
      <w:bookmarkEnd w:id="363"/>
      <w:bookmarkEnd w:id="364"/>
      <w:bookmarkEnd w:id="365"/>
      <w:bookmarkEnd w:id="366"/>
      <w:bookmarkEnd w:id="36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68" w:name="_Toc24986324"/>
      <w:bookmarkStart w:id="369" w:name="_Toc34205752"/>
      <w:bookmarkStart w:id="370" w:name="_Toc39061936"/>
      <w:bookmarkStart w:id="371" w:name="_Toc43277178"/>
      <w:bookmarkStart w:id="372" w:name="_Toc49847508"/>
      <w:bookmarkStart w:id="373" w:name="_Toc56419484"/>
      <w:bookmarkStart w:id="374" w:name="_Toc112683290"/>
      <w:bookmarkStart w:id="375" w:name="_Toc130938943"/>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8"/>
      <w:bookmarkEnd w:id="369"/>
      <w:bookmarkEnd w:id="370"/>
      <w:bookmarkEnd w:id="371"/>
      <w:bookmarkEnd w:id="372"/>
      <w:bookmarkEnd w:id="373"/>
      <w:bookmarkEnd w:id="374"/>
      <w:bookmarkEnd w:id="37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100.55pt" o:ole="">
            <v:imagedata r:id="rId41" o:title=""/>
          </v:shape>
          <o:OLEObject Type="Embed" ProgID="Visio.Drawing.15" ShapeID="_x0000_i1041" DrawAspect="Content" ObjectID="_1741551582" r:id="rId42"/>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 xml:space="preserve">On successful processing of the request, the responding SEPP shall respond to the NF Service Consumer with a "200 OK" status code and a response body that contains a JSON object of type "TelescopicMapping", containing </w:t>
      </w:r>
      <w:r>
        <w:lastRenderedPageBreak/>
        <w:t>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6" w:name="_Toc24986325"/>
      <w:bookmarkStart w:id="377" w:name="_Toc34205753"/>
      <w:bookmarkStart w:id="378" w:name="_Toc39061937"/>
      <w:bookmarkStart w:id="379" w:name="_Toc43277179"/>
      <w:bookmarkStart w:id="380" w:name="_Toc49847509"/>
      <w:bookmarkStart w:id="381" w:name="_Toc56419485"/>
      <w:bookmarkStart w:id="382" w:name="_Toc112683291"/>
      <w:bookmarkStart w:id="383" w:name="_Toc130938944"/>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6"/>
      <w:bookmarkEnd w:id="377"/>
      <w:bookmarkEnd w:id="378"/>
      <w:bookmarkEnd w:id="379"/>
      <w:bookmarkEnd w:id="380"/>
      <w:bookmarkEnd w:id="381"/>
      <w:bookmarkEnd w:id="382"/>
      <w:bookmarkEnd w:id="383"/>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100.55pt" o:ole="">
            <v:imagedata r:id="rId43" o:title=""/>
          </v:shape>
          <o:OLEObject Type="Embed" ProgID="Visio.Drawing.15" ShapeID="_x0000_i1042" DrawAspect="Content" ObjectID="_1741551583" r:id="rId44"/>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84" w:name="_Toc24986326"/>
      <w:bookmarkStart w:id="385" w:name="_Toc34205754"/>
      <w:bookmarkStart w:id="386" w:name="_Toc39061938"/>
      <w:bookmarkStart w:id="387" w:name="_Toc43277180"/>
      <w:bookmarkStart w:id="388" w:name="_Toc49847510"/>
      <w:bookmarkStart w:id="389" w:name="_Toc56419486"/>
      <w:bookmarkStart w:id="390" w:name="_Toc112683292"/>
      <w:bookmarkStart w:id="391" w:name="_Toc130938945"/>
      <w:r>
        <w:rPr>
          <w:rFonts w:hint="eastAsia"/>
        </w:rPr>
        <w:t>6</w:t>
      </w:r>
      <w:r>
        <w:rPr>
          <w:rFonts w:hint="eastAsia"/>
        </w:rPr>
        <w:tab/>
      </w:r>
      <w:r>
        <w:t>API Definitions</w:t>
      </w:r>
      <w:bookmarkEnd w:id="384"/>
      <w:bookmarkEnd w:id="385"/>
      <w:bookmarkEnd w:id="386"/>
      <w:bookmarkEnd w:id="387"/>
      <w:bookmarkEnd w:id="388"/>
      <w:bookmarkEnd w:id="389"/>
      <w:bookmarkEnd w:id="390"/>
      <w:bookmarkEnd w:id="391"/>
    </w:p>
    <w:p w14:paraId="57256487" w14:textId="77777777" w:rsidR="000D5C20" w:rsidRDefault="000D5C20" w:rsidP="00180131">
      <w:pPr>
        <w:pStyle w:val="Heading2"/>
      </w:pPr>
      <w:bookmarkStart w:id="392" w:name="_Toc24986327"/>
      <w:bookmarkStart w:id="393" w:name="_Toc34205755"/>
      <w:bookmarkStart w:id="394" w:name="_Toc39061939"/>
      <w:bookmarkStart w:id="395" w:name="_Toc43277181"/>
      <w:bookmarkStart w:id="396" w:name="_Toc49847511"/>
      <w:bookmarkStart w:id="397" w:name="_Toc56419487"/>
      <w:bookmarkStart w:id="398" w:name="_Toc112683293"/>
      <w:bookmarkStart w:id="399" w:name="_Toc130938946"/>
      <w:r>
        <w:rPr>
          <w:rFonts w:hint="eastAsia"/>
        </w:rPr>
        <w:t>6.1</w:t>
      </w:r>
      <w:r>
        <w:rPr>
          <w:rFonts w:hint="eastAsia"/>
        </w:rPr>
        <w:tab/>
      </w:r>
      <w:r>
        <w:t>N32 Handshake API</w:t>
      </w:r>
      <w:bookmarkEnd w:id="392"/>
      <w:bookmarkEnd w:id="393"/>
      <w:bookmarkEnd w:id="394"/>
      <w:bookmarkEnd w:id="395"/>
      <w:bookmarkEnd w:id="396"/>
      <w:bookmarkEnd w:id="397"/>
      <w:bookmarkEnd w:id="398"/>
      <w:bookmarkEnd w:id="399"/>
    </w:p>
    <w:p w14:paraId="508E78C4" w14:textId="77777777" w:rsidR="000D5C20" w:rsidRDefault="000D5C20" w:rsidP="00180131">
      <w:pPr>
        <w:pStyle w:val="Heading3"/>
      </w:pPr>
      <w:bookmarkStart w:id="400" w:name="_Toc24986328"/>
      <w:bookmarkStart w:id="401" w:name="_Toc34205756"/>
      <w:bookmarkStart w:id="402" w:name="_Toc39061940"/>
      <w:bookmarkStart w:id="403" w:name="_Toc43277182"/>
      <w:bookmarkStart w:id="404" w:name="_Toc49847512"/>
      <w:bookmarkStart w:id="405" w:name="_Toc56419488"/>
      <w:bookmarkStart w:id="406" w:name="_Toc112683294"/>
      <w:bookmarkStart w:id="407" w:name="_Toc130938947"/>
      <w:r>
        <w:rPr>
          <w:rFonts w:hint="eastAsia"/>
        </w:rPr>
        <w:t>6.1.1</w:t>
      </w:r>
      <w:r>
        <w:rPr>
          <w:rFonts w:hint="eastAsia"/>
        </w:rPr>
        <w:tab/>
        <w:t>API URI</w:t>
      </w:r>
      <w:bookmarkEnd w:id="400"/>
      <w:bookmarkEnd w:id="401"/>
      <w:bookmarkEnd w:id="402"/>
      <w:bookmarkEnd w:id="403"/>
      <w:bookmarkEnd w:id="404"/>
      <w:bookmarkEnd w:id="405"/>
      <w:bookmarkEnd w:id="406"/>
      <w:bookmarkEnd w:id="407"/>
    </w:p>
    <w:p w14:paraId="3D3BB1CB" w14:textId="77777777" w:rsidR="00CA4634" w:rsidRDefault="00CA4634" w:rsidP="00CA4634">
      <w:bookmarkStart w:id="408" w:name="_Toc24986329"/>
      <w:bookmarkStart w:id="409" w:name="_Toc34205757"/>
      <w:bookmarkStart w:id="410" w:name="_Toc39061941"/>
      <w:bookmarkStart w:id="411" w:name="_Toc43277183"/>
      <w:bookmarkStart w:id="412" w:name="_Toc49847513"/>
      <w:bookmarkStart w:id="41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414" w:name="_Toc112683295"/>
      <w:bookmarkStart w:id="415" w:name="_Toc130938948"/>
      <w:r>
        <w:t>6.1.2</w:t>
      </w:r>
      <w:r>
        <w:tab/>
        <w:t>Usage of HTTP</w:t>
      </w:r>
      <w:bookmarkEnd w:id="408"/>
      <w:bookmarkEnd w:id="409"/>
      <w:bookmarkEnd w:id="410"/>
      <w:bookmarkEnd w:id="411"/>
      <w:bookmarkEnd w:id="412"/>
      <w:bookmarkEnd w:id="413"/>
      <w:bookmarkEnd w:id="414"/>
      <w:bookmarkEnd w:id="415"/>
    </w:p>
    <w:p w14:paraId="26846E79" w14:textId="77777777" w:rsidR="000D5C20" w:rsidRDefault="000D5C20" w:rsidP="00180131">
      <w:pPr>
        <w:pStyle w:val="Heading4"/>
      </w:pPr>
      <w:bookmarkStart w:id="416" w:name="_Toc24986330"/>
      <w:bookmarkStart w:id="417" w:name="_Toc34205758"/>
      <w:bookmarkStart w:id="418" w:name="_Toc39061942"/>
      <w:bookmarkStart w:id="419" w:name="_Toc43277184"/>
      <w:bookmarkStart w:id="420" w:name="_Toc49847514"/>
      <w:bookmarkStart w:id="421" w:name="_Toc56419490"/>
      <w:bookmarkStart w:id="422" w:name="_Toc112683296"/>
      <w:bookmarkStart w:id="423" w:name="_Toc130938949"/>
      <w:r>
        <w:t>6.1.2.1</w:t>
      </w:r>
      <w:r>
        <w:tab/>
        <w:t>General</w:t>
      </w:r>
      <w:bookmarkEnd w:id="416"/>
      <w:bookmarkEnd w:id="417"/>
      <w:bookmarkEnd w:id="418"/>
      <w:bookmarkEnd w:id="419"/>
      <w:bookmarkEnd w:id="420"/>
      <w:bookmarkEnd w:id="421"/>
      <w:bookmarkEnd w:id="422"/>
      <w:bookmarkEnd w:id="423"/>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24" w:name="_Toc24986331"/>
      <w:bookmarkStart w:id="425" w:name="_Toc34205759"/>
      <w:bookmarkStart w:id="426" w:name="_Toc39061943"/>
      <w:bookmarkStart w:id="427" w:name="_Toc43277185"/>
      <w:bookmarkStart w:id="428" w:name="_Toc49847515"/>
      <w:bookmarkStart w:id="429" w:name="_Toc56419491"/>
      <w:bookmarkStart w:id="430" w:name="_Toc112683297"/>
      <w:bookmarkStart w:id="431" w:name="_Toc130938950"/>
      <w:r>
        <w:lastRenderedPageBreak/>
        <w:t>6.1.2.2</w:t>
      </w:r>
      <w:r>
        <w:tab/>
        <w:t>HTTP standard headers</w:t>
      </w:r>
      <w:bookmarkEnd w:id="424"/>
      <w:bookmarkEnd w:id="425"/>
      <w:bookmarkEnd w:id="426"/>
      <w:bookmarkEnd w:id="427"/>
      <w:bookmarkEnd w:id="428"/>
      <w:bookmarkEnd w:id="429"/>
      <w:bookmarkEnd w:id="430"/>
      <w:bookmarkEnd w:id="431"/>
    </w:p>
    <w:p w14:paraId="2E57A51C" w14:textId="77777777" w:rsidR="000D5C20" w:rsidRDefault="000D5C20" w:rsidP="00180131">
      <w:pPr>
        <w:pStyle w:val="Heading5"/>
        <w:rPr>
          <w:lang w:eastAsia="zh-CN"/>
        </w:rPr>
      </w:pPr>
      <w:bookmarkStart w:id="432" w:name="_Toc24986332"/>
      <w:bookmarkStart w:id="433" w:name="_Toc34205760"/>
      <w:bookmarkStart w:id="434" w:name="_Toc39061944"/>
      <w:bookmarkStart w:id="435" w:name="_Toc43277186"/>
      <w:bookmarkStart w:id="436" w:name="_Toc49847516"/>
      <w:bookmarkStart w:id="437" w:name="_Toc56419492"/>
      <w:bookmarkStart w:id="438" w:name="_Toc112683298"/>
      <w:bookmarkStart w:id="439" w:name="_Toc130938951"/>
      <w:r>
        <w:t>6.1.2.2.1</w:t>
      </w:r>
      <w:r>
        <w:rPr>
          <w:rFonts w:hint="eastAsia"/>
          <w:lang w:eastAsia="zh-CN"/>
        </w:rPr>
        <w:tab/>
      </w:r>
      <w:r>
        <w:rPr>
          <w:lang w:eastAsia="zh-CN"/>
        </w:rPr>
        <w:t>General</w:t>
      </w:r>
      <w:bookmarkEnd w:id="432"/>
      <w:bookmarkEnd w:id="433"/>
      <w:bookmarkEnd w:id="434"/>
      <w:bookmarkEnd w:id="435"/>
      <w:bookmarkEnd w:id="436"/>
      <w:bookmarkEnd w:id="437"/>
      <w:bookmarkEnd w:id="438"/>
      <w:bookmarkEnd w:id="43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40" w:name="_Toc24986333"/>
      <w:bookmarkStart w:id="441" w:name="_Toc34205761"/>
      <w:bookmarkStart w:id="442" w:name="_Toc39061945"/>
      <w:bookmarkStart w:id="443" w:name="_Toc43277187"/>
      <w:bookmarkStart w:id="444" w:name="_Toc49847517"/>
      <w:bookmarkStart w:id="445" w:name="_Toc56419493"/>
      <w:bookmarkStart w:id="446" w:name="_Toc112683299"/>
      <w:bookmarkStart w:id="447" w:name="_Toc130938952"/>
      <w:r>
        <w:t>6.1.2.2.2</w:t>
      </w:r>
      <w:r>
        <w:tab/>
        <w:t>Content type</w:t>
      </w:r>
      <w:bookmarkEnd w:id="440"/>
      <w:bookmarkEnd w:id="441"/>
      <w:bookmarkEnd w:id="442"/>
      <w:bookmarkEnd w:id="443"/>
      <w:bookmarkEnd w:id="444"/>
      <w:bookmarkEnd w:id="445"/>
      <w:bookmarkEnd w:id="446"/>
      <w:bookmarkEnd w:id="44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448" w:name="_Toc24986334"/>
      <w:bookmarkStart w:id="449" w:name="_Toc34205762"/>
      <w:bookmarkStart w:id="450" w:name="_Toc39061946"/>
      <w:bookmarkStart w:id="451" w:name="_Toc43277188"/>
      <w:bookmarkStart w:id="452" w:name="_Toc49847518"/>
      <w:bookmarkStart w:id="453" w:name="_Toc56419494"/>
      <w:bookmarkStart w:id="454" w:name="_Toc112683300"/>
      <w:bookmarkStart w:id="455" w:name="_Toc130938953"/>
      <w:r>
        <w:t>6.1.2.3</w:t>
      </w:r>
      <w:r>
        <w:tab/>
        <w:t>HTTP custom headers</w:t>
      </w:r>
      <w:bookmarkEnd w:id="448"/>
      <w:bookmarkEnd w:id="449"/>
      <w:bookmarkEnd w:id="450"/>
      <w:bookmarkEnd w:id="451"/>
      <w:bookmarkEnd w:id="452"/>
      <w:bookmarkEnd w:id="453"/>
      <w:bookmarkEnd w:id="454"/>
      <w:bookmarkEnd w:id="455"/>
    </w:p>
    <w:p w14:paraId="57D043AB" w14:textId="77777777" w:rsidR="000D5C20" w:rsidRDefault="000D5C20" w:rsidP="00180131">
      <w:pPr>
        <w:pStyle w:val="Heading5"/>
        <w:rPr>
          <w:lang w:eastAsia="zh-CN"/>
        </w:rPr>
      </w:pPr>
      <w:bookmarkStart w:id="456" w:name="_Toc24986335"/>
      <w:bookmarkStart w:id="457" w:name="_Toc34205763"/>
      <w:bookmarkStart w:id="458" w:name="_Toc39061947"/>
      <w:bookmarkStart w:id="459" w:name="_Toc43277189"/>
      <w:bookmarkStart w:id="460" w:name="_Toc49847519"/>
      <w:bookmarkStart w:id="461" w:name="_Toc56419495"/>
      <w:bookmarkStart w:id="462" w:name="_Toc112683301"/>
      <w:bookmarkStart w:id="463" w:name="_Toc130938954"/>
      <w:r>
        <w:t>6.1.2.3.1</w:t>
      </w:r>
      <w:r>
        <w:rPr>
          <w:rFonts w:hint="eastAsia"/>
          <w:lang w:eastAsia="zh-CN"/>
        </w:rPr>
        <w:tab/>
      </w:r>
      <w:r>
        <w:rPr>
          <w:lang w:eastAsia="zh-CN"/>
        </w:rPr>
        <w:t>General</w:t>
      </w:r>
      <w:bookmarkEnd w:id="456"/>
      <w:bookmarkEnd w:id="457"/>
      <w:bookmarkEnd w:id="458"/>
      <w:bookmarkEnd w:id="459"/>
      <w:bookmarkEnd w:id="460"/>
      <w:bookmarkEnd w:id="461"/>
      <w:bookmarkEnd w:id="462"/>
      <w:bookmarkEnd w:id="46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64" w:name="_Toc24986336"/>
      <w:bookmarkStart w:id="465" w:name="_Toc34205764"/>
      <w:bookmarkStart w:id="466" w:name="_Toc39061948"/>
      <w:bookmarkStart w:id="467" w:name="_Toc43277190"/>
      <w:bookmarkStart w:id="468" w:name="_Toc49847520"/>
      <w:bookmarkStart w:id="469" w:name="_Toc56419496"/>
      <w:bookmarkStart w:id="470" w:name="_Toc112683302"/>
      <w:bookmarkStart w:id="471" w:name="_Toc130938955"/>
      <w:r>
        <w:t>6.1.3</w:t>
      </w:r>
      <w:r>
        <w:tab/>
        <w:t>Resources</w:t>
      </w:r>
      <w:bookmarkEnd w:id="464"/>
      <w:bookmarkEnd w:id="465"/>
      <w:bookmarkEnd w:id="466"/>
      <w:bookmarkEnd w:id="467"/>
      <w:bookmarkEnd w:id="468"/>
      <w:bookmarkEnd w:id="469"/>
      <w:bookmarkEnd w:id="470"/>
      <w:bookmarkEnd w:id="471"/>
    </w:p>
    <w:p w14:paraId="243D3D6C" w14:textId="77777777" w:rsidR="000D5C20" w:rsidRDefault="000D5C20" w:rsidP="00180131">
      <w:pPr>
        <w:pStyle w:val="Heading4"/>
      </w:pPr>
      <w:bookmarkStart w:id="472" w:name="_Toc24986337"/>
      <w:bookmarkStart w:id="473" w:name="_Toc34205765"/>
      <w:bookmarkStart w:id="474" w:name="_Toc39061949"/>
      <w:bookmarkStart w:id="475" w:name="_Toc43277191"/>
      <w:bookmarkStart w:id="476" w:name="_Toc49847521"/>
      <w:bookmarkStart w:id="477" w:name="_Toc56419497"/>
      <w:bookmarkStart w:id="478" w:name="_Toc112683303"/>
      <w:bookmarkStart w:id="479" w:name="_Toc130938956"/>
      <w:r>
        <w:t>6.1.3.1</w:t>
      </w:r>
      <w:r>
        <w:tab/>
        <w:t>Overview</w:t>
      </w:r>
      <w:bookmarkEnd w:id="472"/>
      <w:bookmarkEnd w:id="473"/>
      <w:bookmarkEnd w:id="474"/>
      <w:bookmarkEnd w:id="475"/>
      <w:bookmarkEnd w:id="476"/>
      <w:bookmarkEnd w:id="477"/>
      <w:bookmarkEnd w:id="478"/>
      <w:bookmarkEnd w:id="479"/>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80" w:name="_Toc24986338"/>
      <w:bookmarkStart w:id="481" w:name="_Toc34205766"/>
      <w:bookmarkStart w:id="482" w:name="_Toc39061950"/>
      <w:bookmarkStart w:id="483" w:name="_Toc43277192"/>
      <w:bookmarkStart w:id="484" w:name="_Toc49847522"/>
      <w:bookmarkStart w:id="485" w:name="_Toc56419498"/>
      <w:bookmarkStart w:id="486" w:name="_Toc112683304"/>
      <w:bookmarkStart w:id="487" w:name="_Toc130938957"/>
      <w:r>
        <w:t>6.1.4</w:t>
      </w:r>
      <w:r>
        <w:tab/>
        <w:t>Custom Operations without Associated Resources</w:t>
      </w:r>
      <w:bookmarkEnd w:id="480"/>
      <w:bookmarkEnd w:id="481"/>
      <w:bookmarkEnd w:id="482"/>
      <w:bookmarkEnd w:id="483"/>
      <w:bookmarkEnd w:id="484"/>
      <w:bookmarkEnd w:id="485"/>
      <w:bookmarkEnd w:id="486"/>
      <w:bookmarkEnd w:id="487"/>
    </w:p>
    <w:p w14:paraId="43545946" w14:textId="77777777" w:rsidR="000D5C20" w:rsidRDefault="000D5C20" w:rsidP="00180131">
      <w:pPr>
        <w:pStyle w:val="Heading4"/>
      </w:pPr>
      <w:bookmarkStart w:id="488" w:name="_Toc24986339"/>
      <w:bookmarkStart w:id="489" w:name="_Toc34205767"/>
      <w:bookmarkStart w:id="490" w:name="_Toc39061951"/>
      <w:bookmarkStart w:id="491" w:name="_Toc43277193"/>
      <w:bookmarkStart w:id="492" w:name="_Toc49847523"/>
      <w:bookmarkStart w:id="493" w:name="_Toc56419499"/>
      <w:bookmarkStart w:id="494" w:name="_Toc112683305"/>
      <w:bookmarkStart w:id="495" w:name="_Toc130938958"/>
      <w:r>
        <w:t>6.1.4.1</w:t>
      </w:r>
      <w:r>
        <w:tab/>
        <w:t>Overview</w:t>
      </w:r>
      <w:bookmarkEnd w:id="488"/>
      <w:bookmarkEnd w:id="489"/>
      <w:bookmarkEnd w:id="490"/>
      <w:bookmarkEnd w:id="491"/>
      <w:bookmarkEnd w:id="492"/>
      <w:bookmarkEnd w:id="493"/>
      <w:bookmarkEnd w:id="494"/>
      <w:bookmarkEnd w:id="49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96" w:name="_Toc24986340"/>
      <w:bookmarkStart w:id="497" w:name="_Toc34205768"/>
      <w:bookmarkStart w:id="498" w:name="_Toc39061952"/>
      <w:bookmarkStart w:id="499" w:name="_Toc43277194"/>
      <w:bookmarkStart w:id="500" w:name="_Toc49847524"/>
      <w:bookmarkStart w:id="501" w:name="_Toc56419500"/>
      <w:bookmarkStart w:id="502" w:name="_Toc112683306"/>
      <w:bookmarkStart w:id="503" w:name="_Toc130938959"/>
      <w:r>
        <w:t>6.1.4.2</w:t>
      </w:r>
      <w:r>
        <w:tab/>
        <w:t>Operation: Security Capability Negotiation</w:t>
      </w:r>
      <w:bookmarkEnd w:id="496"/>
      <w:bookmarkEnd w:id="497"/>
      <w:bookmarkEnd w:id="498"/>
      <w:bookmarkEnd w:id="499"/>
      <w:bookmarkEnd w:id="500"/>
      <w:bookmarkEnd w:id="501"/>
      <w:bookmarkEnd w:id="502"/>
      <w:bookmarkEnd w:id="503"/>
    </w:p>
    <w:p w14:paraId="2400E675" w14:textId="77777777" w:rsidR="000D5C20" w:rsidRDefault="000D5C20" w:rsidP="00180131">
      <w:pPr>
        <w:pStyle w:val="Heading5"/>
      </w:pPr>
      <w:bookmarkStart w:id="504" w:name="_Toc24986341"/>
      <w:bookmarkStart w:id="505" w:name="_Toc34205769"/>
      <w:bookmarkStart w:id="506" w:name="_Toc39061953"/>
      <w:bookmarkStart w:id="507" w:name="_Toc43277195"/>
      <w:bookmarkStart w:id="508" w:name="_Toc49847525"/>
      <w:bookmarkStart w:id="509" w:name="_Toc56419501"/>
      <w:bookmarkStart w:id="510" w:name="_Toc112683307"/>
      <w:bookmarkStart w:id="511" w:name="_Toc130938960"/>
      <w:r>
        <w:t>6.1.4.2.1</w:t>
      </w:r>
      <w:r>
        <w:tab/>
        <w:t>Description</w:t>
      </w:r>
      <w:bookmarkEnd w:id="504"/>
      <w:bookmarkEnd w:id="505"/>
      <w:bookmarkEnd w:id="506"/>
      <w:bookmarkEnd w:id="507"/>
      <w:bookmarkEnd w:id="508"/>
      <w:bookmarkEnd w:id="509"/>
      <w:bookmarkEnd w:id="510"/>
      <w:bookmarkEnd w:id="51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512" w:name="_PERM_MCCTEMPBM_CRPT51080028___7"/>
      <w:r>
        <w:lastRenderedPageBreak/>
        <w:t>This operation shall support the resource URI variables defined in table 6.1.4.2.1-1</w:t>
      </w:r>
      <w:r>
        <w:rPr>
          <w:rFonts w:ascii="Arial" w:hAnsi="Arial" w:cs="Arial"/>
        </w:rPr>
        <w:t>.</w:t>
      </w:r>
    </w:p>
    <w:bookmarkEnd w:id="51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13" w:name="_Toc24986342"/>
      <w:bookmarkStart w:id="514" w:name="_Toc34205770"/>
      <w:bookmarkStart w:id="515" w:name="_Toc39061954"/>
      <w:bookmarkStart w:id="516" w:name="_Toc43277196"/>
      <w:bookmarkStart w:id="517" w:name="_Toc49847526"/>
      <w:bookmarkStart w:id="518" w:name="_Toc56419502"/>
      <w:bookmarkStart w:id="519" w:name="_Toc112683308"/>
      <w:bookmarkStart w:id="520" w:name="_Toc130938961"/>
      <w:r>
        <w:t>6.1.4.2.2</w:t>
      </w:r>
      <w:r>
        <w:tab/>
        <w:t>Operation Definition</w:t>
      </w:r>
      <w:bookmarkEnd w:id="513"/>
      <w:bookmarkEnd w:id="514"/>
      <w:bookmarkEnd w:id="515"/>
      <w:bookmarkEnd w:id="516"/>
      <w:bookmarkEnd w:id="517"/>
      <w:bookmarkEnd w:id="518"/>
      <w:bookmarkEnd w:id="519"/>
      <w:bookmarkEnd w:id="52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388D68BA" w14:textId="77777777" w:rsidR="00C7429B" w:rsidRDefault="00C7429B" w:rsidP="00C7429B">
            <w:pPr>
              <w:pStyle w:val="TAL"/>
            </w:pPr>
            <w:r>
              <w:t xml:space="preserve">Temporary redirection. The response shall include a Location header field containing a different URI that shall be the URI of a SEPP </w:t>
            </w:r>
            <w:r>
              <w:rPr>
                <w:rFonts w:hint="eastAsia"/>
              </w:rPr>
              <w:t xml:space="preserve">located </w:t>
            </w:r>
            <w:r w:rsidRPr="007C440A">
              <w:t>within the</w:t>
            </w:r>
            <w:r>
              <w:t xml:space="preserve"> same PLMN or SNPN.</w:t>
            </w:r>
          </w:p>
          <w:p w14:paraId="7172BD32" w14:textId="23F76C0F" w:rsidR="00C7429B" w:rsidRPr="003E6078" w:rsidRDefault="00C7429B" w:rsidP="00C7429B">
            <w:pPr>
              <w:pStyle w:val="TAL"/>
            </w:pPr>
            <w:r>
              <w:t>When the RedirectionResponse is present, the cause in RedirectResponse shall be set to "SEPP_REDIRECTION"</w:t>
            </w:r>
            <w:r w:rsidRPr="005B4CDA">
              <w:t>, and the “targetSepp” attribute shall not be included</w:t>
            </w:r>
            <w: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521" w:name="_Toc24986343"/>
      <w:bookmarkStart w:id="522" w:name="_Toc34205771"/>
      <w:bookmarkStart w:id="523" w:name="_Toc39061955"/>
      <w:bookmarkStart w:id="524" w:name="_Toc43277197"/>
      <w:bookmarkStart w:id="525" w:name="_Toc49847527"/>
      <w:bookmarkStart w:id="526" w:name="_Toc56419503"/>
      <w:bookmarkStart w:id="527"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0F5B05">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0F5B05">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0F5B05">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0F5B05">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0F5B05">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0F5B05">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0F5B05">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0F5B05">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0F5B05">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0F5B05">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0F5B05">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77777777" w:rsidR="00C7429B" w:rsidRPr="003223C8" w:rsidRDefault="00C7429B" w:rsidP="000F5B05">
            <w:pPr>
              <w:keepNext/>
              <w:keepLines/>
              <w:spacing w:after="0"/>
              <w:rPr>
                <w:rFonts w:ascii="Arial" w:hAnsi="Arial" w:cs="Arial"/>
                <w:sz w:val="18"/>
                <w:lang w:val="fr-FR" w:eastAsia="fr-FR"/>
              </w:rPr>
            </w:pPr>
            <w:r w:rsidRPr="00211D0E">
              <w:rPr>
                <w:rFonts w:ascii="Arial" w:hAnsi="Arial" w:cs="Arial"/>
                <w:sz w:val="18"/>
                <w:lang w:val="fr-FR" w:eastAsia="fr-FR"/>
              </w:rPr>
              <w:t>The URI of the redirected-to SEPP.</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528" w:name="_Toc130938962"/>
      <w:r>
        <w:t>6.1.4.3</w:t>
      </w:r>
      <w:r>
        <w:tab/>
        <w:t>Operation: Parameter Exchange</w:t>
      </w:r>
      <w:bookmarkEnd w:id="521"/>
      <w:bookmarkEnd w:id="522"/>
      <w:bookmarkEnd w:id="523"/>
      <w:bookmarkEnd w:id="524"/>
      <w:bookmarkEnd w:id="525"/>
      <w:bookmarkEnd w:id="526"/>
      <w:bookmarkEnd w:id="527"/>
      <w:bookmarkEnd w:id="528"/>
    </w:p>
    <w:p w14:paraId="59644DBB" w14:textId="77777777" w:rsidR="000D5C20" w:rsidRDefault="000D5C20" w:rsidP="00180131">
      <w:pPr>
        <w:pStyle w:val="Heading5"/>
      </w:pPr>
      <w:bookmarkStart w:id="529" w:name="_Toc24986344"/>
      <w:bookmarkStart w:id="530" w:name="_Toc34205772"/>
      <w:bookmarkStart w:id="531" w:name="_Toc39061956"/>
      <w:bookmarkStart w:id="532" w:name="_Toc43277198"/>
      <w:bookmarkStart w:id="533" w:name="_Toc49847528"/>
      <w:bookmarkStart w:id="534" w:name="_Toc56419504"/>
      <w:bookmarkStart w:id="535" w:name="_Toc112683310"/>
      <w:bookmarkStart w:id="536" w:name="_Toc130938963"/>
      <w:r>
        <w:t>6.1.4.3.1</w:t>
      </w:r>
      <w:r>
        <w:tab/>
        <w:t>Description</w:t>
      </w:r>
      <w:bookmarkEnd w:id="529"/>
      <w:bookmarkEnd w:id="530"/>
      <w:bookmarkEnd w:id="531"/>
      <w:bookmarkEnd w:id="532"/>
      <w:bookmarkEnd w:id="533"/>
      <w:bookmarkEnd w:id="534"/>
      <w:bookmarkEnd w:id="535"/>
      <w:bookmarkEnd w:id="53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lastRenderedPageBreak/>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37" w:name="_Toc24986345"/>
      <w:bookmarkStart w:id="538" w:name="_Toc34205773"/>
      <w:bookmarkStart w:id="539" w:name="_Toc39061957"/>
      <w:bookmarkStart w:id="540" w:name="_Toc43277199"/>
      <w:bookmarkStart w:id="541" w:name="_Toc49847529"/>
      <w:bookmarkStart w:id="542" w:name="_Toc56419505"/>
      <w:bookmarkStart w:id="543" w:name="_Toc112683311"/>
      <w:bookmarkStart w:id="544" w:name="_Toc130938964"/>
      <w:r>
        <w:t>6.1.4.3.2</w:t>
      </w:r>
      <w:r>
        <w:tab/>
        <w:t>Operation Definition</w:t>
      </w:r>
      <w:bookmarkEnd w:id="537"/>
      <w:bookmarkEnd w:id="538"/>
      <w:bookmarkEnd w:id="539"/>
      <w:bookmarkEnd w:id="540"/>
      <w:bookmarkEnd w:id="541"/>
      <w:bookmarkEnd w:id="542"/>
      <w:bookmarkEnd w:id="543"/>
      <w:bookmarkEnd w:id="54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545" w:name="_Toc24986346"/>
      <w:bookmarkStart w:id="546" w:name="_Toc34205774"/>
      <w:bookmarkStart w:id="547" w:name="_Toc39061958"/>
      <w:bookmarkStart w:id="548" w:name="_Toc43277200"/>
      <w:bookmarkStart w:id="549" w:name="_Toc49847530"/>
      <w:bookmarkStart w:id="550" w:name="_Toc56419506"/>
      <w:bookmarkStart w:id="551" w:name="_Toc112683312"/>
      <w:bookmarkStart w:id="552" w:name="_Toc130938965"/>
      <w:r>
        <w:t>6.1.4.4</w:t>
      </w:r>
      <w:r>
        <w:tab/>
        <w:t>Operation: N32-f Context Terminate</w:t>
      </w:r>
      <w:bookmarkEnd w:id="545"/>
      <w:bookmarkEnd w:id="546"/>
      <w:bookmarkEnd w:id="547"/>
      <w:bookmarkEnd w:id="548"/>
      <w:bookmarkEnd w:id="549"/>
      <w:bookmarkEnd w:id="550"/>
      <w:bookmarkEnd w:id="551"/>
      <w:bookmarkEnd w:id="552"/>
    </w:p>
    <w:p w14:paraId="1CDA8F8D" w14:textId="77777777" w:rsidR="000D5C20" w:rsidRDefault="000D5C20" w:rsidP="00180131">
      <w:pPr>
        <w:pStyle w:val="Heading5"/>
      </w:pPr>
      <w:bookmarkStart w:id="553" w:name="_Toc24986347"/>
      <w:bookmarkStart w:id="554" w:name="_Toc34205775"/>
      <w:bookmarkStart w:id="555" w:name="_Toc39061959"/>
      <w:bookmarkStart w:id="556" w:name="_Toc43277201"/>
      <w:bookmarkStart w:id="557" w:name="_Toc49847531"/>
      <w:bookmarkStart w:id="558" w:name="_Toc56419507"/>
      <w:bookmarkStart w:id="559" w:name="_Toc112683313"/>
      <w:bookmarkStart w:id="560" w:name="_Toc130938966"/>
      <w:r>
        <w:t>6.1.4.4.1</w:t>
      </w:r>
      <w:r>
        <w:tab/>
        <w:t>Description</w:t>
      </w:r>
      <w:bookmarkEnd w:id="553"/>
      <w:bookmarkEnd w:id="554"/>
      <w:bookmarkEnd w:id="555"/>
      <w:bookmarkEnd w:id="556"/>
      <w:bookmarkEnd w:id="557"/>
      <w:bookmarkEnd w:id="558"/>
      <w:bookmarkEnd w:id="559"/>
      <w:bookmarkEnd w:id="560"/>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61" w:name="_Toc24986348"/>
      <w:bookmarkStart w:id="562" w:name="_Toc34205776"/>
      <w:bookmarkStart w:id="563" w:name="_Toc39061960"/>
      <w:bookmarkStart w:id="564" w:name="_Toc43277202"/>
      <w:bookmarkStart w:id="565" w:name="_Toc49847532"/>
      <w:bookmarkStart w:id="566" w:name="_Toc56419508"/>
      <w:bookmarkStart w:id="567" w:name="_Toc112683314"/>
      <w:bookmarkStart w:id="568" w:name="_Toc130938967"/>
      <w:r>
        <w:t>6.1.4.4.2</w:t>
      </w:r>
      <w:r>
        <w:tab/>
        <w:t>Operation Definition</w:t>
      </w:r>
      <w:bookmarkEnd w:id="561"/>
      <w:bookmarkEnd w:id="562"/>
      <w:bookmarkEnd w:id="563"/>
      <w:bookmarkEnd w:id="564"/>
      <w:bookmarkEnd w:id="565"/>
      <w:bookmarkEnd w:id="566"/>
      <w:bookmarkEnd w:id="567"/>
      <w:bookmarkEnd w:id="56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lastRenderedPageBreak/>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569" w:name="_Toc24986349"/>
      <w:bookmarkStart w:id="570" w:name="_Toc34205777"/>
      <w:bookmarkStart w:id="571" w:name="_Toc39061961"/>
      <w:bookmarkStart w:id="572" w:name="_Toc43277203"/>
      <w:bookmarkStart w:id="573" w:name="_Toc49847533"/>
      <w:bookmarkStart w:id="574" w:name="_Toc56419509"/>
      <w:bookmarkStart w:id="575" w:name="_Toc112683315"/>
      <w:bookmarkStart w:id="576" w:name="_Toc130938968"/>
      <w:r>
        <w:t>6.1.4.</w:t>
      </w:r>
      <w:r w:rsidRPr="00386A6E">
        <w:t>5</w:t>
      </w:r>
      <w:r>
        <w:tab/>
        <w:t>Operation: N32-f Error Reporting</w:t>
      </w:r>
      <w:bookmarkEnd w:id="569"/>
      <w:bookmarkEnd w:id="570"/>
      <w:bookmarkEnd w:id="571"/>
      <w:bookmarkEnd w:id="572"/>
      <w:bookmarkEnd w:id="573"/>
      <w:bookmarkEnd w:id="574"/>
      <w:bookmarkEnd w:id="575"/>
      <w:bookmarkEnd w:id="576"/>
    </w:p>
    <w:p w14:paraId="78D0E75E" w14:textId="77777777" w:rsidR="000D5C20" w:rsidRDefault="000D5C20" w:rsidP="00180131">
      <w:pPr>
        <w:pStyle w:val="Heading5"/>
      </w:pPr>
      <w:bookmarkStart w:id="577" w:name="_Toc24986350"/>
      <w:bookmarkStart w:id="578" w:name="_Toc34205778"/>
      <w:bookmarkStart w:id="579" w:name="_Toc39061962"/>
      <w:bookmarkStart w:id="580" w:name="_Toc43277204"/>
      <w:bookmarkStart w:id="581" w:name="_Toc49847534"/>
      <w:bookmarkStart w:id="582" w:name="_Toc56419510"/>
      <w:bookmarkStart w:id="583" w:name="_Toc112683316"/>
      <w:bookmarkStart w:id="584" w:name="_Toc130938969"/>
      <w:r>
        <w:t>6.1.4.</w:t>
      </w:r>
      <w:r w:rsidRPr="00386A6E">
        <w:t>5</w:t>
      </w:r>
      <w:r>
        <w:t>.1</w:t>
      </w:r>
      <w:r>
        <w:tab/>
        <w:t>Description</w:t>
      </w:r>
      <w:bookmarkEnd w:id="577"/>
      <w:bookmarkEnd w:id="578"/>
      <w:bookmarkEnd w:id="579"/>
      <w:bookmarkEnd w:id="580"/>
      <w:bookmarkEnd w:id="581"/>
      <w:bookmarkEnd w:id="582"/>
      <w:bookmarkEnd w:id="583"/>
      <w:bookmarkEnd w:id="58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85" w:name="_Toc24986351"/>
      <w:bookmarkStart w:id="586" w:name="_Toc34205779"/>
      <w:bookmarkStart w:id="587" w:name="_Toc39061963"/>
      <w:bookmarkStart w:id="588" w:name="_Toc43277205"/>
      <w:bookmarkStart w:id="589" w:name="_Toc49847535"/>
      <w:bookmarkStart w:id="590" w:name="_Toc56419511"/>
      <w:bookmarkStart w:id="591" w:name="_Toc112683317"/>
      <w:bookmarkStart w:id="592" w:name="_Toc130938970"/>
      <w:r>
        <w:t>6.1.4.</w:t>
      </w:r>
      <w:r w:rsidRPr="00386A6E">
        <w:t>5</w:t>
      </w:r>
      <w:r>
        <w:t>.2</w:t>
      </w:r>
      <w:r>
        <w:tab/>
        <w:t>Operation Definition</w:t>
      </w:r>
      <w:bookmarkEnd w:id="585"/>
      <w:bookmarkEnd w:id="586"/>
      <w:bookmarkEnd w:id="587"/>
      <w:bookmarkEnd w:id="588"/>
      <w:bookmarkEnd w:id="589"/>
      <w:bookmarkEnd w:id="590"/>
      <w:bookmarkEnd w:id="591"/>
      <w:bookmarkEnd w:id="59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93" w:name="_Toc24986352"/>
      <w:bookmarkStart w:id="594" w:name="_Toc34205780"/>
      <w:bookmarkStart w:id="595" w:name="_Toc39061964"/>
      <w:bookmarkStart w:id="596" w:name="_Toc43277206"/>
      <w:bookmarkStart w:id="597" w:name="_Toc49847536"/>
      <w:bookmarkStart w:id="598" w:name="_Toc56419512"/>
      <w:bookmarkStart w:id="599" w:name="_Toc112683318"/>
      <w:bookmarkStart w:id="600" w:name="_Toc130938971"/>
      <w:r>
        <w:rPr>
          <w:rFonts w:hint="eastAsia"/>
        </w:rPr>
        <w:lastRenderedPageBreak/>
        <w:t>6.1.5</w:t>
      </w:r>
      <w:r>
        <w:rPr>
          <w:rFonts w:hint="eastAsia"/>
        </w:rPr>
        <w:tab/>
      </w:r>
      <w:r>
        <w:t>Data Model</w:t>
      </w:r>
      <w:bookmarkEnd w:id="593"/>
      <w:bookmarkEnd w:id="594"/>
      <w:bookmarkEnd w:id="595"/>
      <w:bookmarkEnd w:id="596"/>
      <w:bookmarkEnd w:id="597"/>
      <w:bookmarkEnd w:id="598"/>
      <w:bookmarkEnd w:id="599"/>
      <w:bookmarkEnd w:id="600"/>
    </w:p>
    <w:p w14:paraId="2F868B3C" w14:textId="77777777" w:rsidR="000D5C20" w:rsidRDefault="000D5C20" w:rsidP="00180131">
      <w:pPr>
        <w:pStyle w:val="Heading4"/>
      </w:pPr>
      <w:bookmarkStart w:id="601" w:name="_Toc24986353"/>
      <w:bookmarkStart w:id="602" w:name="_Toc34205781"/>
      <w:bookmarkStart w:id="603" w:name="_Toc39061965"/>
      <w:bookmarkStart w:id="604" w:name="_Toc43277207"/>
      <w:bookmarkStart w:id="605" w:name="_Toc49847537"/>
      <w:bookmarkStart w:id="606" w:name="_Toc56419513"/>
      <w:bookmarkStart w:id="607" w:name="_Toc112683319"/>
      <w:bookmarkStart w:id="608" w:name="_Toc130938972"/>
      <w:r>
        <w:t>6.1.5.1</w:t>
      </w:r>
      <w:r>
        <w:tab/>
        <w:t>General</w:t>
      </w:r>
      <w:bookmarkEnd w:id="601"/>
      <w:bookmarkEnd w:id="602"/>
      <w:bookmarkEnd w:id="603"/>
      <w:bookmarkEnd w:id="604"/>
      <w:bookmarkEnd w:id="605"/>
      <w:bookmarkEnd w:id="606"/>
      <w:bookmarkEnd w:id="607"/>
      <w:bookmarkEnd w:id="60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09" w:name="_Toc24986354"/>
      <w:bookmarkStart w:id="610" w:name="_Toc34205782"/>
      <w:bookmarkStart w:id="611" w:name="_Toc39061966"/>
      <w:bookmarkStart w:id="612" w:name="_Toc43277208"/>
      <w:bookmarkStart w:id="613" w:name="_Toc49847538"/>
      <w:bookmarkStart w:id="614" w:name="_Toc56419514"/>
      <w:bookmarkStart w:id="615" w:name="_Toc112683320"/>
      <w:bookmarkStart w:id="616" w:name="_Toc130938973"/>
      <w:r>
        <w:rPr>
          <w:lang w:val="en-US"/>
        </w:rPr>
        <w:t>6.1.5.2</w:t>
      </w:r>
      <w:r>
        <w:rPr>
          <w:lang w:val="en-US"/>
        </w:rPr>
        <w:tab/>
        <w:t>Structured data types</w:t>
      </w:r>
      <w:bookmarkEnd w:id="609"/>
      <w:bookmarkEnd w:id="610"/>
      <w:bookmarkEnd w:id="611"/>
      <w:bookmarkEnd w:id="612"/>
      <w:bookmarkEnd w:id="613"/>
      <w:bookmarkEnd w:id="614"/>
      <w:bookmarkEnd w:id="615"/>
      <w:bookmarkEnd w:id="616"/>
    </w:p>
    <w:p w14:paraId="2C95EC0B" w14:textId="77777777" w:rsidR="000D5C20" w:rsidRDefault="000D5C20" w:rsidP="00180131">
      <w:pPr>
        <w:pStyle w:val="Heading5"/>
      </w:pPr>
      <w:bookmarkStart w:id="617" w:name="_Toc24986355"/>
      <w:bookmarkStart w:id="618" w:name="_Toc34205783"/>
      <w:bookmarkStart w:id="619" w:name="_Toc39061967"/>
      <w:bookmarkStart w:id="620" w:name="_Toc43277209"/>
      <w:bookmarkStart w:id="621" w:name="_Toc49847539"/>
      <w:bookmarkStart w:id="622" w:name="_Toc56419515"/>
      <w:bookmarkStart w:id="623" w:name="_Toc112683321"/>
      <w:bookmarkStart w:id="624" w:name="_Toc130938974"/>
      <w:r>
        <w:t>6.1.5.2.1</w:t>
      </w:r>
      <w:r>
        <w:tab/>
        <w:t>Introduction</w:t>
      </w:r>
      <w:bookmarkEnd w:id="617"/>
      <w:bookmarkEnd w:id="618"/>
      <w:bookmarkEnd w:id="619"/>
      <w:bookmarkEnd w:id="620"/>
      <w:bookmarkEnd w:id="621"/>
      <w:bookmarkEnd w:id="622"/>
      <w:bookmarkEnd w:id="623"/>
      <w:bookmarkEnd w:id="6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25" w:name="_Toc24986356"/>
      <w:bookmarkStart w:id="626" w:name="_Toc34205784"/>
      <w:bookmarkStart w:id="627" w:name="_Toc39061968"/>
      <w:bookmarkStart w:id="628" w:name="_Toc43277210"/>
      <w:bookmarkStart w:id="629" w:name="_Toc49847540"/>
      <w:bookmarkStart w:id="630" w:name="_Toc56419516"/>
      <w:bookmarkStart w:id="631" w:name="_Toc112683322"/>
      <w:bookmarkStart w:id="632" w:name="_Toc130938975"/>
      <w:r>
        <w:lastRenderedPageBreak/>
        <w:t>6.1.5.2.2</w:t>
      </w:r>
      <w:r>
        <w:tab/>
        <w:t>Type: SecNegotiateReqData</w:t>
      </w:r>
      <w:bookmarkEnd w:id="625"/>
      <w:bookmarkEnd w:id="626"/>
      <w:bookmarkEnd w:id="627"/>
      <w:bookmarkEnd w:id="628"/>
      <w:bookmarkEnd w:id="629"/>
      <w:bookmarkEnd w:id="630"/>
      <w:bookmarkEnd w:id="631"/>
      <w:bookmarkEnd w:id="63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33" w:name="_PERM_MCCTEMPBM_CRPT51080032___4"/>
            <w:r w:rsidRPr="003E6078">
              <w:t>Cardinality</w:t>
            </w:r>
            <w:bookmarkEnd w:id="6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602D08" w:rsidRDefault="00602D08" w:rsidP="00602D08">
            <w:pPr>
              <w:pStyle w:val="TAL"/>
              <w:rPr>
                <w:rFonts w:cs="Arial"/>
                <w:szCs w:val="18"/>
              </w:rPr>
            </w:pPr>
            <w:r>
              <w:rPr>
                <w:rFonts w:cs="Arial"/>
                <w:szCs w:val="18"/>
              </w:rPr>
              <w:t>When present, this IE shall contain a PLMN ID of the target SEPP.</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7F41BA81"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4D6C35E2" w14:textId="179CE62B"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6026F67"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3FDA6A19"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7540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34" w:name="_Toc24986357"/>
      <w:bookmarkStart w:id="635" w:name="_Toc34205785"/>
      <w:bookmarkStart w:id="636" w:name="_Toc39061969"/>
      <w:bookmarkStart w:id="637" w:name="_Toc43277211"/>
      <w:bookmarkStart w:id="638" w:name="_Toc49847541"/>
      <w:bookmarkStart w:id="639" w:name="_Toc56419517"/>
      <w:bookmarkStart w:id="640" w:name="_Toc112683323"/>
      <w:bookmarkStart w:id="641" w:name="_Toc130938976"/>
      <w:r>
        <w:lastRenderedPageBreak/>
        <w:t>6.1.5.2.3</w:t>
      </w:r>
      <w:r>
        <w:tab/>
        <w:t>Type: SecNegotiateRspData</w:t>
      </w:r>
      <w:bookmarkEnd w:id="634"/>
      <w:bookmarkEnd w:id="635"/>
      <w:bookmarkEnd w:id="636"/>
      <w:bookmarkEnd w:id="637"/>
      <w:bookmarkEnd w:id="638"/>
      <w:bookmarkEnd w:id="639"/>
      <w:bookmarkEnd w:id="640"/>
      <w:bookmarkEnd w:id="641"/>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FCA0F34" w14:textId="2FF6EB3D"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 xml:space="preserve">If the senderN32fPort number is absent, the receiving SEPP shall use a locally configured port, if any, </w:t>
            </w:r>
            <w:r w:rsidR="000A2DC3" w:rsidRPr="004B30D5">
              <w:rPr>
                <w:lang w:eastAsia="zh-CN"/>
              </w:rPr>
              <w:lastRenderedPageBreak/>
              <w:t>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7540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42" w:name="_Toc24986358"/>
      <w:bookmarkStart w:id="643" w:name="_Toc34205786"/>
      <w:bookmarkStart w:id="644" w:name="_Toc39061970"/>
      <w:bookmarkStart w:id="645" w:name="_Toc43277212"/>
      <w:bookmarkStart w:id="646" w:name="_Toc49847542"/>
      <w:bookmarkStart w:id="647" w:name="_Toc56419518"/>
      <w:bookmarkStart w:id="648" w:name="_Toc112683324"/>
      <w:bookmarkStart w:id="649" w:name="_Toc130938977"/>
      <w:r>
        <w:t>6.1.5.2.4</w:t>
      </w:r>
      <w:r>
        <w:tab/>
        <w:t xml:space="preserve">Type: </w:t>
      </w:r>
      <w:r>
        <w:rPr>
          <w:rFonts w:hint="eastAsia"/>
        </w:rPr>
        <w:t>Sec</w:t>
      </w:r>
      <w:r>
        <w:t>ParamExchReqData</w:t>
      </w:r>
      <w:bookmarkEnd w:id="642"/>
      <w:bookmarkEnd w:id="643"/>
      <w:bookmarkEnd w:id="644"/>
      <w:bookmarkEnd w:id="645"/>
      <w:bookmarkEnd w:id="646"/>
      <w:bookmarkEnd w:id="647"/>
      <w:bookmarkEnd w:id="648"/>
      <w:bookmarkEnd w:id="64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650" w:name="_Toc24986359"/>
      <w:bookmarkStart w:id="651" w:name="_Toc34205787"/>
      <w:bookmarkStart w:id="652" w:name="_Toc39061971"/>
      <w:bookmarkStart w:id="653" w:name="_Toc43277213"/>
      <w:bookmarkStart w:id="654" w:name="_Toc49847543"/>
      <w:bookmarkStart w:id="655" w:name="_Toc56419519"/>
      <w:bookmarkStart w:id="656" w:name="_Toc112683325"/>
      <w:bookmarkStart w:id="657" w:name="_Toc130938978"/>
      <w:r>
        <w:lastRenderedPageBreak/>
        <w:t>6.1.5.2.5</w:t>
      </w:r>
      <w:r>
        <w:tab/>
        <w:t xml:space="preserve">Type: </w:t>
      </w:r>
      <w:r>
        <w:rPr>
          <w:rFonts w:hint="eastAsia"/>
        </w:rPr>
        <w:t>Sec</w:t>
      </w:r>
      <w:r>
        <w:t>ParamExchRspData</w:t>
      </w:r>
      <w:bookmarkEnd w:id="650"/>
      <w:bookmarkEnd w:id="651"/>
      <w:bookmarkEnd w:id="652"/>
      <w:bookmarkEnd w:id="653"/>
      <w:bookmarkEnd w:id="654"/>
      <w:bookmarkEnd w:id="655"/>
      <w:bookmarkEnd w:id="656"/>
      <w:bookmarkEnd w:id="657"/>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658" w:name="_Toc24986360"/>
      <w:bookmarkStart w:id="659" w:name="_Toc34205788"/>
      <w:bookmarkStart w:id="660" w:name="_Toc39061972"/>
      <w:bookmarkStart w:id="661" w:name="_Toc43277214"/>
      <w:bookmarkStart w:id="662" w:name="_Toc49847544"/>
      <w:bookmarkStart w:id="663" w:name="_Toc56419520"/>
      <w:bookmarkStart w:id="664" w:name="_Toc112683326"/>
      <w:bookmarkStart w:id="665" w:name="_Toc130938979"/>
      <w:r>
        <w:lastRenderedPageBreak/>
        <w:t>6.1.5.2.6</w:t>
      </w:r>
      <w:r>
        <w:tab/>
        <w:t>Type: ProtectionPolicy</w:t>
      </w:r>
      <w:bookmarkEnd w:id="658"/>
      <w:bookmarkEnd w:id="659"/>
      <w:bookmarkEnd w:id="660"/>
      <w:bookmarkEnd w:id="661"/>
      <w:bookmarkEnd w:id="662"/>
      <w:bookmarkEnd w:id="663"/>
      <w:bookmarkEnd w:id="664"/>
      <w:bookmarkEnd w:id="66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66" w:name="_Toc24986361"/>
      <w:bookmarkStart w:id="667" w:name="_Toc34205789"/>
      <w:bookmarkStart w:id="668" w:name="_Toc39061973"/>
      <w:bookmarkStart w:id="669" w:name="_Toc43277215"/>
      <w:bookmarkStart w:id="670" w:name="_Toc49847545"/>
      <w:bookmarkStart w:id="671" w:name="_Toc56419521"/>
      <w:bookmarkStart w:id="672" w:name="_Toc112683327"/>
      <w:bookmarkStart w:id="673" w:name="_Toc130938980"/>
      <w:r>
        <w:t>6.1.5.2.7</w:t>
      </w:r>
      <w:r>
        <w:tab/>
        <w:t xml:space="preserve">Type: </w:t>
      </w:r>
      <w:r>
        <w:rPr>
          <w:rFonts w:hint="eastAsia"/>
        </w:rPr>
        <w:t>ApiIeMapping</w:t>
      </w:r>
      <w:bookmarkEnd w:id="666"/>
      <w:bookmarkEnd w:id="667"/>
      <w:bookmarkEnd w:id="668"/>
      <w:bookmarkEnd w:id="669"/>
      <w:bookmarkEnd w:id="670"/>
      <w:bookmarkEnd w:id="671"/>
      <w:bookmarkEnd w:id="672"/>
      <w:bookmarkEnd w:id="67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67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67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675" w:name="_Toc24986362"/>
      <w:bookmarkStart w:id="676" w:name="_Toc34205790"/>
      <w:bookmarkStart w:id="677" w:name="_Toc39061974"/>
      <w:bookmarkStart w:id="678" w:name="_Toc43277216"/>
      <w:bookmarkStart w:id="679" w:name="_Toc49847546"/>
      <w:bookmarkStart w:id="680" w:name="_Toc56419522"/>
      <w:bookmarkStart w:id="681" w:name="_Toc112683328"/>
      <w:bookmarkStart w:id="682" w:name="_Toc130938981"/>
      <w:r>
        <w:lastRenderedPageBreak/>
        <w:t>6.1.5.2.8</w:t>
      </w:r>
      <w:r>
        <w:tab/>
        <w:t>Type: IeInfo</w:t>
      </w:r>
      <w:bookmarkEnd w:id="675"/>
      <w:bookmarkEnd w:id="676"/>
      <w:bookmarkEnd w:id="677"/>
      <w:bookmarkEnd w:id="678"/>
      <w:bookmarkEnd w:id="679"/>
      <w:bookmarkEnd w:id="680"/>
      <w:bookmarkEnd w:id="681"/>
      <w:bookmarkEnd w:id="68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68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84" w:name="_PERM_MCCTEMPBM_CRPT51080041___2" w:colFirst="4" w:colLast="4"/>
            <w:bookmarkEnd w:id="68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8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85"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8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86" w:name="_Toc24986363"/>
      <w:bookmarkStart w:id="687" w:name="_Toc34205791"/>
      <w:bookmarkStart w:id="688" w:name="_Toc39061975"/>
      <w:bookmarkStart w:id="689" w:name="_Toc43277217"/>
      <w:bookmarkStart w:id="690" w:name="_Toc49847547"/>
      <w:bookmarkStart w:id="691" w:name="_Toc56419523"/>
      <w:bookmarkStart w:id="692" w:name="_Toc112683329"/>
      <w:bookmarkStart w:id="693" w:name="_Toc130938982"/>
      <w:r>
        <w:t>6.1.5.2.9</w:t>
      </w:r>
      <w:r>
        <w:tab/>
        <w:t>Type: ApiSignature</w:t>
      </w:r>
      <w:bookmarkEnd w:id="686"/>
      <w:bookmarkEnd w:id="687"/>
      <w:bookmarkEnd w:id="688"/>
      <w:bookmarkEnd w:id="689"/>
      <w:bookmarkEnd w:id="690"/>
      <w:bookmarkEnd w:id="691"/>
      <w:bookmarkEnd w:id="692"/>
      <w:bookmarkEnd w:id="693"/>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94" w:name="_Toc24986364"/>
      <w:bookmarkStart w:id="695" w:name="_Toc34205792"/>
      <w:bookmarkStart w:id="696" w:name="_Toc39061976"/>
      <w:bookmarkStart w:id="697" w:name="_Toc43277218"/>
      <w:bookmarkStart w:id="698" w:name="_Toc49847548"/>
      <w:bookmarkStart w:id="699" w:name="_Toc56419524"/>
      <w:bookmarkStart w:id="700" w:name="_Toc112683330"/>
      <w:bookmarkStart w:id="701" w:name="_Toc130938983"/>
      <w:r>
        <w:t>6.1.5.2.10</w:t>
      </w:r>
      <w:r>
        <w:tab/>
        <w:t>Type: N32fContextInfo</w:t>
      </w:r>
      <w:bookmarkEnd w:id="694"/>
      <w:bookmarkEnd w:id="695"/>
      <w:bookmarkEnd w:id="696"/>
      <w:bookmarkEnd w:id="697"/>
      <w:bookmarkEnd w:id="698"/>
      <w:bookmarkEnd w:id="699"/>
      <w:bookmarkEnd w:id="700"/>
      <w:bookmarkEnd w:id="70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02" w:name="_Toc24986365"/>
      <w:bookmarkStart w:id="703" w:name="_Toc34205793"/>
      <w:bookmarkStart w:id="704" w:name="_Toc39061977"/>
      <w:bookmarkStart w:id="705" w:name="_Toc43277219"/>
      <w:bookmarkStart w:id="706" w:name="_Toc49847549"/>
      <w:bookmarkStart w:id="707" w:name="_Toc56419525"/>
      <w:bookmarkStart w:id="708" w:name="_Toc112683331"/>
      <w:bookmarkStart w:id="709" w:name="_Toc130938984"/>
      <w:r>
        <w:lastRenderedPageBreak/>
        <w:t>6.1.5.2.11</w:t>
      </w:r>
      <w:r>
        <w:tab/>
        <w:t>Type: N32fErrorInfo</w:t>
      </w:r>
      <w:bookmarkEnd w:id="702"/>
      <w:bookmarkEnd w:id="703"/>
      <w:bookmarkEnd w:id="704"/>
      <w:bookmarkEnd w:id="705"/>
      <w:bookmarkEnd w:id="706"/>
      <w:bookmarkEnd w:id="707"/>
      <w:bookmarkEnd w:id="708"/>
      <w:bookmarkEnd w:id="70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710" w:name="_Toc24986366"/>
      <w:bookmarkStart w:id="711" w:name="_Toc34205794"/>
      <w:bookmarkStart w:id="712" w:name="_Toc39061978"/>
      <w:bookmarkStart w:id="713" w:name="_Toc43277220"/>
      <w:bookmarkStart w:id="714" w:name="_Toc49847550"/>
      <w:bookmarkStart w:id="715" w:name="_Toc56419526"/>
      <w:bookmarkStart w:id="716" w:name="_Toc112683332"/>
      <w:bookmarkStart w:id="717" w:name="_Toc130938985"/>
      <w:r>
        <w:t>6.1.5.2.12</w:t>
      </w:r>
      <w:r>
        <w:tab/>
        <w:t>Type: FailedModificationInfo</w:t>
      </w:r>
      <w:bookmarkEnd w:id="710"/>
      <w:bookmarkEnd w:id="711"/>
      <w:bookmarkEnd w:id="712"/>
      <w:bookmarkEnd w:id="713"/>
      <w:bookmarkEnd w:id="714"/>
      <w:bookmarkEnd w:id="715"/>
      <w:bookmarkEnd w:id="716"/>
      <w:bookmarkEnd w:id="71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1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1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19" w:name="_Toc24986367"/>
      <w:bookmarkStart w:id="720" w:name="_Toc34205795"/>
      <w:bookmarkStart w:id="721" w:name="_Toc39061979"/>
      <w:bookmarkStart w:id="722" w:name="_Toc43277221"/>
      <w:bookmarkStart w:id="723" w:name="_Toc49847551"/>
      <w:bookmarkStart w:id="724" w:name="_Toc56419527"/>
      <w:bookmarkStart w:id="725" w:name="_Toc112683333"/>
      <w:bookmarkStart w:id="726" w:name="_Toc130938986"/>
      <w:r>
        <w:lastRenderedPageBreak/>
        <w:t>6.1.5.2.13</w:t>
      </w:r>
      <w:r>
        <w:tab/>
        <w:t xml:space="preserve">Type: </w:t>
      </w:r>
      <w:r>
        <w:rPr>
          <w:rFonts w:hint="eastAsia"/>
        </w:rPr>
        <w:t>N32</w:t>
      </w:r>
      <w:r>
        <w:t>f</w:t>
      </w:r>
      <w:r>
        <w:rPr>
          <w:rFonts w:hint="eastAsia"/>
        </w:rPr>
        <w:t>ErrorDetail</w:t>
      </w:r>
      <w:bookmarkEnd w:id="719"/>
      <w:bookmarkEnd w:id="720"/>
      <w:bookmarkEnd w:id="721"/>
      <w:bookmarkEnd w:id="722"/>
      <w:bookmarkEnd w:id="723"/>
      <w:bookmarkEnd w:id="724"/>
      <w:bookmarkEnd w:id="725"/>
      <w:bookmarkEnd w:id="726"/>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27" w:name="_Toc24986368"/>
      <w:bookmarkStart w:id="728" w:name="_Toc34205796"/>
      <w:bookmarkStart w:id="729" w:name="_Toc39061980"/>
      <w:bookmarkStart w:id="730" w:name="_Toc43277222"/>
      <w:bookmarkStart w:id="731" w:name="_Toc49847552"/>
      <w:bookmarkStart w:id="732" w:name="_Toc56419528"/>
      <w:bookmarkStart w:id="733" w:name="_Toc112683334"/>
      <w:bookmarkStart w:id="734" w:name="_Toc130938987"/>
      <w:r>
        <w:t>6.1.5.2.14</w:t>
      </w:r>
      <w:r>
        <w:tab/>
        <w:t>Type: CallbackName</w:t>
      </w:r>
      <w:bookmarkEnd w:id="727"/>
      <w:bookmarkEnd w:id="728"/>
      <w:bookmarkEnd w:id="729"/>
      <w:bookmarkEnd w:id="730"/>
      <w:bookmarkEnd w:id="731"/>
      <w:bookmarkEnd w:id="732"/>
      <w:bookmarkEnd w:id="733"/>
      <w:bookmarkEnd w:id="73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35" w:name="_Toc24986369"/>
      <w:bookmarkStart w:id="736" w:name="_Toc34205797"/>
      <w:bookmarkStart w:id="737" w:name="_Toc39061981"/>
      <w:bookmarkStart w:id="738" w:name="_Toc43277223"/>
      <w:bookmarkStart w:id="739" w:name="_Toc49847553"/>
      <w:bookmarkStart w:id="740" w:name="_Toc56419529"/>
      <w:bookmarkStart w:id="741" w:name="_Toc112683335"/>
      <w:bookmarkStart w:id="742" w:name="_Toc130938988"/>
      <w:r>
        <w:t>6.1.5.2.15</w:t>
      </w:r>
      <w:r>
        <w:tab/>
        <w:t>Type: IpxProviderSecInfo</w:t>
      </w:r>
      <w:bookmarkEnd w:id="735"/>
      <w:bookmarkEnd w:id="736"/>
      <w:bookmarkEnd w:id="737"/>
      <w:bookmarkEnd w:id="738"/>
      <w:bookmarkEnd w:id="739"/>
      <w:bookmarkEnd w:id="740"/>
      <w:bookmarkEnd w:id="741"/>
      <w:bookmarkEnd w:id="742"/>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43" w:name="_Toc112683336"/>
      <w:bookmarkStart w:id="744" w:name="_Toc130938989"/>
      <w:r>
        <w:t>6.1.5.2.</w:t>
      </w:r>
      <w:r w:rsidR="000F6D80" w:rsidRPr="000F6D80">
        <w:t>16</w:t>
      </w:r>
      <w:r>
        <w:tab/>
        <w:t>Type: IntendedN32Purpose</w:t>
      </w:r>
      <w:bookmarkEnd w:id="743"/>
      <w:bookmarkEnd w:id="74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45" w:name="_Toc24986370"/>
      <w:bookmarkStart w:id="746" w:name="_Toc34205798"/>
      <w:bookmarkStart w:id="747" w:name="_Toc39061982"/>
      <w:bookmarkStart w:id="748" w:name="_Toc43277224"/>
      <w:bookmarkStart w:id="749" w:name="_Toc49847554"/>
      <w:bookmarkStart w:id="750" w:name="_Toc56419530"/>
      <w:bookmarkStart w:id="751" w:name="_Toc112683337"/>
      <w:bookmarkStart w:id="752" w:name="_Toc130938990"/>
      <w:r>
        <w:rPr>
          <w:lang w:val="en-US"/>
        </w:rPr>
        <w:lastRenderedPageBreak/>
        <w:t>6.1.5.3</w:t>
      </w:r>
      <w:r>
        <w:rPr>
          <w:lang w:val="en-US"/>
        </w:rPr>
        <w:tab/>
        <w:t>Simple data types and enumerations</w:t>
      </w:r>
      <w:bookmarkEnd w:id="745"/>
      <w:bookmarkEnd w:id="746"/>
      <w:bookmarkEnd w:id="747"/>
      <w:bookmarkEnd w:id="748"/>
      <w:bookmarkEnd w:id="749"/>
      <w:bookmarkEnd w:id="750"/>
      <w:bookmarkEnd w:id="751"/>
      <w:bookmarkEnd w:id="752"/>
    </w:p>
    <w:p w14:paraId="5F529286" w14:textId="77777777" w:rsidR="000D5C20" w:rsidRDefault="000D5C20" w:rsidP="00180131">
      <w:pPr>
        <w:pStyle w:val="Heading5"/>
      </w:pPr>
      <w:bookmarkStart w:id="753" w:name="_Toc24986371"/>
      <w:bookmarkStart w:id="754" w:name="_Toc34205799"/>
      <w:bookmarkStart w:id="755" w:name="_Toc39061983"/>
      <w:bookmarkStart w:id="756" w:name="_Toc43277225"/>
      <w:bookmarkStart w:id="757" w:name="_Toc49847555"/>
      <w:bookmarkStart w:id="758" w:name="_Toc56419531"/>
      <w:bookmarkStart w:id="759" w:name="_Toc112683338"/>
      <w:bookmarkStart w:id="760" w:name="_Toc130938991"/>
      <w:r>
        <w:t>6.1.5.3.1</w:t>
      </w:r>
      <w:r>
        <w:tab/>
        <w:t>Introduction</w:t>
      </w:r>
      <w:bookmarkEnd w:id="753"/>
      <w:bookmarkEnd w:id="754"/>
      <w:bookmarkEnd w:id="755"/>
      <w:bookmarkEnd w:id="756"/>
      <w:bookmarkEnd w:id="757"/>
      <w:bookmarkEnd w:id="758"/>
      <w:bookmarkEnd w:id="759"/>
      <w:bookmarkEnd w:id="76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61" w:name="_Toc24986372"/>
      <w:bookmarkStart w:id="762" w:name="_Toc34205800"/>
      <w:bookmarkStart w:id="763" w:name="_Toc39061984"/>
      <w:bookmarkStart w:id="764" w:name="_Toc43277226"/>
      <w:bookmarkStart w:id="765" w:name="_Toc49847556"/>
      <w:bookmarkStart w:id="766" w:name="_Toc56419532"/>
      <w:bookmarkStart w:id="767" w:name="_Toc112683339"/>
      <w:bookmarkStart w:id="768" w:name="_Toc130938992"/>
      <w:r>
        <w:t>6.1.5.3.2</w:t>
      </w:r>
      <w:r>
        <w:tab/>
        <w:t>Simple data types</w:t>
      </w:r>
      <w:bookmarkEnd w:id="761"/>
      <w:bookmarkEnd w:id="762"/>
      <w:bookmarkEnd w:id="763"/>
      <w:bookmarkEnd w:id="764"/>
      <w:bookmarkEnd w:id="765"/>
      <w:bookmarkEnd w:id="766"/>
      <w:bookmarkEnd w:id="767"/>
      <w:bookmarkEnd w:id="768"/>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769" w:name="_Toc24986373"/>
      <w:bookmarkStart w:id="770" w:name="_Toc34205801"/>
      <w:bookmarkStart w:id="771" w:name="_Toc39061985"/>
      <w:bookmarkStart w:id="772" w:name="_Toc43277227"/>
      <w:bookmarkStart w:id="773" w:name="_Toc49847557"/>
      <w:bookmarkStart w:id="774" w:name="_Toc56419533"/>
      <w:bookmarkStart w:id="775" w:name="_Toc112683340"/>
      <w:bookmarkStart w:id="776" w:name="_Toc130938993"/>
      <w:r>
        <w:t>6.1.5.3.3</w:t>
      </w:r>
      <w:r>
        <w:tab/>
        <w:t xml:space="preserve">Enumeration: </w:t>
      </w:r>
      <w:r>
        <w:rPr>
          <w:rFonts w:hint="eastAsia"/>
        </w:rPr>
        <w:t>SecurityCapability</w:t>
      </w:r>
      <w:bookmarkEnd w:id="769"/>
      <w:bookmarkEnd w:id="770"/>
      <w:bookmarkEnd w:id="771"/>
      <w:bookmarkEnd w:id="772"/>
      <w:bookmarkEnd w:id="773"/>
      <w:bookmarkEnd w:id="774"/>
      <w:bookmarkEnd w:id="775"/>
      <w:bookmarkEnd w:id="77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777" w:name="_Toc24986374"/>
      <w:bookmarkStart w:id="778" w:name="_Toc34205802"/>
      <w:bookmarkStart w:id="779" w:name="_Toc39061986"/>
      <w:bookmarkStart w:id="780" w:name="_Toc43277228"/>
      <w:bookmarkStart w:id="781" w:name="_Toc49847558"/>
      <w:bookmarkStart w:id="782" w:name="_Toc56419534"/>
      <w:bookmarkStart w:id="783" w:name="_Toc112683341"/>
      <w:bookmarkStart w:id="784" w:name="_Toc130938994"/>
      <w:r>
        <w:t>6.1.5.3.4</w:t>
      </w:r>
      <w:r>
        <w:tab/>
        <w:t>Enumeration: HttpMethod</w:t>
      </w:r>
      <w:bookmarkEnd w:id="777"/>
      <w:bookmarkEnd w:id="778"/>
      <w:bookmarkEnd w:id="779"/>
      <w:bookmarkEnd w:id="780"/>
      <w:bookmarkEnd w:id="781"/>
      <w:bookmarkEnd w:id="782"/>
      <w:bookmarkEnd w:id="783"/>
      <w:bookmarkEnd w:id="78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785" w:name="_Toc24986375"/>
      <w:bookmarkStart w:id="786" w:name="_Toc34205803"/>
      <w:bookmarkStart w:id="787" w:name="_Toc39061987"/>
      <w:bookmarkStart w:id="788" w:name="_Toc43277229"/>
      <w:bookmarkStart w:id="789" w:name="_Toc49847559"/>
      <w:bookmarkStart w:id="790" w:name="_Toc56419535"/>
      <w:bookmarkStart w:id="791" w:name="_Toc112683342"/>
      <w:bookmarkStart w:id="792" w:name="_Toc130938995"/>
      <w:r>
        <w:lastRenderedPageBreak/>
        <w:t>6.1.5.3.5</w:t>
      </w:r>
      <w:r>
        <w:tab/>
        <w:t>Enumeration: IeType</w:t>
      </w:r>
      <w:bookmarkEnd w:id="785"/>
      <w:bookmarkEnd w:id="786"/>
      <w:bookmarkEnd w:id="787"/>
      <w:bookmarkEnd w:id="788"/>
      <w:bookmarkEnd w:id="789"/>
      <w:bookmarkEnd w:id="790"/>
      <w:bookmarkEnd w:id="791"/>
      <w:bookmarkEnd w:id="79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793" w:name="_Toc24986376"/>
      <w:bookmarkStart w:id="794" w:name="_Toc34205804"/>
      <w:bookmarkStart w:id="795" w:name="_Toc39061988"/>
      <w:bookmarkStart w:id="796" w:name="_Toc43277230"/>
      <w:bookmarkStart w:id="797" w:name="_Toc49847560"/>
      <w:bookmarkStart w:id="798" w:name="_Toc56419536"/>
      <w:bookmarkStart w:id="799" w:name="_Toc112683343"/>
      <w:bookmarkStart w:id="800" w:name="_Toc130938996"/>
      <w:r>
        <w:t>6.1.5.3.6</w:t>
      </w:r>
      <w:r>
        <w:tab/>
        <w:t>Enumeration: IeLocation</w:t>
      </w:r>
      <w:bookmarkEnd w:id="793"/>
      <w:bookmarkEnd w:id="794"/>
      <w:bookmarkEnd w:id="795"/>
      <w:bookmarkEnd w:id="796"/>
      <w:bookmarkEnd w:id="797"/>
      <w:bookmarkEnd w:id="798"/>
      <w:bookmarkEnd w:id="799"/>
      <w:bookmarkEnd w:id="80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801" w:name="_Toc24986377"/>
      <w:bookmarkStart w:id="802" w:name="_Toc34205805"/>
      <w:bookmarkStart w:id="803" w:name="_Toc39061989"/>
      <w:bookmarkStart w:id="804" w:name="_Toc43277231"/>
      <w:bookmarkStart w:id="805" w:name="_Toc49847561"/>
      <w:bookmarkStart w:id="806" w:name="_Toc56419537"/>
      <w:bookmarkStart w:id="807" w:name="_Toc112683344"/>
      <w:bookmarkStart w:id="808" w:name="_Toc130938997"/>
      <w:r>
        <w:lastRenderedPageBreak/>
        <w:t>6.1.5.3.7</w:t>
      </w:r>
      <w:r>
        <w:tab/>
        <w:t xml:space="preserve">Enumeration: </w:t>
      </w:r>
      <w:r>
        <w:rPr>
          <w:rFonts w:hint="eastAsia"/>
        </w:rPr>
        <w:t>N32fErrorType</w:t>
      </w:r>
      <w:bookmarkEnd w:id="801"/>
      <w:bookmarkEnd w:id="802"/>
      <w:bookmarkEnd w:id="803"/>
      <w:bookmarkEnd w:id="804"/>
      <w:bookmarkEnd w:id="805"/>
      <w:bookmarkEnd w:id="806"/>
      <w:bookmarkEnd w:id="807"/>
      <w:bookmarkEnd w:id="8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09" w:name="_Toc24986378"/>
      <w:bookmarkStart w:id="810" w:name="_Toc34205806"/>
      <w:bookmarkStart w:id="811" w:name="_Toc39061990"/>
      <w:bookmarkStart w:id="812" w:name="_Toc43277232"/>
      <w:bookmarkStart w:id="813" w:name="_Toc49847562"/>
      <w:bookmarkStart w:id="814" w:name="_Toc56419538"/>
      <w:bookmarkStart w:id="815" w:name="_Toc112683345"/>
      <w:bookmarkStart w:id="816" w:name="_Toc130938998"/>
      <w:r>
        <w:t>6.1.5.3.8</w:t>
      </w:r>
      <w:r>
        <w:tab/>
        <w:t xml:space="preserve">Enumeration: </w:t>
      </w:r>
      <w:r>
        <w:rPr>
          <w:rFonts w:hint="eastAsia"/>
        </w:rPr>
        <w:t>FailureReason</w:t>
      </w:r>
      <w:bookmarkEnd w:id="809"/>
      <w:bookmarkEnd w:id="810"/>
      <w:bookmarkEnd w:id="811"/>
      <w:bookmarkEnd w:id="812"/>
      <w:bookmarkEnd w:id="813"/>
      <w:bookmarkEnd w:id="814"/>
      <w:bookmarkEnd w:id="815"/>
      <w:bookmarkEnd w:id="81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817" w:name="_Toc112683346"/>
      <w:bookmarkStart w:id="818" w:name="_Toc130938999"/>
      <w:r>
        <w:lastRenderedPageBreak/>
        <w:t>6.1.5.3.</w:t>
      </w:r>
      <w:r w:rsidR="00EF17F6" w:rsidRPr="00EF17F6">
        <w:t>9</w:t>
      </w:r>
      <w:r>
        <w:tab/>
        <w:t>Enumeration: N32Purpose</w:t>
      </w:r>
      <w:bookmarkEnd w:id="817"/>
      <w:bookmarkEnd w:id="81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19" w:name="_Toc24986379"/>
      <w:bookmarkStart w:id="820" w:name="_Toc34205807"/>
      <w:bookmarkStart w:id="821" w:name="_Toc39061991"/>
      <w:bookmarkStart w:id="822" w:name="_Toc43277233"/>
      <w:bookmarkStart w:id="823" w:name="_Toc49847563"/>
      <w:bookmarkStart w:id="824" w:name="_Toc56419539"/>
      <w:bookmarkStart w:id="825" w:name="_Toc112683347"/>
      <w:bookmarkStart w:id="826" w:name="_Toc130939000"/>
      <w:r>
        <w:t>6.1.5.4</w:t>
      </w:r>
      <w:r>
        <w:tab/>
        <w:t>Binary data</w:t>
      </w:r>
      <w:bookmarkEnd w:id="819"/>
      <w:bookmarkEnd w:id="820"/>
      <w:bookmarkEnd w:id="821"/>
      <w:bookmarkEnd w:id="822"/>
      <w:bookmarkEnd w:id="823"/>
      <w:bookmarkEnd w:id="824"/>
      <w:bookmarkEnd w:id="825"/>
      <w:bookmarkEnd w:id="8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27" w:name="_Toc24986380"/>
      <w:bookmarkStart w:id="828" w:name="_Toc34205808"/>
      <w:bookmarkStart w:id="829" w:name="_Toc39061992"/>
      <w:bookmarkStart w:id="830" w:name="_Toc43277234"/>
      <w:bookmarkStart w:id="831" w:name="_Toc49847564"/>
      <w:bookmarkStart w:id="832" w:name="_Toc56419540"/>
      <w:bookmarkStart w:id="833" w:name="_Toc112683348"/>
      <w:bookmarkStart w:id="834" w:name="_Toc130939001"/>
      <w:r>
        <w:rPr>
          <w:rFonts w:hint="eastAsia"/>
        </w:rPr>
        <w:t>6.1.</w:t>
      </w:r>
      <w:r>
        <w:t>6</w:t>
      </w:r>
      <w:r>
        <w:rPr>
          <w:rFonts w:hint="eastAsia"/>
        </w:rPr>
        <w:tab/>
        <w:t>Error Handling</w:t>
      </w:r>
      <w:bookmarkEnd w:id="827"/>
      <w:bookmarkEnd w:id="828"/>
      <w:bookmarkEnd w:id="829"/>
      <w:bookmarkEnd w:id="830"/>
      <w:bookmarkEnd w:id="831"/>
      <w:bookmarkEnd w:id="832"/>
      <w:bookmarkEnd w:id="833"/>
      <w:bookmarkEnd w:id="834"/>
    </w:p>
    <w:p w14:paraId="0DCFF2CE" w14:textId="77777777" w:rsidR="000D5C20" w:rsidRDefault="000D5C20" w:rsidP="00180131">
      <w:pPr>
        <w:pStyle w:val="Heading4"/>
      </w:pPr>
      <w:bookmarkStart w:id="835" w:name="_Toc24986381"/>
      <w:bookmarkStart w:id="836" w:name="_Toc34205809"/>
      <w:bookmarkStart w:id="837" w:name="_Toc39061993"/>
      <w:bookmarkStart w:id="838" w:name="_Toc43277235"/>
      <w:bookmarkStart w:id="839" w:name="_Toc49847565"/>
      <w:bookmarkStart w:id="840" w:name="_Toc56419541"/>
      <w:bookmarkStart w:id="841" w:name="_Toc112683349"/>
      <w:bookmarkStart w:id="842" w:name="_Toc130939002"/>
      <w:r>
        <w:t>6.1.6.1</w:t>
      </w:r>
      <w:r>
        <w:tab/>
        <w:t>General</w:t>
      </w:r>
      <w:bookmarkEnd w:id="835"/>
      <w:bookmarkEnd w:id="836"/>
      <w:bookmarkEnd w:id="837"/>
      <w:bookmarkEnd w:id="838"/>
      <w:bookmarkEnd w:id="839"/>
      <w:bookmarkEnd w:id="840"/>
      <w:bookmarkEnd w:id="841"/>
      <w:bookmarkEnd w:id="8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43" w:name="_Toc24986382"/>
      <w:bookmarkStart w:id="844" w:name="_Toc34205810"/>
      <w:bookmarkStart w:id="845" w:name="_Toc39061994"/>
      <w:bookmarkStart w:id="846" w:name="_Toc43277236"/>
      <w:bookmarkStart w:id="847" w:name="_Toc49847566"/>
      <w:bookmarkStart w:id="848" w:name="_Toc56419542"/>
      <w:bookmarkStart w:id="849" w:name="_Toc112683350"/>
      <w:bookmarkStart w:id="850" w:name="_Toc130939003"/>
      <w:r>
        <w:t>6.1.6.2</w:t>
      </w:r>
      <w:r>
        <w:tab/>
        <w:t>Protocol Errors</w:t>
      </w:r>
      <w:bookmarkEnd w:id="843"/>
      <w:bookmarkEnd w:id="844"/>
      <w:bookmarkEnd w:id="845"/>
      <w:bookmarkEnd w:id="846"/>
      <w:bookmarkEnd w:id="847"/>
      <w:bookmarkEnd w:id="848"/>
      <w:bookmarkEnd w:id="849"/>
      <w:bookmarkEnd w:id="85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851" w:name="_Toc24986383"/>
      <w:bookmarkStart w:id="852" w:name="_Toc34205811"/>
      <w:bookmarkStart w:id="853" w:name="_Toc39061995"/>
      <w:bookmarkStart w:id="854" w:name="_Toc43277237"/>
      <w:bookmarkStart w:id="855" w:name="_Toc49847567"/>
      <w:bookmarkStart w:id="856" w:name="_Toc56419543"/>
      <w:bookmarkStart w:id="857" w:name="_Toc112683351"/>
      <w:bookmarkStart w:id="858" w:name="_Toc130939004"/>
      <w:r>
        <w:t>6.1.6.3</w:t>
      </w:r>
      <w:r>
        <w:tab/>
        <w:t>Application Errors</w:t>
      </w:r>
      <w:bookmarkEnd w:id="851"/>
      <w:bookmarkEnd w:id="852"/>
      <w:bookmarkEnd w:id="853"/>
      <w:bookmarkEnd w:id="854"/>
      <w:bookmarkEnd w:id="855"/>
      <w:bookmarkEnd w:id="856"/>
      <w:bookmarkEnd w:id="857"/>
      <w:bookmarkEnd w:id="8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59" w:name="_Toc112683352"/>
      <w:bookmarkStart w:id="860" w:name="_Toc130939005"/>
      <w:r>
        <w:rPr>
          <w:rFonts w:eastAsia="DengXian"/>
          <w:lang w:eastAsia="zh-CN"/>
        </w:rPr>
        <w:t>6.1.7</w:t>
      </w:r>
      <w:r>
        <w:rPr>
          <w:rFonts w:eastAsia="DengXian"/>
          <w:lang w:eastAsia="zh-CN"/>
        </w:rPr>
        <w:tab/>
        <w:t>Feature Negotiation</w:t>
      </w:r>
      <w:bookmarkEnd w:id="859"/>
      <w:bookmarkEnd w:id="860"/>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861" w:name="_Toc24986384"/>
      <w:bookmarkStart w:id="862" w:name="_Toc34205812"/>
      <w:bookmarkStart w:id="863" w:name="_Toc39061996"/>
      <w:bookmarkStart w:id="864" w:name="_Toc43277238"/>
      <w:bookmarkStart w:id="865" w:name="_Toc49847568"/>
      <w:bookmarkStart w:id="866" w:name="_Toc56419544"/>
      <w:bookmarkStart w:id="867" w:name="_Toc112683353"/>
      <w:bookmarkStart w:id="868" w:name="_Toc130939006"/>
      <w:r>
        <w:t>6.2</w:t>
      </w:r>
      <w:r>
        <w:tab/>
        <w:t>JOSE Protected Message Forwarding API on N32</w:t>
      </w:r>
      <w:bookmarkEnd w:id="861"/>
      <w:bookmarkEnd w:id="862"/>
      <w:bookmarkEnd w:id="863"/>
      <w:bookmarkEnd w:id="864"/>
      <w:bookmarkEnd w:id="865"/>
      <w:bookmarkEnd w:id="866"/>
      <w:bookmarkEnd w:id="867"/>
      <w:bookmarkEnd w:id="868"/>
    </w:p>
    <w:p w14:paraId="254BA06C" w14:textId="77777777" w:rsidR="000D5C20" w:rsidRDefault="000D5C20" w:rsidP="00180131">
      <w:pPr>
        <w:pStyle w:val="Heading3"/>
      </w:pPr>
      <w:bookmarkStart w:id="869" w:name="_Toc24986385"/>
      <w:bookmarkStart w:id="870" w:name="_Toc34205813"/>
      <w:bookmarkStart w:id="871" w:name="_Toc39061997"/>
      <w:bookmarkStart w:id="872" w:name="_Toc43277239"/>
      <w:bookmarkStart w:id="873" w:name="_Toc49847569"/>
      <w:bookmarkStart w:id="874" w:name="_Toc56419545"/>
      <w:bookmarkStart w:id="875" w:name="_Toc112683354"/>
      <w:bookmarkStart w:id="876" w:name="_Toc130939007"/>
      <w:r>
        <w:t>6</w:t>
      </w:r>
      <w:r>
        <w:rPr>
          <w:rFonts w:hint="eastAsia"/>
        </w:rPr>
        <w:t>.</w:t>
      </w:r>
      <w:r>
        <w:t>2</w:t>
      </w:r>
      <w:r>
        <w:rPr>
          <w:rFonts w:hint="eastAsia"/>
        </w:rPr>
        <w:t>.1</w:t>
      </w:r>
      <w:r>
        <w:rPr>
          <w:rFonts w:hint="eastAsia"/>
        </w:rPr>
        <w:tab/>
        <w:t>API URI</w:t>
      </w:r>
      <w:bookmarkEnd w:id="869"/>
      <w:bookmarkEnd w:id="870"/>
      <w:bookmarkEnd w:id="871"/>
      <w:bookmarkEnd w:id="872"/>
      <w:bookmarkEnd w:id="873"/>
      <w:bookmarkEnd w:id="874"/>
      <w:bookmarkEnd w:id="875"/>
      <w:bookmarkEnd w:id="876"/>
    </w:p>
    <w:p w14:paraId="6563C1F2" w14:textId="77777777" w:rsidR="00CA4634" w:rsidRDefault="00CA4634" w:rsidP="00CA4634">
      <w:bookmarkStart w:id="877" w:name="_Toc24986386"/>
      <w:bookmarkStart w:id="878" w:name="_Toc34205814"/>
      <w:bookmarkStart w:id="879" w:name="_Toc39061998"/>
      <w:bookmarkStart w:id="880" w:name="_Toc43277240"/>
      <w:bookmarkStart w:id="881" w:name="_Toc49847570"/>
      <w:bookmarkStart w:id="88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 xml:space="preserve">where "apiRoot" is defined in clause 4.4.1 of 3GPP TS 29.501 [5]. The apiRoot to use towards a SEPP of the target PLMN shall be configured at the SEPP. The URI scheme of the API shall be "http". The "apiName" shall be set to </w:t>
      </w:r>
      <w:r>
        <w:lastRenderedPageBreak/>
        <w:t>"n32f-forward"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883" w:name="_Toc112683355"/>
      <w:bookmarkStart w:id="884" w:name="_Toc130939008"/>
      <w:r>
        <w:t>6.2.2</w:t>
      </w:r>
      <w:r>
        <w:tab/>
        <w:t>Usage of HTTP</w:t>
      </w:r>
      <w:bookmarkEnd w:id="877"/>
      <w:bookmarkEnd w:id="878"/>
      <w:bookmarkEnd w:id="879"/>
      <w:bookmarkEnd w:id="880"/>
      <w:bookmarkEnd w:id="881"/>
      <w:bookmarkEnd w:id="882"/>
      <w:bookmarkEnd w:id="883"/>
      <w:bookmarkEnd w:id="884"/>
    </w:p>
    <w:p w14:paraId="206CC87F" w14:textId="77777777" w:rsidR="000D5C20" w:rsidRDefault="000D5C20" w:rsidP="00180131">
      <w:pPr>
        <w:pStyle w:val="Heading4"/>
      </w:pPr>
      <w:bookmarkStart w:id="885" w:name="_Toc24986387"/>
      <w:bookmarkStart w:id="886" w:name="_Toc34205815"/>
      <w:bookmarkStart w:id="887" w:name="_Toc39061999"/>
      <w:bookmarkStart w:id="888" w:name="_Toc43277241"/>
      <w:bookmarkStart w:id="889" w:name="_Toc49847571"/>
      <w:bookmarkStart w:id="890" w:name="_Toc56419547"/>
      <w:bookmarkStart w:id="891" w:name="_Toc112683356"/>
      <w:bookmarkStart w:id="892" w:name="_Toc130939009"/>
      <w:r>
        <w:t>6.2.2.1</w:t>
      </w:r>
      <w:r>
        <w:tab/>
        <w:t>General</w:t>
      </w:r>
      <w:bookmarkEnd w:id="885"/>
      <w:bookmarkEnd w:id="886"/>
      <w:bookmarkEnd w:id="887"/>
      <w:bookmarkEnd w:id="888"/>
      <w:bookmarkEnd w:id="889"/>
      <w:bookmarkEnd w:id="890"/>
      <w:bookmarkEnd w:id="891"/>
      <w:bookmarkEnd w:id="892"/>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893" w:name="_Toc24986388"/>
      <w:bookmarkStart w:id="894" w:name="_Toc34205816"/>
      <w:bookmarkStart w:id="895" w:name="_Toc39062000"/>
      <w:bookmarkStart w:id="896" w:name="_Toc43277242"/>
      <w:bookmarkStart w:id="897" w:name="_Toc49847572"/>
      <w:bookmarkStart w:id="898" w:name="_Toc56419548"/>
      <w:bookmarkStart w:id="899" w:name="_Toc112683357"/>
      <w:bookmarkStart w:id="900" w:name="_Toc130939010"/>
      <w:r>
        <w:t>6.2.2.2</w:t>
      </w:r>
      <w:r>
        <w:tab/>
        <w:t>HTTP standard headers</w:t>
      </w:r>
      <w:bookmarkEnd w:id="893"/>
      <w:bookmarkEnd w:id="894"/>
      <w:bookmarkEnd w:id="895"/>
      <w:bookmarkEnd w:id="896"/>
      <w:bookmarkEnd w:id="897"/>
      <w:bookmarkEnd w:id="898"/>
      <w:bookmarkEnd w:id="899"/>
      <w:bookmarkEnd w:id="900"/>
    </w:p>
    <w:p w14:paraId="3FDFF73B" w14:textId="77777777" w:rsidR="000D5C20" w:rsidRDefault="000D5C20" w:rsidP="00180131">
      <w:pPr>
        <w:pStyle w:val="Heading5"/>
        <w:rPr>
          <w:lang w:eastAsia="zh-CN"/>
        </w:rPr>
      </w:pPr>
      <w:bookmarkStart w:id="901" w:name="_Toc24986389"/>
      <w:bookmarkStart w:id="902" w:name="_Toc34205817"/>
      <w:bookmarkStart w:id="903" w:name="_Toc39062001"/>
      <w:bookmarkStart w:id="904" w:name="_Toc43277243"/>
      <w:bookmarkStart w:id="905" w:name="_Toc49847573"/>
      <w:bookmarkStart w:id="906" w:name="_Toc56419549"/>
      <w:bookmarkStart w:id="907" w:name="_Toc112683358"/>
      <w:bookmarkStart w:id="908" w:name="_Toc130939011"/>
      <w:r>
        <w:t>6.2.2.2.1</w:t>
      </w:r>
      <w:r>
        <w:rPr>
          <w:rFonts w:hint="eastAsia"/>
          <w:lang w:eastAsia="zh-CN"/>
        </w:rPr>
        <w:tab/>
      </w:r>
      <w:r>
        <w:rPr>
          <w:lang w:eastAsia="zh-CN"/>
        </w:rPr>
        <w:t>General</w:t>
      </w:r>
      <w:bookmarkEnd w:id="901"/>
      <w:bookmarkEnd w:id="902"/>
      <w:bookmarkEnd w:id="903"/>
      <w:bookmarkEnd w:id="904"/>
      <w:bookmarkEnd w:id="905"/>
      <w:bookmarkEnd w:id="906"/>
      <w:bookmarkEnd w:id="907"/>
      <w:bookmarkEnd w:id="90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09" w:name="_Toc24986390"/>
      <w:bookmarkStart w:id="910" w:name="_Toc34205818"/>
      <w:bookmarkStart w:id="911" w:name="_Toc39062002"/>
      <w:bookmarkStart w:id="912" w:name="_Toc43277244"/>
      <w:bookmarkStart w:id="913" w:name="_Toc49847574"/>
      <w:bookmarkStart w:id="914" w:name="_Toc56419550"/>
      <w:bookmarkStart w:id="915" w:name="_Toc112683359"/>
      <w:bookmarkStart w:id="916" w:name="_Toc130939012"/>
      <w:r>
        <w:t>6.2.2.2.2</w:t>
      </w:r>
      <w:r>
        <w:tab/>
        <w:t>Content type</w:t>
      </w:r>
      <w:bookmarkEnd w:id="909"/>
      <w:bookmarkEnd w:id="910"/>
      <w:bookmarkEnd w:id="911"/>
      <w:bookmarkEnd w:id="912"/>
      <w:bookmarkEnd w:id="913"/>
      <w:bookmarkEnd w:id="914"/>
      <w:bookmarkEnd w:id="915"/>
      <w:bookmarkEnd w:id="91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17" w:name="_Toc51871857"/>
      <w:bookmarkStart w:id="918" w:name="_Toc49853289"/>
      <w:bookmarkStart w:id="919" w:name="_Toc43210383"/>
      <w:bookmarkStart w:id="920" w:name="_Toc39051811"/>
      <w:bookmarkStart w:id="921" w:name="_Toc34217448"/>
      <w:bookmarkStart w:id="922" w:name="_Toc34217296"/>
      <w:bookmarkStart w:id="923" w:name="_Toc20142350"/>
      <w:bookmarkStart w:id="924" w:name="_Toc56419551"/>
      <w:bookmarkStart w:id="925" w:name="_Toc112683360"/>
      <w:bookmarkStart w:id="926" w:name="_Toc130939013"/>
      <w:r>
        <w:rPr>
          <w:lang w:val="en-US"/>
        </w:rPr>
        <w:t>6.2.2.2.3</w:t>
      </w:r>
      <w:r>
        <w:rPr>
          <w:lang w:val="en-US"/>
        </w:rPr>
        <w:tab/>
        <w:t>Accept-Encoding</w:t>
      </w:r>
      <w:bookmarkEnd w:id="917"/>
      <w:bookmarkEnd w:id="918"/>
      <w:bookmarkEnd w:id="919"/>
      <w:bookmarkEnd w:id="920"/>
      <w:bookmarkEnd w:id="921"/>
      <w:bookmarkEnd w:id="922"/>
      <w:bookmarkEnd w:id="923"/>
      <w:bookmarkEnd w:id="924"/>
      <w:bookmarkEnd w:id="925"/>
      <w:bookmarkEnd w:id="926"/>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27" w:name="_Toc24986391"/>
      <w:bookmarkStart w:id="928" w:name="_Toc34205819"/>
      <w:bookmarkStart w:id="929" w:name="_Toc39062003"/>
      <w:bookmarkStart w:id="930" w:name="_Toc43277245"/>
      <w:bookmarkStart w:id="931" w:name="_Toc49847575"/>
      <w:bookmarkStart w:id="932" w:name="_Toc56419552"/>
      <w:bookmarkStart w:id="933" w:name="_Toc112683361"/>
      <w:bookmarkStart w:id="934" w:name="_Toc130939014"/>
      <w:r>
        <w:t>6.2.2.3</w:t>
      </w:r>
      <w:r>
        <w:tab/>
        <w:t>HTTP custom headers</w:t>
      </w:r>
      <w:bookmarkEnd w:id="927"/>
      <w:bookmarkEnd w:id="928"/>
      <w:bookmarkEnd w:id="929"/>
      <w:bookmarkEnd w:id="930"/>
      <w:bookmarkEnd w:id="931"/>
      <w:bookmarkEnd w:id="932"/>
      <w:bookmarkEnd w:id="933"/>
      <w:bookmarkEnd w:id="934"/>
    </w:p>
    <w:p w14:paraId="2C9B12A6" w14:textId="77777777" w:rsidR="000D5C20" w:rsidRDefault="000D5C20" w:rsidP="00180131">
      <w:pPr>
        <w:pStyle w:val="Heading5"/>
        <w:rPr>
          <w:lang w:eastAsia="zh-CN"/>
        </w:rPr>
      </w:pPr>
      <w:bookmarkStart w:id="935" w:name="_Toc24986392"/>
      <w:bookmarkStart w:id="936" w:name="_Toc34205820"/>
      <w:bookmarkStart w:id="937" w:name="_Toc39062004"/>
      <w:bookmarkStart w:id="938" w:name="_Toc43277246"/>
      <w:bookmarkStart w:id="939" w:name="_Toc49847576"/>
      <w:bookmarkStart w:id="940" w:name="_Toc56419553"/>
      <w:bookmarkStart w:id="941" w:name="_Toc112683362"/>
      <w:bookmarkStart w:id="942" w:name="_Toc130939015"/>
      <w:r>
        <w:t>6.2.2.3.1</w:t>
      </w:r>
      <w:r>
        <w:rPr>
          <w:rFonts w:hint="eastAsia"/>
          <w:lang w:eastAsia="zh-CN"/>
        </w:rPr>
        <w:tab/>
      </w:r>
      <w:r>
        <w:rPr>
          <w:lang w:eastAsia="zh-CN"/>
        </w:rPr>
        <w:t>General</w:t>
      </w:r>
      <w:bookmarkEnd w:id="935"/>
      <w:bookmarkEnd w:id="936"/>
      <w:bookmarkEnd w:id="937"/>
      <w:bookmarkEnd w:id="938"/>
      <w:bookmarkEnd w:id="939"/>
      <w:bookmarkEnd w:id="940"/>
      <w:bookmarkEnd w:id="941"/>
      <w:bookmarkEnd w:id="942"/>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43" w:name="_Toc24986393"/>
      <w:bookmarkStart w:id="944" w:name="_Toc34205821"/>
      <w:bookmarkStart w:id="945" w:name="_Toc39062005"/>
      <w:bookmarkStart w:id="946" w:name="_Toc43277247"/>
      <w:bookmarkStart w:id="947" w:name="_Toc49847577"/>
      <w:bookmarkStart w:id="948" w:name="_Toc56419554"/>
      <w:bookmarkStart w:id="949" w:name="_Toc112683363"/>
      <w:bookmarkStart w:id="950" w:name="_Toc130939016"/>
      <w:r>
        <w:t>6.2.3</w:t>
      </w:r>
      <w:r>
        <w:tab/>
        <w:t>Resources</w:t>
      </w:r>
      <w:bookmarkEnd w:id="943"/>
      <w:bookmarkEnd w:id="944"/>
      <w:bookmarkEnd w:id="945"/>
      <w:bookmarkEnd w:id="946"/>
      <w:bookmarkEnd w:id="947"/>
      <w:bookmarkEnd w:id="948"/>
      <w:bookmarkEnd w:id="949"/>
      <w:bookmarkEnd w:id="950"/>
    </w:p>
    <w:p w14:paraId="36413AC2" w14:textId="77777777" w:rsidR="000D5C20" w:rsidRPr="00A258AF" w:rsidRDefault="000D5C20" w:rsidP="00180131">
      <w:pPr>
        <w:pStyle w:val="Heading4"/>
        <w:rPr>
          <w:lang w:val="en-US"/>
        </w:rPr>
      </w:pPr>
      <w:bookmarkStart w:id="951" w:name="_Toc24986394"/>
      <w:bookmarkStart w:id="952" w:name="_Toc34205822"/>
      <w:bookmarkStart w:id="953" w:name="_Toc39062006"/>
      <w:bookmarkStart w:id="954" w:name="_Toc43277248"/>
      <w:bookmarkStart w:id="955" w:name="_Toc49847578"/>
      <w:bookmarkStart w:id="956" w:name="_Toc56419555"/>
      <w:bookmarkStart w:id="957" w:name="_Toc112683364"/>
      <w:bookmarkStart w:id="958" w:name="_Toc130939017"/>
      <w:r>
        <w:t>6.2.3.1</w:t>
      </w:r>
      <w:r>
        <w:tab/>
        <w:t>Overview</w:t>
      </w:r>
      <w:bookmarkEnd w:id="951"/>
      <w:bookmarkEnd w:id="952"/>
      <w:bookmarkEnd w:id="953"/>
      <w:bookmarkEnd w:id="954"/>
      <w:bookmarkEnd w:id="955"/>
      <w:bookmarkEnd w:id="956"/>
      <w:bookmarkEnd w:id="957"/>
      <w:bookmarkEnd w:id="95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59" w:name="_Toc24986395"/>
      <w:bookmarkStart w:id="960" w:name="_Toc34205823"/>
      <w:bookmarkStart w:id="961" w:name="_Toc39062007"/>
      <w:bookmarkStart w:id="962" w:name="_Toc43277249"/>
      <w:bookmarkStart w:id="963" w:name="_Toc49847579"/>
      <w:bookmarkStart w:id="964" w:name="_Toc56419556"/>
      <w:bookmarkStart w:id="965" w:name="_Toc112683365"/>
      <w:bookmarkStart w:id="966" w:name="_Toc130939018"/>
      <w:r>
        <w:lastRenderedPageBreak/>
        <w:t>6.2.4</w:t>
      </w:r>
      <w:r>
        <w:tab/>
        <w:t xml:space="preserve">Custom Operations without associated </w:t>
      </w:r>
      <w:bookmarkEnd w:id="959"/>
      <w:r>
        <w:t>resources</w:t>
      </w:r>
      <w:bookmarkEnd w:id="960"/>
      <w:bookmarkEnd w:id="961"/>
      <w:bookmarkEnd w:id="962"/>
      <w:bookmarkEnd w:id="963"/>
      <w:bookmarkEnd w:id="964"/>
      <w:bookmarkEnd w:id="965"/>
      <w:bookmarkEnd w:id="966"/>
    </w:p>
    <w:p w14:paraId="1272B004" w14:textId="77777777" w:rsidR="000D5C20" w:rsidRDefault="000D5C20" w:rsidP="00180131">
      <w:pPr>
        <w:pStyle w:val="Heading4"/>
      </w:pPr>
      <w:bookmarkStart w:id="967" w:name="_Toc24986396"/>
      <w:bookmarkStart w:id="968" w:name="_Toc34205824"/>
      <w:bookmarkStart w:id="969" w:name="_Toc39062008"/>
      <w:bookmarkStart w:id="970" w:name="_Toc43277250"/>
      <w:bookmarkStart w:id="971" w:name="_Toc49847580"/>
      <w:bookmarkStart w:id="972" w:name="_Toc56419557"/>
      <w:bookmarkStart w:id="973" w:name="_Toc112683366"/>
      <w:bookmarkStart w:id="974" w:name="_Toc130939019"/>
      <w:r>
        <w:t>6.2.4.1</w:t>
      </w:r>
      <w:r>
        <w:tab/>
        <w:t>Overview</w:t>
      </w:r>
      <w:bookmarkEnd w:id="967"/>
      <w:bookmarkEnd w:id="968"/>
      <w:bookmarkEnd w:id="969"/>
      <w:bookmarkEnd w:id="970"/>
      <w:bookmarkEnd w:id="971"/>
      <w:bookmarkEnd w:id="972"/>
      <w:bookmarkEnd w:id="973"/>
      <w:bookmarkEnd w:id="974"/>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975" w:name="_Toc24986397"/>
      <w:bookmarkStart w:id="976" w:name="_Toc34205825"/>
      <w:bookmarkStart w:id="977" w:name="_Toc39062009"/>
      <w:bookmarkStart w:id="978" w:name="_Toc43277251"/>
      <w:bookmarkStart w:id="979" w:name="_Toc49847581"/>
      <w:bookmarkStart w:id="980" w:name="_Toc56419558"/>
      <w:bookmarkStart w:id="981" w:name="_Toc112683367"/>
      <w:bookmarkStart w:id="982" w:name="_Toc130939020"/>
      <w:r>
        <w:t>6.2.4.2</w:t>
      </w:r>
      <w:r>
        <w:tab/>
        <w:t>Operation: JOSE Protected Forwarding</w:t>
      </w:r>
      <w:bookmarkEnd w:id="975"/>
      <w:bookmarkEnd w:id="976"/>
      <w:bookmarkEnd w:id="977"/>
      <w:bookmarkEnd w:id="978"/>
      <w:bookmarkEnd w:id="979"/>
      <w:bookmarkEnd w:id="980"/>
      <w:bookmarkEnd w:id="981"/>
      <w:bookmarkEnd w:id="982"/>
    </w:p>
    <w:p w14:paraId="533E0B66" w14:textId="77777777" w:rsidR="000D5C20" w:rsidRDefault="000D5C20" w:rsidP="00180131">
      <w:pPr>
        <w:pStyle w:val="Heading5"/>
      </w:pPr>
      <w:bookmarkStart w:id="983" w:name="_Toc24986398"/>
      <w:bookmarkStart w:id="984" w:name="_Toc34205826"/>
      <w:bookmarkStart w:id="985" w:name="_Toc39062010"/>
      <w:bookmarkStart w:id="986" w:name="_Toc43277252"/>
      <w:bookmarkStart w:id="987" w:name="_Toc49847582"/>
      <w:bookmarkStart w:id="988" w:name="_Toc56419559"/>
      <w:bookmarkStart w:id="989" w:name="_Toc112683368"/>
      <w:bookmarkStart w:id="990" w:name="_Toc130939021"/>
      <w:r>
        <w:t>6.2.4.2.1</w:t>
      </w:r>
      <w:r>
        <w:tab/>
        <w:t>Description</w:t>
      </w:r>
      <w:bookmarkEnd w:id="983"/>
      <w:bookmarkEnd w:id="984"/>
      <w:bookmarkEnd w:id="985"/>
      <w:bookmarkEnd w:id="986"/>
      <w:bookmarkEnd w:id="987"/>
      <w:bookmarkEnd w:id="988"/>
      <w:bookmarkEnd w:id="989"/>
      <w:bookmarkEnd w:id="99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991" w:name="_Toc24986399"/>
      <w:bookmarkStart w:id="992" w:name="_Toc34205827"/>
      <w:bookmarkStart w:id="993" w:name="_Toc39062011"/>
      <w:bookmarkStart w:id="994" w:name="_Toc43277253"/>
      <w:bookmarkStart w:id="995" w:name="_Toc49847583"/>
      <w:bookmarkStart w:id="996" w:name="_Toc56419560"/>
      <w:bookmarkStart w:id="997" w:name="_Toc112683369"/>
      <w:bookmarkStart w:id="998" w:name="_Toc130939022"/>
      <w:r>
        <w:t>6.2.4.2.2</w:t>
      </w:r>
      <w:r>
        <w:tab/>
        <w:t>Operation Definition</w:t>
      </w:r>
      <w:bookmarkEnd w:id="991"/>
      <w:bookmarkEnd w:id="992"/>
      <w:bookmarkEnd w:id="993"/>
      <w:bookmarkEnd w:id="994"/>
      <w:bookmarkEnd w:id="995"/>
      <w:bookmarkEnd w:id="996"/>
      <w:bookmarkEnd w:id="997"/>
      <w:bookmarkEnd w:id="99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999" w:name="_Toc56419561"/>
      <w:bookmarkStart w:id="1000" w:name="_Toc112683370"/>
      <w:bookmarkStart w:id="1001" w:name="_Toc130939023"/>
      <w:r w:rsidRPr="00C03757">
        <w:t>6.2.4.</w:t>
      </w:r>
      <w:r>
        <w:t>3</w:t>
      </w:r>
      <w:r w:rsidRPr="00C03757">
        <w:tab/>
        <w:t xml:space="preserve">Operation: </w:t>
      </w:r>
      <w:r>
        <w:t>JOSE Protected Forwarding</w:t>
      </w:r>
      <w:r w:rsidRPr="00C03757">
        <w:t xml:space="preserve"> Options</w:t>
      </w:r>
      <w:bookmarkEnd w:id="999"/>
      <w:bookmarkEnd w:id="1000"/>
      <w:bookmarkEnd w:id="1001"/>
    </w:p>
    <w:p w14:paraId="65CA1D3E" w14:textId="77777777" w:rsidR="001779B0" w:rsidRPr="001B076A" w:rsidRDefault="001779B0" w:rsidP="00180131">
      <w:pPr>
        <w:pStyle w:val="Heading5"/>
      </w:pPr>
      <w:bookmarkStart w:id="1002" w:name="_Toc56419562"/>
      <w:bookmarkStart w:id="1003" w:name="_Toc112683371"/>
      <w:bookmarkStart w:id="1004" w:name="_Toc130939024"/>
      <w:r w:rsidRPr="001B076A">
        <w:t>6.2.4.</w:t>
      </w:r>
      <w:r>
        <w:t>3</w:t>
      </w:r>
      <w:r w:rsidRPr="001B076A">
        <w:t>.1</w:t>
      </w:r>
      <w:r w:rsidRPr="001B076A">
        <w:tab/>
        <w:t>Description</w:t>
      </w:r>
      <w:bookmarkEnd w:id="1002"/>
      <w:bookmarkEnd w:id="1003"/>
      <w:bookmarkEnd w:id="1004"/>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lastRenderedPageBreak/>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05" w:name="_Toc56419563"/>
      <w:bookmarkStart w:id="1006" w:name="_Toc112683372"/>
      <w:bookmarkStart w:id="1007" w:name="_Toc130939025"/>
      <w:r>
        <w:t>6.2.4.3.2</w:t>
      </w:r>
      <w:r>
        <w:tab/>
        <w:t>Operation Definition</w:t>
      </w:r>
      <w:bookmarkEnd w:id="1005"/>
      <w:bookmarkEnd w:id="1006"/>
      <w:bookmarkEnd w:id="1007"/>
    </w:p>
    <w:p w14:paraId="1DAE4688" w14:textId="77777777" w:rsidR="001779B0" w:rsidRPr="00CB7936" w:rsidRDefault="001779B0" w:rsidP="00CB7936">
      <w:pPr>
        <w:pStyle w:val="H6"/>
      </w:pPr>
      <w:bookmarkStart w:id="1008" w:name="_Toc51871531"/>
      <w:bookmarkStart w:id="1009" w:name="_Toc49733067"/>
      <w:bookmarkStart w:id="1010" w:name="_Toc42883199"/>
      <w:bookmarkStart w:id="1011" w:name="_Toc33962437"/>
      <w:bookmarkStart w:id="1012" w:name="_Toc24937622"/>
      <w:bookmarkStart w:id="1013" w:name="_Toc56419564"/>
      <w:r w:rsidRPr="00CB7936">
        <w:t>6.2.4.3.2.1</w:t>
      </w:r>
      <w:r w:rsidRPr="00CB7936">
        <w:tab/>
        <w:t>OPTIONS</w:t>
      </w:r>
      <w:bookmarkEnd w:id="1008"/>
      <w:bookmarkEnd w:id="1009"/>
      <w:bookmarkEnd w:id="1010"/>
      <w:bookmarkEnd w:id="1011"/>
      <w:bookmarkEnd w:id="1012"/>
      <w:bookmarkEnd w:id="1013"/>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14" w:name="_Toc24986400"/>
      <w:bookmarkStart w:id="1015" w:name="_Toc34205828"/>
      <w:bookmarkStart w:id="1016" w:name="_Toc39062012"/>
      <w:bookmarkStart w:id="1017" w:name="_Toc43277254"/>
      <w:bookmarkStart w:id="1018" w:name="_Toc49847584"/>
      <w:bookmarkStart w:id="1019" w:name="_Toc56419565"/>
      <w:bookmarkStart w:id="1020" w:name="_Toc112683373"/>
      <w:bookmarkStart w:id="1021" w:name="_Toc130939026"/>
      <w:r>
        <w:t>6.2</w:t>
      </w:r>
      <w:r>
        <w:rPr>
          <w:rFonts w:hint="eastAsia"/>
        </w:rPr>
        <w:t>.5</w:t>
      </w:r>
      <w:r>
        <w:rPr>
          <w:rFonts w:hint="eastAsia"/>
        </w:rPr>
        <w:tab/>
      </w:r>
      <w:r>
        <w:t>Data Model</w:t>
      </w:r>
      <w:bookmarkEnd w:id="1014"/>
      <w:bookmarkEnd w:id="1015"/>
      <w:bookmarkEnd w:id="1016"/>
      <w:bookmarkEnd w:id="1017"/>
      <w:bookmarkEnd w:id="1018"/>
      <w:bookmarkEnd w:id="1019"/>
      <w:bookmarkEnd w:id="1020"/>
      <w:bookmarkEnd w:id="1021"/>
    </w:p>
    <w:p w14:paraId="31855D16" w14:textId="77777777" w:rsidR="000D5C20" w:rsidRDefault="000D5C20" w:rsidP="00180131">
      <w:pPr>
        <w:pStyle w:val="Heading4"/>
      </w:pPr>
      <w:bookmarkStart w:id="1022" w:name="_Toc24986401"/>
      <w:bookmarkStart w:id="1023" w:name="_Toc34205829"/>
      <w:bookmarkStart w:id="1024" w:name="_Toc39062013"/>
      <w:bookmarkStart w:id="1025" w:name="_Toc43277255"/>
      <w:bookmarkStart w:id="1026" w:name="_Toc49847585"/>
      <w:bookmarkStart w:id="1027" w:name="_Toc56419566"/>
      <w:bookmarkStart w:id="1028" w:name="_Toc112683374"/>
      <w:bookmarkStart w:id="1029" w:name="_Toc130939027"/>
      <w:r w:rsidRPr="00CA4634">
        <w:t>6.2.5.1</w:t>
      </w:r>
      <w:r w:rsidRPr="00CA4634">
        <w:tab/>
        <w:t>General</w:t>
      </w:r>
      <w:bookmarkEnd w:id="1022"/>
      <w:bookmarkEnd w:id="1023"/>
      <w:bookmarkEnd w:id="1024"/>
      <w:bookmarkEnd w:id="1025"/>
      <w:bookmarkEnd w:id="1026"/>
      <w:bookmarkEnd w:id="1027"/>
      <w:bookmarkEnd w:id="1028"/>
      <w:bookmarkEnd w:id="102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lastRenderedPageBreak/>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30" w:name="_Toc24986402"/>
      <w:bookmarkStart w:id="1031" w:name="_Toc34205830"/>
      <w:bookmarkStart w:id="1032" w:name="_Toc39062014"/>
      <w:bookmarkStart w:id="1033" w:name="_Toc43277256"/>
      <w:bookmarkStart w:id="1034" w:name="_Toc49847586"/>
      <w:bookmarkStart w:id="1035" w:name="_Toc56419567"/>
      <w:bookmarkStart w:id="1036" w:name="_Toc112683375"/>
      <w:bookmarkStart w:id="1037" w:name="_Toc130939028"/>
      <w:r>
        <w:rPr>
          <w:lang w:val="en-US"/>
        </w:rPr>
        <w:t>6.2.5.2</w:t>
      </w:r>
      <w:r>
        <w:rPr>
          <w:lang w:val="en-US"/>
        </w:rPr>
        <w:tab/>
        <w:t>Structured data types</w:t>
      </w:r>
      <w:bookmarkEnd w:id="1030"/>
      <w:bookmarkEnd w:id="1031"/>
      <w:bookmarkEnd w:id="1032"/>
      <w:bookmarkEnd w:id="1033"/>
      <w:bookmarkEnd w:id="1034"/>
      <w:bookmarkEnd w:id="1035"/>
      <w:bookmarkEnd w:id="1036"/>
      <w:bookmarkEnd w:id="1037"/>
    </w:p>
    <w:p w14:paraId="43326346" w14:textId="77777777" w:rsidR="000D5C20" w:rsidRDefault="000D5C20" w:rsidP="00180131">
      <w:pPr>
        <w:pStyle w:val="Heading5"/>
      </w:pPr>
      <w:bookmarkStart w:id="1038" w:name="_Toc24986403"/>
      <w:bookmarkStart w:id="1039" w:name="_Toc34205831"/>
      <w:bookmarkStart w:id="1040" w:name="_Toc39062015"/>
      <w:bookmarkStart w:id="1041" w:name="_Toc43277257"/>
      <w:bookmarkStart w:id="1042" w:name="_Toc49847587"/>
      <w:bookmarkStart w:id="1043" w:name="_Toc56419568"/>
      <w:bookmarkStart w:id="1044" w:name="_Toc112683376"/>
      <w:bookmarkStart w:id="1045" w:name="_Toc130939029"/>
      <w:r>
        <w:t>6.2.5.2.1</w:t>
      </w:r>
      <w:r>
        <w:tab/>
        <w:t>Introduction</w:t>
      </w:r>
      <w:bookmarkEnd w:id="1038"/>
      <w:bookmarkEnd w:id="1039"/>
      <w:bookmarkEnd w:id="1040"/>
      <w:bookmarkEnd w:id="1041"/>
      <w:bookmarkEnd w:id="1042"/>
      <w:bookmarkEnd w:id="1043"/>
      <w:bookmarkEnd w:id="1044"/>
      <w:bookmarkEnd w:id="1045"/>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46" w:name="_Toc24986404"/>
      <w:bookmarkStart w:id="1047" w:name="_Toc34205832"/>
      <w:bookmarkStart w:id="1048" w:name="_Toc39062016"/>
      <w:bookmarkStart w:id="1049" w:name="_Toc43277258"/>
      <w:bookmarkStart w:id="1050" w:name="_Toc49847588"/>
      <w:bookmarkStart w:id="1051" w:name="_Toc56419569"/>
      <w:bookmarkStart w:id="1052" w:name="_Toc112683377"/>
      <w:bookmarkStart w:id="1053" w:name="_Toc130939030"/>
      <w:r>
        <w:lastRenderedPageBreak/>
        <w:t>6.2.5.2.2</w:t>
      </w:r>
      <w:r>
        <w:tab/>
        <w:t>Type: N32fReformattedReqMsg</w:t>
      </w:r>
      <w:bookmarkEnd w:id="1046"/>
      <w:bookmarkEnd w:id="1047"/>
      <w:bookmarkEnd w:id="1048"/>
      <w:bookmarkEnd w:id="1049"/>
      <w:bookmarkEnd w:id="1050"/>
      <w:bookmarkEnd w:id="1051"/>
      <w:bookmarkEnd w:id="1052"/>
      <w:bookmarkEnd w:id="105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1054"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1054"/>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47DECC4"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55" w:name="_Toc24986405"/>
      <w:bookmarkStart w:id="1056" w:name="_Toc34205833"/>
      <w:bookmarkStart w:id="1057" w:name="_Toc39062017"/>
      <w:bookmarkStart w:id="1058" w:name="_Toc43277259"/>
      <w:bookmarkStart w:id="1059" w:name="_Toc49847589"/>
      <w:bookmarkStart w:id="1060" w:name="_Toc56419570"/>
      <w:bookmarkStart w:id="1061" w:name="_Toc112683378"/>
      <w:bookmarkStart w:id="1062" w:name="_Toc130939031"/>
      <w:r>
        <w:lastRenderedPageBreak/>
        <w:t>6.2.5.2.3</w:t>
      </w:r>
      <w:r>
        <w:tab/>
        <w:t>Type: N32fReformattedRspMsg</w:t>
      </w:r>
      <w:bookmarkEnd w:id="1055"/>
      <w:bookmarkEnd w:id="1056"/>
      <w:bookmarkEnd w:id="1057"/>
      <w:bookmarkEnd w:id="1058"/>
      <w:bookmarkEnd w:id="1059"/>
      <w:bookmarkEnd w:id="1060"/>
      <w:bookmarkEnd w:id="1061"/>
      <w:bookmarkEnd w:id="106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6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06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08686595"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1064" w:name="_Toc24986406"/>
      <w:bookmarkStart w:id="1065" w:name="_Toc34205834"/>
      <w:bookmarkStart w:id="1066" w:name="_Toc39062018"/>
      <w:bookmarkStart w:id="1067" w:name="_Toc43277260"/>
      <w:bookmarkStart w:id="1068" w:name="_Toc49847590"/>
      <w:bookmarkStart w:id="1069" w:name="_Toc56419571"/>
      <w:bookmarkStart w:id="1070" w:name="_Toc112683379"/>
      <w:bookmarkStart w:id="1071" w:name="_Toc130939032"/>
      <w:r>
        <w:t>6.2.5.2.4</w:t>
      </w:r>
      <w:r>
        <w:tab/>
        <w:t xml:space="preserve">Type: </w:t>
      </w:r>
      <w:r w:rsidRPr="00B727D2">
        <w:t>DataToIntegrityProtect</w:t>
      </w:r>
      <w:r>
        <w:t>AndCipher</w:t>
      </w:r>
      <w:r w:rsidRPr="00B727D2">
        <w:t>Block</w:t>
      </w:r>
      <w:bookmarkEnd w:id="1064"/>
      <w:bookmarkEnd w:id="1065"/>
      <w:bookmarkEnd w:id="1066"/>
      <w:bookmarkEnd w:id="1067"/>
      <w:bookmarkEnd w:id="1068"/>
      <w:bookmarkEnd w:id="1069"/>
      <w:bookmarkEnd w:id="1070"/>
      <w:bookmarkEnd w:id="107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072" w:name="_Toc24986407"/>
      <w:bookmarkStart w:id="1073" w:name="_Toc34205835"/>
      <w:bookmarkStart w:id="1074" w:name="_Toc39062019"/>
      <w:bookmarkStart w:id="1075" w:name="_Toc43277261"/>
      <w:bookmarkStart w:id="1076" w:name="_Toc49847591"/>
      <w:bookmarkStart w:id="1077" w:name="_Toc56419572"/>
      <w:bookmarkStart w:id="1078" w:name="_Toc112683380"/>
      <w:bookmarkStart w:id="1079" w:name="_Toc130939033"/>
      <w:r>
        <w:lastRenderedPageBreak/>
        <w:t>6.2.5.2.5</w:t>
      </w:r>
      <w:r>
        <w:tab/>
        <w:t xml:space="preserve">Type: </w:t>
      </w:r>
      <w:r w:rsidRPr="00B727D2">
        <w:t>DataToIntegrityProtectBlock</w:t>
      </w:r>
      <w:bookmarkEnd w:id="1072"/>
      <w:bookmarkEnd w:id="1073"/>
      <w:bookmarkEnd w:id="1074"/>
      <w:bookmarkEnd w:id="1075"/>
      <w:bookmarkEnd w:id="1076"/>
      <w:bookmarkEnd w:id="1077"/>
      <w:bookmarkEnd w:id="1078"/>
      <w:bookmarkEnd w:id="1079"/>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080" w:name="_Toc24986408"/>
      <w:bookmarkStart w:id="1081" w:name="_Toc34205836"/>
      <w:bookmarkStart w:id="1082" w:name="_Toc39062020"/>
      <w:bookmarkStart w:id="1083" w:name="_Toc43277262"/>
      <w:bookmarkStart w:id="1084" w:name="_Toc49847592"/>
      <w:bookmarkStart w:id="1085" w:name="_Toc56419573"/>
      <w:bookmarkStart w:id="1086" w:name="_Toc112683381"/>
      <w:bookmarkStart w:id="1087" w:name="_Toc130939034"/>
      <w:r>
        <w:t>6.2.5.2.6</w:t>
      </w:r>
      <w:r>
        <w:tab/>
        <w:t>Type: RequestLine</w:t>
      </w:r>
      <w:bookmarkEnd w:id="1080"/>
      <w:bookmarkEnd w:id="1081"/>
      <w:bookmarkEnd w:id="1082"/>
      <w:bookmarkEnd w:id="1083"/>
      <w:bookmarkEnd w:id="1084"/>
      <w:bookmarkEnd w:id="1085"/>
      <w:bookmarkEnd w:id="1086"/>
      <w:bookmarkEnd w:id="1087"/>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1088" w:name="_Toc24986409"/>
      <w:bookmarkStart w:id="1089" w:name="_Toc34205837"/>
      <w:bookmarkStart w:id="1090" w:name="_Toc39062021"/>
      <w:bookmarkStart w:id="1091" w:name="_Toc43277263"/>
      <w:bookmarkStart w:id="1092" w:name="_Toc49847593"/>
      <w:bookmarkStart w:id="1093" w:name="_Toc56419574"/>
      <w:bookmarkStart w:id="1094" w:name="_Toc112683382"/>
      <w:bookmarkStart w:id="1095" w:name="_Toc130939035"/>
      <w:r>
        <w:lastRenderedPageBreak/>
        <w:t>6.2.5.2.7</w:t>
      </w:r>
      <w:r>
        <w:tab/>
        <w:t>Type: HttpHeader</w:t>
      </w:r>
      <w:bookmarkEnd w:id="1088"/>
      <w:bookmarkEnd w:id="1089"/>
      <w:bookmarkEnd w:id="1090"/>
      <w:bookmarkEnd w:id="1091"/>
      <w:bookmarkEnd w:id="1092"/>
      <w:bookmarkEnd w:id="1093"/>
      <w:bookmarkEnd w:id="1094"/>
      <w:bookmarkEnd w:id="1095"/>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096"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096"/>
    </w:tbl>
    <w:p w14:paraId="39D9F9A6" w14:textId="77777777" w:rsidR="000D5C20" w:rsidRDefault="000D5C20" w:rsidP="000D5C20"/>
    <w:p w14:paraId="7A4B17FD" w14:textId="77777777" w:rsidR="000D5C20" w:rsidRDefault="000D5C20" w:rsidP="00180131">
      <w:pPr>
        <w:pStyle w:val="Heading5"/>
      </w:pPr>
      <w:bookmarkStart w:id="1097" w:name="_Toc24986410"/>
      <w:bookmarkStart w:id="1098" w:name="_Toc34205838"/>
      <w:bookmarkStart w:id="1099" w:name="_Toc39062022"/>
      <w:bookmarkStart w:id="1100" w:name="_Toc43277264"/>
      <w:bookmarkStart w:id="1101" w:name="_Toc49847594"/>
      <w:bookmarkStart w:id="1102" w:name="_Toc56419575"/>
      <w:bookmarkStart w:id="1103" w:name="_Toc112683383"/>
      <w:bookmarkStart w:id="1104" w:name="_Toc130939036"/>
      <w:r>
        <w:lastRenderedPageBreak/>
        <w:t>6.2.5.2.8</w:t>
      </w:r>
      <w:r>
        <w:tab/>
        <w:t>Type: HttpPayload</w:t>
      </w:r>
      <w:bookmarkEnd w:id="1097"/>
      <w:bookmarkEnd w:id="1098"/>
      <w:bookmarkEnd w:id="1099"/>
      <w:bookmarkEnd w:id="1100"/>
      <w:bookmarkEnd w:id="1101"/>
      <w:bookmarkEnd w:id="1102"/>
      <w:bookmarkEnd w:id="1103"/>
      <w:bookmarkEnd w:id="110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10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0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07" w:name="_Toc24986411"/>
      <w:bookmarkStart w:id="1108" w:name="_Toc34205839"/>
      <w:bookmarkStart w:id="1109" w:name="_Toc39062023"/>
      <w:bookmarkStart w:id="1110" w:name="_Toc43277265"/>
      <w:bookmarkStart w:id="1111" w:name="_Toc49847595"/>
      <w:bookmarkStart w:id="1112" w:name="_Toc56419576"/>
      <w:bookmarkStart w:id="1113" w:name="_Toc112683384"/>
      <w:bookmarkStart w:id="1114" w:name="_Toc130939037"/>
      <w:r>
        <w:t>6.2.5.2.9</w:t>
      </w:r>
      <w:r>
        <w:tab/>
        <w:t>Type: MetaData</w:t>
      </w:r>
      <w:bookmarkEnd w:id="1107"/>
      <w:bookmarkEnd w:id="1108"/>
      <w:bookmarkEnd w:id="1109"/>
      <w:bookmarkEnd w:id="1110"/>
      <w:bookmarkEnd w:id="1111"/>
      <w:bookmarkEnd w:id="1112"/>
      <w:bookmarkEnd w:id="1113"/>
      <w:bookmarkEnd w:id="111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1115" w:name="_Toc24986412"/>
      <w:bookmarkStart w:id="1116" w:name="_Toc34205840"/>
      <w:bookmarkStart w:id="1117" w:name="_Toc39062024"/>
      <w:bookmarkStart w:id="1118" w:name="_Toc43277266"/>
      <w:bookmarkStart w:id="1119" w:name="_Toc49847596"/>
      <w:bookmarkStart w:id="1120" w:name="_Toc56419577"/>
      <w:bookmarkStart w:id="1121" w:name="_Toc112683385"/>
      <w:bookmarkStart w:id="1122" w:name="_Toc130939038"/>
      <w:r>
        <w:lastRenderedPageBreak/>
        <w:t>6.2.5.2.10</w:t>
      </w:r>
      <w:r>
        <w:tab/>
        <w:t>Type: Modifications</w:t>
      </w:r>
      <w:bookmarkEnd w:id="1115"/>
      <w:bookmarkEnd w:id="1116"/>
      <w:bookmarkEnd w:id="1117"/>
      <w:bookmarkEnd w:id="1118"/>
      <w:bookmarkEnd w:id="1119"/>
      <w:bookmarkEnd w:id="1120"/>
      <w:bookmarkEnd w:id="1121"/>
      <w:bookmarkEnd w:id="112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D8E4BDC"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23" w:name="_Toc24986413"/>
      <w:bookmarkStart w:id="1124" w:name="_Toc34205841"/>
      <w:bookmarkStart w:id="1125" w:name="_Toc39062025"/>
      <w:bookmarkStart w:id="1126" w:name="_Toc43277267"/>
      <w:bookmarkStart w:id="1127" w:name="_Toc49847597"/>
      <w:bookmarkStart w:id="1128" w:name="_Toc56419578"/>
      <w:bookmarkStart w:id="1129" w:name="_Toc112683386"/>
      <w:bookmarkStart w:id="1130" w:name="_Toc130939039"/>
      <w:r>
        <w:lastRenderedPageBreak/>
        <w:t>6.2.5.2.11</w:t>
      </w:r>
      <w:r>
        <w:tab/>
        <w:t>Type: FlatJweJson</w:t>
      </w:r>
      <w:bookmarkEnd w:id="1123"/>
      <w:bookmarkEnd w:id="1124"/>
      <w:bookmarkEnd w:id="1125"/>
      <w:bookmarkEnd w:id="1126"/>
      <w:bookmarkEnd w:id="1127"/>
      <w:bookmarkEnd w:id="1128"/>
      <w:bookmarkEnd w:id="1129"/>
      <w:bookmarkEnd w:id="1130"/>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31" w:name="_Toc24986414"/>
      <w:bookmarkStart w:id="1132" w:name="_Toc34205842"/>
      <w:bookmarkStart w:id="1133" w:name="_Toc39062026"/>
      <w:bookmarkStart w:id="1134" w:name="_Toc43277268"/>
      <w:bookmarkStart w:id="1135" w:name="_Toc49847598"/>
      <w:bookmarkStart w:id="1136" w:name="_Toc56419579"/>
      <w:bookmarkStart w:id="1137" w:name="_Toc112683387"/>
      <w:bookmarkStart w:id="1138" w:name="_Toc130939040"/>
      <w:r>
        <w:lastRenderedPageBreak/>
        <w:t>6.2.5.2.12</w:t>
      </w:r>
      <w:r>
        <w:tab/>
        <w:t>Type: FlatJwsJson</w:t>
      </w:r>
      <w:bookmarkEnd w:id="1131"/>
      <w:bookmarkEnd w:id="1132"/>
      <w:bookmarkEnd w:id="1133"/>
      <w:bookmarkEnd w:id="1134"/>
      <w:bookmarkEnd w:id="1135"/>
      <w:bookmarkEnd w:id="1136"/>
      <w:bookmarkEnd w:id="1137"/>
      <w:bookmarkEnd w:id="113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39" w:name="_Toc24986415"/>
      <w:bookmarkStart w:id="1140" w:name="_Toc34205843"/>
      <w:bookmarkStart w:id="1141" w:name="_Toc39062027"/>
      <w:bookmarkStart w:id="1142" w:name="_Toc43277269"/>
      <w:bookmarkStart w:id="1143" w:name="_Toc49847599"/>
      <w:bookmarkStart w:id="1144" w:name="_Toc56419580"/>
      <w:bookmarkStart w:id="1145" w:name="_Toc112683388"/>
      <w:bookmarkStart w:id="1146" w:name="_Toc130939041"/>
      <w:r>
        <w:t>6.2.5.2.13</w:t>
      </w:r>
      <w:r>
        <w:tab/>
        <w:t xml:space="preserve">Type: </w:t>
      </w:r>
      <w:r>
        <w:rPr>
          <w:rFonts w:hint="eastAsia"/>
        </w:rPr>
        <w:t>IndexToEncryptedValue</w:t>
      </w:r>
      <w:bookmarkEnd w:id="1139"/>
      <w:bookmarkEnd w:id="1140"/>
      <w:bookmarkEnd w:id="1141"/>
      <w:bookmarkEnd w:id="1142"/>
      <w:bookmarkEnd w:id="1143"/>
      <w:bookmarkEnd w:id="1144"/>
      <w:bookmarkEnd w:id="1145"/>
      <w:bookmarkEnd w:id="1146"/>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147" w:name="_Toc24986416"/>
      <w:bookmarkStart w:id="1148" w:name="_Toc34205844"/>
      <w:bookmarkStart w:id="1149" w:name="_Toc39062028"/>
      <w:bookmarkStart w:id="1150" w:name="_Toc43277270"/>
      <w:bookmarkStart w:id="1151" w:name="_Toc49847600"/>
      <w:bookmarkStart w:id="1152" w:name="_Toc56419581"/>
      <w:bookmarkStart w:id="1153" w:name="_Toc112683389"/>
      <w:bookmarkStart w:id="1154" w:name="_Toc130939042"/>
      <w:r>
        <w:t>6.2.5.2.14</w:t>
      </w:r>
      <w:r>
        <w:tab/>
        <w:t>Type: EncodedHttpHeaderValue</w:t>
      </w:r>
      <w:bookmarkEnd w:id="1147"/>
      <w:bookmarkEnd w:id="1148"/>
      <w:bookmarkEnd w:id="1149"/>
      <w:bookmarkEnd w:id="1150"/>
      <w:bookmarkEnd w:id="1151"/>
      <w:bookmarkEnd w:id="1152"/>
      <w:bookmarkEnd w:id="1153"/>
      <w:bookmarkEnd w:id="115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155" w:name="_Toc24986417"/>
      <w:bookmarkStart w:id="1156" w:name="_Toc34205845"/>
      <w:bookmarkStart w:id="1157" w:name="_Toc39062029"/>
      <w:bookmarkStart w:id="1158" w:name="_Toc43277271"/>
      <w:bookmarkStart w:id="1159" w:name="_Toc49847601"/>
      <w:bookmarkStart w:id="1160" w:name="_Toc56419582"/>
      <w:bookmarkStart w:id="1161" w:name="_Toc112683390"/>
      <w:bookmarkStart w:id="1162" w:name="_Toc130939043"/>
      <w:r>
        <w:rPr>
          <w:lang w:val="en-US"/>
        </w:rPr>
        <w:t>6.2.5.3</w:t>
      </w:r>
      <w:r>
        <w:rPr>
          <w:lang w:val="en-US"/>
        </w:rPr>
        <w:tab/>
        <w:t>Simple data types and enumerations</w:t>
      </w:r>
      <w:bookmarkEnd w:id="1155"/>
      <w:bookmarkEnd w:id="1156"/>
      <w:bookmarkEnd w:id="1157"/>
      <w:bookmarkEnd w:id="1158"/>
      <w:bookmarkEnd w:id="1159"/>
      <w:bookmarkEnd w:id="1160"/>
      <w:bookmarkEnd w:id="1161"/>
      <w:bookmarkEnd w:id="1162"/>
    </w:p>
    <w:p w14:paraId="58FFDE11" w14:textId="77777777" w:rsidR="000D5C20" w:rsidRDefault="000D5C20" w:rsidP="00180131">
      <w:pPr>
        <w:pStyle w:val="Heading5"/>
      </w:pPr>
      <w:bookmarkStart w:id="1163" w:name="_Toc24986418"/>
      <w:bookmarkStart w:id="1164" w:name="_Toc34205846"/>
      <w:bookmarkStart w:id="1165" w:name="_Toc39062030"/>
      <w:bookmarkStart w:id="1166" w:name="_Toc43277272"/>
      <w:bookmarkStart w:id="1167" w:name="_Toc49847602"/>
      <w:bookmarkStart w:id="1168" w:name="_Toc56419583"/>
      <w:bookmarkStart w:id="1169" w:name="_Toc112683391"/>
      <w:bookmarkStart w:id="1170" w:name="_Toc130939044"/>
      <w:r>
        <w:t>6.2.5.3.1</w:t>
      </w:r>
      <w:r>
        <w:tab/>
        <w:t>Introduction</w:t>
      </w:r>
      <w:bookmarkEnd w:id="1163"/>
      <w:bookmarkEnd w:id="1164"/>
      <w:bookmarkEnd w:id="1165"/>
      <w:bookmarkEnd w:id="1166"/>
      <w:bookmarkEnd w:id="1167"/>
      <w:bookmarkEnd w:id="1168"/>
      <w:bookmarkEnd w:id="1169"/>
      <w:bookmarkEnd w:id="117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171" w:name="_Toc24986419"/>
      <w:bookmarkStart w:id="1172" w:name="_Toc34205847"/>
      <w:bookmarkStart w:id="1173" w:name="_Toc39062031"/>
      <w:bookmarkStart w:id="1174" w:name="_Toc43277273"/>
      <w:bookmarkStart w:id="1175" w:name="_Toc49847603"/>
      <w:bookmarkStart w:id="1176" w:name="_Toc56419584"/>
      <w:bookmarkStart w:id="1177" w:name="_Toc112683392"/>
      <w:bookmarkStart w:id="1178" w:name="_Toc130939045"/>
      <w:r>
        <w:t>6.2.5.3.2</w:t>
      </w:r>
      <w:r>
        <w:tab/>
        <w:t>Simple data types</w:t>
      </w:r>
      <w:bookmarkEnd w:id="1171"/>
      <w:bookmarkEnd w:id="1172"/>
      <w:bookmarkEnd w:id="1173"/>
      <w:bookmarkEnd w:id="1174"/>
      <w:bookmarkEnd w:id="1175"/>
      <w:bookmarkEnd w:id="1176"/>
      <w:bookmarkEnd w:id="1177"/>
      <w:bookmarkEnd w:id="117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179" w:name="_Toc24986420"/>
      <w:bookmarkStart w:id="1180" w:name="_Toc34205848"/>
      <w:bookmarkStart w:id="1181" w:name="_Toc39062032"/>
      <w:bookmarkStart w:id="1182" w:name="_Toc43277274"/>
      <w:bookmarkStart w:id="1183" w:name="_Toc49847604"/>
      <w:bookmarkStart w:id="1184" w:name="_Toc56419585"/>
      <w:bookmarkStart w:id="1185" w:name="_Toc112683393"/>
      <w:bookmarkStart w:id="1186" w:name="_Toc130939046"/>
      <w:r>
        <w:lastRenderedPageBreak/>
        <w:t>6.2.5.3.3</w:t>
      </w:r>
      <w:r>
        <w:tab/>
        <w:t>Void</w:t>
      </w:r>
      <w:bookmarkEnd w:id="1179"/>
      <w:bookmarkEnd w:id="1180"/>
      <w:bookmarkEnd w:id="1181"/>
      <w:bookmarkEnd w:id="1182"/>
      <w:bookmarkEnd w:id="1183"/>
      <w:bookmarkEnd w:id="1184"/>
      <w:bookmarkEnd w:id="1185"/>
      <w:bookmarkEnd w:id="1186"/>
    </w:p>
    <w:p w14:paraId="57D90CBD" w14:textId="77777777" w:rsidR="000D5C20" w:rsidRDefault="000D5C20" w:rsidP="00180131">
      <w:pPr>
        <w:pStyle w:val="Heading5"/>
      </w:pPr>
      <w:bookmarkStart w:id="1187" w:name="_Toc24986421"/>
      <w:bookmarkStart w:id="1188" w:name="_Toc34205849"/>
      <w:bookmarkStart w:id="1189" w:name="_Toc39062033"/>
      <w:bookmarkStart w:id="1190" w:name="_Toc43277275"/>
      <w:bookmarkStart w:id="1191" w:name="_Toc49847605"/>
      <w:bookmarkStart w:id="1192" w:name="_Toc56419586"/>
      <w:bookmarkStart w:id="1193" w:name="_Toc112683394"/>
      <w:bookmarkStart w:id="1194" w:name="_Toc130939047"/>
      <w:r>
        <w:t>6.2.5.3.4</w:t>
      </w:r>
      <w:r>
        <w:tab/>
        <w:t>Void</w:t>
      </w:r>
      <w:bookmarkEnd w:id="1187"/>
      <w:bookmarkEnd w:id="1188"/>
      <w:bookmarkEnd w:id="1189"/>
      <w:bookmarkEnd w:id="1190"/>
      <w:bookmarkEnd w:id="1191"/>
      <w:bookmarkEnd w:id="1192"/>
      <w:bookmarkEnd w:id="1193"/>
      <w:bookmarkEnd w:id="1194"/>
    </w:p>
    <w:p w14:paraId="3CCA9E87" w14:textId="77777777" w:rsidR="000D5C20" w:rsidRPr="0061280B" w:rsidRDefault="000D5C20" w:rsidP="000D5C20"/>
    <w:p w14:paraId="44308226" w14:textId="77777777" w:rsidR="000D5C20" w:rsidRDefault="000D5C20" w:rsidP="00180131">
      <w:pPr>
        <w:pStyle w:val="Heading3"/>
      </w:pPr>
      <w:bookmarkStart w:id="1195" w:name="_Toc24986422"/>
      <w:bookmarkStart w:id="1196" w:name="_Toc34205850"/>
      <w:bookmarkStart w:id="1197" w:name="_Toc39062034"/>
      <w:bookmarkStart w:id="1198" w:name="_Toc43277276"/>
      <w:bookmarkStart w:id="1199" w:name="_Toc49847606"/>
      <w:bookmarkStart w:id="1200" w:name="_Toc56419587"/>
      <w:bookmarkStart w:id="1201" w:name="_Toc112683395"/>
      <w:bookmarkStart w:id="1202" w:name="_Toc130939048"/>
      <w:r>
        <w:t>6.2</w:t>
      </w:r>
      <w:r>
        <w:rPr>
          <w:rFonts w:hint="eastAsia"/>
        </w:rPr>
        <w:t>.6</w:t>
      </w:r>
      <w:r>
        <w:rPr>
          <w:rFonts w:hint="eastAsia"/>
        </w:rPr>
        <w:tab/>
        <w:t>Error Handling</w:t>
      </w:r>
      <w:bookmarkEnd w:id="1195"/>
      <w:bookmarkEnd w:id="1196"/>
      <w:bookmarkEnd w:id="1197"/>
      <w:bookmarkEnd w:id="1198"/>
      <w:bookmarkEnd w:id="1199"/>
      <w:bookmarkEnd w:id="1200"/>
      <w:bookmarkEnd w:id="1201"/>
      <w:bookmarkEnd w:id="1202"/>
    </w:p>
    <w:p w14:paraId="13FDD53B" w14:textId="77777777" w:rsidR="000D5C20" w:rsidRDefault="000D5C20" w:rsidP="00180131">
      <w:pPr>
        <w:pStyle w:val="Heading4"/>
      </w:pPr>
      <w:bookmarkStart w:id="1203" w:name="_Toc24986423"/>
      <w:bookmarkStart w:id="1204" w:name="_Toc34205851"/>
      <w:bookmarkStart w:id="1205" w:name="_Toc39062035"/>
      <w:bookmarkStart w:id="1206" w:name="_Toc43277277"/>
      <w:bookmarkStart w:id="1207" w:name="_Toc49847607"/>
      <w:bookmarkStart w:id="1208" w:name="_Toc56419588"/>
      <w:bookmarkStart w:id="1209" w:name="_Toc112683396"/>
      <w:bookmarkStart w:id="1210" w:name="_Toc130939049"/>
      <w:r>
        <w:t>6.2.6.1</w:t>
      </w:r>
      <w:r>
        <w:tab/>
        <w:t>General</w:t>
      </w:r>
      <w:bookmarkEnd w:id="1203"/>
      <w:bookmarkEnd w:id="1204"/>
      <w:bookmarkEnd w:id="1205"/>
      <w:bookmarkEnd w:id="1206"/>
      <w:bookmarkEnd w:id="1207"/>
      <w:bookmarkEnd w:id="1208"/>
      <w:bookmarkEnd w:id="1209"/>
      <w:bookmarkEnd w:id="1210"/>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11" w:name="_Toc24986424"/>
      <w:bookmarkStart w:id="1212" w:name="_Toc34205852"/>
      <w:bookmarkStart w:id="1213" w:name="_Toc39062036"/>
      <w:bookmarkStart w:id="1214" w:name="_Toc43277278"/>
      <w:bookmarkStart w:id="1215" w:name="_Toc49847608"/>
      <w:bookmarkStart w:id="1216" w:name="_Toc56419589"/>
      <w:bookmarkStart w:id="1217" w:name="_Toc112683397"/>
      <w:bookmarkStart w:id="1218" w:name="_Toc130939050"/>
      <w:r>
        <w:t>6.2.6.2</w:t>
      </w:r>
      <w:r>
        <w:tab/>
        <w:t>Protocol Errors</w:t>
      </w:r>
      <w:bookmarkEnd w:id="1211"/>
      <w:bookmarkEnd w:id="1212"/>
      <w:bookmarkEnd w:id="1213"/>
      <w:bookmarkEnd w:id="1214"/>
      <w:bookmarkEnd w:id="1215"/>
      <w:bookmarkEnd w:id="1216"/>
      <w:bookmarkEnd w:id="1217"/>
      <w:bookmarkEnd w:id="1218"/>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219" w:name="_Toc24986425"/>
      <w:bookmarkStart w:id="1220" w:name="_Toc34205853"/>
      <w:bookmarkStart w:id="1221" w:name="_Toc39062037"/>
      <w:bookmarkStart w:id="1222" w:name="_Toc43277279"/>
      <w:bookmarkStart w:id="1223" w:name="_Toc49847609"/>
      <w:bookmarkStart w:id="1224" w:name="_Toc56419590"/>
      <w:bookmarkStart w:id="1225" w:name="_Toc112683398"/>
      <w:bookmarkStart w:id="1226" w:name="_Toc130939051"/>
      <w:r>
        <w:t>6.2.6.3</w:t>
      </w:r>
      <w:r>
        <w:tab/>
        <w:t>Application Errors</w:t>
      </w:r>
      <w:bookmarkEnd w:id="1219"/>
      <w:bookmarkEnd w:id="1220"/>
      <w:bookmarkEnd w:id="1221"/>
      <w:bookmarkEnd w:id="1222"/>
      <w:bookmarkEnd w:id="1223"/>
      <w:bookmarkEnd w:id="1224"/>
      <w:bookmarkEnd w:id="1225"/>
      <w:bookmarkEnd w:id="1226"/>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7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227" w:name="_Toc24986426"/>
      <w:bookmarkStart w:id="1228" w:name="_Toc34205854"/>
      <w:bookmarkStart w:id="1229" w:name="_Toc39062038"/>
      <w:bookmarkStart w:id="1230" w:name="_Toc43277280"/>
      <w:bookmarkStart w:id="1231" w:name="_Toc49847610"/>
      <w:bookmarkStart w:id="1232" w:name="_Toc56419591"/>
      <w:bookmarkStart w:id="1233" w:name="_Toc112683399"/>
      <w:bookmarkStart w:id="1234" w:name="_Toc130939052"/>
      <w:r>
        <w:t>6.3</w:t>
      </w:r>
      <w:r>
        <w:tab/>
      </w:r>
      <w:r>
        <w:rPr>
          <w:lang w:eastAsia="zh-CN"/>
        </w:rPr>
        <w:t>Nsepp_Telescopic_</w:t>
      </w:r>
      <w:r>
        <w:t>FQDN_Mapping API</w:t>
      </w:r>
      <w:bookmarkEnd w:id="1227"/>
      <w:bookmarkEnd w:id="1228"/>
      <w:bookmarkEnd w:id="1229"/>
      <w:bookmarkEnd w:id="1230"/>
      <w:bookmarkEnd w:id="1231"/>
      <w:bookmarkEnd w:id="1232"/>
      <w:bookmarkEnd w:id="1233"/>
      <w:bookmarkEnd w:id="1234"/>
    </w:p>
    <w:p w14:paraId="1079DFB4" w14:textId="77777777" w:rsidR="00CA4634" w:rsidRDefault="00CA4634" w:rsidP="00180131">
      <w:pPr>
        <w:pStyle w:val="Heading3"/>
      </w:pPr>
      <w:bookmarkStart w:id="1235" w:name="_Toc24986427"/>
      <w:bookmarkStart w:id="1236" w:name="_Toc34205855"/>
      <w:bookmarkStart w:id="1237" w:name="_Toc39062039"/>
      <w:bookmarkStart w:id="1238" w:name="_Toc43277281"/>
      <w:bookmarkStart w:id="1239" w:name="_Toc49847611"/>
      <w:bookmarkStart w:id="1240" w:name="_Toc56419592"/>
      <w:bookmarkStart w:id="1241" w:name="_Toc112683400"/>
      <w:bookmarkStart w:id="1242" w:name="_Toc24986428"/>
      <w:bookmarkStart w:id="1243" w:name="_Toc34205856"/>
      <w:bookmarkStart w:id="1244" w:name="_Toc39062040"/>
      <w:bookmarkStart w:id="1245" w:name="_Toc43277282"/>
      <w:bookmarkStart w:id="1246" w:name="_Toc49847612"/>
      <w:bookmarkStart w:id="1247" w:name="_Toc56419593"/>
      <w:bookmarkStart w:id="1248" w:name="_Toc130939053"/>
      <w:r>
        <w:t>6.3.1</w:t>
      </w:r>
      <w:r>
        <w:tab/>
        <w:t>API URI</w:t>
      </w:r>
      <w:bookmarkEnd w:id="1235"/>
      <w:bookmarkEnd w:id="1236"/>
      <w:bookmarkEnd w:id="1237"/>
      <w:bookmarkEnd w:id="1238"/>
      <w:bookmarkEnd w:id="1239"/>
      <w:bookmarkEnd w:id="1240"/>
      <w:bookmarkEnd w:id="1241"/>
      <w:bookmarkEnd w:id="1248"/>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249" w:name="_Toc112683401"/>
      <w:bookmarkStart w:id="1250" w:name="_Toc130939054"/>
      <w:r>
        <w:t>6.3.2</w:t>
      </w:r>
      <w:r>
        <w:tab/>
        <w:t>Usage of HTTP</w:t>
      </w:r>
      <w:bookmarkEnd w:id="1242"/>
      <w:bookmarkEnd w:id="1243"/>
      <w:bookmarkEnd w:id="1244"/>
      <w:bookmarkEnd w:id="1245"/>
      <w:bookmarkEnd w:id="1246"/>
      <w:bookmarkEnd w:id="1247"/>
      <w:bookmarkEnd w:id="1249"/>
      <w:bookmarkEnd w:id="1250"/>
    </w:p>
    <w:p w14:paraId="6F8210CD" w14:textId="77777777" w:rsidR="000D5C20" w:rsidRPr="000C5200" w:rsidRDefault="000D5C20" w:rsidP="00180131">
      <w:pPr>
        <w:pStyle w:val="Heading4"/>
      </w:pPr>
      <w:bookmarkStart w:id="1251" w:name="_Toc24986429"/>
      <w:bookmarkStart w:id="1252" w:name="_Toc34205857"/>
      <w:bookmarkStart w:id="1253" w:name="_Toc39062041"/>
      <w:bookmarkStart w:id="1254" w:name="_Toc43277283"/>
      <w:bookmarkStart w:id="1255" w:name="_Toc49847613"/>
      <w:bookmarkStart w:id="1256" w:name="_Toc56419594"/>
      <w:bookmarkStart w:id="1257" w:name="_Toc112683402"/>
      <w:bookmarkStart w:id="1258" w:name="_Toc130939055"/>
      <w:r>
        <w:t>6.3.2.1</w:t>
      </w:r>
      <w:r>
        <w:tab/>
        <w:t>General</w:t>
      </w:r>
      <w:bookmarkEnd w:id="1251"/>
      <w:bookmarkEnd w:id="1252"/>
      <w:bookmarkEnd w:id="1253"/>
      <w:bookmarkEnd w:id="1254"/>
      <w:bookmarkEnd w:id="1255"/>
      <w:bookmarkEnd w:id="1256"/>
      <w:bookmarkEnd w:id="1257"/>
      <w:bookmarkEnd w:id="1258"/>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lastRenderedPageBreak/>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59" w:name="_Toc24986430"/>
      <w:bookmarkStart w:id="1260" w:name="_Toc34205858"/>
      <w:bookmarkStart w:id="1261" w:name="_Toc39062042"/>
      <w:bookmarkStart w:id="1262" w:name="_Toc43277284"/>
      <w:bookmarkStart w:id="1263" w:name="_Toc49847614"/>
      <w:bookmarkStart w:id="1264" w:name="_Toc56419595"/>
      <w:bookmarkStart w:id="1265" w:name="_Toc112683403"/>
      <w:bookmarkStart w:id="1266" w:name="_Toc130939056"/>
      <w:r>
        <w:t>6.3.2.2</w:t>
      </w:r>
      <w:r>
        <w:tab/>
        <w:t>HTTP standard headers</w:t>
      </w:r>
      <w:bookmarkEnd w:id="1259"/>
      <w:bookmarkEnd w:id="1260"/>
      <w:bookmarkEnd w:id="1261"/>
      <w:bookmarkEnd w:id="1262"/>
      <w:bookmarkEnd w:id="1263"/>
      <w:bookmarkEnd w:id="1264"/>
      <w:bookmarkEnd w:id="1265"/>
      <w:bookmarkEnd w:id="1266"/>
    </w:p>
    <w:p w14:paraId="67A6A184" w14:textId="77777777" w:rsidR="000D5C20" w:rsidRDefault="000D5C20" w:rsidP="00180131">
      <w:pPr>
        <w:pStyle w:val="Heading5"/>
        <w:rPr>
          <w:lang w:eastAsia="zh-CN"/>
        </w:rPr>
      </w:pPr>
      <w:bookmarkStart w:id="1267" w:name="_Toc24986431"/>
      <w:bookmarkStart w:id="1268" w:name="_Toc34205859"/>
      <w:bookmarkStart w:id="1269" w:name="_Toc39062043"/>
      <w:bookmarkStart w:id="1270" w:name="_Toc43277285"/>
      <w:bookmarkStart w:id="1271" w:name="_Toc49847615"/>
      <w:bookmarkStart w:id="1272" w:name="_Toc56419596"/>
      <w:bookmarkStart w:id="1273" w:name="_Toc112683404"/>
      <w:bookmarkStart w:id="1274" w:name="_Toc130939057"/>
      <w:r>
        <w:t>6.3.2.2.1</w:t>
      </w:r>
      <w:r>
        <w:rPr>
          <w:rFonts w:hint="eastAsia"/>
          <w:lang w:eastAsia="zh-CN"/>
        </w:rPr>
        <w:tab/>
      </w:r>
      <w:r>
        <w:rPr>
          <w:lang w:eastAsia="zh-CN"/>
        </w:rPr>
        <w:t>General</w:t>
      </w:r>
      <w:bookmarkEnd w:id="1267"/>
      <w:bookmarkEnd w:id="1268"/>
      <w:bookmarkEnd w:id="1269"/>
      <w:bookmarkEnd w:id="1270"/>
      <w:bookmarkEnd w:id="1271"/>
      <w:bookmarkEnd w:id="1272"/>
      <w:bookmarkEnd w:id="1273"/>
      <w:bookmarkEnd w:id="127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275" w:name="_Toc24986432"/>
      <w:bookmarkStart w:id="1276" w:name="_Toc34205860"/>
      <w:bookmarkStart w:id="1277" w:name="_Toc39062044"/>
      <w:bookmarkStart w:id="1278" w:name="_Toc43277286"/>
      <w:bookmarkStart w:id="1279" w:name="_Toc49847616"/>
      <w:bookmarkStart w:id="1280" w:name="_Toc56419597"/>
      <w:bookmarkStart w:id="1281" w:name="_Toc112683405"/>
      <w:bookmarkStart w:id="1282" w:name="_Toc130939058"/>
      <w:r>
        <w:t>6.3.2.2.2</w:t>
      </w:r>
      <w:r>
        <w:tab/>
        <w:t>Content type</w:t>
      </w:r>
      <w:bookmarkEnd w:id="1275"/>
      <w:bookmarkEnd w:id="1276"/>
      <w:bookmarkEnd w:id="1277"/>
      <w:bookmarkEnd w:id="1278"/>
      <w:bookmarkEnd w:id="1279"/>
      <w:bookmarkEnd w:id="1280"/>
      <w:bookmarkEnd w:id="1281"/>
      <w:bookmarkEnd w:id="128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283" w:name="_Toc24986433"/>
      <w:bookmarkStart w:id="1284" w:name="_Toc34205861"/>
      <w:bookmarkStart w:id="1285" w:name="_Toc39062045"/>
      <w:bookmarkStart w:id="1286" w:name="_Toc43277287"/>
      <w:bookmarkStart w:id="1287" w:name="_Toc49847617"/>
      <w:bookmarkStart w:id="1288" w:name="_Toc56419598"/>
      <w:bookmarkStart w:id="1289" w:name="_Toc112683406"/>
      <w:bookmarkStart w:id="1290" w:name="_Toc130939059"/>
      <w:r>
        <w:t>6.3.2.3</w:t>
      </w:r>
      <w:r>
        <w:tab/>
        <w:t>HTTP custom headers</w:t>
      </w:r>
      <w:bookmarkEnd w:id="1283"/>
      <w:bookmarkEnd w:id="1284"/>
      <w:bookmarkEnd w:id="1285"/>
      <w:bookmarkEnd w:id="1286"/>
      <w:bookmarkEnd w:id="1287"/>
      <w:bookmarkEnd w:id="1288"/>
      <w:bookmarkEnd w:id="1289"/>
      <w:bookmarkEnd w:id="1290"/>
    </w:p>
    <w:p w14:paraId="70788E3C" w14:textId="77777777" w:rsidR="000D5C20" w:rsidRDefault="000D5C20" w:rsidP="00180131">
      <w:pPr>
        <w:pStyle w:val="Heading5"/>
        <w:rPr>
          <w:lang w:eastAsia="zh-CN"/>
        </w:rPr>
      </w:pPr>
      <w:bookmarkStart w:id="1291" w:name="_Toc24986434"/>
      <w:bookmarkStart w:id="1292" w:name="_Toc34205862"/>
      <w:bookmarkStart w:id="1293" w:name="_Toc39062046"/>
      <w:bookmarkStart w:id="1294" w:name="_Toc43277288"/>
      <w:bookmarkStart w:id="1295" w:name="_Toc49847618"/>
      <w:bookmarkStart w:id="1296" w:name="_Toc56419599"/>
      <w:bookmarkStart w:id="1297" w:name="_Toc112683407"/>
      <w:bookmarkStart w:id="1298" w:name="_Toc130939060"/>
      <w:r>
        <w:t>6.3.2.3.1</w:t>
      </w:r>
      <w:r>
        <w:rPr>
          <w:rFonts w:hint="eastAsia"/>
          <w:lang w:eastAsia="zh-CN"/>
        </w:rPr>
        <w:tab/>
      </w:r>
      <w:r>
        <w:rPr>
          <w:lang w:eastAsia="zh-CN"/>
        </w:rPr>
        <w:t>General</w:t>
      </w:r>
      <w:bookmarkEnd w:id="1291"/>
      <w:bookmarkEnd w:id="1292"/>
      <w:bookmarkEnd w:id="1293"/>
      <w:bookmarkEnd w:id="1294"/>
      <w:bookmarkEnd w:id="1295"/>
      <w:bookmarkEnd w:id="1296"/>
      <w:bookmarkEnd w:id="1297"/>
      <w:bookmarkEnd w:id="1298"/>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299" w:name="_Toc24986435"/>
      <w:bookmarkStart w:id="1300" w:name="_Toc34205863"/>
      <w:bookmarkStart w:id="1301" w:name="_Toc39062047"/>
      <w:bookmarkStart w:id="1302" w:name="_Toc43277289"/>
      <w:bookmarkStart w:id="1303" w:name="_Toc49847619"/>
      <w:bookmarkStart w:id="1304" w:name="_Toc56419600"/>
      <w:bookmarkStart w:id="1305" w:name="_Toc112683408"/>
      <w:bookmarkStart w:id="1306" w:name="_Toc130939061"/>
      <w:r>
        <w:t>6.3.3</w:t>
      </w:r>
      <w:r>
        <w:tab/>
        <w:t>Resources</w:t>
      </w:r>
      <w:bookmarkEnd w:id="1299"/>
      <w:bookmarkEnd w:id="1300"/>
      <w:bookmarkEnd w:id="1301"/>
      <w:bookmarkEnd w:id="1302"/>
      <w:bookmarkEnd w:id="1303"/>
      <w:bookmarkEnd w:id="1304"/>
      <w:bookmarkEnd w:id="1305"/>
      <w:bookmarkEnd w:id="1306"/>
    </w:p>
    <w:p w14:paraId="39EDB800" w14:textId="77777777" w:rsidR="000D5C20" w:rsidRPr="00114B91" w:rsidRDefault="000D5C20" w:rsidP="00180131">
      <w:pPr>
        <w:pStyle w:val="Heading4"/>
      </w:pPr>
      <w:bookmarkStart w:id="1307" w:name="_Toc24986436"/>
      <w:bookmarkStart w:id="1308" w:name="_Toc34205864"/>
      <w:bookmarkStart w:id="1309" w:name="_Toc39062048"/>
      <w:bookmarkStart w:id="1310" w:name="_Toc43277290"/>
      <w:bookmarkStart w:id="1311" w:name="_Toc49847620"/>
      <w:bookmarkStart w:id="1312" w:name="_Toc56419601"/>
      <w:bookmarkStart w:id="1313" w:name="_Toc112683409"/>
      <w:bookmarkStart w:id="1314" w:name="_Toc130939062"/>
      <w:r>
        <w:t>6.3.3.1</w:t>
      </w:r>
      <w:r>
        <w:tab/>
        <w:t>Overview</w:t>
      </w:r>
      <w:bookmarkEnd w:id="1307"/>
      <w:bookmarkEnd w:id="1308"/>
      <w:bookmarkEnd w:id="1309"/>
      <w:bookmarkEnd w:id="1310"/>
      <w:bookmarkEnd w:id="1311"/>
      <w:bookmarkEnd w:id="1312"/>
      <w:bookmarkEnd w:id="1313"/>
      <w:bookmarkEnd w:id="1314"/>
    </w:p>
    <w:p w14:paraId="6FB899DC" w14:textId="77777777" w:rsidR="000D5C20" w:rsidRDefault="000D5C20" w:rsidP="000D5C20">
      <w:pPr>
        <w:pStyle w:val="TH"/>
      </w:pPr>
      <w:r>
        <w:object w:dxaOrig="5581" w:dyaOrig="2186" w14:anchorId="4F02B3F9">
          <v:shape id="_x0000_i1043" type="#_x0000_t75" style="width:280.55pt;height:106.65pt" o:ole="">
            <v:imagedata r:id="rId45" o:title=""/>
          </v:shape>
          <o:OLEObject Type="Embed" ProgID="Visio.Drawing.15" ShapeID="_x0000_i1043" DrawAspect="Content" ObjectID="_1741551584" r:id="rId46"/>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1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315"/>
    </w:tbl>
    <w:p w14:paraId="4EA7249C" w14:textId="77777777" w:rsidR="000D5C20" w:rsidRPr="00384E92" w:rsidRDefault="000D5C20" w:rsidP="000D5C20"/>
    <w:p w14:paraId="7D345D32" w14:textId="77777777" w:rsidR="000D5C20" w:rsidRDefault="000D5C20" w:rsidP="00180131">
      <w:pPr>
        <w:pStyle w:val="Heading4"/>
      </w:pPr>
      <w:bookmarkStart w:id="1316" w:name="_Toc24986437"/>
      <w:bookmarkStart w:id="1317" w:name="_Toc34205865"/>
      <w:bookmarkStart w:id="1318" w:name="_Toc39062049"/>
      <w:bookmarkStart w:id="1319" w:name="_Toc43277291"/>
      <w:bookmarkStart w:id="1320" w:name="_Toc49847621"/>
      <w:bookmarkStart w:id="1321" w:name="_Toc56419602"/>
      <w:bookmarkStart w:id="1322" w:name="_Toc112683410"/>
      <w:bookmarkStart w:id="1323" w:name="_Toc130939063"/>
      <w:r>
        <w:lastRenderedPageBreak/>
        <w:t>6.3.3.2</w:t>
      </w:r>
      <w:r>
        <w:tab/>
        <w:t>Resource: M</w:t>
      </w:r>
      <w:r>
        <w:rPr>
          <w:lang w:eastAsia="zh-CN"/>
        </w:rPr>
        <w:t>apping</w:t>
      </w:r>
      <w:bookmarkEnd w:id="1316"/>
      <w:bookmarkEnd w:id="1317"/>
      <w:bookmarkEnd w:id="1318"/>
      <w:bookmarkEnd w:id="1319"/>
      <w:bookmarkEnd w:id="1320"/>
      <w:bookmarkEnd w:id="1321"/>
      <w:bookmarkEnd w:id="1322"/>
      <w:bookmarkEnd w:id="1323"/>
    </w:p>
    <w:p w14:paraId="5CE82FEA" w14:textId="77777777" w:rsidR="000D5C20" w:rsidRDefault="000D5C20" w:rsidP="00180131">
      <w:pPr>
        <w:pStyle w:val="Heading5"/>
      </w:pPr>
      <w:bookmarkStart w:id="1324" w:name="_Toc24986438"/>
      <w:bookmarkStart w:id="1325" w:name="_Toc34205866"/>
      <w:bookmarkStart w:id="1326" w:name="_Toc39062050"/>
      <w:bookmarkStart w:id="1327" w:name="_Toc43277292"/>
      <w:bookmarkStart w:id="1328" w:name="_Toc49847622"/>
      <w:bookmarkStart w:id="1329" w:name="_Toc56419603"/>
      <w:bookmarkStart w:id="1330" w:name="_Toc112683411"/>
      <w:bookmarkStart w:id="1331" w:name="_Toc130939064"/>
      <w:r>
        <w:t>6.3.3.2.1</w:t>
      </w:r>
      <w:r>
        <w:tab/>
        <w:t>Description</w:t>
      </w:r>
      <w:bookmarkEnd w:id="1324"/>
      <w:bookmarkEnd w:id="1325"/>
      <w:bookmarkEnd w:id="1326"/>
      <w:bookmarkEnd w:id="1327"/>
      <w:bookmarkEnd w:id="1328"/>
      <w:bookmarkEnd w:id="1329"/>
      <w:bookmarkEnd w:id="1330"/>
      <w:bookmarkEnd w:id="133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32" w:name="_Toc24986439"/>
      <w:bookmarkStart w:id="1333" w:name="_Toc34205867"/>
      <w:bookmarkStart w:id="1334" w:name="_Toc39062051"/>
      <w:bookmarkStart w:id="1335" w:name="_Toc43277293"/>
      <w:bookmarkStart w:id="1336" w:name="_Toc49847623"/>
      <w:bookmarkStart w:id="1337" w:name="_Toc56419604"/>
      <w:bookmarkStart w:id="1338" w:name="_Toc112683412"/>
      <w:bookmarkStart w:id="1339" w:name="_Toc130939065"/>
      <w:r>
        <w:t>6.3.3.2.2</w:t>
      </w:r>
      <w:r>
        <w:tab/>
        <w:t>Resource Definition</w:t>
      </w:r>
      <w:bookmarkEnd w:id="1332"/>
      <w:bookmarkEnd w:id="1333"/>
      <w:bookmarkEnd w:id="1334"/>
      <w:bookmarkEnd w:id="1335"/>
      <w:bookmarkEnd w:id="1336"/>
      <w:bookmarkEnd w:id="1337"/>
      <w:bookmarkEnd w:id="1338"/>
      <w:bookmarkEnd w:id="1339"/>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40" w:name="_Toc24986440"/>
      <w:bookmarkStart w:id="1341" w:name="_Toc34205868"/>
      <w:bookmarkStart w:id="1342" w:name="_Toc39062052"/>
      <w:bookmarkStart w:id="1343" w:name="_Toc43277294"/>
      <w:bookmarkStart w:id="1344" w:name="_Toc49847624"/>
      <w:bookmarkStart w:id="1345" w:name="_Toc56419605"/>
      <w:bookmarkStart w:id="1346" w:name="_Toc112683413"/>
      <w:bookmarkStart w:id="1347" w:name="_Toc130939066"/>
      <w:r>
        <w:t>6.3.3.2.3</w:t>
      </w:r>
      <w:r>
        <w:tab/>
        <w:t>Resource Standard Methods</w:t>
      </w:r>
      <w:bookmarkEnd w:id="1340"/>
      <w:bookmarkEnd w:id="1341"/>
      <w:bookmarkEnd w:id="1342"/>
      <w:bookmarkEnd w:id="1343"/>
      <w:bookmarkEnd w:id="1344"/>
      <w:bookmarkEnd w:id="1345"/>
      <w:bookmarkEnd w:id="1346"/>
      <w:bookmarkEnd w:id="1347"/>
    </w:p>
    <w:p w14:paraId="5B96A05A" w14:textId="77777777" w:rsidR="000D5C20" w:rsidRPr="00CB7936" w:rsidRDefault="000D5C20" w:rsidP="00CB7936">
      <w:pPr>
        <w:pStyle w:val="H6"/>
      </w:pPr>
      <w:bookmarkStart w:id="1348" w:name="_Toc24986441"/>
      <w:bookmarkStart w:id="1349" w:name="_Toc34205869"/>
      <w:bookmarkStart w:id="1350" w:name="_Toc39062053"/>
      <w:bookmarkStart w:id="1351" w:name="_Toc43277295"/>
      <w:bookmarkStart w:id="1352" w:name="_Toc49847625"/>
      <w:bookmarkStart w:id="1353" w:name="_Toc56419606"/>
      <w:r w:rsidRPr="00CB7936">
        <w:t>6.3.3.2.3.1</w:t>
      </w:r>
      <w:r w:rsidRPr="00CB7936">
        <w:tab/>
        <w:t>GET</w:t>
      </w:r>
      <w:bookmarkEnd w:id="1348"/>
      <w:bookmarkEnd w:id="1349"/>
      <w:bookmarkEnd w:id="1350"/>
      <w:bookmarkEnd w:id="1351"/>
      <w:bookmarkEnd w:id="1352"/>
      <w:bookmarkEnd w:id="135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54" w:name="_Toc24986442"/>
      <w:bookmarkStart w:id="1355" w:name="_Toc34205870"/>
      <w:bookmarkStart w:id="1356" w:name="_Toc39062054"/>
      <w:bookmarkStart w:id="1357" w:name="_Toc43277296"/>
      <w:bookmarkStart w:id="1358" w:name="_Toc49847626"/>
      <w:bookmarkStart w:id="1359" w:name="_Toc56419607"/>
      <w:bookmarkStart w:id="1360" w:name="_Toc112683414"/>
      <w:bookmarkStart w:id="1361" w:name="_Toc130939067"/>
      <w:r>
        <w:t>6.3.4</w:t>
      </w:r>
      <w:r>
        <w:tab/>
        <w:t>Data Model</w:t>
      </w:r>
      <w:bookmarkEnd w:id="1354"/>
      <w:bookmarkEnd w:id="1355"/>
      <w:bookmarkEnd w:id="1356"/>
      <w:bookmarkEnd w:id="1357"/>
      <w:bookmarkEnd w:id="1358"/>
      <w:bookmarkEnd w:id="1359"/>
      <w:bookmarkEnd w:id="1360"/>
      <w:bookmarkEnd w:id="1361"/>
    </w:p>
    <w:p w14:paraId="55DC07EF" w14:textId="77777777" w:rsidR="000D5C20" w:rsidRDefault="000D5C20" w:rsidP="00180131">
      <w:pPr>
        <w:pStyle w:val="Heading4"/>
      </w:pPr>
      <w:bookmarkStart w:id="1362" w:name="_Toc24986443"/>
      <w:bookmarkStart w:id="1363" w:name="_Toc34205871"/>
      <w:bookmarkStart w:id="1364" w:name="_Toc39062055"/>
      <w:bookmarkStart w:id="1365" w:name="_Toc43277297"/>
      <w:bookmarkStart w:id="1366" w:name="_Toc49847627"/>
      <w:bookmarkStart w:id="1367" w:name="_Toc56419608"/>
      <w:bookmarkStart w:id="1368" w:name="_Toc112683415"/>
      <w:bookmarkStart w:id="1369" w:name="_Toc130939068"/>
      <w:r>
        <w:t>6.3.4.1</w:t>
      </w:r>
      <w:r>
        <w:tab/>
        <w:t>General</w:t>
      </w:r>
      <w:bookmarkEnd w:id="1362"/>
      <w:bookmarkEnd w:id="1363"/>
      <w:bookmarkEnd w:id="1364"/>
      <w:bookmarkEnd w:id="1365"/>
      <w:bookmarkEnd w:id="1366"/>
      <w:bookmarkEnd w:id="1367"/>
      <w:bookmarkEnd w:id="1368"/>
      <w:bookmarkEnd w:id="1369"/>
    </w:p>
    <w:p w14:paraId="75293702" w14:textId="77777777" w:rsidR="000D5C20" w:rsidRDefault="000D5C20" w:rsidP="000D5C20">
      <w:r>
        <w:t>This clause specifies the application data model supported by the API.</w:t>
      </w:r>
    </w:p>
    <w:p w14:paraId="49304A1A" w14:textId="77777777" w:rsidR="000D5C20" w:rsidRDefault="000D5C20" w:rsidP="000D5C20">
      <w:r>
        <w:lastRenderedPageBreak/>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370" w:name="_Toc24986444"/>
      <w:bookmarkStart w:id="1371" w:name="_Toc34205872"/>
      <w:bookmarkStart w:id="1372" w:name="_Toc39062056"/>
      <w:bookmarkStart w:id="1373" w:name="_Toc43277298"/>
      <w:bookmarkStart w:id="1374" w:name="_Toc49847628"/>
      <w:bookmarkStart w:id="1375" w:name="_Toc56419609"/>
      <w:bookmarkStart w:id="1376" w:name="_Toc112683416"/>
      <w:bookmarkStart w:id="1377" w:name="_Toc13093906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70"/>
      <w:bookmarkEnd w:id="1371"/>
      <w:bookmarkEnd w:id="1372"/>
      <w:bookmarkEnd w:id="1373"/>
      <w:bookmarkEnd w:id="1374"/>
      <w:bookmarkEnd w:id="1375"/>
      <w:bookmarkEnd w:id="1376"/>
      <w:bookmarkEnd w:id="1377"/>
    </w:p>
    <w:p w14:paraId="027A3EA3" w14:textId="77777777" w:rsidR="000D5C20" w:rsidRDefault="000D5C20" w:rsidP="00180131">
      <w:pPr>
        <w:pStyle w:val="Heading5"/>
      </w:pPr>
      <w:bookmarkStart w:id="1378" w:name="_Toc24986445"/>
      <w:bookmarkStart w:id="1379" w:name="_Toc34205873"/>
      <w:bookmarkStart w:id="1380" w:name="_Toc39062057"/>
      <w:bookmarkStart w:id="1381" w:name="_Toc43277299"/>
      <w:bookmarkStart w:id="1382" w:name="_Toc49847629"/>
      <w:bookmarkStart w:id="1383" w:name="_Toc56419610"/>
      <w:bookmarkStart w:id="1384" w:name="_Toc112683417"/>
      <w:bookmarkStart w:id="1385" w:name="_Toc130939070"/>
      <w:r>
        <w:t>6.3.4.2.1</w:t>
      </w:r>
      <w:r>
        <w:tab/>
        <w:t>Introduction</w:t>
      </w:r>
      <w:bookmarkEnd w:id="1378"/>
      <w:bookmarkEnd w:id="1379"/>
      <w:bookmarkEnd w:id="1380"/>
      <w:bookmarkEnd w:id="1381"/>
      <w:bookmarkEnd w:id="1382"/>
      <w:bookmarkEnd w:id="1383"/>
      <w:bookmarkEnd w:id="1384"/>
      <w:bookmarkEnd w:id="1385"/>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386" w:name="_Toc24986446"/>
      <w:bookmarkStart w:id="1387" w:name="_Toc34205874"/>
      <w:bookmarkStart w:id="1388" w:name="_Toc39062058"/>
      <w:bookmarkStart w:id="1389" w:name="_Toc43277300"/>
      <w:bookmarkStart w:id="1390" w:name="_Toc49847630"/>
      <w:bookmarkStart w:id="1391" w:name="_Toc56419611"/>
      <w:bookmarkStart w:id="1392" w:name="_Toc112683418"/>
      <w:bookmarkStart w:id="1393" w:name="_Toc130939071"/>
      <w:r>
        <w:t>6.3.4.2.2</w:t>
      </w:r>
      <w:r>
        <w:tab/>
        <w:t>Type: TelescopicMapping</w:t>
      </w:r>
      <w:bookmarkEnd w:id="1386"/>
      <w:bookmarkEnd w:id="1387"/>
      <w:bookmarkEnd w:id="1388"/>
      <w:bookmarkEnd w:id="1389"/>
      <w:bookmarkEnd w:id="1390"/>
      <w:bookmarkEnd w:id="1391"/>
      <w:bookmarkEnd w:id="1392"/>
      <w:bookmarkEnd w:id="1393"/>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394" w:name="_Toc24986447"/>
      <w:bookmarkStart w:id="1395" w:name="_Toc34205875"/>
      <w:bookmarkStart w:id="1396" w:name="_Toc39062059"/>
      <w:bookmarkStart w:id="1397" w:name="_Toc43277301"/>
      <w:bookmarkStart w:id="1398" w:name="_Toc49847631"/>
      <w:bookmarkStart w:id="1399" w:name="_Toc56419612"/>
      <w:bookmarkStart w:id="1400" w:name="_Toc112683419"/>
      <w:bookmarkStart w:id="1401" w:name="_Toc13093907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94"/>
      <w:bookmarkEnd w:id="1395"/>
      <w:bookmarkEnd w:id="1396"/>
      <w:bookmarkEnd w:id="1397"/>
      <w:bookmarkEnd w:id="1398"/>
      <w:bookmarkEnd w:id="1399"/>
      <w:bookmarkEnd w:id="1400"/>
      <w:bookmarkEnd w:id="1401"/>
    </w:p>
    <w:p w14:paraId="000674A2" w14:textId="77777777" w:rsidR="000D5C20" w:rsidRPr="00384E92" w:rsidRDefault="000D5C20" w:rsidP="00180131">
      <w:pPr>
        <w:pStyle w:val="Heading5"/>
      </w:pPr>
      <w:bookmarkStart w:id="1402" w:name="_Toc24986448"/>
      <w:bookmarkStart w:id="1403" w:name="_Toc34205876"/>
      <w:bookmarkStart w:id="1404" w:name="_Toc39062060"/>
      <w:bookmarkStart w:id="1405" w:name="_Toc43277302"/>
      <w:bookmarkStart w:id="1406" w:name="_Toc49847632"/>
      <w:bookmarkStart w:id="1407" w:name="_Toc56419613"/>
      <w:bookmarkStart w:id="1408" w:name="_Toc112683420"/>
      <w:bookmarkStart w:id="1409" w:name="_Toc130939073"/>
      <w:r>
        <w:t>6.3.4.3.1</w:t>
      </w:r>
      <w:r w:rsidRPr="00384E92">
        <w:tab/>
        <w:t>Introduction</w:t>
      </w:r>
      <w:bookmarkEnd w:id="1402"/>
      <w:bookmarkEnd w:id="1403"/>
      <w:bookmarkEnd w:id="1404"/>
      <w:bookmarkEnd w:id="1405"/>
      <w:bookmarkEnd w:id="1406"/>
      <w:bookmarkEnd w:id="1407"/>
      <w:bookmarkEnd w:id="1408"/>
      <w:bookmarkEnd w:id="1409"/>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10" w:name="_Toc24986449"/>
      <w:bookmarkStart w:id="1411" w:name="_Toc34205877"/>
      <w:bookmarkStart w:id="1412" w:name="_Toc39062061"/>
      <w:bookmarkStart w:id="1413" w:name="_Toc43277303"/>
      <w:bookmarkStart w:id="1414" w:name="_Toc49847633"/>
      <w:bookmarkStart w:id="1415" w:name="_Toc56419614"/>
      <w:bookmarkStart w:id="1416" w:name="_Toc112683421"/>
      <w:bookmarkStart w:id="1417" w:name="_Toc130939074"/>
      <w:r>
        <w:lastRenderedPageBreak/>
        <w:t>6.3.4.3.2</w:t>
      </w:r>
      <w:r w:rsidRPr="00384E92">
        <w:tab/>
        <w:t>Simple data types</w:t>
      </w:r>
      <w:bookmarkEnd w:id="1410"/>
      <w:bookmarkEnd w:id="1411"/>
      <w:bookmarkEnd w:id="1412"/>
      <w:bookmarkEnd w:id="1413"/>
      <w:bookmarkEnd w:id="1414"/>
      <w:bookmarkEnd w:id="1415"/>
      <w:bookmarkEnd w:id="1416"/>
      <w:bookmarkEnd w:id="141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18" w:name="_Toc24986450"/>
      <w:bookmarkStart w:id="1419" w:name="_Toc34205878"/>
      <w:bookmarkStart w:id="1420" w:name="_Toc39062062"/>
      <w:bookmarkStart w:id="1421" w:name="_Toc43277304"/>
      <w:bookmarkStart w:id="1422" w:name="_Toc49847634"/>
      <w:bookmarkStart w:id="1423" w:name="_Toc56419615"/>
      <w:bookmarkStart w:id="1424" w:name="_Toc112683422"/>
      <w:bookmarkStart w:id="1425" w:name="_Toc130939075"/>
      <w:r>
        <w:t>6.3.5</w:t>
      </w:r>
      <w:r>
        <w:tab/>
        <w:t>Error Handling</w:t>
      </w:r>
      <w:bookmarkEnd w:id="1418"/>
      <w:bookmarkEnd w:id="1419"/>
      <w:bookmarkEnd w:id="1420"/>
      <w:bookmarkEnd w:id="1421"/>
      <w:bookmarkEnd w:id="1422"/>
      <w:bookmarkEnd w:id="1423"/>
      <w:bookmarkEnd w:id="1424"/>
      <w:bookmarkEnd w:id="1425"/>
    </w:p>
    <w:p w14:paraId="7E2FE6D6" w14:textId="77777777" w:rsidR="000D5C20" w:rsidRDefault="000D5C20" w:rsidP="00180131">
      <w:pPr>
        <w:pStyle w:val="Heading4"/>
      </w:pPr>
      <w:bookmarkStart w:id="1426" w:name="_Toc24986451"/>
      <w:bookmarkStart w:id="1427" w:name="_Toc34205879"/>
      <w:bookmarkStart w:id="1428" w:name="_Toc39062063"/>
      <w:bookmarkStart w:id="1429" w:name="_Toc43277305"/>
      <w:bookmarkStart w:id="1430" w:name="_Toc49847635"/>
      <w:bookmarkStart w:id="1431" w:name="_Toc56419616"/>
      <w:bookmarkStart w:id="1432" w:name="_Toc112683423"/>
      <w:bookmarkStart w:id="1433" w:name="_Toc130939076"/>
      <w:r>
        <w:t>6.3.5.1</w:t>
      </w:r>
      <w:r>
        <w:tab/>
        <w:t>General</w:t>
      </w:r>
      <w:bookmarkEnd w:id="1426"/>
      <w:bookmarkEnd w:id="1427"/>
      <w:bookmarkEnd w:id="1428"/>
      <w:bookmarkEnd w:id="1429"/>
      <w:bookmarkEnd w:id="1430"/>
      <w:bookmarkEnd w:id="1431"/>
      <w:bookmarkEnd w:id="1432"/>
      <w:bookmarkEnd w:id="143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34" w:name="_Toc24986452"/>
      <w:bookmarkStart w:id="1435" w:name="_Toc34205880"/>
      <w:bookmarkStart w:id="1436" w:name="_Toc39062064"/>
      <w:bookmarkStart w:id="1437" w:name="_Toc43277306"/>
      <w:bookmarkStart w:id="1438" w:name="_Toc49847636"/>
      <w:bookmarkStart w:id="1439" w:name="_Toc56419617"/>
      <w:bookmarkStart w:id="1440" w:name="_Toc112683424"/>
      <w:bookmarkStart w:id="1441" w:name="_Toc130939077"/>
      <w:r>
        <w:t>6.3.5.2</w:t>
      </w:r>
      <w:r>
        <w:tab/>
        <w:t>Protocol Errors</w:t>
      </w:r>
      <w:bookmarkEnd w:id="1434"/>
      <w:bookmarkEnd w:id="1435"/>
      <w:bookmarkEnd w:id="1436"/>
      <w:bookmarkEnd w:id="1437"/>
      <w:bookmarkEnd w:id="1438"/>
      <w:bookmarkEnd w:id="1439"/>
      <w:bookmarkEnd w:id="1440"/>
      <w:bookmarkEnd w:id="144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442" w:name="_Toc24986453"/>
      <w:bookmarkStart w:id="1443" w:name="_Toc34205881"/>
      <w:bookmarkStart w:id="1444" w:name="_Toc39062065"/>
      <w:bookmarkStart w:id="1445" w:name="_Toc43277307"/>
      <w:bookmarkStart w:id="1446" w:name="_Toc49847637"/>
      <w:bookmarkStart w:id="1447" w:name="_Toc56419618"/>
      <w:bookmarkStart w:id="1448" w:name="_Toc112683425"/>
      <w:bookmarkStart w:id="1449" w:name="_Toc130939078"/>
      <w:r>
        <w:t>6.3.5.3</w:t>
      </w:r>
      <w:r>
        <w:tab/>
        <w:t>Application Errors</w:t>
      </w:r>
      <w:bookmarkEnd w:id="1442"/>
      <w:bookmarkEnd w:id="1443"/>
      <w:bookmarkEnd w:id="1444"/>
      <w:bookmarkEnd w:id="1445"/>
      <w:bookmarkEnd w:id="1446"/>
      <w:bookmarkEnd w:id="1447"/>
      <w:bookmarkEnd w:id="1448"/>
      <w:bookmarkEnd w:id="144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50" w:name="_Toc24986454"/>
      <w:bookmarkStart w:id="1451" w:name="_Toc34205882"/>
      <w:bookmarkStart w:id="1452" w:name="_Toc39062066"/>
      <w:bookmarkStart w:id="1453" w:name="_Toc43277308"/>
      <w:bookmarkStart w:id="1454" w:name="_Toc49847638"/>
      <w:bookmarkStart w:id="1455" w:name="_Toc56419619"/>
      <w:bookmarkStart w:id="1456" w:name="_Toc112683426"/>
      <w:bookmarkStart w:id="1457" w:name="_Toc130939079"/>
      <w:r w:rsidRPr="00AA440E">
        <w:rPr>
          <w:lang w:eastAsia="zh-CN"/>
        </w:rPr>
        <w:t>6.</w:t>
      </w:r>
      <w:r>
        <w:rPr>
          <w:lang w:eastAsia="zh-CN"/>
        </w:rPr>
        <w:t>3</w:t>
      </w:r>
      <w:r w:rsidRPr="00AA440E">
        <w:rPr>
          <w:lang w:eastAsia="zh-CN"/>
        </w:rPr>
        <w:t>.6</w:t>
      </w:r>
      <w:r w:rsidRPr="00AA440E">
        <w:rPr>
          <w:lang w:eastAsia="zh-CN"/>
        </w:rPr>
        <w:tab/>
        <w:t>Feature Negotiation</w:t>
      </w:r>
      <w:bookmarkEnd w:id="1450"/>
      <w:bookmarkEnd w:id="1451"/>
      <w:bookmarkEnd w:id="1452"/>
      <w:bookmarkEnd w:id="1453"/>
      <w:bookmarkEnd w:id="1454"/>
      <w:bookmarkEnd w:id="1455"/>
      <w:bookmarkEnd w:id="1456"/>
      <w:bookmarkEnd w:id="145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58" w:name="_Toc24986455"/>
      <w:bookmarkStart w:id="1459" w:name="_Toc34205883"/>
      <w:bookmarkStart w:id="1460" w:name="_Toc39062067"/>
      <w:bookmarkStart w:id="1461" w:name="_Toc43277309"/>
      <w:bookmarkStart w:id="1462" w:name="_Toc49847639"/>
      <w:bookmarkStart w:id="1463" w:name="_Toc56419620"/>
      <w:bookmarkStart w:id="1464" w:name="_Toc112683427"/>
      <w:bookmarkStart w:id="1465" w:name="_Toc130939080"/>
      <w:r>
        <w:rPr>
          <w:lang w:eastAsia="zh-CN"/>
        </w:rPr>
        <w:t>6.3.7</w:t>
      </w:r>
      <w:r w:rsidRPr="004D3578">
        <w:rPr>
          <w:lang w:eastAsia="zh-CN"/>
        </w:rPr>
        <w:tab/>
      </w:r>
      <w:r w:rsidRPr="00B46309">
        <w:rPr>
          <w:lang w:eastAsia="zh-CN"/>
        </w:rPr>
        <w:t>Security</w:t>
      </w:r>
      <w:bookmarkEnd w:id="1458"/>
      <w:bookmarkEnd w:id="1459"/>
      <w:bookmarkEnd w:id="1460"/>
      <w:bookmarkEnd w:id="1461"/>
      <w:bookmarkEnd w:id="1462"/>
      <w:bookmarkEnd w:id="1463"/>
      <w:bookmarkEnd w:id="1464"/>
      <w:bookmarkEnd w:id="1465"/>
    </w:p>
    <w:p w14:paraId="4B1204AF" w14:textId="77777777" w:rsidR="000D5C20" w:rsidRPr="00344D08" w:rsidRDefault="000D5C20" w:rsidP="00180131">
      <w:pPr>
        <w:pStyle w:val="Heading4"/>
        <w:rPr>
          <w:lang w:eastAsia="zh-CN"/>
        </w:rPr>
      </w:pPr>
      <w:bookmarkStart w:id="1466" w:name="_Toc24986456"/>
      <w:bookmarkStart w:id="1467" w:name="_Toc34205884"/>
      <w:bookmarkStart w:id="1468" w:name="_Toc39062068"/>
      <w:bookmarkStart w:id="1469" w:name="_Toc43277310"/>
      <w:bookmarkStart w:id="1470" w:name="_Toc49847640"/>
      <w:bookmarkStart w:id="1471" w:name="_Toc56419621"/>
      <w:bookmarkStart w:id="1472" w:name="_Toc112683428"/>
      <w:bookmarkStart w:id="1473" w:name="_Toc130939081"/>
      <w:r>
        <w:rPr>
          <w:lang w:eastAsia="zh-CN"/>
        </w:rPr>
        <w:t>6.3.7.1</w:t>
      </w:r>
      <w:r>
        <w:rPr>
          <w:rFonts w:hint="eastAsia"/>
          <w:lang w:eastAsia="zh-CN"/>
        </w:rPr>
        <w:tab/>
        <w:t>General</w:t>
      </w:r>
      <w:bookmarkEnd w:id="1466"/>
      <w:bookmarkEnd w:id="1467"/>
      <w:bookmarkEnd w:id="1468"/>
      <w:bookmarkEnd w:id="1469"/>
      <w:bookmarkEnd w:id="1470"/>
      <w:bookmarkEnd w:id="1471"/>
      <w:bookmarkEnd w:id="1472"/>
      <w:bookmarkEnd w:id="1473"/>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474" w:name="_Toc24986457"/>
      <w:bookmarkStart w:id="1475" w:name="_Toc34205885"/>
      <w:bookmarkStart w:id="1476" w:name="_Toc39062069"/>
      <w:bookmarkStart w:id="1477" w:name="_Toc43277311"/>
      <w:bookmarkStart w:id="1478" w:name="_Toc49847641"/>
      <w:bookmarkStart w:id="1479" w:name="_Toc56419622"/>
      <w:bookmarkStart w:id="1480" w:name="_Toc112683429"/>
      <w:bookmarkStart w:id="1481" w:name="_Toc130939082"/>
      <w:r>
        <w:t>Annex A</w:t>
      </w:r>
      <w:r w:rsidRPr="004D3578">
        <w:t xml:space="preserve"> (normative):</w:t>
      </w:r>
      <w:r w:rsidRPr="004D3578">
        <w:br/>
      </w:r>
      <w:r>
        <w:t>OpenAPI Specification</w:t>
      </w:r>
      <w:bookmarkEnd w:id="1474"/>
      <w:bookmarkEnd w:id="1475"/>
      <w:bookmarkEnd w:id="1476"/>
      <w:bookmarkEnd w:id="1477"/>
      <w:bookmarkEnd w:id="1478"/>
      <w:bookmarkEnd w:id="1479"/>
      <w:bookmarkEnd w:id="1480"/>
      <w:bookmarkEnd w:id="1481"/>
    </w:p>
    <w:p w14:paraId="434EAF16" w14:textId="77777777" w:rsidR="000D5C20" w:rsidDel="00D961B5" w:rsidRDefault="000D5C20" w:rsidP="0025757A">
      <w:pPr>
        <w:pStyle w:val="Heading1"/>
      </w:pPr>
      <w:bookmarkStart w:id="1482" w:name="_Toc24986458"/>
      <w:bookmarkStart w:id="1483" w:name="_Toc34205886"/>
      <w:bookmarkStart w:id="1484" w:name="_Toc39062070"/>
      <w:bookmarkStart w:id="1485" w:name="_Toc43277312"/>
      <w:bookmarkStart w:id="1486" w:name="_Toc49847642"/>
      <w:bookmarkStart w:id="1487" w:name="_Toc56419623"/>
      <w:bookmarkStart w:id="1488" w:name="_Toc112683430"/>
      <w:bookmarkStart w:id="1489" w:name="_Toc130939083"/>
      <w:r w:rsidDel="00D961B5">
        <w:t>A.1</w:t>
      </w:r>
      <w:r w:rsidDel="00D961B5">
        <w:tab/>
        <w:t>General</w:t>
      </w:r>
      <w:bookmarkEnd w:id="1482"/>
      <w:bookmarkEnd w:id="1483"/>
      <w:bookmarkEnd w:id="1484"/>
      <w:bookmarkEnd w:id="1485"/>
      <w:bookmarkEnd w:id="1486"/>
      <w:bookmarkEnd w:id="1487"/>
      <w:bookmarkEnd w:id="1488"/>
      <w:bookmarkEnd w:id="148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lastRenderedPageBreak/>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490" w:name="_Toc24986459"/>
      <w:bookmarkStart w:id="1491" w:name="_Toc34205887"/>
      <w:bookmarkStart w:id="1492" w:name="_Toc39062071"/>
      <w:bookmarkStart w:id="1493" w:name="_Toc43277313"/>
      <w:bookmarkStart w:id="1494" w:name="_Toc49847643"/>
      <w:bookmarkStart w:id="1495" w:name="_Toc56419624"/>
      <w:bookmarkStart w:id="1496" w:name="_Toc112683431"/>
      <w:bookmarkStart w:id="1497" w:name="_Toc130939084"/>
      <w:r>
        <w:t>A.2</w:t>
      </w:r>
      <w:r>
        <w:tab/>
        <w:t>N32 Handshake API</w:t>
      </w:r>
      <w:bookmarkEnd w:id="1490"/>
      <w:bookmarkEnd w:id="1491"/>
      <w:bookmarkEnd w:id="1492"/>
      <w:bookmarkEnd w:id="1493"/>
      <w:bookmarkEnd w:id="1494"/>
      <w:bookmarkEnd w:id="1495"/>
      <w:bookmarkEnd w:id="1496"/>
      <w:bookmarkEnd w:id="149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271002E9"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w:t>
      </w:r>
      <w:r w:rsidR="00682C9C">
        <w:t>3</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C4C7BDD" w:rsidR="000D5C20" w:rsidRDefault="000D5C20" w:rsidP="000D5C20">
      <w:pPr>
        <w:pStyle w:val="PL"/>
      </w:pPr>
      <w:r>
        <w:t xml:space="preserve">    © 202</w:t>
      </w:r>
      <w:r w:rsidR="00682C9C">
        <w:t>3</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D389140"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682C9C">
        <w:t>2</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lastRenderedPageBreak/>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lastRenderedPageBreak/>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lastRenderedPageBreak/>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lastRenderedPageBreak/>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77777777" w:rsidR="000A2DC3" w:rsidRDefault="000A2DC3" w:rsidP="000A2DC3">
      <w:pPr>
        <w:pStyle w:val="PL"/>
      </w:pPr>
      <w:r>
        <w:t xml:space="preserve">        senderN32fPort:</w:t>
      </w:r>
    </w:p>
    <w:p w14:paraId="2BB2911D" w14:textId="6BFCE0DF"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lastRenderedPageBreak/>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lastRenderedPageBreak/>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498" w:name="_Toc24986460"/>
      <w:bookmarkStart w:id="1499" w:name="_Toc34205888"/>
      <w:bookmarkStart w:id="1500" w:name="_Toc39062072"/>
      <w:bookmarkStart w:id="1501" w:name="_Toc43277314"/>
      <w:bookmarkStart w:id="1502" w:name="_Toc49847644"/>
      <w:bookmarkStart w:id="1503" w:name="_Toc56419625"/>
      <w:bookmarkStart w:id="1504" w:name="_Toc112683432"/>
      <w:bookmarkStart w:id="1505" w:name="_Toc130939085"/>
      <w:r>
        <w:t>A.3</w:t>
      </w:r>
      <w:r>
        <w:tab/>
        <w:t>JOSE Protected Message Forwarding API on N32-f</w:t>
      </w:r>
      <w:bookmarkEnd w:id="1498"/>
      <w:bookmarkEnd w:id="1499"/>
      <w:bookmarkEnd w:id="1500"/>
      <w:bookmarkEnd w:id="1501"/>
      <w:bookmarkEnd w:id="1502"/>
      <w:bookmarkEnd w:id="1503"/>
      <w:bookmarkEnd w:id="1504"/>
      <w:bookmarkEnd w:id="150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79420B1" w:rsidR="000D5C20" w:rsidRPr="00270007" w:rsidRDefault="000D5C20" w:rsidP="000D5C20">
      <w:pPr>
        <w:pStyle w:val="PL"/>
      </w:pPr>
      <w:r w:rsidRPr="00270007">
        <w:t xml:space="preserve">  version: '1.</w:t>
      </w:r>
      <w:r w:rsidR="00911A45">
        <w:t>3</w:t>
      </w:r>
      <w:r w:rsidRPr="00270007">
        <w:t>.</w:t>
      </w:r>
      <w:r w:rsidR="00911A45">
        <w:t>0-alpha.1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lastRenderedPageBreak/>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87A4839" w:rsidR="000D5C20" w:rsidRPr="00270007" w:rsidRDefault="000D5C20" w:rsidP="000D5C20">
      <w:pPr>
        <w:pStyle w:val="PL"/>
      </w:pPr>
      <w:r w:rsidRPr="00270007">
        <w:t xml:space="preserve">  description: 3GPP TS 29.573 </w:t>
      </w:r>
      <w:r w:rsidR="00E5346B" w:rsidRPr="00270007">
        <w:t>V1</w:t>
      </w:r>
      <w:r w:rsidR="00911A45">
        <w:t>8</w:t>
      </w:r>
      <w:r w:rsidRPr="00270007">
        <w:t>.</w:t>
      </w:r>
      <w:r w:rsidR="00911A45">
        <w:t>1</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lastRenderedPageBreak/>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lastRenderedPageBreak/>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lastRenderedPageBreak/>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lastRenderedPageBreak/>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506" w:name="_Toc24986461"/>
      <w:bookmarkStart w:id="1507" w:name="_Toc34205889"/>
      <w:bookmarkStart w:id="1508" w:name="_Toc39062073"/>
      <w:bookmarkStart w:id="1509" w:name="_Toc43277315"/>
      <w:bookmarkStart w:id="1510" w:name="_Toc49847645"/>
      <w:bookmarkStart w:id="1511" w:name="_Toc56419626"/>
      <w:bookmarkStart w:id="1512" w:name="_Toc112683433"/>
      <w:bookmarkStart w:id="1513" w:name="_Toc130939086"/>
      <w:r>
        <w:t>A.4</w:t>
      </w:r>
      <w:r>
        <w:tab/>
        <w:t>SEPP Telescopic FQDN Mapping API</w:t>
      </w:r>
      <w:bookmarkEnd w:id="1506"/>
      <w:bookmarkEnd w:id="1507"/>
      <w:bookmarkEnd w:id="1508"/>
      <w:bookmarkEnd w:id="1509"/>
      <w:bookmarkEnd w:id="1510"/>
      <w:bookmarkEnd w:id="1511"/>
      <w:bookmarkEnd w:id="1512"/>
      <w:bookmarkEnd w:id="1513"/>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0631A607"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r w:rsidR="00911A45">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557AC57E"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911A45">
        <w:t>1</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lastRenderedPageBreak/>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514" w:name="_Toc24986462"/>
      <w:bookmarkStart w:id="1515" w:name="_Toc34205890"/>
      <w:bookmarkStart w:id="1516" w:name="_Toc39062074"/>
      <w:bookmarkStart w:id="1517" w:name="_Toc43277316"/>
      <w:bookmarkStart w:id="1518" w:name="_Toc49847646"/>
      <w:bookmarkStart w:id="1519" w:name="_Toc56419627"/>
      <w:bookmarkStart w:id="1520" w:name="_Toc112683434"/>
      <w:bookmarkStart w:id="1521" w:name="_Toc130939087"/>
      <w:r w:rsidRPr="004D3578">
        <w:t>Annex B (informative):</w:t>
      </w:r>
      <w:r w:rsidRPr="004D3578">
        <w:br/>
      </w:r>
      <w:r>
        <w:t>Examples of N32-f Encoding</w:t>
      </w:r>
      <w:bookmarkEnd w:id="1514"/>
      <w:bookmarkEnd w:id="1515"/>
      <w:bookmarkEnd w:id="1516"/>
      <w:bookmarkEnd w:id="1517"/>
      <w:bookmarkEnd w:id="1518"/>
      <w:bookmarkEnd w:id="1519"/>
      <w:bookmarkEnd w:id="1520"/>
      <w:bookmarkEnd w:id="1521"/>
    </w:p>
    <w:p w14:paraId="491BCA39" w14:textId="77777777" w:rsidR="000D5C20" w:rsidRDefault="000D5C20" w:rsidP="0025757A">
      <w:pPr>
        <w:pStyle w:val="Heading1"/>
      </w:pPr>
      <w:bookmarkStart w:id="1522" w:name="_Toc24986463"/>
      <w:bookmarkStart w:id="1523" w:name="_Toc34205891"/>
      <w:bookmarkStart w:id="1524" w:name="_Toc39062075"/>
      <w:bookmarkStart w:id="1525" w:name="_Toc43277317"/>
      <w:bookmarkStart w:id="1526" w:name="_Toc49847647"/>
      <w:bookmarkStart w:id="1527" w:name="_Toc56419628"/>
      <w:bookmarkStart w:id="1528" w:name="_Toc112683435"/>
      <w:bookmarkStart w:id="1529" w:name="_Toc130939088"/>
      <w:r>
        <w:t>B.1</w:t>
      </w:r>
      <w:r>
        <w:tab/>
        <w:t>General</w:t>
      </w:r>
      <w:bookmarkEnd w:id="1522"/>
      <w:bookmarkEnd w:id="1523"/>
      <w:bookmarkEnd w:id="1524"/>
      <w:bookmarkEnd w:id="1525"/>
      <w:bookmarkEnd w:id="1526"/>
      <w:bookmarkEnd w:id="1527"/>
      <w:bookmarkEnd w:id="1528"/>
      <w:bookmarkEnd w:id="152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30" w:name="_Toc24986464"/>
      <w:bookmarkStart w:id="1531" w:name="_Toc34205892"/>
      <w:bookmarkStart w:id="1532" w:name="_Toc39062076"/>
      <w:bookmarkStart w:id="1533" w:name="_Toc43277318"/>
      <w:bookmarkStart w:id="1534" w:name="_Toc49847648"/>
      <w:bookmarkStart w:id="1535" w:name="_Toc56419629"/>
      <w:bookmarkStart w:id="1536" w:name="_Toc112683436"/>
      <w:bookmarkStart w:id="1537" w:name="_Toc130939089"/>
      <w:r>
        <w:t>B.2</w:t>
      </w:r>
      <w:r>
        <w:tab/>
        <w:t>Input Message Containing No Binary Part</w:t>
      </w:r>
      <w:bookmarkEnd w:id="1530"/>
      <w:bookmarkEnd w:id="1531"/>
      <w:bookmarkEnd w:id="1532"/>
      <w:bookmarkEnd w:id="1533"/>
      <w:bookmarkEnd w:id="1534"/>
      <w:bookmarkEnd w:id="1535"/>
      <w:bookmarkEnd w:id="1536"/>
      <w:bookmarkEnd w:id="153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lastRenderedPageBreak/>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538" w:name="_Toc24986465"/>
      <w:bookmarkStart w:id="1539" w:name="_Toc34205893"/>
      <w:bookmarkStart w:id="1540" w:name="_Toc39062077"/>
      <w:bookmarkStart w:id="1541" w:name="_Toc43277319"/>
      <w:bookmarkStart w:id="1542" w:name="_Toc49847649"/>
      <w:bookmarkStart w:id="1543" w:name="_Toc56419630"/>
      <w:bookmarkStart w:id="1544" w:name="_Toc112683437"/>
      <w:bookmarkStart w:id="1545" w:name="_Toc130939090"/>
      <w:r>
        <w:t>B.3</w:t>
      </w:r>
      <w:r>
        <w:tab/>
        <w:t>Input Message Containing Multipart Binary Part</w:t>
      </w:r>
      <w:bookmarkEnd w:id="1538"/>
      <w:bookmarkEnd w:id="1539"/>
      <w:bookmarkEnd w:id="1540"/>
      <w:bookmarkEnd w:id="1541"/>
      <w:bookmarkEnd w:id="1542"/>
      <w:bookmarkEnd w:id="1543"/>
      <w:bookmarkEnd w:id="1544"/>
      <w:bookmarkEnd w:id="154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lastRenderedPageBreak/>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546"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4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547" w:name="_Toc24986466"/>
      <w:bookmarkStart w:id="1548" w:name="_Toc34205894"/>
      <w:bookmarkStart w:id="1549" w:name="_Toc39062078"/>
      <w:bookmarkStart w:id="1550" w:name="_Toc43277320"/>
      <w:bookmarkStart w:id="1551" w:name="_Toc49847650"/>
      <w:bookmarkStart w:id="1552" w:name="_Toc56419631"/>
      <w:bookmarkStart w:id="1553" w:name="_Toc112683438"/>
      <w:bookmarkStart w:id="1554" w:name="_Toc130939091"/>
      <w:r>
        <w:lastRenderedPageBreak/>
        <w:t>Annex C</w:t>
      </w:r>
      <w:r w:rsidRPr="004D3578">
        <w:t xml:space="preserve"> (informative):</w:t>
      </w:r>
      <w:r w:rsidRPr="004D3578">
        <w:br/>
      </w:r>
      <w:r>
        <w:t>End to end call flows when SEPP is on path</w:t>
      </w:r>
      <w:bookmarkEnd w:id="1547"/>
      <w:bookmarkEnd w:id="1548"/>
      <w:bookmarkEnd w:id="1549"/>
      <w:bookmarkEnd w:id="1550"/>
      <w:bookmarkEnd w:id="1551"/>
      <w:bookmarkEnd w:id="1552"/>
      <w:bookmarkEnd w:id="1553"/>
      <w:bookmarkEnd w:id="1554"/>
    </w:p>
    <w:p w14:paraId="3C7C185B" w14:textId="77777777" w:rsidR="000D5C20" w:rsidRDefault="000D5C20" w:rsidP="0025757A">
      <w:pPr>
        <w:pStyle w:val="Heading1"/>
        <w:rPr>
          <w:noProof/>
        </w:rPr>
      </w:pPr>
      <w:bookmarkStart w:id="1555" w:name="_Toc24986467"/>
      <w:bookmarkStart w:id="1556" w:name="_Toc34205895"/>
      <w:bookmarkStart w:id="1557" w:name="_Toc39062079"/>
      <w:bookmarkStart w:id="1558" w:name="_Toc43277321"/>
      <w:bookmarkStart w:id="1559" w:name="_Toc49847651"/>
      <w:bookmarkStart w:id="1560" w:name="_Toc56419632"/>
      <w:bookmarkStart w:id="1561" w:name="_Toc112683439"/>
      <w:bookmarkStart w:id="1562" w:name="_Toc130939092"/>
      <w:r>
        <w:rPr>
          <w:noProof/>
        </w:rPr>
        <w:t>C.1</w:t>
      </w:r>
      <w:r>
        <w:rPr>
          <w:noProof/>
        </w:rPr>
        <w:tab/>
        <w:t>General</w:t>
      </w:r>
      <w:bookmarkEnd w:id="1555"/>
      <w:bookmarkEnd w:id="1556"/>
      <w:bookmarkEnd w:id="1557"/>
      <w:bookmarkEnd w:id="1558"/>
      <w:bookmarkEnd w:id="1559"/>
      <w:bookmarkEnd w:id="1560"/>
      <w:bookmarkEnd w:id="1561"/>
      <w:bookmarkEnd w:id="1562"/>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563" w:name="_Toc24986468"/>
      <w:bookmarkStart w:id="1564" w:name="_Toc34205896"/>
      <w:bookmarkStart w:id="1565" w:name="_Toc39062080"/>
      <w:bookmarkStart w:id="1566" w:name="_Toc43277322"/>
      <w:bookmarkStart w:id="1567" w:name="_Toc49847652"/>
      <w:bookmarkStart w:id="1568" w:name="_Toc56419633"/>
      <w:bookmarkStart w:id="1569" w:name="_Toc112683440"/>
      <w:bookmarkStart w:id="1570" w:name="_Toc130939093"/>
      <w:r>
        <w:t>C</w:t>
      </w:r>
      <w:r>
        <w:rPr>
          <w:rFonts w:hint="eastAsia"/>
        </w:rPr>
        <w:t>.2</w:t>
      </w:r>
      <w:r>
        <w:rPr>
          <w:rFonts w:hint="eastAsia"/>
        </w:rPr>
        <w:tab/>
      </w:r>
      <w:r>
        <w:t>TLS security between SEPPs</w:t>
      </w:r>
      <w:bookmarkEnd w:id="1563"/>
      <w:bookmarkEnd w:id="1564"/>
      <w:bookmarkEnd w:id="1565"/>
      <w:bookmarkEnd w:id="1566"/>
      <w:bookmarkEnd w:id="1567"/>
      <w:bookmarkEnd w:id="1568"/>
      <w:bookmarkEnd w:id="1569"/>
      <w:bookmarkEnd w:id="1570"/>
    </w:p>
    <w:p w14:paraId="02F5BFE4" w14:textId="77777777" w:rsidR="000D5C20" w:rsidRDefault="000D5C20" w:rsidP="0025757A">
      <w:pPr>
        <w:pStyle w:val="Heading2"/>
      </w:pPr>
      <w:bookmarkStart w:id="1571" w:name="_Toc24986469"/>
      <w:bookmarkStart w:id="1572" w:name="_Toc34205897"/>
      <w:bookmarkStart w:id="1573" w:name="_Toc39062081"/>
      <w:bookmarkStart w:id="1574" w:name="_Toc43277323"/>
      <w:bookmarkStart w:id="1575" w:name="_Toc49847653"/>
      <w:bookmarkStart w:id="1576" w:name="_Toc56419634"/>
      <w:bookmarkStart w:id="1577" w:name="_Toc112683441"/>
      <w:bookmarkStart w:id="1578" w:name="_Toc130939094"/>
      <w:r>
        <w:t>C</w:t>
      </w:r>
      <w:r>
        <w:rPr>
          <w:rFonts w:hint="eastAsia"/>
        </w:rPr>
        <w:t>.2.1</w:t>
      </w:r>
      <w:r>
        <w:rPr>
          <w:rFonts w:hint="eastAsia"/>
        </w:rPr>
        <w:tab/>
        <w:t>When http URI scheme is used</w:t>
      </w:r>
      <w:bookmarkEnd w:id="1571"/>
      <w:bookmarkEnd w:id="1572"/>
      <w:bookmarkEnd w:id="1573"/>
      <w:bookmarkEnd w:id="1574"/>
      <w:bookmarkEnd w:id="1575"/>
      <w:bookmarkEnd w:id="1576"/>
      <w:bookmarkEnd w:id="1577"/>
      <w:bookmarkEnd w:id="1578"/>
    </w:p>
    <w:p w14:paraId="28CF4341" w14:textId="77777777" w:rsidR="007322C0" w:rsidRPr="007322C0" w:rsidRDefault="007322C0" w:rsidP="0025757A">
      <w:pPr>
        <w:pStyle w:val="Heading3"/>
      </w:pPr>
      <w:bookmarkStart w:id="1579" w:name="_Toc49847654"/>
      <w:bookmarkStart w:id="1580" w:name="_Toc56419635"/>
      <w:bookmarkStart w:id="1581" w:name="_Toc112683442"/>
      <w:bookmarkStart w:id="1582" w:name="_Toc130939095"/>
      <w:r>
        <w:t>C.2.1.1</w:t>
      </w:r>
      <w:r>
        <w:tab/>
        <w:t>General</w:t>
      </w:r>
      <w:bookmarkEnd w:id="1579"/>
      <w:bookmarkEnd w:id="1580"/>
      <w:bookmarkEnd w:id="1581"/>
      <w:bookmarkEnd w:id="158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583" w:name="_Toc49847655"/>
      <w:bookmarkStart w:id="1584" w:name="_Toc56419636"/>
      <w:bookmarkStart w:id="1585" w:name="_Toc112683443"/>
      <w:bookmarkStart w:id="1586" w:name="_Toc130939096"/>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3"/>
      <w:bookmarkEnd w:id="1584"/>
      <w:bookmarkEnd w:id="1585"/>
      <w:bookmarkEnd w:id="158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6pt;height:480.9pt" o:ole="">
            <v:imagedata r:id="rId47" o:title=""/>
          </v:shape>
          <o:OLEObject Type="Embed" ProgID="Visio.Drawing.15" ShapeID="_x0000_i1044" DrawAspect="Content" ObjectID="_1741551585" r:id="rId48"/>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587" w:name="_Toc49847656"/>
      <w:bookmarkStart w:id="1588" w:name="_Toc56419637"/>
      <w:bookmarkStart w:id="1589" w:name="_Toc112683444"/>
      <w:bookmarkStart w:id="1590" w:name="_Toc130939097"/>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7"/>
      <w:bookmarkEnd w:id="1588"/>
      <w:bookmarkEnd w:id="1589"/>
      <w:bookmarkEnd w:id="1590"/>
    </w:p>
    <w:p w14:paraId="3E3103CC" w14:textId="77777777" w:rsidR="007322C0" w:rsidRDefault="007322C0" w:rsidP="007322C0">
      <w:pPr>
        <w:pStyle w:val="TH"/>
      </w:pPr>
      <w:r>
        <w:object w:dxaOrig="11441" w:dyaOrig="11521" w14:anchorId="026B86F1">
          <v:shape id="_x0000_i1045" type="#_x0000_t75" style="width:485pt;height:485pt" o:ole="">
            <v:imagedata r:id="rId49" o:title=""/>
          </v:shape>
          <o:OLEObject Type="Embed" ProgID="Visio.Drawing.15" ShapeID="_x0000_i1045" DrawAspect="Content" ObjectID="_1741551586" r:id="rId50"/>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591" w:name="_Toc24986470"/>
      <w:bookmarkStart w:id="1592" w:name="_Toc34205898"/>
      <w:bookmarkStart w:id="1593" w:name="_Toc39062082"/>
      <w:bookmarkStart w:id="1594" w:name="_Toc43277324"/>
      <w:bookmarkStart w:id="1595" w:name="_Toc49847657"/>
      <w:bookmarkStart w:id="1596" w:name="_Toc56419638"/>
      <w:bookmarkStart w:id="1597" w:name="_Toc112683445"/>
      <w:bookmarkStart w:id="1598" w:name="_Toc130939098"/>
      <w:r>
        <w:t>C.2.2</w:t>
      </w:r>
      <w:r>
        <w:tab/>
        <w:t>When https URI scheme is used</w:t>
      </w:r>
      <w:bookmarkEnd w:id="1591"/>
      <w:bookmarkEnd w:id="1592"/>
      <w:bookmarkEnd w:id="1593"/>
      <w:bookmarkEnd w:id="1594"/>
      <w:bookmarkEnd w:id="1595"/>
      <w:bookmarkEnd w:id="1596"/>
      <w:bookmarkEnd w:id="1597"/>
      <w:bookmarkEnd w:id="1598"/>
    </w:p>
    <w:p w14:paraId="1F7F82D3" w14:textId="77777777" w:rsidR="000D5C20" w:rsidRPr="00FD697C" w:rsidRDefault="000D5C20" w:rsidP="0025757A">
      <w:pPr>
        <w:pStyle w:val="Heading3"/>
      </w:pPr>
      <w:bookmarkStart w:id="1599" w:name="_Toc34205899"/>
      <w:bookmarkStart w:id="1600" w:name="_Toc39062083"/>
      <w:bookmarkStart w:id="1601" w:name="_Toc43277325"/>
      <w:bookmarkStart w:id="1602" w:name="_Toc49847658"/>
      <w:bookmarkStart w:id="1603" w:name="_Toc56419639"/>
      <w:bookmarkStart w:id="1604" w:name="_Toc112683446"/>
      <w:bookmarkStart w:id="1605" w:name="_Toc130939099"/>
      <w:r>
        <w:t>C.2.2.1</w:t>
      </w:r>
      <w:r>
        <w:tab/>
        <w:t>General</w:t>
      </w:r>
      <w:bookmarkEnd w:id="1599"/>
      <w:bookmarkEnd w:id="1600"/>
      <w:bookmarkEnd w:id="1601"/>
      <w:bookmarkEnd w:id="1602"/>
      <w:bookmarkEnd w:id="1603"/>
      <w:bookmarkEnd w:id="1604"/>
      <w:bookmarkEnd w:id="160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06" w:name="_Toc34205900"/>
      <w:bookmarkStart w:id="1607" w:name="_Toc39062084"/>
      <w:bookmarkStart w:id="1608" w:name="_Toc43277326"/>
      <w:bookmarkStart w:id="1609" w:name="_Toc49847659"/>
      <w:bookmarkStart w:id="1610" w:name="_Toc56419640"/>
      <w:bookmarkStart w:id="1611" w:name="_Toc112683447"/>
      <w:bookmarkStart w:id="1612" w:name="_Toc130939100"/>
      <w:r>
        <w:t>C.2.2.2</w:t>
      </w:r>
      <w:r>
        <w:tab/>
        <w:t>With TLS protection between NF and SEPP relying on telescopic FQDN</w:t>
      </w:r>
      <w:bookmarkEnd w:id="1606"/>
      <w:bookmarkEnd w:id="1607"/>
      <w:bookmarkEnd w:id="160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09"/>
      <w:bookmarkEnd w:id="1610"/>
      <w:bookmarkEnd w:id="1611"/>
      <w:bookmarkEnd w:id="161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6pt;height:697.6pt" o:ole="">
            <v:imagedata r:id="rId51" o:title=""/>
          </v:shape>
          <o:OLEObject Type="Embed" ProgID="Visio.Drawing.15" ShapeID="_x0000_i1046" DrawAspect="Content" ObjectID="_1741551587" r:id="rId52"/>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13" w:name="_Toc34205901"/>
      <w:bookmarkStart w:id="1614" w:name="_Toc39062085"/>
      <w:bookmarkStart w:id="1615" w:name="_Toc43277327"/>
      <w:bookmarkStart w:id="1616" w:name="_Toc49847660"/>
      <w:bookmarkStart w:id="1617" w:name="_Toc56419641"/>
      <w:bookmarkStart w:id="1618" w:name="_Toc112683448"/>
      <w:bookmarkStart w:id="1619" w:name="_Toc130939101"/>
      <w:r>
        <w:lastRenderedPageBreak/>
        <w:t>C.2.2.3</w:t>
      </w:r>
      <w:r>
        <w:tab/>
        <w:t>With TLS protection between NF and SEPP relying on 3gpp-Sbi-Target-apiRoot header</w:t>
      </w:r>
      <w:bookmarkEnd w:id="1613"/>
      <w:bookmarkEnd w:id="1614"/>
      <w:bookmarkEnd w:id="161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6"/>
      <w:bookmarkEnd w:id="1617"/>
      <w:bookmarkEnd w:id="1618"/>
      <w:bookmarkEnd w:id="1619"/>
    </w:p>
    <w:p w14:paraId="2452F412" w14:textId="77777777" w:rsidR="000D5C20" w:rsidRDefault="000D5C20" w:rsidP="000D5C20">
      <w:pPr>
        <w:pStyle w:val="TH"/>
      </w:pPr>
      <w:r>
        <w:object w:dxaOrig="11441" w:dyaOrig="16521" w14:anchorId="7C554AC9">
          <v:shape id="_x0000_i1047" type="#_x0000_t75" style="width:485pt;height:696.9pt" o:ole="">
            <v:imagedata r:id="rId53" o:title=""/>
          </v:shape>
          <o:OLEObject Type="Embed" ProgID="Visio.Drawing.15" ShapeID="_x0000_i1047" DrawAspect="Content" ObjectID="_1741551588" r:id="rId54"/>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20" w:name="_Toc49847661"/>
      <w:bookmarkStart w:id="1621" w:name="_Toc56419642"/>
      <w:bookmarkStart w:id="1622" w:name="_Toc112683449"/>
      <w:bookmarkStart w:id="1623" w:name="_Toc130939102"/>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20"/>
      <w:bookmarkEnd w:id="1621"/>
      <w:bookmarkEnd w:id="1622"/>
      <w:bookmarkEnd w:id="1623"/>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pt;height:701pt" o:ole="">
            <v:imagedata r:id="rId55" o:title=""/>
          </v:shape>
          <o:OLEObject Type="Embed" ProgID="Visio.Drawing.15" ShapeID="_x0000_i1048" DrawAspect="Content" ObjectID="_1741551589" r:id="rId56"/>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24" w:name="_Toc49847662"/>
      <w:bookmarkStart w:id="1625" w:name="_Toc56419643"/>
      <w:bookmarkStart w:id="1626" w:name="_Toc112683450"/>
      <w:bookmarkStart w:id="1627" w:name="_Toc130939103"/>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24"/>
      <w:bookmarkEnd w:id="1625"/>
      <w:bookmarkEnd w:id="1626"/>
      <w:bookmarkEnd w:id="1627"/>
    </w:p>
    <w:p w14:paraId="17B5213C" w14:textId="77777777" w:rsidR="007322C0" w:rsidRDefault="007322C0" w:rsidP="007322C0">
      <w:pPr>
        <w:pStyle w:val="TH"/>
      </w:pPr>
      <w:r>
        <w:object w:dxaOrig="11441" w:dyaOrig="16521" w14:anchorId="2A4C57FA">
          <v:shape id="_x0000_i1049" type="#_x0000_t75" style="width:485pt;height:701pt" o:ole="">
            <v:imagedata r:id="rId57" o:title=""/>
          </v:shape>
          <o:OLEObject Type="Embed" ProgID="Visio.Drawing.15" ShapeID="_x0000_i1049" DrawAspect="Content" ObjectID="_1741551590" r:id="rId58"/>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28" w:name="_Toc24986471"/>
      <w:bookmarkStart w:id="1629" w:name="_Toc34205902"/>
      <w:bookmarkStart w:id="1630" w:name="_Toc39062086"/>
      <w:bookmarkStart w:id="1631" w:name="_Toc43277328"/>
      <w:bookmarkStart w:id="1632" w:name="_Toc49847663"/>
      <w:bookmarkStart w:id="1633" w:name="_Toc56419644"/>
      <w:bookmarkStart w:id="1634" w:name="_Toc112683451"/>
      <w:bookmarkStart w:id="1635" w:name="_Toc13093910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28"/>
      <w:bookmarkEnd w:id="1629"/>
      <w:bookmarkEnd w:id="1630"/>
      <w:bookmarkEnd w:id="1631"/>
      <w:bookmarkEnd w:id="1632"/>
      <w:bookmarkEnd w:id="1633"/>
      <w:bookmarkEnd w:id="1634"/>
      <w:bookmarkEnd w:id="1635"/>
    </w:p>
    <w:p w14:paraId="4A4AEC1A" w14:textId="77777777" w:rsidR="000D5C20" w:rsidRDefault="000D5C20" w:rsidP="0025757A">
      <w:pPr>
        <w:pStyle w:val="Heading2"/>
      </w:pPr>
      <w:bookmarkStart w:id="1636" w:name="_Toc24986472"/>
      <w:bookmarkStart w:id="1637" w:name="_Toc34205903"/>
      <w:bookmarkStart w:id="1638" w:name="_Toc39062087"/>
      <w:bookmarkStart w:id="1639" w:name="_Toc43277329"/>
      <w:bookmarkStart w:id="1640" w:name="_Toc49847664"/>
      <w:bookmarkStart w:id="1641" w:name="_Toc56419645"/>
      <w:bookmarkStart w:id="1642" w:name="_Toc112683452"/>
      <w:bookmarkStart w:id="1643" w:name="_Toc130939105"/>
      <w:r>
        <w:t>C</w:t>
      </w:r>
      <w:r>
        <w:rPr>
          <w:rFonts w:hint="eastAsia"/>
        </w:rPr>
        <w:t>.3.1</w:t>
      </w:r>
      <w:r>
        <w:rPr>
          <w:rFonts w:hint="eastAsia"/>
        </w:rPr>
        <w:tab/>
        <w:t>When http URI scheme is used</w:t>
      </w:r>
      <w:bookmarkEnd w:id="1636"/>
      <w:bookmarkEnd w:id="1637"/>
      <w:bookmarkEnd w:id="1638"/>
      <w:bookmarkEnd w:id="1639"/>
      <w:bookmarkEnd w:id="1640"/>
      <w:bookmarkEnd w:id="1641"/>
      <w:bookmarkEnd w:id="1642"/>
      <w:bookmarkEnd w:id="164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0.9pt;height:480.9pt" o:ole="">
            <v:imagedata r:id="rId59" o:title=""/>
          </v:shape>
          <o:OLEObject Type="Embed" ProgID="Visio.Drawing.15" ShapeID="_x0000_i1050" DrawAspect="Content" ObjectID="_1741551591" r:id="rId60"/>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644" w:name="_Toc24986473"/>
      <w:bookmarkStart w:id="1645" w:name="_Toc34205904"/>
      <w:bookmarkStart w:id="1646" w:name="_Toc39062088"/>
      <w:bookmarkStart w:id="1647" w:name="_Toc43277330"/>
      <w:bookmarkStart w:id="1648" w:name="_Toc49847665"/>
      <w:bookmarkStart w:id="1649" w:name="_Toc56419646"/>
      <w:bookmarkStart w:id="1650" w:name="_Toc112683453"/>
      <w:bookmarkStart w:id="1651" w:name="_Toc130939106"/>
      <w:r>
        <w:t>C.3.2</w:t>
      </w:r>
      <w:r>
        <w:tab/>
        <w:t>When https URI scheme is used</w:t>
      </w:r>
      <w:bookmarkEnd w:id="1644"/>
      <w:bookmarkEnd w:id="1645"/>
      <w:bookmarkEnd w:id="1646"/>
      <w:bookmarkEnd w:id="1647"/>
      <w:bookmarkEnd w:id="1648"/>
      <w:bookmarkEnd w:id="1649"/>
      <w:bookmarkEnd w:id="1650"/>
      <w:bookmarkEnd w:id="1651"/>
    </w:p>
    <w:p w14:paraId="0B840301" w14:textId="77777777" w:rsidR="000D5C20" w:rsidRPr="00FD697C" w:rsidRDefault="000D5C20" w:rsidP="0025757A">
      <w:pPr>
        <w:pStyle w:val="Heading3"/>
      </w:pPr>
      <w:bookmarkStart w:id="1652" w:name="_Toc34205905"/>
      <w:bookmarkStart w:id="1653" w:name="_Toc39062089"/>
      <w:bookmarkStart w:id="1654" w:name="_Toc43277331"/>
      <w:bookmarkStart w:id="1655" w:name="_Toc49847666"/>
      <w:bookmarkStart w:id="1656" w:name="_Toc56419647"/>
      <w:bookmarkStart w:id="1657" w:name="_Toc112683454"/>
      <w:bookmarkStart w:id="1658" w:name="_Toc130939107"/>
      <w:r>
        <w:t>C.3.2.1</w:t>
      </w:r>
      <w:r>
        <w:tab/>
        <w:t>General</w:t>
      </w:r>
      <w:bookmarkEnd w:id="1652"/>
      <w:bookmarkEnd w:id="1653"/>
      <w:bookmarkEnd w:id="1654"/>
      <w:bookmarkEnd w:id="1655"/>
      <w:bookmarkEnd w:id="1656"/>
      <w:bookmarkEnd w:id="1657"/>
      <w:bookmarkEnd w:id="165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659" w:name="_Toc34205906"/>
      <w:bookmarkStart w:id="1660" w:name="_Toc39062090"/>
      <w:bookmarkStart w:id="1661" w:name="_Toc43277332"/>
      <w:bookmarkStart w:id="1662" w:name="_Toc49847667"/>
      <w:bookmarkStart w:id="1663" w:name="_Toc56419648"/>
      <w:bookmarkStart w:id="1664" w:name="_Toc112683455"/>
      <w:bookmarkStart w:id="1665" w:name="_Toc130939108"/>
      <w:r>
        <w:lastRenderedPageBreak/>
        <w:t>C.3.2.2</w:t>
      </w:r>
      <w:r>
        <w:tab/>
        <w:t>With TLS protection between NF and SEPP relying on telescopic FQDN</w:t>
      </w:r>
      <w:bookmarkEnd w:id="1659"/>
      <w:bookmarkEnd w:id="1660"/>
      <w:bookmarkEnd w:id="1661"/>
      <w:bookmarkEnd w:id="1662"/>
      <w:bookmarkEnd w:id="1663"/>
      <w:bookmarkEnd w:id="1664"/>
      <w:bookmarkEnd w:id="1665"/>
    </w:p>
    <w:p w14:paraId="49B115FC" w14:textId="77777777" w:rsidR="000D5C20" w:rsidRDefault="000D5C20" w:rsidP="000D5C20">
      <w:pPr>
        <w:pStyle w:val="TH"/>
      </w:pPr>
      <w:r>
        <w:object w:dxaOrig="11443" w:dyaOrig="16517" w14:anchorId="6CBB239F">
          <v:shape id="_x0000_i1051" type="#_x0000_t75" style="width:480.9pt;height:696.9pt" o:ole="">
            <v:imagedata r:id="rId61" o:title=""/>
          </v:shape>
          <o:OLEObject Type="Embed" ProgID="Visio.Drawing.15" ShapeID="_x0000_i1051" DrawAspect="Content" ObjectID="_1741551592" r:id="rId62"/>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666" w:name="_Toc34205907"/>
      <w:bookmarkStart w:id="1667" w:name="_Toc39062091"/>
      <w:bookmarkStart w:id="1668" w:name="_Toc43277333"/>
      <w:bookmarkStart w:id="1669" w:name="_Toc49847668"/>
      <w:bookmarkStart w:id="1670" w:name="_Toc56419649"/>
      <w:bookmarkStart w:id="1671" w:name="_Toc112683456"/>
      <w:bookmarkStart w:id="1672" w:name="_Toc130939109"/>
      <w:r>
        <w:t>C.3.2.3</w:t>
      </w:r>
      <w:r>
        <w:tab/>
        <w:t>With TLS protection between NF and SEPP relying on 3gpp-Sbi-Target-apiRoot header</w:t>
      </w:r>
      <w:bookmarkEnd w:id="1666"/>
      <w:bookmarkEnd w:id="1667"/>
      <w:bookmarkEnd w:id="1668"/>
      <w:bookmarkEnd w:id="1669"/>
      <w:bookmarkEnd w:id="1670"/>
      <w:bookmarkEnd w:id="1671"/>
      <w:bookmarkEnd w:id="167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6.9pt" o:ole="">
            <v:imagedata r:id="rId63" o:title=""/>
          </v:shape>
          <o:OLEObject Type="Embed" ProgID="Visio.Drawing.15" ShapeID="_x0000_i1052" DrawAspect="Content" ObjectID="_1741551593" r:id="rId64"/>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673" w:name="historyclause"/>
      <w:r w:rsidRPr="004D3578">
        <w:lastRenderedPageBreak/>
        <w:br w:type="page"/>
      </w:r>
      <w:bookmarkStart w:id="1674" w:name="_Toc24986474"/>
      <w:bookmarkStart w:id="1675" w:name="_Toc34205908"/>
      <w:bookmarkStart w:id="1676" w:name="_Toc39062092"/>
      <w:bookmarkStart w:id="1677" w:name="_Toc43277334"/>
      <w:bookmarkStart w:id="1678" w:name="_Toc49847669"/>
      <w:bookmarkStart w:id="1679" w:name="_Toc56419650"/>
      <w:bookmarkStart w:id="1680" w:name="_Toc112683457"/>
      <w:bookmarkStart w:id="1681" w:name="_Toc130939110"/>
      <w:r>
        <w:lastRenderedPageBreak/>
        <w:t xml:space="preserve">Annex D </w:t>
      </w:r>
      <w:r w:rsidRPr="004D3578">
        <w:t>(</w:t>
      </w:r>
      <w:r>
        <w:t>informative</w:t>
      </w:r>
      <w:r w:rsidRPr="004D3578">
        <w:t>):</w:t>
      </w:r>
      <w:r w:rsidRPr="004D3578">
        <w:br/>
      </w:r>
      <w:r>
        <w:t>Withdrawn API versions</w:t>
      </w:r>
      <w:bookmarkEnd w:id="1674"/>
      <w:bookmarkEnd w:id="1675"/>
      <w:bookmarkEnd w:id="1676"/>
      <w:bookmarkEnd w:id="1677"/>
      <w:bookmarkEnd w:id="1678"/>
      <w:bookmarkEnd w:id="1679"/>
      <w:bookmarkEnd w:id="1680"/>
      <w:bookmarkEnd w:id="1681"/>
    </w:p>
    <w:p w14:paraId="0CF29113" w14:textId="77777777" w:rsidR="000D5C20" w:rsidRDefault="000D5C20" w:rsidP="0025757A">
      <w:pPr>
        <w:pStyle w:val="Heading1"/>
      </w:pPr>
      <w:bookmarkStart w:id="1682" w:name="_Toc24986475"/>
      <w:bookmarkStart w:id="1683" w:name="_Toc34205909"/>
      <w:bookmarkStart w:id="1684" w:name="_Toc39062093"/>
      <w:bookmarkStart w:id="1685" w:name="_Toc43277335"/>
      <w:bookmarkStart w:id="1686" w:name="_Toc49847670"/>
      <w:bookmarkStart w:id="1687" w:name="_Toc56419651"/>
      <w:bookmarkStart w:id="1688" w:name="_Toc112683458"/>
      <w:bookmarkStart w:id="1689" w:name="_Toc130939111"/>
      <w:r>
        <w:t>D.1</w:t>
      </w:r>
      <w:r>
        <w:tab/>
        <w:t>General</w:t>
      </w:r>
      <w:bookmarkEnd w:id="1682"/>
      <w:bookmarkEnd w:id="1683"/>
      <w:bookmarkEnd w:id="1684"/>
      <w:bookmarkEnd w:id="1685"/>
      <w:bookmarkEnd w:id="1686"/>
      <w:bookmarkEnd w:id="1687"/>
      <w:bookmarkEnd w:id="1688"/>
      <w:bookmarkEnd w:id="1689"/>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690" w:name="_Toc24986476"/>
      <w:bookmarkStart w:id="1691" w:name="_Toc34205910"/>
      <w:bookmarkStart w:id="1692" w:name="_Toc39062094"/>
      <w:bookmarkStart w:id="1693" w:name="_Toc43277336"/>
      <w:bookmarkStart w:id="1694" w:name="_Toc49847671"/>
      <w:bookmarkStart w:id="1695" w:name="_Toc56419652"/>
      <w:bookmarkStart w:id="1696" w:name="_Toc112683459"/>
      <w:bookmarkStart w:id="1697" w:name="_Toc130939112"/>
      <w:r>
        <w:t>D.2</w:t>
      </w:r>
      <w:r>
        <w:tab/>
        <w:t>N32 Handshake API</w:t>
      </w:r>
      <w:bookmarkEnd w:id="1690"/>
      <w:bookmarkEnd w:id="1691"/>
      <w:bookmarkEnd w:id="1692"/>
      <w:bookmarkEnd w:id="1693"/>
      <w:bookmarkEnd w:id="1694"/>
      <w:bookmarkEnd w:id="1695"/>
      <w:bookmarkEnd w:id="1696"/>
      <w:bookmarkEnd w:id="1697"/>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698" w:name="_Toc24986477"/>
      <w:bookmarkStart w:id="1699" w:name="_Toc34205911"/>
      <w:bookmarkStart w:id="1700" w:name="_Toc39062095"/>
      <w:bookmarkStart w:id="1701" w:name="_Toc43277337"/>
      <w:bookmarkStart w:id="1702" w:name="_Toc49847672"/>
      <w:bookmarkStart w:id="1703" w:name="_Toc56419653"/>
      <w:bookmarkStart w:id="1704" w:name="_Toc112683460"/>
      <w:bookmarkStart w:id="1705" w:name="_Toc130939113"/>
      <w:r w:rsidRPr="004D3578">
        <w:lastRenderedPageBreak/>
        <w:t xml:space="preserve">Annex </w:t>
      </w:r>
      <w:r>
        <w:t>E</w:t>
      </w:r>
      <w:r w:rsidRPr="004D3578">
        <w:t xml:space="preserve"> (informative):</w:t>
      </w:r>
      <w:r w:rsidRPr="004D3578">
        <w:br/>
        <w:t>Change history</w:t>
      </w:r>
      <w:bookmarkEnd w:id="1698"/>
      <w:bookmarkEnd w:id="1699"/>
      <w:bookmarkEnd w:id="1700"/>
      <w:bookmarkEnd w:id="1701"/>
      <w:bookmarkEnd w:id="1702"/>
      <w:bookmarkEnd w:id="1703"/>
      <w:bookmarkEnd w:id="1704"/>
      <w:bookmarkEnd w:id="1705"/>
    </w:p>
    <w:bookmarkEnd w:id="167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5AFF712B" w:rsidR="00534CD2" w:rsidRPr="00423476" w:rsidRDefault="00534CD2" w:rsidP="00534CD2">
            <w:pPr>
              <w:pStyle w:val="TAR"/>
              <w:rPr>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77777777"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21860587"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602451F5"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77777777" w:rsidR="006731A8" w:rsidRPr="006731A8" w:rsidRDefault="006731A8" w:rsidP="006731A8">
            <w:pPr>
              <w:pStyle w:val="TAR"/>
              <w:rPr>
                <w:rFonts w:ascii="Microsoft YaHei" w:eastAsia="Microsoft YaHei" w:hAnsi="Microsoft YaHei" w:cs="Microsoft YaHei"/>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bl>
    <w:p w14:paraId="03D7A120" w14:textId="77777777" w:rsidR="00080512" w:rsidRPr="0027042D" w:rsidRDefault="00080512" w:rsidP="00BD392E"/>
    <w:sectPr w:rsidR="00080512" w:rsidRPr="0027042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BBA84" w14:textId="77777777" w:rsidR="000F03C4" w:rsidRDefault="000F03C4">
      <w:r>
        <w:separator/>
      </w:r>
    </w:p>
  </w:endnote>
  <w:endnote w:type="continuationSeparator" w:id="0">
    <w:p w14:paraId="2B7376B6" w14:textId="77777777" w:rsidR="000F03C4" w:rsidRDefault="000F03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4E403C" w:rsidRDefault="004E40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F26A7" w14:textId="77777777" w:rsidR="000F03C4" w:rsidRDefault="000F03C4">
      <w:r>
        <w:separator/>
      </w:r>
    </w:p>
  </w:footnote>
  <w:footnote w:type="continuationSeparator" w:id="0">
    <w:p w14:paraId="6A1EFC0F" w14:textId="77777777" w:rsidR="000F03C4" w:rsidRDefault="000F03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190F6729" w:rsidR="004E403C" w:rsidRDefault="004E40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42F8">
      <w:rPr>
        <w:rFonts w:ascii="Arial" w:hAnsi="Arial" w:cs="Arial"/>
        <w:b/>
        <w:noProof/>
        <w:sz w:val="18"/>
        <w:szCs w:val="18"/>
      </w:rPr>
      <w:t>3GPP TS 29.573 V18.2.0 (2023-03)</w:t>
    </w:r>
    <w:r>
      <w:rPr>
        <w:rFonts w:ascii="Arial" w:hAnsi="Arial" w:cs="Arial"/>
        <w:b/>
        <w:sz w:val="18"/>
        <w:szCs w:val="18"/>
      </w:rPr>
      <w:fldChar w:fldCharType="end"/>
    </w:r>
  </w:p>
  <w:p w14:paraId="1A7F8C64" w14:textId="77777777" w:rsidR="004E403C" w:rsidRDefault="004E40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46C12">
      <w:rPr>
        <w:rFonts w:ascii="Arial" w:hAnsi="Arial" w:cs="Arial"/>
        <w:b/>
        <w:noProof/>
        <w:sz w:val="18"/>
        <w:szCs w:val="18"/>
      </w:rPr>
      <w:t>113</w:t>
    </w:r>
    <w:r>
      <w:rPr>
        <w:rFonts w:ascii="Arial" w:hAnsi="Arial" w:cs="Arial"/>
        <w:b/>
        <w:sz w:val="18"/>
        <w:szCs w:val="18"/>
      </w:rPr>
      <w:fldChar w:fldCharType="end"/>
    </w:r>
  </w:p>
  <w:p w14:paraId="2A398E21" w14:textId="23B8D314" w:rsidR="004E403C" w:rsidRDefault="004E40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42F8">
      <w:rPr>
        <w:rFonts w:ascii="Arial" w:hAnsi="Arial" w:cs="Arial"/>
        <w:b/>
        <w:noProof/>
        <w:sz w:val="18"/>
        <w:szCs w:val="18"/>
      </w:rPr>
      <w:t>Release 18</w:t>
    </w:r>
    <w:r>
      <w:rPr>
        <w:rFonts w:ascii="Arial" w:hAnsi="Arial" w:cs="Arial"/>
        <w:b/>
        <w:sz w:val="18"/>
        <w:szCs w:val="18"/>
      </w:rPr>
      <w:fldChar w:fldCharType="end"/>
    </w:r>
  </w:p>
  <w:p w14:paraId="7D0E4B7F" w14:textId="77777777" w:rsidR="004E403C" w:rsidRDefault="004E40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6603081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957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20878350">
    <w:abstractNumId w:val="11"/>
  </w:num>
  <w:num w:numId="4" w16cid:durableId="1003514768">
    <w:abstractNumId w:val="15"/>
  </w:num>
  <w:num w:numId="5" w16cid:durableId="1501962904">
    <w:abstractNumId w:val="13"/>
  </w:num>
  <w:num w:numId="6" w16cid:durableId="1284578327">
    <w:abstractNumId w:val="17"/>
  </w:num>
  <w:num w:numId="7" w16cid:durableId="862325821">
    <w:abstractNumId w:val="12"/>
  </w:num>
  <w:num w:numId="8" w16cid:durableId="1576819150">
    <w:abstractNumId w:val="14"/>
  </w:num>
  <w:num w:numId="9" w16cid:durableId="2033530715">
    <w:abstractNumId w:val="16"/>
  </w:num>
  <w:num w:numId="10" w16cid:durableId="1426030453">
    <w:abstractNumId w:val="9"/>
  </w:num>
  <w:num w:numId="11" w16cid:durableId="1124351887">
    <w:abstractNumId w:val="7"/>
  </w:num>
  <w:num w:numId="12" w16cid:durableId="1860581472">
    <w:abstractNumId w:val="6"/>
  </w:num>
  <w:num w:numId="13" w16cid:durableId="1864782254">
    <w:abstractNumId w:val="5"/>
  </w:num>
  <w:num w:numId="14" w16cid:durableId="1097605045">
    <w:abstractNumId w:val="4"/>
  </w:num>
  <w:num w:numId="15" w16cid:durableId="1080520587">
    <w:abstractNumId w:val="8"/>
  </w:num>
  <w:num w:numId="16" w16cid:durableId="325978800">
    <w:abstractNumId w:val="3"/>
  </w:num>
  <w:num w:numId="17" w16cid:durableId="193884966">
    <w:abstractNumId w:val="2"/>
  </w:num>
  <w:num w:numId="18" w16cid:durableId="1213732796">
    <w:abstractNumId w:val="1"/>
  </w:num>
  <w:num w:numId="19" w16cid:durableId="17311463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321FF"/>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A2DC3"/>
    <w:rsid w:val="000B2159"/>
    <w:rsid w:val="000B3B45"/>
    <w:rsid w:val="000C47C3"/>
    <w:rsid w:val="000D0285"/>
    <w:rsid w:val="000D33A7"/>
    <w:rsid w:val="000D3AB2"/>
    <w:rsid w:val="000D58AB"/>
    <w:rsid w:val="000D5C20"/>
    <w:rsid w:val="000E5208"/>
    <w:rsid w:val="000F03C4"/>
    <w:rsid w:val="000F6D80"/>
    <w:rsid w:val="00101467"/>
    <w:rsid w:val="00106DBE"/>
    <w:rsid w:val="00110D22"/>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A24"/>
    <w:rsid w:val="001D7DF3"/>
    <w:rsid w:val="001E2062"/>
    <w:rsid w:val="001F0C1D"/>
    <w:rsid w:val="001F1132"/>
    <w:rsid w:val="001F168B"/>
    <w:rsid w:val="0022729C"/>
    <w:rsid w:val="002347A2"/>
    <w:rsid w:val="00246C12"/>
    <w:rsid w:val="00256235"/>
    <w:rsid w:val="0025757A"/>
    <w:rsid w:val="002603EA"/>
    <w:rsid w:val="002675F0"/>
    <w:rsid w:val="0026790A"/>
    <w:rsid w:val="0027042D"/>
    <w:rsid w:val="00270673"/>
    <w:rsid w:val="0028434C"/>
    <w:rsid w:val="002A66A0"/>
    <w:rsid w:val="002B6339"/>
    <w:rsid w:val="002D130B"/>
    <w:rsid w:val="002E00EE"/>
    <w:rsid w:val="002E15F4"/>
    <w:rsid w:val="00316A63"/>
    <w:rsid w:val="003172DC"/>
    <w:rsid w:val="003175C8"/>
    <w:rsid w:val="00317B0F"/>
    <w:rsid w:val="003243F3"/>
    <w:rsid w:val="0033575A"/>
    <w:rsid w:val="003457AF"/>
    <w:rsid w:val="00351238"/>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3334"/>
    <w:rsid w:val="00423476"/>
    <w:rsid w:val="0042742F"/>
    <w:rsid w:val="004345EC"/>
    <w:rsid w:val="004354E4"/>
    <w:rsid w:val="00457C3F"/>
    <w:rsid w:val="0046237E"/>
    <w:rsid w:val="00465515"/>
    <w:rsid w:val="0048108D"/>
    <w:rsid w:val="00487564"/>
    <w:rsid w:val="004916B8"/>
    <w:rsid w:val="00492F03"/>
    <w:rsid w:val="004A3505"/>
    <w:rsid w:val="004A40BD"/>
    <w:rsid w:val="004B09A2"/>
    <w:rsid w:val="004C238D"/>
    <w:rsid w:val="004D17AA"/>
    <w:rsid w:val="004D3578"/>
    <w:rsid w:val="004E213A"/>
    <w:rsid w:val="004E403C"/>
    <w:rsid w:val="004F0988"/>
    <w:rsid w:val="004F3340"/>
    <w:rsid w:val="00506F61"/>
    <w:rsid w:val="005109F8"/>
    <w:rsid w:val="00515492"/>
    <w:rsid w:val="0053388B"/>
    <w:rsid w:val="00534CD2"/>
    <w:rsid w:val="00535773"/>
    <w:rsid w:val="00543E6C"/>
    <w:rsid w:val="00547308"/>
    <w:rsid w:val="00554FD8"/>
    <w:rsid w:val="00565087"/>
    <w:rsid w:val="00575CBE"/>
    <w:rsid w:val="00597B11"/>
    <w:rsid w:val="005C3F69"/>
    <w:rsid w:val="005C791C"/>
    <w:rsid w:val="005D07E4"/>
    <w:rsid w:val="005D2E01"/>
    <w:rsid w:val="005D7526"/>
    <w:rsid w:val="005E4BB2"/>
    <w:rsid w:val="00602AEA"/>
    <w:rsid w:val="00602D08"/>
    <w:rsid w:val="006050EF"/>
    <w:rsid w:val="00614FDF"/>
    <w:rsid w:val="0062759F"/>
    <w:rsid w:val="00631FF1"/>
    <w:rsid w:val="0063543D"/>
    <w:rsid w:val="00636771"/>
    <w:rsid w:val="00647114"/>
    <w:rsid w:val="006542F8"/>
    <w:rsid w:val="006701D6"/>
    <w:rsid w:val="006731A8"/>
    <w:rsid w:val="00682C9C"/>
    <w:rsid w:val="006A323F"/>
    <w:rsid w:val="006B30D0"/>
    <w:rsid w:val="006C243B"/>
    <w:rsid w:val="006C28FA"/>
    <w:rsid w:val="006C3D95"/>
    <w:rsid w:val="006C3F19"/>
    <w:rsid w:val="006C647D"/>
    <w:rsid w:val="006C7106"/>
    <w:rsid w:val="006D611C"/>
    <w:rsid w:val="006E36C3"/>
    <w:rsid w:val="006E5C86"/>
    <w:rsid w:val="006F21D6"/>
    <w:rsid w:val="006F4B9B"/>
    <w:rsid w:val="006F754D"/>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920D4"/>
    <w:rsid w:val="007B0E2A"/>
    <w:rsid w:val="007B600E"/>
    <w:rsid w:val="007C527E"/>
    <w:rsid w:val="007C7547"/>
    <w:rsid w:val="007E50B9"/>
    <w:rsid w:val="007F0F4A"/>
    <w:rsid w:val="007F263C"/>
    <w:rsid w:val="007F799E"/>
    <w:rsid w:val="008028A4"/>
    <w:rsid w:val="008060AF"/>
    <w:rsid w:val="00830747"/>
    <w:rsid w:val="00851DFA"/>
    <w:rsid w:val="00863E69"/>
    <w:rsid w:val="00870634"/>
    <w:rsid w:val="00870FAD"/>
    <w:rsid w:val="008768CA"/>
    <w:rsid w:val="00881C68"/>
    <w:rsid w:val="0088500D"/>
    <w:rsid w:val="008856A7"/>
    <w:rsid w:val="008A684C"/>
    <w:rsid w:val="008C384C"/>
    <w:rsid w:val="008D2A30"/>
    <w:rsid w:val="008D4E68"/>
    <w:rsid w:val="008E5BEF"/>
    <w:rsid w:val="008F4C33"/>
    <w:rsid w:val="00900A21"/>
    <w:rsid w:val="0090271F"/>
    <w:rsid w:val="00902E23"/>
    <w:rsid w:val="0090599A"/>
    <w:rsid w:val="009068A4"/>
    <w:rsid w:val="009114D7"/>
    <w:rsid w:val="00911A45"/>
    <w:rsid w:val="00912198"/>
    <w:rsid w:val="0091348E"/>
    <w:rsid w:val="00913810"/>
    <w:rsid w:val="00917CCB"/>
    <w:rsid w:val="0093092A"/>
    <w:rsid w:val="00942EC2"/>
    <w:rsid w:val="00966E77"/>
    <w:rsid w:val="00992CB8"/>
    <w:rsid w:val="0099654B"/>
    <w:rsid w:val="009A0A95"/>
    <w:rsid w:val="009C59B1"/>
    <w:rsid w:val="009D5E89"/>
    <w:rsid w:val="009E4D29"/>
    <w:rsid w:val="009F37B7"/>
    <w:rsid w:val="009F3A2F"/>
    <w:rsid w:val="00A10F02"/>
    <w:rsid w:val="00A164B4"/>
    <w:rsid w:val="00A20B2B"/>
    <w:rsid w:val="00A26956"/>
    <w:rsid w:val="00A27486"/>
    <w:rsid w:val="00A41B9B"/>
    <w:rsid w:val="00A536FD"/>
    <w:rsid w:val="00A53724"/>
    <w:rsid w:val="00A56066"/>
    <w:rsid w:val="00A56E19"/>
    <w:rsid w:val="00A676F5"/>
    <w:rsid w:val="00A70138"/>
    <w:rsid w:val="00A73129"/>
    <w:rsid w:val="00A82346"/>
    <w:rsid w:val="00A92BA1"/>
    <w:rsid w:val="00A978E8"/>
    <w:rsid w:val="00AC5774"/>
    <w:rsid w:val="00AC6BC6"/>
    <w:rsid w:val="00AC7B28"/>
    <w:rsid w:val="00AE65E2"/>
    <w:rsid w:val="00B132E5"/>
    <w:rsid w:val="00B15449"/>
    <w:rsid w:val="00B20B4F"/>
    <w:rsid w:val="00B34496"/>
    <w:rsid w:val="00B45F33"/>
    <w:rsid w:val="00B46B43"/>
    <w:rsid w:val="00B50E4E"/>
    <w:rsid w:val="00B60BC5"/>
    <w:rsid w:val="00B63E82"/>
    <w:rsid w:val="00B83C9C"/>
    <w:rsid w:val="00B86AF2"/>
    <w:rsid w:val="00B915CD"/>
    <w:rsid w:val="00B93086"/>
    <w:rsid w:val="00B97BFD"/>
    <w:rsid w:val="00BA19ED"/>
    <w:rsid w:val="00BA4B8D"/>
    <w:rsid w:val="00BC0F7D"/>
    <w:rsid w:val="00BD392E"/>
    <w:rsid w:val="00BD7102"/>
    <w:rsid w:val="00BD7D31"/>
    <w:rsid w:val="00BE3255"/>
    <w:rsid w:val="00BE43B4"/>
    <w:rsid w:val="00BE43D6"/>
    <w:rsid w:val="00BE65BA"/>
    <w:rsid w:val="00BF0262"/>
    <w:rsid w:val="00BF128E"/>
    <w:rsid w:val="00C062F9"/>
    <w:rsid w:val="00C074DD"/>
    <w:rsid w:val="00C07C4A"/>
    <w:rsid w:val="00C1496A"/>
    <w:rsid w:val="00C22EFF"/>
    <w:rsid w:val="00C2357A"/>
    <w:rsid w:val="00C33079"/>
    <w:rsid w:val="00C45231"/>
    <w:rsid w:val="00C46607"/>
    <w:rsid w:val="00C71A3B"/>
    <w:rsid w:val="00C720F5"/>
    <w:rsid w:val="00C72833"/>
    <w:rsid w:val="00C7429B"/>
    <w:rsid w:val="00C77D35"/>
    <w:rsid w:val="00C80F1D"/>
    <w:rsid w:val="00C817D2"/>
    <w:rsid w:val="00C93F40"/>
    <w:rsid w:val="00C95329"/>
    <w:rsid w:val="00CA3D0C"/>
    <w:rsid w:val="00CA4634"/>
    <w:rsid w:val="00CB4A25"/>
    <w:rsid w:val="00CB7936"/>
    <w:rsid w:val="00CB7B53"/>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B639F"/>
    <w:rsid w:val="00DC309B"/>
    <w:rsid w:val="00DC4DA2"/>
    <w:rsid w:val="00DC50E8"/>
    <w:rsid w:val="00DD0EA0"/>
    <w:rsid w:val="00DD4C17"/>
    <w:rsid w:val="00DD74A5"/>
    <w:rsid w:val="00DE03A3"/>
    <w:rsid w:val="00DE4808"/>
    <w:rsid w:val="00DE6E06"/>
    <w:rsid w:val="00DF2224"/>
    <w:rsid w:val="00DF2B1F"/>
    <w:rsid w:val="00DF61C5"/>
    <w:rsid w:val="00DF62CD"/>
    <w:rsid w:val="00E0502E"/>
    <w:rsid w:val="00E16509"/>
    <w:rsid w:val="00E23531"/>
    <w:rsid w:val="00E2544B"/>
    <w:rsid w:val="00E310EC"/>
    <w:rsid w:val="00E44582"/>
    <w:rsid w:val="00E52D85"/>
    <w:rsid w:val="00E5346B"/>
    <w:rsid w:val="00E53E79"/>
    <w:rsid w:val="00E60124"/>
    <w:rsid w:val="00E66799"/>
    <w:rsid w:val="00E70DB9"/>
    <w:rsid w:val="00E77645"/>
    <w:rsid w:val="00E84706"/>
    <w:rsid w:val="00EA001F"/>
    <w:rsid w:val="00EA15B0"/>
    <w:rsid w:val="00EA1B55"/>
    <w:rsid w:val="00EA5EA7"/>
    <w:rsid w:val="00EA61BD"/>
    <w:rsid w:val="00EB6F28"/>
    <w:rsid w:val="00EB7ED7"/>
    <w:rsid w:val="00EC4A25"/>
    <w:rsid w:val="00EE0EBA"/>
    <w:rsid w:val="00EE7EA4"/>
    <w:rsid w:val="00EF17F6"/>
    <w:rsid w:val="00F025A2"/>
    <w:rsid w:val="00F03C06"/>
    <w:rsid w:val="00F04712"/>
    <w:rsid w:val="00F068E0"/>
    <w:rsid w:val="00F13360"/>
    <w:rsid w:val="00F22EC7"/>
    <w:rsid w:val="00F325C8"/>
    <w:rsid w:val="00F35A94"/>
    <w:rsid w:val="00F362EC"/>
    <w:rsid w:val="00F40AEE"/>
    <w:rsid w:val="00F62458"/>
    <w:rsid w:val="00F653B8"/>
    <w:rsid w:val="00F716F8"/>
    <w:rsid w:val="00F7549F"/>
    <w:rsid w:val="00F805FD"/>
    <w:rsid w:val="00F9008D"/>
    <w:rsid w:val="00F914AE"/>
    <w:rsid w:val="00F92C01"/>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oleObject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078337-4FD5-4C08-9586-0FF801450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1461</TotalTime>
  <Pages>1</Pages>
  <Words>34088</Words>
  <Characters>194305</Characters>
  <Application>Microsoft Office Word</Application>
  <DocSecurity>0</DocSecurity>
  <Lines>1619</Lines>
  <Paragraphs>455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227938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29.501_CR0139_(Rel-18)_SBIProtoc18</cp:lastModifiedBy>
  <cp:revision>185</cp:revision>
  <cp:lastPrinted>2019-02-25T14:05:00Z</cp:lastPrinted>
  <dcterms:created xsi:type="dcterms:W3CDTF">2020-03-30T10:24:00Z</dcterms:created>
  <dcterms:modified xsi:type="dcterms:W3CDTF">2023-03-28T21:32:00Z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(3)iYG1A7OEoB24q+/Zk4TLUliSS3ZPjhkDgbRUlEGQoQVPfsoa2qDPMtn+AbXxNsIsqeIuA6G/
90hcdACQsE/gw3YplYPe7qjXlTo/kDzUu0Hvr7GJH8EoNxPxIsGja93jZJH2WihJgO+yw46x
7VoYovBw/n0eB9KWwvh+Ij/va00o3wK+yGER/E+IAXrI7+N4x2YotlgNm9C/FXBF3YPtu15I
ANMjDtLlON7Pyy5cZq</vt:lpwstr>
  </property>
  <property fmtid="{D5CDD505-2E9C-101B-9397-08002B2CF9AE}" pid="3" name="_2015_ms_pID_7253431">
    <vt:lpwstr>3n9LmQEVaewlltc0z43vUf/BhjXp6iFwUcx4fSMrGHBRdOrQa1Zzqm
pIYKZa6rLuQsHZYszKb8bZPLi2/ZBe35Ew+iP8HzQ6S9S875EAB1SkC/0D7jsf0LRZfLV9gx
eRHH2K8Q2uTNWu6ARxMZBur40brnWXYKjdK+J2/Hd54fAyPzMVWHd4UPTdGZHHX8J6KLzOAv
ypvGgII5w2cs04Nvg8vEIemnFMHTGB62z6H+</vt:lpwstr>
  </property>
  <property fmtid="{D5CDD505-2E9C-101B-9397-08002B2CF9AE}" pid="4" name="_2015_ms_pID_7253432">
    <vt:lpwstr>cw==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