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3EFD970A"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612FD1">
              <w:rPr>
                <w:noProof w:val="0"/>
              </w:rPr>
              <w:t>6</w:t>
            </w:r>
            <w:r w:rsidR="00FC4C9C" w:rsidRPr="00F91D2F">
              <w:rPr>
                <w:noProof w:val="0"/>
              </w:rPr>
              <w:t>.</w:t>
            </w:r>
            <w:r w:rsidR="00FB2858">
              <w:rPr>
                <w:noProof w:val="0"/>
              </w:rPr>
              <w:t>4</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FB2858">
              <w:rPr>
                <w:noProof w:val="0"/>
                <w:sz w:val="32"/>
              </w:rPr>
              <w:t>1</w:t>
            </w:r>
            <w:r w:rsidR="00FC4C9C" w:rsidRPr="00F91D2F">
              <w:rPr>
                <w:noProof w:val="0"/>
                <w:sz w:val="32"/>
              </w:rPr>
              <w:t>-</w:t>
            </w:r>
            <w:r w:rsidR="00FB2858">
              <w:rPr>
                <w:noProof w:val="0"/>
                <w:sz w:val="32"/>
              </w:rPr>
              <w:t>03</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77777777" w:rsidR="00FC4C9C" w:rsidRPr="00F91D2F" w:rsidRDefault="00FC4C9C" w:rsidP="00FC4C9C">
            <w:pPr>
              <w:pStyle w:val="ZT"/>
              <w:framePr w:wrap="auto" w:hAnchor="text" w:yAlign="inline"/>
            </w:pPr>
            <w:r w:rsidRPr="00F91D2F">
              <w:t xml:space="preserve">Home Subscriber Server (HSS) Services for </w:t>
            </w:r>
            <w:r w:rsidR="000D4E60">
              <w:t>i</w:t>
            </w:r>
            <w:r w:rsidRPr="00F91D2F">
              <w:t>nterworking with the IP Multimedia Subsystem (IMS);</w:t>
            </w:r>
          </w:p>
          <w:p w14:paraId="486BDE92" w14:textId="77777777" w:rsidR="00FC4C9C" w:rsidRPr="00F91D2F" w:rsidRDefault="00FC4C9C" w:rsidP="00FC4C9C">
            <w:pPr>
              <w:pStyle w:val="ZT"/>
              <w:framePr w:wrap="auto" w:hAnchor="text" w:yAlign="inline"/>
            </w:pPr>
            <w:r w:rsidRPr="00F91D2F">
              <w:t>Stage 3</w:t>
            </w:r>
          </w:p>
          <w:p w14:paraId="6D465FFA" w14:textId="77777777" w:rsidR="004F0988" w:rsidRPr="00133525" w:rsidRDefault="00FC4C9C" w:rsidP="00FC4C9C">
            <w:pPr>
              <w:pStyle w:val="ZT"/>
              <w:framePr w:wrap="auto" w:hAnchor="text" w:yAlign="inline"/>
              <w:rPr>
                <w:i/>
                <w:sz w:val="28"/>
              </w:rPr>
            </w:pPr>
            <w:r w:rsidRPr="00F91D2F">
              <w:t>(</w:t>
            </w:r>
            <w:r w:rsidRPr="00F91D2F">
              <w:rPr>
                <w:rStyle w:val="ZGSM"/>
              </w:rPr>
              <w:t>Release 16</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F96FB1A" w14:textId="77777777" w:rsidTr="005E4BB2">
        <w:trPr>
          <w:trHeight w:hRule="exact" w:val="1531"/>
        </w:trPr>
        <w:tc>
          <w:tcPr>
            <w:tcW w:w="4883" w:type="dxa"/>
            <w:shd w:val="clear" w:color="auto" w:fill="auto"/>
          </w:tcPr>
          <w:p w14:paraId="5966A8BE" w14:textId="77777777" w:rsidR="00D57972" w:rsidRDefault="00B90936">
            <w:r>
              <w:rPr>
                <w:i/>
                <w:noProof/>
              </w:rPr>
              <w:drawing>
                <wp:inline distT="0" distB="0" distL="0" distR="0" wp14:anchorId="01C8EFB7" wp14:editId="14A0E65F">
                  <wp:extent cx="121094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p>
        </w:tc>
        <w:tc>
          <w:tcPr>
            <w:tcW w:w="5540" w:type="dxa"/>
            <w:shd w:val="clear" w:color="auto" w:fill="auto"/>
          </w:tcPr>
          <w:p w14:paraId="52645ED5" w14:textId="77777777" w:rsidR="00D57972" w:rsidRDefault="00B90936" w:rsidP="00133525">
            <w:pPr>
              <w:jc w:val="right"/>
            </w:pPr>
            <w:bookmarkStart w:id="2" w:name="logos"/>
            <w:r>
              <w:rPr>
                <w:noProof/>
              </w:rPr>
              <w:drawing>
                <wp:inline distT="0" distB="0" distL="0" distR="0" wp14:anchorId="7BB28867" wp14:editId="0B27C99D">
                  <wp:extent cx="1617345" cy="9569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56945"/>
                          </a:xfrm>
                          <a:prstGeom prst="rect">
                            <a:avLst/>
                          </a:prstGeom>
                          <a:noFill/>
                          <a:ln>
                            <a:noFill/>
                          </a:ln>
                        </pic:spPr>
                      </pic:pic>
                    </a:graphicData>
                  </a:graphic>
                </wp:inline>
              </w:drawing>
            </w:r>
            <w:bookmarkEnd w:id="2"/>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4"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6E6F8ACE" w:rsidR="00E16509" w:rsidRPr="00133525" w:rsidRDefault="00E16509" w:rsidP="00133525">
            <w:pPr>
              <w:pStyle w:val="FP"/>
              <w:jc w:val="center"/>
              <w:rPr>
                <w:noProof/>
                <w:sz w:val="18"/>
              </w:rPr>
            </w:pPr>
            <w:r w:rsidRPr="00133525">
              <w:rPr>
                <w:noProof/>
                <w:sz w:val="18"/>
              </w:rPr>
              <w:t xml:space="preserve">© </w:t>
            </w:r>
            <w:bookmarkStart w:id="7" w:name="copyrightDate"/>
            <w:r w:rsidRPr="00FC4C9C">
              <w:rPr>
                <w:noProof/>
                <w:sz w:val="18"/>
              </w:rPr>
              <w:t>20</w:t>
            </w:r>
            <w:bookmarkEnd w:id="7"/>
            <w:r w:rsidR="008B2972">
              <w:rPr>
                <w:noProof/>
                <w:sz w:val="18"/>
              </w:rPr>
              <w:t>2</w:t>
            </w:r>
            <w:r w:rsidR="00FB2858">
              <w:rPr>
                <w:noProof/>
                <w:sz w:val="18"/>
              </w:rPr>
              <w:t>1</w:t>
            </w:r>
            <w:r w:rsidRPr="00FC4C9C">
              <w:rPr>
                <w:noProof/>
                <w:sz w:val="18"/>
              </w:rPr>
              <w:t>, 3</w:t>
            </w:r>
            <w:r w:rsidRPr="00133525">
              <w:rPr>
                <w:noProof/>
                <w:sz w:val="18"/>
              </w:rPr>
              <w:t>GPP Organizational Partners (ARIB, ATIS, CCSA, ETSI, TSDSI, TTA, TTC).</w:t>
            </w:r>
            <w:bookmarkStart w:id="8" w:name="copyrightaddon"/>
            <w:bookmarkEnd w:id="8"/>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C8FE706" w14:textId="77777777" w:rsidR="00E16509" w:rsidRDefault="00E16509" w:rsidP="00133525"/>
        </w:tc>
      </w:tr>
      <w:bookmarkEnd w:id="4"/>
    </w:tbl>
    <w:p w14:paraId="624694C2" w14:textId="77777777" w:rsidR="00080512" w:rsidRPr="004D3578" w:rsidRDefault="00080512">
      <w:pPr>
        <w:pStyle w:val="TT"/>
      </w:pPr>
      <w:r w:rsidRPr="004D3578">
        <w:br w:type="page"/>
      </w:r>
      <w:bookmarkStart w:id="9" w:name="tableOfContents"/>
      <w:bookmarkEnd w:id="9"/>
      <w:r w:rsidRPr="004D3578">
        <w:lastRenderedPageBreak/>
        <w:t>Contents</w:t>
      </w:r>
    </w:p>
    <w:p w14:paraId="3A61523D" w14:textId="3B66F00A" w:rsidR="00735BB9" w:rsidRDefault="005016A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735BB9">
        <w:t>Foreword</w:t>
      </w:r>
      <w:r w:rsidR="00735BB9">
        <w:tab/>
      </w:r>
      <w:r w:rsidR="00735BB9">
        <w:fldChar w:fldCharType="begin" w:fldLock="1"/>
      </w:r>
      <w:r w:rsidR="00735BB9">
        <w:instrText xml:space="preserve"> PAGEREF _Toc67730469 \h </w:instrText>
      </w:r>
      <w:r w:rsidR="00735BB9">
        <w:fldChar w:fldCharType="separate"/>
      </w:r>
      <w:r w:rsidR="00735BB9">
        <w:t>12</w:t>
      </w:r>
      <w:r w:rsidR="00735BB9">
        <w:fldChar w:fldCharType="end"/>
      </w:r>
    </w:p>
    <w:p w14:paraId="429CD20A" w14:textId="178C4FF1" w:rsidR="00735BB9" w:rsidRDefault="00735BB9">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_Toc67730470 \h </w:instrText>
      </w:r>
      <w:r>
        <w:fldChar w:fldCharType="separate"/>
      </w:r>
      <w:r>
        <w:t>13</w:t>
      </w:r>
      <w:r>
        <w:fldChar w:fldCharType="end"/>
      </w:r>
    </w:p>
    <w:p w14:paraId="1532A858" w14:textId="6C67DC3E" w:rsidR="00735BB9" w:rsidRDefault="00735BB9">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_Toc67730471 \h </w:instrText>
      </w:r>
      <w:r>
        <w:fldChar w:fldCharType="separate"/>
      </w:r>
      <w:r>
        <w:t>13</w:t>
      </w:r>
      <w:r>
        <w:fldChar w:fldCharType="end"/>
      </w:r>
    </w:p>
    <w:p w14:paraId="53710239" w14:textId="4DDDBA1D" w:rsidR="00735BB9" w:rsidRDefault="00735BB9">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_Toc67730472 \h </w:instrText>
      </w:r>
      <w:r>
        <w:fldChar w:fldCharType="separate"/>
      </w:r>
      <w:r>
        <w:t>15</w:t>
      </w:r>
      <w:r>
        <w:fldChar w:fldCharType="end"/>
      </w:r>
    </w:p>
    <w:p w14:paraId="316F1EC6" w14:textId="2EAAC607" w:rsidR="00735BB9" w:rsidRDefault="00735BB9">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_Toc67730473 \h </w:instrText>
      </w:r>
      <w:r>
        <w:fldChar w:fldCharType="separate"/>
      </w:r>
      <w:r>
        <w:t>15</w:t>
      </w:r>
      <w:r>
        <w:fldChar w:fldCharType="end"/>
      </w:r>
    </w:p>
    <w:p w14:paraId="0EFC5226" w14:textId="3FBE4045" w:rsidR="00735BB9" w:rsidRDefault="00735BB9">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_Toc67730474 \h </w:instrText>
      </w:r>
      <w:r>
        <w:fldChar w:fldCharType="separate"/>
      </w:r>
      <w:r>
        <w:t>15</w:t>
      </w:r>
      <w:r>
        <w:fldChar w:fldCharType="end"/>
      </w:r>
    </w:p>
    <w:p w14:paraId="00E82279" w14:textId="718EF408" w:rsidR="00735BB9" w:rsidRDefault="00735BB9">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_Toc67730475 \h </w:instrText>
      </w:r>
      <w:r>
        <w:fldChar w:fldCharType="separate"/>
      </w:r>
      <w:r>
        <w:t>16</w:t>
      </w:r>
      <w:r>
        <w:fldChar w:fldCharType="end"/>
      </w:r>
    </w:p>
    <w:p w14:paraId="647F24F1" w14:textId="67A870A2" w:rsidR="00735BB9" w:rsidRDefault="00735BB9">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_Toc67730476 \h </w:instrText>
      </w:r>
      <w:r>
        <w:fldChar w:fldCharType="separate"/>
      </w:r>
      <w:r>
        <w:t>16</w:t>
      </w:r>
      <w:r>
        <w:fldChar w:fldCharType="end"/>
      </w:r>
    </w:p>
    <w:p w14:paraId="7CB91919" w14:textId="7B4C8336" w:rsidR="00735BB9" w:rsidRDefault="00735BB9">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_Toc67730477 \h </w:instrText>
      </w:r>
      <w:r>
        <w:fldChar w:fldCharType="separate"/>
      </w:r>
      <w:r>
        <w:t>16</w:t>
      </w:r>
      <w:r>
        <w:fldChar w:fldCharType="end"/>
      </w:r>
    </w:p>
    <w:p w14:paraId="6404E0CC" w14:textId="1C4AB093" w:rsidR="00735BB9" w:rsidRDefault="00735BB9">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HSS</w:t>
      </w:r>
      <w:r>
        <w:tab/>
      </w:r>
      <w:r>
        <w:fldChar w:fldCharType="begin" w:fldLock="1"/>
      </w:r>
      <w:r>
        <w:instrText xml:space="preserve"> PAGEREF _Toc67730478 \h </w:instrText>
      </w:r>
      <w:r>
        <w:fldChar w:fldCharType="separate"/>
      </w:r>
      <w:r>
        <w:t>17</w:t>
      </w:r>
      <w:r>
        <w:fldChar w:fldCharType="end"/>
      </w:r>
    </w:p>
    <w:p w14:paraId="2A30D0BF" w14:textId="727D42BF" w:rsidR="00735BB9" w:rsidRDefault="00735BB9">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_Toc67730479 \h </w:instrText>
      </w:r>
      <w:r>
        <w:fldChar w:fldCharType="separate"/>
      </w:r>
      <w:r>
        <w:t>17</w:t>
      </w:r>
      <w:r>
        <w:fldChar w:fldCharType="end"/>
      </w:r>
    </w:p>
    <w:p w14:paraId="2DC4F2AC" w14:textId="7387BD84" w:rsidR="00735BB9" w:rsidRDefault="00735BB9">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Nhss_imsUEContextManagement Service</w:t>
      </w:r>
      <w:r>
        <w:tab/>
      </w:r>
      <w:r>
        <w:fldChar w:fldCharType="begin" w:fldLock="1"/>
      </w:r>
      <w:r>
        <w:instrText xml:space="preserve"> PAGEREF _Toc67730480 \h </w:instrText>
      </w:r>
      <w:r>
        <w:fldChar w:fldCharType="separate"/>
      </w:r>
      <w:r>
        <w:t>18</w:t>
      </w:r>
      <w:r>
        <w:fldChar w:fldCharType="end"/>
      </w:r>
    </w:p>
    <w:p w14:paraId="779E8EAB" w14:textId="537327EE" w:rsidR="00735BB9" w:rsidRDefault="00735BB9">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_Toc67730481 \h </w:instrText>
      </w:r>
      <w:r>
        <w:fldChar w:fldCharType="separate"/>
      </w:r>
      <w:r>
        <w:t>18</w:t>
      </w:r>
      <w:r>
        <w:fldChar w:fldCharType="end"/>
      </w:r>
    </w:p>
    <w:p w14:paraId="18D41C53" w14:textId="0190BA36" w:rsidR="00735BB9" w:rsidRDefault="00735BB9">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_Toc67730482 \h </w:instrText>
      </w:r>
      <w:r>
        <w:fldChar w:fldCharType="separate"/>
      </w:r>
      <w:r>
        <w:t>18</w:t>
      </w:r>
      <w:r>
        <w:fldChar w:fldCharType="end"/>
      </w:r>
    </w:p>
    <w:p w14:paraId="1C4F6CB4" w14:textId="5981BF8A" w:rsidR="00735BB9" w:rsidRDefault="00735BB9">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_Toc67730483 \h </w:instrText>
      </w:r>
      <w:r>
        <w:fldChar w:fldCharType="separate"/>
      </w:r>
      <w:r>
        <w:t>18</w:t>
      </w:r>
      <w:r>
        <w:fldChar w:fldCharType="end"/>
      </w:r>
    </w:p>
    <w:p w14:paraId="2E09F2FC" w14:textId="148DAFA6" w:rsidR="00735BB9" w:rsidRDefault="00735BB9">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_Toc67730484 \h </w:instrText>
      </w:r>
      <w:r>
        <w:fldChar w:fldCharType="separate"/>
      </w:r>
      <w:r>
        <w:t>18</w:t>
      </w:r>
      <w:r>
        <w:fldChar w:fldCharType="end"/>
      </w:r>
    </w:p>
    <w:p w14:paraId="4EBB6CDC" w14:textId="525B147E" w:rsidR="00735BB9" w:rsidRDefault="00735BB9">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_Toc67730485 \h </w:instrText>
      </w:r>
      <w:r>
        <w:fldChar w:fldCharType="separate"/>
      </w:r>
      <w:r>
        <w:t>18</w:t>
      </w:r>
      <w:r>
        <w:fldChar w:fldCharType="end"/>
      </w:r>
    </w:p>
    <w:p w14:paraId="074C206C" w14:textId="535CCD4F" w:rsidR="00735BB9" w:rsidRDefault="00735BB9">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S-CSCF Registration</w:t>
      </w:r>
      <w:r>
        <w:tab/>
      </w:r>
      <w:r>
        <w:fldChar w:fldCharType="begin" w:fldLock="1"/>
      </w:r>
      <w:r>
        <w:instrText xml:space="preserve"> PAGEREF _Toc67730486 \h </w:instrText>
      </w:r>
      <w:r>
        <w:fldChar w:fldCharType="separate"/>
      </w:r>
      <w:r>
        <w:t>19</w:t>
      </w:r>
      <w:r>
        <w:fldChar w:fldCharType="end"/>
      </w:r>
    </w:p>
    <w:p w14:paraId="0E848350" w14:textId="5C771144" w:rsidR="00735BB9" w:rsidRDefault="00735BB9">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_Toc67730487 \h </w:instrText>
      </w:r>
      <w:r>
        <w:fldChar w:fldCharType="separate"/>
      </w:r>
      <w:r>
        <w:t>19</w:t>
      </w:r>
      <w:r>
        <w:fldChar w:fldCharType="end"/>
      </w:r>
    </w:p>
    <w:p w14:paraId="0CAE50C2" w14:textId="6F71676E" w:rsidR="00735BB9" w:rsidRDefault="00735BB9">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_Toc67730488 \h </w:instrText>
      </w:r>
      <w:r>
        <w:fldChar w:fldCharType="separate"/>
      </w:r>
      <w:r>
        <w:t>19</w:t>
      </w:r>
      <w:r>
        <w:fldChar w:fldCharType="end"/>
      </w:r>
    </w:p>
    <w:p w14:paraId="165CDAE7" w14:textId="402AEEDA" w:rsidR="00735BB9" w:rsidRDefault="00735BB9">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HSS initiated Deregistration</w:t>
      </w:r>
      <w:r>
        <w:tab/>
      </w:r>
      <w:r>
        <w:fldChar w:fldCharType="begin" w:fldLock="1"/>
      </w:r>
      <w:r>
        <w:instrText xml:space="preserve"> PAGEREF _Toc67730489 \h </w:instrText>
      </w:r>
      <w:r>
        <w:fldChar w:fldCharType="separate"/>
      </w:r>
      <w:r>
        <w:t>20</w:t>
      </w:r>
      <w:r>
        <w:fldChar w:fldCharType="end"/>
      </w:r>
    </w:p>
    <w:p w14:paraId="03467AC8" w14:textId="0831770C" w:rsidR="00735BB9" w:rsidRDefault="00735BB9">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_Toc67730490 \h </w:instrText>
      </w:r>
      <w:r>
        <w:fldChar w:fldCharType="separate"/>
      </w:r>
      <w:r>
        <w:t>20</w:t>
      </w:r>
      <w:r>
        <w:fldChar w:fldCharType="end"/>
      </w:r>
    </w:p>
    <w:p w14:paraId="41E0FA3C" w14:textId="5FC9878B" w:rsidR="00735BB9" w:rsidRDefault="00735BB9">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_Toc67730491 \h </w:instrText>
      </w:r>
      <w:r>
        <w:fldChar w:fldCharType="separate"/>
      </w:r>
      <w:r>
        <w:t>20</w:t>
      </w:r>
      <w:r>
        <w:fldChar w:fldCharType="end"/>
      </w:r>
    </w:p>
    <w:p w14:paraId="6EECB6C0" w14:textId="79E19E81" w:rsidR="00735BB9" w:rsidRDefault="00735BB9">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S-CSCF deregistration</w:t>
      </w:r>
      <w:r>
        <w:tab/>
      </w:r>
      <w:r>
        <w:fldChar w:fldCharType="begin" w:fldLock="1"/>
      </w:r>
      <w:r>
        <w:instrText xml:space="preserve"> PAGEREF _Toc67730492 \h </w:instrText>
      </w:r>
      <w:r>
        <w:fldChar w:fldCharType="separate"/>
      </w:r>
      <w:r>
        <w:t>20</w:t>
      </w:r>
      <w:r>
        <w:fldChar w:fldCharType="end"/>
      </w:r>
    </w:p>
    <w:p w14:paraId="0A2BC443" w14:textId="1891089A" w:rsidR="00735BB9" w:rsidRDefault="00735BB9">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Authorize</w:t>
      </w:r>
      <w:r>
        <w:tab/>
      </w:r>
      <w:r>
        <w:fldChar w:fldCharType="begin" w:fldLock="1"/>
      </w:r>
      <w:r>
        <w:instrText xml:space="preserve"> PAGEREF _Toc67730493 \h </w:instrText>
      </w:r>
      <w:r>
        <w:fldChar w:fldCharType="separate"/>
      </w:r>
      <w:r>
        <w:t>21</w:t>
      </w:r>
      <w:r>
        <w:fldChar w:fldCharType="end"/>
      </w:r>
    </w:p>
    <w:p w14:paraId="4C14F004" w14:textId="6F444824" w:rsidR="00735BB9" w:rsidRDefault="00735BB9">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_Toc67730494 \h </w:instrText>
      </w:r>
      <w:r>
        <w:fldChar w:fldCharType="separate"/>
      </w:r>
      <w:r>
        <w:t>21</w:t>
      </w:r>
      <w:r>
        <w:fldChar w:fldCharType="end"/>
      </w:r>
    </w:p>
    <w:p w14:paraId="5A48B3B3" w14:textId="2F2ECE6F" w:rsidR="00735BB9" w:rsidRDefault="00735BB9">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Authorization request</w:t>
      </w:r>
      <w:r>
        <w:tab/>
      </w:r>
      <w:r>
        <w:fldChar w:fldCharType="begin" w:fldLock="1"/>
      </w:r>
      <w:r>
        <w:instrText xml:space="preserve"> PAGEREF _Toc67730495 \h </w:instrText>
      </w:r>
      <w:r>
        <w:fldChar w:fldCharType="separate"/>
      </w:r>
      <w:r>
        <w:t>21</w:t>
      </w:r>
      <w:r>
        <w:fldChar w:fldCharType="end"/>
      </w:r>
    </w:p>
    <w:p w14:paraId="3222C999" w14:textId="057AEA52" w:rsidR="00735BB9" w:rsidRDefault="00735BB9">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RestorationInfoGet</w:t>
      </w:r>
      <w:r>
        <w:tab/>
      </w:r>
      <w:r>
        <w:fldChar w:fldCharType="begin" w:fldLock="1"/>
      </w:r>
      <w:r>
        <w:instrText xml:space="preserve"> PAGEREF _Toc67730496 \h </w:instrText>
      </w:r>
      <w:r>
        <w:fldChar w:fldCharType="separate"/>
      </w:r>
      <w:r>
        <w:t>22</w:t>
      </w:r>
      <w:r>
        <w:fldChar w:fldCharType="end"/>
      </w:r>
    </w:p>
    <w:p w14:paraId="7B9CB7D0" w14:textId="18CB128E" w:rsidR="00735BB9" w:rsidRDefault="00735BB9">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_Toc67730497 \h </w:instrText>
      </w:r>
      <w:r>
        <w:fldChar w:fldCharType="separate"/>
      </w:r>
      <w:r>
        <w:t>22</w:t>
      </w:r>
      <w:r>
        <w:fldChar w:fldCharType="end"/>
      </w:r>
    </w:p>
    <w:p w14:paraId="4644A079" w14:textId="71BF8BE2" w:rsidR="00735BB9" w:rsidRDefault="00735BB9">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Restoration Information Retrieval</w:t>
      </w:r>
      <w:r>
        <w:tab/>
      </w:r>
      <w:r>
        <w:fldChar w:fldCharType="begin" w:fldLock="1"/>
      </w:r>
      <w:r>
        <w:instrText xml:space="preserve"> PAGEREF _Toc67730498 \h </w:instrText>
      </w:r>
      <w:r>
        <w:fldChar w:fldCharType="separate"/>
      </w:r>
      <w:r>
        <w:t>22</w:t>
      </w:r>
      <w:r>
        <w:fldChar w:fldCharType="end"/>
      </w:r>
    </w:p>
    <w:p w14:paraId="51CD09D0" w14:textId="47C07B41" w:rsidR="00735BB9" w:rsidRDefault="00735BB9">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RestorationInfoUpdate</w:t>
      </w:r>
      <w:r>
        <w:tab/>
      </w:r>
      <w:r>
        <w:fldChar w:fldCharType="begin" w:fldLock="1"/>
      </w:r>
      <w:r>
        <w:instrText xml:space="preserve"> PAGEREF _Toc67730499 \h </w:instrText>
      </w:r>
      <w:r>
        <w:fldChar w:fldCharType="separate"/>
      </w:r>
      <w:r>
        <w:t>23</w:t>
      </w:r>
      <w:r>
        <w:fldChar w:fldCharType="end"/>
      </w:r>
    </w:p>
    <w:p w14:paraId="41FE51D2" w14:textId="69529B99" w:rsidR="00735BB9" w:rsidRDefault="00735BB9">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_Toc67730500 \h </w:instrText>
      </w:r>
      <w:r>
        <w:fldChar w:fldCharType="separate"/>
      </w:r>
      <w:r>
        <w:t>23</w:t>
      </w:r>
      <w:r>
        <w:fldChar w:fldCharType="end"/>
      </w:r>
    </w:p>
    <w:p w14:paraId="5495B649" w14:textId="3CB36B22" w:rsidR="00735BB9" w:rsidRDefault="00735BB9">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Restoration Information</w:t>
      </w:r>
      <w:r>
        <w:rPr>
          <w:lang w:eastAsia="zh-CN"/>
        </w:rPr>
        <w:t xml:space="preserve"> Update</w:t>
      </w:r>
      <w:r>
        <w:tab/>
      </w:r>
      <w:r>
        <w:fldChar w:fldCharType="begin" w:fldLock="1"/>
      </w:r>
      <w:r>
        <w:instrText xml:space="preserve"> PAGEREF _Toc67730501 \h </w:instrText>
      </w:r>
      <w:r>
        <w:fldChar w:fldCharType="separate"/>
      </w:r>
      <w:r>
        <w:t>23</w:t>
      </w:r>
      <w:r>
        <w:fldChar w:fldCharType="end"/>
      </w:r>
    </w:p>
    <w:p w14:paraId="0E7EF5ED" w14:textId="33A8EEDD" w:rsidR="00735BB9" w:rsidRDefault="00735BB9">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RestorationInfoDelete</w:t>
      </w:r>
      <w:r>
        <w:tab/>
      </w:r>
      <w:r>
        <w:fldChar w:fldCharType="begin" w:fldLock="1"/>
      </w:r>
      <w:r>
        <w:instrText xml:space="preserve"> PAGEREF _Toc67730502 \h </w:instrText>
      </w:r>
      <w:r>
        <w:fldChar w:fldCharType="separate"/>
      </w:r>
      <w:r>
        <w:t>23</w:t>
      </w:r>
      <w:r>
        <w:fldChar w:fldCharType="end"/>
      </w:r>
    </w:p>
    <w:p w14:paraId="37AD2BB0" w14:textId="0CF95289" w:rsidR="00735BB9" w:rsidRDefault="00735BB9">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_Toc67730503 \h </w:instrText>
      </w:r>
      <w:r>
        <w:fldChar w:fldCharType="separate"/>
      </w:r>
      <w:r>
        <w:t>23</w:t>
      </w:r>
      <w:r>
        <w:fldChar w:fldCharType="end"/>
      </w:r>
    </w:p>
    <w:p w14:paraId="0971C752" w14:textId="25BA79F4" w:rsidR="00735BB9" w:rsidRDefault="00735BB9">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Restoration Information</w:t>
      </w:r>
      <w:r>
        <w:rPr>
          <w:lang w:eastAsia="zh-CN"/>
        </w:rPr>
        <w:t xml:space="preserve"> Delete</w:t>
      </w:r>
      <w:r>
        <w:tab/>
      </w:r>
      <w:r>
        <w:fldChar w:fldCharType="begin" w:fldLock="1"/>
      </w:r>
      <w:r>
        <w:instrText xml:space="preserve"> PAGEREF _Toc67730504 \h </w:instrText>
      </w:r>
      <w:r>
        <w:fldChar w:fldCharType="separate"/>
      </w:r>
      <w:r>
        <w:t>24</w:t>
      </w:r>
      <w:r>
        <w:fldChar w:fldCharType="end"/>
      </w:r>
    </w:p>
    <w:p w14:paraId="6CF85A18" w14:textId="755FE896" w:rsidR="00735BB9" w:rsidRDefault="00735BB9">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Nhss_imsSubscriberDataManagement Service</w:t>
      </w:r>
      <w:r>
        <w:tab/>
      </w:r>
      <w:r>
        <w:fldChar w:fldCharType="begin" w:fldLock="1"/>
      </w:r>
      <w:r>
        <w:instrText xml:space="preserve"> PAGEREF _Toc67730505 \h </w:instrText>
      </w:r>
      <w:r>
        <w:fldChar w:fldCharType="separate"/>
      </w:r>
      <w:r>
        <w:t>24</w:t>
      </w:r>
      <w:r>
        <w:fldChar w:fldCharType="end"/>
      </w:r>
    </w:p>
    <w:p w14:paraId="0EA54B99" w14:textId="3759E010" w:rsidR="00735BB9" w:rsidRDefault="00735BB9">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_Toc67730506 \h </w:instrText>
      </w:r>
      <w:r>
        <w:fldChar w:fldCharType="separate"/>
      </w:r>
      <w:r>
        <w:t>24</w:t>
      </w:r>
      <w:r>
        <w:fldChar w:fldCharType="end"/>
      </w:r>
    </w:p>
    <w:p w14:paraId="7651F03D" w14:textId="7BA9BED8" w:rsidR="00735BB9" w:rsidRDefault="00735BB9">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_Toc67730507 \h </w:instrText>
      </w:r>
      <w:r>
        <w:fldChar w:fldCharType="separate"/>
      </w:r>
      <w:r>
        <w:t>24</w:t>
      </w:r>
      <w:r>
        <w:fldChar w:fldCharType="end"/>
      </w:r>
    </w:p>
    <w:p w14:paraId="407A5530" w14:textId="7A07A708" w:rsidR="00735BB9" w:rsidRDefault="00735BB9">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_Toc67730508 \h </w:instrText>
      </w:r>
      <w:r>
        <w:fldChar w:fldCharType="separate"/>
      </w:r>
      <w:r>
        <w:t>24</w:t>
      </w:r>
      <w:r>
        <w:fldChar w:fldCharType="end"/>
      </w:r>
    </w:p>
    <w:p w14:paraId="3022E430" w14:textId="51142FF2" w:rsidR="00735BB9" w:rsidRDefault="00735BB9">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_Toc67730509 \h </w:instrText>
      </w:r>
      <w:r>
        <w:fldChar w:fldCharType="separate"/>
      </w:r>
      <w:r>
        <w:t>25</w:t>
      </w:r>
      <w:r>
        <w:fldChar w:fldCharType="end"/>
      </w:r>
    </w:p>
    <w:p w14:paraId="4598BF6F" w14:textId="71C4BC78" w:rsidR="00735BB9" w:rsidRDefault="00735BB9">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_Toc67730510 \h </w:instrText>
      </w:r>
      <w:r>
        <w:fldChar w:fldCharType="separate"/>
      </w:r>
      <w:r>
        <w:t>25</w:t>
      </w:r>
      <w:r>
        <w:fldChar w:fldCharType="end"/>
      </w:r>
    </w:p>
    <w:p w14:paraId="0FF4CF6E" w14:textId="26D5824D" w:rsidR="00735BB9" w:rsidRDefault="00735BB9">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Identity Data</w:t>
      </w:r>
      <w:r>
        <w:tab/>
      </w:r>
      <w:r>
        <w:fldChar w:fldCharType="begin" w:fldLock="1"/>
      </w:r>
      <w:r>
        <w:instrText xml:space="preserve"> PAGEREF _Toc67730511 \h </w:instrText>
      </w:r>
      <w:r>
        <w:fldChar w:fldCharType="separate"/>
      </w:r>
      <w:r>
        <w:t>26</w:t>
      </w:r>
      <w:r>
        <w:fldChar w:fldCharType="end"/>
      </w:r>
    </w:p>
    <w:p w14:paraId="3DC67B17" w14:textId="5DBC2376" w:rsidR="00735BB9" w:rsidRDefault="00735BB9">
      <w:pPr>
        <w:pStyle w:val="TOC6"/>
        <w:rPr>
          <w:rFonts w:asciiTheme="minorHAnsi" w:eastAsiaTheme="minorEastAsia" w:hAnsiTheme="minorHAnsi" w:cstheme="minorBidi"/>
          <w:sz w:val="22"/>
          <w:szCs w:val="22"/>
          <w:lang w:eastAsia="en-GB"/>
        </w:rPr>
      </w:pPr>
      <w:r>
        <w:t>5.3.2.2.2.1</w:t>
      </w:r>
      <w:r>
        <w:rPr>
          <w:rFonts w:asciiTheme="minorHAnsi" w:eastAsiaTheme="minorEastAsia" w:hAnsiTheme="minorHAnsi" w:cstheme="minorBidi"/>
          <w:sz w:val="22"/>
          <w:szCs w:val="22"/>
          <w:lang w:eastAsia="en-GB"/>
        </w:rPr>
        <w:tab/>
      </w:r>
      <w:r>
        <w:t>IMS Identity Data Retrieval</w:t>
      </w:r>
      <w:r>
        <w:tab/>
      </w:r>
      <w:r>
        <w:fldChar w:fldCharType="begin" w:fldLock="1"/>
      </w:r>
      <w:r>
        <w:instrText xml:space="preserve"> PAGEREF _Toc67730512 \h </w:instrText>
      </w:r>
      <w:r>
        <w:fldChar w:fldCharType="separate"/>
      </w:r>
      <w:r>
        <w:t>26</w:t>
      </w:r>
      <w:r>
        <w:fldChar w:fldCharType="end"/>
      </w:r>
    </w:p>
    <w:p w14:paraId="026CE9D1" w14:textId="3C8A3D5D" w:rsidR="00735BB9" w:rsidRDefault="00735BB9">
      <w:pPr>
        <w:pStyle w:val="TOC6"/>
        <w:rPr>
          <w:rFonts w:asciiTheme="minorHAnsi" w:eastAsiaTheme="minorEastAsia" w:hAnsiTheme="minorHAnsi" w:cstheme="minorBidi"/>
          <w:sz w:val="22"/>
          <w:szCs w:val="22"/>
          <w:lang w:eastAsia="en-GB"/>
        </w:rPr>
      </w:pPr>
      <w:r>
        <w:t>5.3.2.2.2.2</w:t>
      </w:r>
      <w:r>
        <w:rPr>
          <w:rFonts w:asciiTheme="minorHAnsi" w:eastAsiaTheme="minorEastAsia" w:hAnsiTheme="minorHAnsi" w:cstheme="minorBidi"/>
          <w:sz w:val="22"/>
          <w:szCs w:val="22"/>
          <w:lang w:eastAsia="en-GB"/>
        </w:rPr>
        <w:tab/>
      </w:r>
      <w:r>
        <w:t>MSISDN(s) Retrieval</w:t>
      </w:r>
      <w:r>
        <w:tab/>
      </w:r>
      <w:r>
        <w:fldChar w:fldCharType="begin" w:fldLock="1"/>
      </w:r>
      <w:r>
        <w:instrText xml:space="preserve"> PAGEREF _Toc67730513 \h </w:instrText>
      </w:r>
      <w:r>
        <w:fldChar w:fldCharType="separate"/>
      </w:r>
      <w:r>
        <w:t>26</w:t>
      </w:r>
      <w:r>
        <w:fldChar w:fldCharType="end"/>
      </w:r>
    </w:p>
    <w:p w14:paraId="27529CD7" w14:textId="4F3D233E" w:rsidR="00735BB9" w:rsidRDefault="00735BB9">
      <w:pPr>
        <w:pStyle w:val="TOC6"/>
        <w:rPr>
          <w:rFonts w:asciiTheme="minorHAnsi" w:eastAsiaTheme="minorEastAsia" w:hAnsiTheme="minorHAnsi" w:cstheme="minorBidi"/>
          <w:sz w:val="22"/>
          <w:szCs w:val="22"/>
          <w:lang w:eastAsia="en-GB"/>
        </w:rPr>
      </w:pPr>
      <w:r>
        <w:t>5.3.2.2.2.3</w:t>
      </w:r>
      <w:r>
        <w:rPr>
          <w:rFonts w:asciiTheme="minorHAnsi" w:eastAsiaTheme="minorEastAsia" w:hAnsiTheme="minorHAnsi" w:cstheme="minorBidi"/>
          <w:sz w:val="22"/>
          <w:szCs w:val="22"/>
          <w:lang w:eastAsia="en-GB"/>
        </w:rPr>
        <w:tab/>
      </w:r>
      <w:r>
        <w:t>Private Identities Retrieval</w:t>
      </w:r>
      <w:r>
        <w:tab/>
      </w:r>
      <w:r>
        <w:fldChar w:fldCharType="begin" w:fldLock="1"/>
      </w:r>
      <w:r>
        <w:instrText xml:space="preserve"> PAGEREF _Toc67730514 \h </w:instrText>
      </w:r>
      <w:r>
        <w:fldChar w:fldCharType="separate"/>
      </w:r>
      <w:r>
        <w:t>27</w:t>
      </w:r>
      <w:r>
        <w:fldChar w:fldCharType="end"/>
      </w:r>
    </w:p>
    <w:p w14:paraId="2757BA81" w14:textId="64F3B6AA" w:rsidR="00735BB9" w:rsidRDefault="00735BB9">
      <w:pPr>
        <w:pStyle w:val="TOC6"/>
        <w:rPr>
          <w:rFonts w:asciiTheme="minorHAnsi" w:eastAsiaTheme="minorEastAsia" w:hAnsiTheme="minorHAnsi" w:cstheme="minorBidi"/>
          <w:sz w:val="22"/>
          <w:szCs w:val="22"/>
          <w:lang w:eastAsia="en-GB"/>
        </w:rPr>
      </w:pPr>
      <w:r>
        <w:t>5.3.2.2.2.4</w:t>
      </w:r>
      <w:r>
        <w:rPr>
          <w:rFonts w:asciiTheme="minorHAnsi" w:eastAsiaTheme="minorEastAsia" w:hAnsiTheme="minorHAnsi" w:cstheme="minorBidi"/>
          <w:sz w:val="22"/>
          <w:szCs w:val="22"/>
          <w:lang w:eastAsia="en-GB"/>
        </w:rPr>
        <w:tab/>
      </w:r>
      <w:r>
        <w:t>IMEI(SV) Retrieval</w:t>
      </w:r>
      <w:r>
        <w:tab/>
      </w:r>
      <w:r>
        <w:fldChar w:fldCharType="begin" w:fldLock="1"/>
      </w:r>
      <w:r>
        <w:instrText xml:space="preserve"> PAGEREF _Toc67730515 \h </w:instrText>
      </w:r>
      <w:r>
        <w:fldChar w:fldCharType="separate"/>
      </w:r>
      <w:r>
        <w:t>27</w:t>
      </w:r>
      <w:r>
        <w:fldChar w:fldCharType="end"/>
      </w:r>
    </w:p>
    <w:p w14:paraId="6B9A9B89" w14:textId="472BF561" w:rsidR="00735BB9" w:rsidRDefault="00735BB9">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IMS Location Data and Status</w:t>
      </w:r>
      <w:r>
        <w:tab/>
      </w:r>
      <w:r>
        <w:fldChar w:fldCharType="begin" w:fldLock="1"/>
      </w:r>
      <w:r>
        <w:instrText xml:space="preserve"> PAGEREF _Toc67730516 \h </w:instrText>
      </w:r>
      <w:r>
        <w:fldChar w:fldCharType="separate"/>
      </w:r>
      <w:r>
        <w:t>28</w:t>
      </w:r>
      <w:r>
        <w:fldChar w:fldCharType="end"/>
      </w:r>
    </w:p>
    <w:p w14:paraId="254DCB36" w14:textId="03F0C2EC" w:rsidR="00735BB9" w:rsidRDefault="00735BB9">
      <w:pPr>
        <w:pStyle w:val="TOC6"/>
        <w:rPr>
          <w:rFonts w:asciiTheme="minorHAnsi" w:eastAsiaTheme="minorEastAsia" w:hAnsiTheme="minorHAnsi" w:cstheme="minorBidi"/>
          <w:sz w:val="22"/>
          <w:szCs w:val="22"/>
          <w:lang w:eastAsia="en-GB"/>
        </w:rPr>
      </w:pPr>
      <w:r>
        <w:t>5.3.2.2.3.1</w:t>
      </w:r>
      <w:r>
        <w:rPr>
          <w:rFonts w:asciiTheme="minorHAnsi" w:eastAsiaTheme="minorEastAsia" w:hAnsiTheme="minorHAnsi" w:cstheme="minorBidi"/>
          <w:sz w:val="22"/>
          <w:szCs w:val="22"/>
          <w:lang w:eastAsia="en-GB"/>
        </w:rPr>
        <w:tab/>
      </w:r>
      <w:r>
        <w:t>S-CSCF Capabilities Retrieval</w:t>
      </w:r>
      <w:r>
        <w:tab/>
      </w:r>
      <w:r>
        <w:fldChar w:fldCharType="begin" w:fldLock="1"/>
      </w:r>
      <w:r>
        <w:instrText xml:space="preserve"> PAGEREF _Toc67730517 \h </w:instrText>
      </w:r>
      <w:r>
        <w:fldChar w:fldCharType="separate"/>
      </w:r>
      <w:r>
        <w:t>28</w:t>
      </w:r>
      <w:r>
        <w:fldChar w:fldCharType="end"/>
      </w:r>
    </w:p>
    <w:p w14:paraId="34799495" w14:textId="6D246A5F" w:rsidR="00735BB9" w:rsidRDefault="00735BB9">
      <w:pPr>
        <w:pStyle w:val="TOC6"/>
        <w:rPr>
          <w:rFonts w:asciiTheme="minorHAnsi" w:eastAsiaTheme="minorEastAsia" w:hAnsiTheme="minorHAnsi" w:cstheme="minorBidi"/>
          <w:sz w:val="22"/>
          <w:szCs w:val="22"/>
          <w:lang w:eastAsia="en-GB"/>
        </w:rPr>
      </w:pPr>
      <w:r>
        <w:t>5.3.2.2.3.2</w:t>
      </w:r>
      <w:r>
        <w:rPr>
          <w:rFonts w:asciiTheme="minorHAnsi" w:eastAsiaTheme="minorEastAsia" w:hAnsiTheme="minorHAnsi" w:cstheme="minorBidi"/>
          <w:sz w:val="22"/>
          <w:szCs w:val="22"/>
          <w:lang w:eastAsia="en-GB"/>
        </w:rPr>
        <w:tab/>
      </w:r>
      <w:r>
        <w:t>Server Name Retrieval</w:t>
      </w:r>
      <w:r>
        <w:tab/>
      </w:r>
      <w:r>
        <w:fldChar w:fldCharType="begin" w:fldLock="1"/>
      </w:r>
      <w:r>
        <w:instrText xml:space="preserve"> PAGEREF _Toc67730518 \h </w:instrText>
      </w:r>
      <w:r>
        <w:fldChar w:fldCharType="separate"/>
      </w:r>
      <w:r>
        <w:t>28</w:t>
      </w:r>
      <w:r>
        <w:fldChar w:fldCharType="end"/>
      </w:r>
    </w:p>
    <w:p w14:paraId="3745FA49" w14:textId="59B032E9" w:rsidR="00735BB9" w:rsidRDefault="00735BB9">
      <w:pPr>
        <w:pStyle w:val="TOC6"/>
        <w:rPr>
          <w:rFonts w:asciiTheme="minorHAnsi" w:eastAsiaTheme="minorEastAsia" w:hAnsiTheme="minorHAnsi" w:cstheme="minorBidi"/>
          <w:sz w:val="22"/>
          <w:szCs w:val="22"/>
          <w:lang w:eastAsia="en-GB"/>
        </w:rPr>
      </w:pPr>
      <w:r>
        <w:t>5.3.2.2.3.3</w:t>
      </w:r>
      <w:r>
        <w:rPr>
          <w:rFonts w:asciiTheme="minorHAnsi" w:eastAsiaTheme="minorEastAsia" w:hAnsiTheme="minorHAnsi" w:cstheme="minorBidi"/>
          <w:sz w:val="22"/>
          <w:szCs w:val="22"/>
          <w:lang w:eastAsia="en-GB"/>
        </w:rPr>
        <w:tab/>
      </w:r>
      <w:r>
        <w:t>IMS Registration Status Retrieval</w:t>
      </w:r>
      <w:r>
        <w:tab/>
      </w:r>
      <w:r>
        <w:fldChar w:fldCharType="begin" w:fldLock="1"/>
      </w:r>
      <w:r>
        <w:instrText xml:space="preserve"> PAGEREF _Toc67730519 \h </w:instrText>
      </w:r>
      <w:r>
        <w:fldChar w:fldCharType="separate"/>
      </w:r>
      <w:r>
        <w:t>29</w:t>
      </w:r>
      <w:r>
        <w:fldChar w:fldCharType="end"/>
      </w:r>
    </w:p>
    <w:p w14:paraId="129F9A6A" w14:textId="62AE06B6" w:rsidR="00735BB9" w:rsidRDefault="00735BB9">
      <w:pPr>
        <w:pStyle w:val="TOC6"/>
        <w:rPr>
          <w:rFonts w:asciiTheme="minorHAnsi" w:eastAsiaTheme="minorEastAsia" w:hAnsiTheme="minorHAnsi" w:cstheme="minorBidi"/>
          <w:sz w:val="22"/>
          <w:szCs w:val="22"/>
          <w:lang w:eastAsia="en-GB"/>
        </w:rPr>
      </w:pPr>
      <w:r>
        <w:t>5.3.2.2.3.4</w:t>
      </w:r>
      <w:r>
        <w:rPr>
          <w:rFonts w:asciiTheme="minorHAnsi" w:eastAsiaTheme="minorEastAsia" w:hAnsiTheme="minorHAnsi" w:cstheme="minorBidi"/>
          <w:sz w:val="22"/>
          <w:szCs w:val="22"/>
          <w:lang w:eastAsia="en-GB"/>
        </w:rPr>
        <w:tab/>
      </w:r>
      <w:r>
        <w:t>S-CSCF Selection Assistance Information Retrieval</w:t>
      </w:r>
      <w:r>
        <w:tab/>
      </w:r>
      <w:r>
        <w:fldChar w:fldCharType="begin" w:fldLock="1"/>
      </w:r>
      <w:r>
        <w:instrText xml:space="preserve"> PAGEREF _Toc67730520 \h </w:instrText>
      </w:r>
      <w:r>
        <w:fldChar w:fldCharType="separate"/>
      </w:r>
      <w:r>
        <w:t>29</w:t>
      </w:r>
      <w:r>
        <w:fldChar w:fldCharType="end"/>
      </w:r>
    </w:p>
    <w:p w14:paraId="0FF38A76" w14:textId="65D75E8A" w:rsidR="00735BB9" w:rsidRDefault="00735BB9">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IMS Profile Data</w:t>
      </w:r>
      <w:r>
        <w:tab/>
      </w:r>
      <w:r>
        <w:fldChar w:fldCharType="begin" w:fldLock="1"/>
      </w:r>
      <w:r>
        <w:instrText xml:space="preserve"> PAGEREF _Toc67730521 \h </w:instrText>
      </w:r>
      <w:r>
        <w:fldChar w:fldCharType="separate"/>
      </w:r>
      <w:r>
        <w:t>30</w:t>
      </w:r>
      <w:r>
        <w:fldChar w:fldCharType="end"/>
      </w:r>
    </w:p>
    <w:p w14:paraId="0D137BF4" w14:textId="68ACBDD2" w:rsidR="00735BB9" w:rsidRDefault="00735BB9">
      <w:pPr>
        <w:pStyle w:val="TOC6"/>
        <w:rPr>
          <w:rFonts w:asciiTheme="minorHAnsi" w:eastAsiaTheme="minorEastAsia" w:hAnsiTheme="minorHAnsi" w:cstheme="minorBidi"/>
          <w:sz w:val="22"/>
          <w:szCs w:val="22"/>
          <w:lang w:eastAsia="en-GB"/>
        </w:rPr>
      </w:pPr>
      <w:r>
        <w:t>5.3.2.2.4.1</w:t>
      </w:r>
      <w:r>
        <w:rPr>
          <w:rFonts w:asciiTheme="minorHAnsi" w:eastAsiaTheme="minorEastAsia" w:hAnsiTheme="minorHAnsi" w:cstheme="minorBidi"/>
          <w:sz w:val="22"/>
          <w:szCs w:val="22"/>
          <w:lang w:eastAsia="en-GB"/>
        </w:rPr>
        <w:tab/>
      </w:r>
      <w:r>
        <w:t>IMS User Profile Retrieval</w:t>
      </w:r>
      <w:r>
        <w:tab/>
      </w:r>
      <w:r>
        <w:fldChar w:fldCharType="begin" w:fldLock="1"/>
      </w:r>
      <w:r>
        <w:instrText xml:space="preserve"> PAGEREF _Toc67730522 \h </w:instrText>
      </w:r>
      <w:r>
        <w:fldChar w:fldCharType="separate"/>
      </w:r>
      <w:r>
        <w:t>30</w:t>
      </w:r>
      <w:r>
        <w:fldChar w:fldCharType="end"/>
      </w:r>
    </w:p>
    <w:p w14:paraId="3F870420" w14:textId="2F0102F0" w:rsidR="00735BB9" w:rsidRDefault="00735BB9">
      <w:pPr>
        <w:pStyle w:val="TOC6"/>
        <w:rPr>
          <w:rFonts w:asciiTheme="minorHAnsi" w:eastAsiaTheme="minorEastAsia" w:hAnsiTheme="minorHAnsi" w:cstheme="minorBidi"/>
          <w:sz w:val="22"/>
          <w:szCs w:val="22"/>
          <w:lang w:eastAsia="en-GB"/>
        </w:rPr>
      </w:pPr>
      <w:r>
        <w:t>5.3.2.2.4.2</w:t>
      </w:r>
      <w:r>
        <w:rPr>
          <w:rFonts w:asciiTheme="minorHAnsi" w:eastAsiaTheme="minorEastAsia" w:hAnsiTheme="minorHAnsi" w:cstheme="minorBidi"/>
          <w:sz w:val="22"/>
          <w:szCs w:val="22"/>
          <w:lang w:eastAsia="en-GB"/>
        </w:rPr>
        <w:tab/>
      </w:r>
      <w:r>
        <w:t>Service Priority Level Information Retrieval</w:t>
      </w:r>
      <w:r>
        <w:tab/>
      </w:r>
      <w:r>
        <w:fldChar w:fldCharType="begin" w:fldLock="1"/>
      </w:r>
      <w:r>
        <w:instrText xml:space="preserve"> PAGEREF _Toc67730523 \h </w:instrText>
      </w:r>
      <w:r>
        <w:fldChar w:fldCharType="separate"/>
      </w:r>
      <w:r>
        <w:t>31</w:t>
      </w:r>
      <w:r>
        <w:fldChar w:fldCharType="end"/>
      </w:r>
    </w:p>
    <w:p w14:paraId="39B61A37" w14:textId="3D9E0804" w:rsidR="00735BB9" w:rsidRDefault="00735BB9">
      <w:pPr>
        <w:pStyle w:val="TOC6"/>
        <w:rPr>
          <w:rFonts w:asciiTheme="minorHAnsi" w:eastAsiaTheme="minorEastAsia" w:hAnsiTheme="minorHAnsi" w:cstheme="minorBidi"/>
          <w:sz w:val="22"/>
          <w:szCs w:val="22"/>
          <w:lang w:eastAsia="en-GB"/>
        </w:rPr>
      </w:pPr>
      <w:r>
        <w:t>5.3.2.2.4.3</w:t>
      </w:r>
      <w:r>
        <w:rPr>
          <w:rFonts w:asciiTheme="minorHAnsi" w:eastAsiaTheme="minorEastAsia" w:hAnsiTheme="minorHAnsi" w:cstheme="minorBidi"/>
          <w:sz w:val="22"/>
          <w:szCs w:val="22"/>
          <w:lang w:eastAsia="en-GB"/>
        </w:rPr>
        <w:tab/>
      </w:r>
      <w:r>
        <w:t>Initial Filter Criteria Retrieval</w:t>
      </w:r>
      <w:r>
        <w:tab/>
      </w:r>
      <w:r>
        <w:fldChar w:fldCharType="begin" w:fldLock="1"/>
      </w:r>
      <w:r>
        <w:instrText xml:space="preserve"> PAGEREF _Toc67730524 \h </w:instrText>
      </w:r>
      <w:r>
        <w:fldChar w:fldCharType="separate"/>
      </w:r>
      <w:r>
        <w:t>31</w:t>
      </w:r>
      <w:r>
        <w:fldChar w:fldCharType="end"/>
      </w:r>
    </w:p>
    <w:p w14:paraId="1A187A9D" w14:textId="7D509B0F" w:rsidR="00735BB9" w:rsidRDefault="00735BB9">
      <w:pPr>
        <w:pStyle w:val="TOC6"/>
        <w:rPr>
          <w:rFonts w:asciiTheme="minorHAnsi" w:eastAsiaTheme="minorEastAsia" w:hAnsiTheme="minorHAnsi" w:cstheme="minorBidi"/>
          <w:sz w:val="22"/>
          <w:szCs w:val="22"/>
          <w:lang w:eastAsia="en-GB"/>
        </w:rPr>
      </w:pPr>
      <w:r>
        <w:t>5.3.2.2.4.4</w:t>
      </w:r>
      <w:r>
        <w:rPr>
          <w:rFonts w:asciiTheme="minorHAnsi" w:eastAsiaTheme="minorEastAsia" w:hAnsiTheme="minorHAnsi" w:cstheme="minorBidi"/>
          <w:sz w:val="22"/>
          <w:szCs w:val="22"/>
          <w:lang w:eastAsia="en-GB"/>
        </w:rPr>
        <w:tab/>
      </w:r>
      <w:r>
        <w:t>Service Trace Level Information Retrieval</w:t>
      </w:r>
      <w:r>
        <w:tab/>
      </w:r>
      <w:r>
        <w:fldChar w:fldCharType="begin" w:fldLock="1"/>
      </w:r>
      <w:r>
        <w:instrText xml:space="preserve"> PAGEREF _Toc67730525 \h </w:instrText>
      </w:r>
      <w:r>
        <w:fldChar w:fldCharType="separate"/>
      </w:r>
      <w:r>
        <w:t>32</w:t>
      </w:r>
      <w:r>
        <w:fldChar w:fldCharType="end"/>
      </w:r>
    </w:p>
    <w:p w14:paraId="38248937" w14:textId="4A8213B3" w:rsidR="00735BB9" w:rsidRDefault="00735BB9">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t>Access Data</w:t>
      </w:r>
      <w:r>
        <w:tab/>
      </w:r>
      <w:r>
        <w:fldChar w:fldCharType="begin" w:fldLock="1"/>
      </w:r>
      <w:r>
        <w:instrText xml:space="preserve"> PAGEREF _Toc67730526 \h </w:instrText>
      </w:r>
      <w:r>
        <w:fldChar w:fldCharType="separate"/>
      </w:r>
      <w:r>
        <w:t>32</w:t>
      </w:r>
      <w:r>
        <w:fldChar w:fldCharType="end"/>
      </w:r>
    </w:p>
    <w:p w14:paraId="6CB0D4F3" w14:textId="4F84CD83" w:rsidR="00735BB9" w:rsidRDefault="00735BB9">
      <w:pPr>
        <w:pStyle w:val="TOC6"/>
        <w:rPr>
          <w:rFonts w:asciiTheme="minorHAnsi" w:eastAsiaTheme="minorEastAsia" w:hAnsiTheme="minorHAnsi" w:cstheme="minorBidi"/>
          <w:sz w:val="22"/>
          <w:szCs w:val="22"/>
          <w:lang w:eastAsia="en-GB"/>
        </w:rPr>
      </w:pPr>
      <w:r>
        <w:t>5.3.2.2.5.1</w:t>
      </w:r>
      <w:r>
        <w:rPr>
          <w:rFonts w:asciiTheme="minorHAnsi" w:eastAsiaTheme="minorEastAsia" w:hAnsiTheme="minorHAnsi" w:cstheme="minorBidi"/>
          <w:sz w:val="22"/>
          <w:szCs w:val="22"/>
          <w:lang w:eastAsia="en-GB"/>
        </w:rPr>
        <w:tab/>
      </w:r>
      <w:r>
        <w:t>Location Information Retrieval for CS/PS Domains</w:t>
      </w:r>
      <w:r>
        <w:tab/>
      </w:r>
      <w:r>
        <w:fldChar w:fldCharType="begin" w:fldLock="1"/>
      </w:r>
      <w:r>
        <w:instrText xml:space="preserve"> PAGEREF _Toc67730527 \h </w:instrText>
      </w:r>
      <w:r>
        <w:fldChar w:fldCharType="separate"/>
      </w:r>
      <w:r>
        <w:t>32</w:t>
      </w:r>
      <w:r>
        <w:fldChar w:fldCharType="end"/>
      </w:r>
    </w:p>
    <w:p w14:paraId="56E6638A" w14:textId="1B1C8DCC" w:rsidR="00735BB9" w:rsidRDefault="00735BB9">
      <w:pPr>
        <w:pStyle w:val="TOC6"/>
        <w:rPr>
          <w:rFonts w:asciiTheme="minorHAnsi" w:eastAsiaTheme="minorEastAsia" w:hAnsiTheme="minorHAnsi" w:cstheme="minorBidi"/>
          <w:sz w:val="22"/>
          <w:szCs w:val="22"/>
          <w:lang w:eastAsia="en-GB"/>
        </w:rPr>
      </w:pPr>
      <w:r>
        <w:t>5.3.2.2.5.2</w:t>
      </w:r>
      <w:r>
        <w:rPr>
          <w:rFonts w:asciiTheme="minorHAnsi" w:eastAsiaTheme="minorEastAsia" w:hAnsiTheme="minorHAnsi" w:cstheme="minorBidi"/>
          <w:sz w:val="22"/>
          <w:szCs w:val="22"/>
          <w:lang w:eastAsia="en-GB"/>
        </w:rPr>
        <w:tab/>
      </w:r>
      <w:r>
        <w:t>IP Address Information Retrieval</w:t>
      </w:r>
      <w:r>
        <w:tab/>
      </w:r>
      <w:r>
        <w:fldChar w:fldCharType="begin" w:fldLock="1"/>
      </w:r>
      <w:r>
        <w:instrText xml:space="preserve"> PAGEREF _Toc67730528 \h </w:instrText>
      </w:r>
      <w:r>
        <w:fldChar w:fldCharType="separate"/>
      </w:r>
      <w:r>
        <w:t>33</w:t>
      </w:r>
      <w:r>
        <w:fldChar w:fldCharType="end"/>
      </w:r>
    </w:p>
    <w:p w14:paraId="5F85894F" w14:textId="1C812C56" w:rsidR="00735BB9" w:rsidRDefault="00735BB9">
      <w:pPr>
        <w:pStyle w:val="TOC6"/>
        <w:rPr>
          <w:rFonts w:asciiTheme="minorHAnsi" w:eastAsiaTheme="minorEastAsia" w:hAnsiTheme="minorHAnsi" w:cstheme="minorBidi"/>
          <w:sz w:val="22"/>
          <w:szCs w:val="22"/>
          <w:lang w:eastAsia="en-GB"/>
        </w:rPr>
      </w:pPr>
      <w:r>
        <w:t>5.3.2.2.5.3</w:t>
      </w:r>
      <w:r>
        <w:rPr>
          <w:rFonts w:asciiTheme="minorHAnsi" w:eastAsiaTheme="minorEastAsia" w:hAnsiTheme="minorHAnsi" w:cstheme="minorBidi"/>
          <w:sz w:val="22"/>
          <w:szCs w:val="22"/>
          <w:lang w:eastAsia="en-GB"/>
        </w:rPr>
        <w:tab/>
      </w:r>
      <w:r>
        <w:t>T-ADS Information Retrieval</w:t>
      </w:r>
      <w:r>
        <w:tab/>
      </w:r>
      <w:r>
        <w:fldChar w:fldCharType="begin" w:fldLock="1"/>
      </w:r>
      <w:r>
        <w:instrText xml:space="preserve"> PAGEREF _Toc67730529 \h </w:instrText>
      </w:r>
      <w:r>
        <w:fldChar w:fldCharType="separate"/>
      </w:r>
      <w:r>
        <w:t>33</w:t>
      </w:r>
      <w:r>
        <w:fldChar w:fldCharType="end"/>
      </w:r>
    </w:p>
    <w:p w14:paraId="20F19649" w14:textId="005420A2" w:rsidR="00735BB9" w:rsidRDefault="00735BB9">
      <w:pPr>
        <w:pStyle w:val="TOC6"/>
        <w:rPr>
          <w:rFonts w:asciiTheme="minorHAnsi" w:eastAsiaTheme="minorEastAsia" w:hAnsiTheme="minorHAnsi" w:cstheme="minorBidi"/>
          <w:sz w:val="22"/>
          <w:szCs w:val="22"/>
          <w:lang w:eastAsia="en-GB"/>
        </w:rPr>
      </w:pPr>
      <w:r>
        <w:t>5.3.2.2.5.4</w:t>
      </w:r>
      <w:r>
        <w:rPr>
          <w:rFonts w:asciiTheme="minorHAnsi" w:eastAsiaTheme="minorEastAsia" w:hAnsiTheme="minorHAnsi" w:cstheme="minorBidi"/>
          <w:sz w:val="22"/>
          <w:szCs w:val="22"/>
          <w:lang w:eastAsia="en-GB"/>
        </w:rPr>
        <w:tab/>
      </w:r>
      <w:r>
        <w:t>User State Retrieval for CS/PS Domains</w:t>
      </w:r>
      <w:r>
        <w:tab/>
      </w:r>
      <w:r>
        <w:fldChar w:fldCharType="begin" w:fldLock="1"/>
      </w:r>
      <w:r>
        <w:instrText xml:space="preserve"> PAGEREF _Toc67730530 \h </w:instrText>
      </w:r>
      <w:r>
        <w:fldChar w:fldCharType="separate"/>
      </w:r>
      <w:r>
        <w:t>34</w:t>
      </w:r>
      <w:r>
        <w:fldChar w:fldCharType="end"/>
      </w:r>
    </w:p>
    <w:p w14:paraId="6F1F2849" w14:textId="374E9491" w:rsidR="00735BB9" w:rsidRDefault="00735BB9">
      <w:pPr>
        <w:pStyle w:val="TOC6"/>
        <w:rPr>
          <w:rFonts w:asciiTheme="minorHAnsi" w:eastAsiaTheme="minorEastAsia" w:hAnsiTheme="minorHAnsi" w:cstheme="minorBidi"/>
          <w:sz w:val="22"/>
          <w:szCs w:val="22"/>
          <w:lang w:eastAsia="en-GB"/>
        </w:rPr>
      </w:pPr>
      <w:r>
        <w:t>5.3.2.2.5.5</w:t>
      </w:r>
      <w:r>
        <w:rPr>
          <w:rFonts w:asciiTheme="minorHAnsi" w:eastAsiaTheme="minorEastAsia" w:hAnsiTheme="minorHAnsi" w:cstheme="minorBidi"/>
          <w:sz w:val="22"/>
          <w:szCs w:val="22"/>
          <w:lang w:eastAsia="en-GB"/>
        </w:rPr>
        <w:tab/>
      </w:r>
      <w:r>
        <w:t>CSRN Retrieval</w:t>
      </w:r>
      <w:r>
        <w:tab/>
      </w:r>
      <w:r>
        <w:fldChar w:fldCharType="begin" w:fldLock="1"/>
      </w:r>
      <w:r>
        <w:instrText xml:space="preserve"> PAGEREF _Toc67730531 \h </w:instrText>
      </w:r>
      <w:r>
        <w:fldChar w:fldCharType="separate"/>
      </w:r>
      <w:r>
        <w:t>35</w:t>
      </w:r>
      <w:r>
        <w:fldChar w:fldCharType="end"/>
      </w:r>
    </w:p>
    <w:p w14:paraId="19597A73" w14:textId="0C446944" w:rsidR="00735BB9" w:rsidRDefault="00735BB9">
      <w:pPr>
        <w:pStyle w:val="TOC6"/>
        <w:rPr>
          <w:rFonts w:asciiTheme="minorHAnsi" w:eastAsiaTheme="minorEastAsia" w:hAnsiTheme="minorHAnsi" w:cstheme="minorBidi"/>
          <w:sz w:val="22"/>
          <w:szCs w:val="22"/>
          <w:lang w:eastAsia="en-GB"/>
        </w:rPr>
      </w:pPr>
      <w:r>
        <w:t>5.3.2.2.5.6</w:t>
      </w:r>
      <w:r>
        <w:rPr>
          <w:rFonts w:asciiTheme="minorHAnsi" w:eastAsiaTheme="minorEastAsia" w:hAnsiTheme="minorHAnsi" w:cstheme="minorBidi"/>
          <w:sz w:val="22"/>
          <w:szCs w:val="22"/>
          <w:lang w:eastAsia="en-GB"/>
        </w:rPr>
        <w:tab/>
      </w:r>
      <w:r>
        <w:t>Reference Location Information Retrieval</w:t>
      </w:r>
      <w:r>
        <w:tab/>
      </w:r>
      <w:r>
        <w:fldChar w:fldCharType="begin" w:fldLock="1"/>
      </w:r>
      <w:r>
        <w:instrText xml:space="preserve"> PAGEREF _Toc67730532 \h </w:instrText>
      </w:r>
      <w:r>
        <w:fldChar w:fldCharType="separate"/>
      </w:r>
      <w:r>
        <w:t>35</w:t>
      </w:r>
      <w:r>
        <w:fldChar w:fldCharType="end"/>
      </w:r>
    </w:p>
    <w:p w14:paraId="18BB400F" w14:textId="48665895" w:rsidR="00735BB9" w:rsidRDefault="00735BB9">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t>SRVCC Data</w:t>
      </w:r>
      <w:r>
        <w:tab/>
      </w:r>
      <w:r>
        <w:fldChar w:fldCharType="begin" w:fldLock="1"/>
      </w:r>
      <w:r>
        <w:instrText xml:space="preserve"> PAGEREF _Toc67730533 \h </w:instrText>
      </w:r>
      <w:r>
        <w:fldChar w:fldCharType="separate"/>
      </w:r>
      <w:r>
        <w:t>36</w:t>
      </w:r>
      <w:r>
        <w:fldChar w:fldCharType="end"/>
      </w:r>
    </w:p>
    <w:p w14:paraId="62952E5A" w14:textId="7A9A4284" w:rsidR="00735BB9" w:rsidRDefault="00735BB9">
      <w:pPr>
        <w:pStyle w:val="TOC6"/>
        <w:rPr>
          <w:rFonts w:asciiTheme="minorHAnsi" w:eastAsiaTheme="minorEastAsia" w:hAnsiTheme="minorHAnsi" w:cstheme="minorBidi"/>
          <w:sz w:val="22"/>
          <w:szCs w:val="22"/>
          <w:lang w:eastAsia="en-GB"/>
        </w:rPr>
      </w:pPr>
      <w:r>
        <w:t>5.3.2.2.6.1</w:t>
      </w:r>
      <w:r>
        <w:rPr>
          <w:rFonts w:asciiTheme="minorHAnsi" w:eastAsiaTheme="minorEastAsia" w:hAnsiTheme="minorHAnsi" w:cstheme="minorBidi"/>
          <w:sz w:val="22"/>
          <w:szCs w:val="22"/>
          <w:lang w:eastAsia="en-GB"/>
        </w:rPr>
        <w:tab/>
      </w:r>
      <w:r>
        <w:t>SRVCC Data Retrieval</w:t>
      </w:r>
      <w:r>
        <w:tab/>
      </w:r>
      <w:r>
        <w:fldChar w:fldCharType="begin" w:fldLock="1"/>
      </w:r>
      <w:r>
        <w:instrText xml:space="preserve"> PAGEREF _Toc67730534 \h </w:instrText>
      </w:r>
      <w:r>
        <w:fldChar w:fldCharType="separate"/>
      </w:r>
      <w:r>
        <w:t>36</w:t>
      </w:r>
      <w:r>
        <w:fldChar w:fldCharType="end"/>
      </w:r>
    </w:p>
    <w:p w14:paraId="102027A9" w14:textId="0D7986B8" w:rsidR="00735BB9" w:rsidRDefault="00735BB9">
      <w:pPr>
        <w:pStyle w:val="TOC5"/>
        <w:rPr>
          <w:rFonts w:asciiTheme="minorHAnsi" w:eastAsiaTheme="minorEastAsia" w:hAnsiTheme="minorHAnsi" w:cstheme="minorBidi"/>
          <w:sz w:val="22"/>
          <w:szCs w:val="22"/>
          <w:lang w:eastAsia="en-GB"/>
        </w:rPr>
      </w:pPr>
      <w:r>
        <w:t>5.3.2.2.7</w:t>
      </w:r>
      <w:r>
        <w:rPr>
          <w:rFonts w:asciiTheme="minorHAnsi" w:eastAsiaTheme="minorEastAsia" w:hAnsiTheme="minorHAnsi" w:cstheme="minorBidi"/>
          <w:sz w:val="22"/>
          <w:szCs w:val="22"/>
          <w:lang w:eastAsia="en-GB"/>
        </w:rPr>
        <w:tab/>
      </w:r>
      <w:r>
        <w:t>Service Data</w:t>
      </w:r>
      <w:r>
        <w:tab/>
      </w:r>
      <w:r>
        <w:fldChar w:fldCharType="begin" w:fldLock="1"/>
      </w:r>
      <w:r>
        <w:instrText xml:space="preserve"> PAGEREF _Toc67730535 \h </w:instrText>
      </w:r>
      <w:r>
        <w:fldChar w:fldCharType="separate"/>
      </w:r>
      <w:r>
        <w:t>36</w:t>
      </w:r>
      <w:r>
        <w:fldChar w:fldCharType="end"/>
      </w:r>
    </w:p>
    <w:p w14:paraId="3C9E46A0" w14:textId="1B5DB10C" w:rsidR="00735BB9" w:rsidRDefault="00735BB9">
      <w:pPr>
        <w:pStyle w:val="TOC6"/>
        <w:rPr>
          <w:rFonts w:asciiTheme="minorHAnsi" w:eastAsiaTheme="minorEastAsia" w:hAnsiTheme="minorHAnsi" w:cstheme="minorBidi"/>
          <w:sz w:val="22"/>
          <w:szCs w:val="22"/>
          <w:lang w:eastAsia="en-GB"/>
        </w:rPr>
      </w:pPr>
      <w:r>
        <w:t>5.3.2.2.7.1</w:t>
      </w:r>
      <w:r>
        <w:rPr>
          <w:rFonts w:asciiTheme="minorHAnsi" w:eastAsiaTheme="minorEastAsia" w:hAnsiTheme="minorHAnsi" w:cstheme="minorBidi"/>
          <w:sz w:val="22"/>
          <w:szCs w:val="22"/>
          <w:lang w:eastAsia="en-GB"/>
        </w:rPr>
        <w:tab/>
      </w:r>
      <w:r>
        <w:t>PSI Activation State Retrieval</w:t>
      </w:r>
      <w:r>
        <w:tab/>
      </w:r>
      <w:r>
        <w:fldChar w:fldCharType="begin" w:fldLock="1"/>
      </w:r>
      <w:r>
        <w:instrText xml:space="preserve"> PAGEREF _Toc67730536 \h </w:instrText>
      </w:r>
      <w:r>
        <w:fldChar w:fldCharType="separate"/>
      </w:r>
      <w:r>
        <w:t>36</w:t>
      </w:r>
      <w:r>
        <w:fldChar w:fldCharType="end"/>
      </w:r>
    </w:p>
    <w:p w14:paraId="1F0845DD" w14:textId="22B156D5" w:rsidR="00735BB9" w:rsidRDefault="00735BB9">
      <w:pPr>
        <w:pStyle w:val="TOC6"/>
        <w:rPr>
          <w:rFonts w:asciiTheme="minorHAnsi" w:eastAsiaTheme="minorEastAsia" w:hAnsiTheme="minorHAnsi" w:cstheme="minorBidi"/>
          <w:sz w:val="22"/>
          <w:szCs w:val="22"/>
          <w:lang w:eastAsia="en-GB"/>
        </w:rPr>
      </w:pPr>
      <w:r>
        <w:t>5.3.2.2.7.2</w:t>
      </w:r>
      <w:r>
        <w:rPr>
          <w:rFonts w:asciiTheme="minorHAnsi" w:eastAsiaTheme="minorEastAsia" w:hAnsiTheme="minorHAnsi" w:cstheme="minorBidi"/>
          <w:sz w:val="22"/>
          <w:szCs w:val="22"/>
          <w:lang w:eastAsia="en-GB"/>
        </w:rPr>
        <w:tab/>
      </w:r>
      <w:r>
        <w:t>SMS Registration Information retrieval</w:t>
      </w:r>
      <w:r>
        <w:tab/>
      </w:r>
      <w:r>
        <w:fldChar w:fldCharType="begin" w:fldLock="1"/>
      </w:r>
      <w:r>
        <w:instrText xml:space="preserve"> PAGEREF _Toc67730537 \h </w:instrText>
      </w:r>
      <w:r>
        <w:fldChar w:fldCharType="separate"/>
      </w:r>
      <w:r>
        <w:t>37</w:t>
      </w:r>
      <w:r>
        <w:fldChar w:fldCharType="end"/>
      </w:r>
    </w:p>
    <w:p w14:paraId="1B6CEBAE" w14:textId="3E959DEA" w:rsidR="00735BB9" w:rsidRDefault="00735BB9">
      <w:pPr>
        <w:pStyle w:val="TOC6"/>
        <w:rPr>
          <w:rFonts w:asciiTheme="minorHAnsi" w:eastAsiaTheme="minorEastAsia" w:hAnsiTheme="minorHAnsi" w:cstheme="minorBidi"/>
          <w:sz w:val="22"/>
          <w:szCs w:val="22"/>
          <w:lang w:eastAsia="en-GB"/>
        </w:rPr>
      </w:pPr>
      <w:r>
        <w:t>5.3.2.2.7.3</w:t>
      </w:r>
      <w:r>
        <w:rPr>
          <w:rFonts w:asciiTheme="minorHAnsi" w:eastAsiaTheme="minorEastAsia" w:hAnsiTheme="minorHAnsi" w:cstheme="minorBidi"/>
          <w:sz w:val="22"/>
          <w:szCs w:val="22"/>
          <w:lang w:eastAsia="en-GB"/>
        </w:rPr>
        <w:tab/>
      </w:r>
      <w:r>
        <w:t>DSAI Information retrieval</w:t>
      </w:r>
      <w:r>
        <w:tab/>
      </w:r>
      <w:r>
        <w:fldChar w:fldCharType="begin" w:fldLock="1"/>
      </w:r>
      <w:r>
        <w:instrText xml:space="preserve"> PAGEREF _Toc67730538 \h </w:instrText>
      </w:r>
      <w:r>
        <w:fldChar w:fldCharType="separate"/>
      </w:r>
      <w:r>
        <w:t>37</w:t>
      </w:r>
      <w:r>
        <w:fldChar w:fldCharType="end"/>
      </w:r>
    </w:p>
    <w:p w14:paraId="3C9A351F" w14:textId="1BB97863" w:rsidR="00735BB9" w:rsidRDefault="00735BB9">
      <w:pPr>
        <w:pStyle w:val="TOC5"/>
        <w:rPr>
          <w:rFonts w:asciiTheme="minorHAnsi" w:eastAsiaTheme="minorEastAsia" w:hAnsiTheme="minorHAnsi" w:cstheme="minorBidi"/>
          <w:sz w:val="22"/>
          <w:szCs w:val="22"/>
          <w:lang w:eastAsia="en-GB"/>
        </w:rPr>
      </w:pPr>
      <w:r>
        <w:t>5.3.2.2.8</w:t>
      </w:r>
      <w:r>
        <w:rPr>
          <w:rFonts w:asciiTheme="minorHAnsi" w:eastAsiaTheme="minorEastAsia" w:hAnsiTheme="minorHAnsi" w:cstheme="minorBidi"/>
          <w:sz w:val="22"/>
          <w:szCs w:val="22"/>
          <w:lang w:eastAsia="en-GB"/>
        </w:rPr>
        <w:tab/>
      </w:r>
      <w:r>
        <w:t>Repository Data</w:t>
      </w:r>
      <w:r>
        <w:tab/>
      </w:r>
      <w:r>
        <w:fldChar w:fldCharType="begin" w:fldLock="1"/>
      </w:r>
      <w:r>
        <w:instrText xml:space="preserve"> PAGEREF _Toc67730539 \h </w:instrText>
      </w:r>
      <w:r>
        <w:fldChar w:fldCharType="separate"/>
      </w:r>
      <w:r>
        <w:t>38</w:t>
      </w:r>
      <w:r>
        <w:fldChar w:fldCharType="end"/>
      </w:r>
    </w:p>
    <w:p w14:paraId="02F4C7F9" w14:textId="252D9C2D" w:rsidR="00735BB9" w:rsidRDefault="00735BB9">
      <w:pPr>
        <w:pStyle w:val="TOC6"/>
        <w:rPr>
          <w:rFonts w:asciiTheme="minorHAnsi" w:eastAsiaTheme="minorEastAsia" w:hAnsiTheme="minorHAnsi" w:cstheme="minorBidi"/>
          <w:sz w:val="22"/>
          <w:szCs w:val="22"/>
          <w:lang w:eastAsia="en-GB"/>
        </w:rPr>
      </w:pPr>
      <w:r>
        <w:t>5.3.2.2.8.1</w:t>
      </w:r>
      <w:r>
        <w:rPr>
          <w:rFonts w:asciiTheme="minorHAnsi" w:eastAsiaTheme="minorEastAsia" w:hAnsiTheme="minorHAnsi" w:cstheme="minorBidi"/>
          <w:sz w:val="22"/>
          <w:szCs w:val="22"/>
          <w:lang w:eastAsia="en-GB"/>
        </w:rPr>
        <w:tab/>
      </w:r>
      <w:r>
        <w:t>Repository Data Retrieval</w:t>
      </w:r>
      <w:r>
        <w:tab/>
      </w:r>
      <w:r>
        <w:fldChar w:fldCharType="begin" w:fldLock="1"/>
      </w:r>
      <w:r>
        <w:instrText xml:space="preserve"> PAGEREF _Toc67730540 \h </w:instrText>
      </w:r>
      <w:r>
        <w:fldChar w:fldCharType="separate"/>
      </w:r>
      <w:r>
        <w:t>38</w:t>
      </w:r>
      <w:r>
        <w:fldChar w:fldCharType="end"/>
      </w:r>
    </w:p>
    <w:p w14:paraId="03A8498B" w14:textId="36654C67" w:rsidR="00735BB9" w:rsidRDefault="00735BB9">
      <w:pPr>
        <w:pStyle w:val="TOC5"/>
        <w:rPr>
          <w:rFonts w:asciiTheme="minorHAnsi" w:eastAsiaTheme="minorEastAsia" w:hAnsiTheme="minorHAnsi" w:cstheme="minorBidi"/>
          <w:sz w:val="22"/>
          <w:szCs w:val="22"/>
          <w:lang w:eastAsia="en-GB"/>
        </w:rPr>
      </w:pPr>
      <w:r>
        <w:t>5.3.2.2.9</w:t>
      </w:r>
      <w:r>
        <w:rPr>
          <w:rFonts w:asciiTheme="minorHAnsi" w:eastAsiaTheme="minorEastAsia" w:hAnsiTheme="minorHAnsi" w:cstheme="minorBidi"/>
          <w:sz w:val="22"/>
          <w:szCs w:val="22"/>
          <w:lang w:eastAsia="en-GB"/>
        </w:rPr>
        <w:tab/>
      </w:r>
      <w:r>
        <w:t>Shared Subscription Data</w:t>
      </w:r>
      <w:r>
        <w:tab/>
      </w:r>
      <w:r>
        <w:fldChar w:fldCharType="begin" w:fldLock="1"/>
      </w:r>
      <w:r>
        <w:instrText xml:space="preserve"> PAGEREF _Toc67730541 \h </w:instrText>
      </w:r>
      <w:r>
        <w:fldChar w:fldCharType="separate"/>
      </w:r>
      <w:r>
        <w:t>39</w:t>
      </w:r>
      <w:r>
        <w:fldChar w:fldCharType="end"/>
      </w:r>
    </w:p>
    <w:p w14:paraId="6A1A01CF" w14:textId="3B23CFDD" w:rsidR="00735BB9" w:rsidRDefault="00735BB9">
      <w:pPr>
        <w:pStyle w:val="TOC6"/>
        <w:rPr>
          <w:rFonts w:asciiTheme="minorHAnsi" w:eastAsiaTheme="minorEastAsia" w:hAnsiTheme="minorHAnsi" w:cstheme="minorBidi"/>
          <w:sz w:val="22"/>
          <w:szCs w:val="22"/>
          <w:lang w:eastAsia="en-GB"/>
        </w:rPr>
      </w:pPr>
      <w:r>
        <w:t>5.3.2.2.9.1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_Toc67730542 \h </w:instrText>
      </w:r>
      <w:r>
        <w:fldChar w:fldCharType="separate"/>
      </w:r>
      <w:r>
        <w:t>39</w:t>
      </w:r>
      <w:r>
        <w:fldChar w:fldCharType="end"/>
      </w:r>
    </w:p>
    <w:p w14:paraId="02C44865" w14:textId="15B25CCF" w:rsidR="00735BB9" w:rsidRDefault="00735BB9">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_Toc67730543 \h </w:instrText>
      </w:r>
      <w:r>
        <w:fldChar w:fldCharType="separate"/>
      </w:r>
      <w:r>
        <w:t>39</w:t>
      </w:r>
      <w:r>
        <w:fldChar w:fldCharType="end"/>
      </w:r>
    </w:p>
    <w:p w14:paraId="3F1A0BF4" w14:textId="6D6D27CE" w:rsidR="00735BB9" w:rsidRDefault="00735BB9">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_Toc67730544 \h </w:instrText>
      </w:r>
      <w:r>
        <w:fldChar w:fldCharType="separate"/>
      </w:r>
      <w:r>
        <w:t>39</w:t>
      </w:r>
      <w:r>
        <w:fldChar w:fldCharType="end"/>
      </w:r>
    </w:p>
    <w:p w14:paraId="6549717F" w14:textId="76F40153" w:rsidR="00735BB9" w:rsidRDefault="00735BB9">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_Toc67730545 \h </w:instrText>
      </w:r>
      <w:r>
        <w:fldChar w:fldCharType="separate"/>
      </w:r>
      <w:r>
        <w:t>39</w:t>
      </w:r>
      <w:r>
        <w:fldChar w:fldCharType="end"/>
      </w:r>
    </w:p>
    <w:p w14:paraId="4D940E85" w14:textId="59F46F79" w:rsidR="00735BB9" w:rsidRDefault="00735BB9">
      <w:pPr>
        <w:pStyle w:val="TOC5"/>
        <w:rPr>
          <w:rFonts w:asciiTheme="minorHAnsi" w:eastAsiaTheme="minorEastAsia" w:hAnsiTheme="minorHAnsi" w:cstheme="minorBidi"/>
          <w:sz w:val="22"/>
          <w:szCs w:val="22"/>
          <w:lang w:eastAsia="en-GB"/>
        </w:rPr>
      </w:pPr>
      <w:r>
        <w:t>5.3.2.3.3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_Toc67730546 \h </w:instrText>
      </w:r>
      <w:r>
        <w:fldChar w:fldCharType="separate"/>
      </w:r>
      <w:r>
        <w:t>40</w:t>
      </w:r>
      <w:r>
        <w:fldChar w:fldCharType="end"/>
      </w:r>
    </w:p>
    <w:p w14:paraId="43FDE80C" w14:textId="0D015EBA" w:rsidR="00735BB9" w:rsidRDefault="00735BB9">
      <w:pPr>
        <w:pStyle w:val="TOC5"/>
        <w:rPr>
          <w:rFonts w:asciiTheme="minorHAnsi" w:eastAsiaTheme="minorEastAsia" w:hAnsiTheme="minorHAnsi" w:cstheme="minorBidi"/>
          <w:sz w:val="22"/>
          <w:szCs w:val="22"/>
          <w:lang w:eastAsia="en-GB"/>
        </w:rPr>
      </w:pPr>
      <w:r>
        <w:t>5.3.2.3.4</w:t>
      </w:r>
      <w:r>
        <w:rPr>
          <w:rFonts w:asciiTheme="minorHAnsi" w:eastAsiaTheme="minorEastAsia" w:hAnsiTheme="minorHAnsi" w:cstheme="minorBidi"/>
          <w:sz w:val="22"/>
          <w:szCs w:val="22"/>
          <w:lang w:eastAsia="en-GB"/>
        </w:rPr>
        <w:tab/>
      </w:r>
      <w:r>
        <w:t>Subscriptions to notification of UE Reachability for IP</w:t>
      </w:r>
      <w:r>
        <w:tab/>
      </w:r>
      <w:r>
        <w:fldChar w:fldCharType="begin" w:fldLock="1"/>
      </w:r>
      <w:r>
        <w:instrText xml:space="preserve"> PAGEREF _Toc67730547 \h </w:instrText>
      </w:r>
      <w:r>
        <w:fldChar w:fldCharType="separate"/>
      </w:r>
      <w:r>
        <w:t>40</w:t>
      </w:r>
      <w:r>
        <w:fldChar w:fldCharType="end"/>
      </w:r>
    </w:p>
    <w:p w14:paraId="7EBBE521" w14:textId="2845B7ED" w:rsidR="00735BB9" w:rsidRDefault="00735BB9">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_Toc67730548 \h </w:instrText>
      </w:r>
      <w:r>
        <w:fldChar w:fldCharType="separate"/>
      </w:r>
      <w:r>
        <w:t>41</w:t>
      </w:r>
      <w:r>
        <w:fldChar w:fldCharType="end"/>
      </w:r>
    </w:p>
    <w:p w14:paraId="09521BDA" w14:textId="6D1E4362" w:rsidR="00735BB9" w:rsidRDefault="00735BB9">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_Toc67730549 \h </w:instrText>
      </w:r>
      <w:r>
        <w:fldChar w:fldCharType="separate"/>
      </w:r>
      <w:r>
        <w:t>41</w:t>
      </w:r>
      <w:r>
        <w:fldChar w:fldCharType="end"/>
      </w:r>
    </w:p>
    <w:p w14:paraId="2E032D39" w14:textId="6B087FD0" w:rsidR="00735BB9" w:rsidRDefault="00735BB9">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_Toc67730550 \h </w:instrText>
      </w:r>
      <w:r>
        <w:fldChar w:fldCharType="separate"/>
      </w:r>
      <w:r>
        <w:t>41</w:t>
      </w:r>
      <w:r>
        <w:fldChar w:fldCharType="end"/>
      </w:r>
    </w:p>
    <w:p w14:paraId="4AEAB1EF" w14:textId="44267652" w:rsidR="00735BB9" w:rsidRDefault="00735BB9">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Unsubscribe to notifications of shared data change</w:t>
      </w:r>
      <w:r>
        <w:tab/>
      </w:r>
      <w:r>
        <w:fldChar w:fldCharType="begin" w:fldLock="1"/>
      </w:r>
      <w:r>
        <w:instrText xml:space="preserve"> PAGEREF _Toc67730551 \h </w:instrText>
      </w:r>
      <w:r>
        <w:fldChar w:fldCharType="separate"/>
      </w:r>
      <w:r>
        <w:t>42</w:t>
      </w:r>
      <w:r>
        <w:fldChar w:fldCharType="end"/>
      </w:r>
    </w:p>
    <w:p w14:paraId="28B8E994" w14:textId="207C10B2" w:rsidR="00735BB9" w:rsidRDefault="00735BB9">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Unsubscribe to notification of UE Reachability for IP</w:t>
      </w:r>
      <w:r>
        <w:tab/>
      </w:r>
      <w:r>
        <w:fldChar w:fldCharType="begin" w:fldLock="1"/>
      </w:r>
      <w:r>
        <w:instrText xml:space="preserve"> PAGEREF _Toc67730552 \h </w:instrText>
      </w:r>
      <w:r>
        <w:fldChar w:fldCharType="separate"/>
      </w:r>
      <w:r>
        <w:t>42</w:t>
      </w:r>
      <w:r>
        <w:fldChar w:fldCharType="end"/>
      </w:r>
    </w:p>
    <w:p w14:paraId="58E59EBE" w14:textId="18A2AD21" w:rsidR="00735BB9" w:rsidRDefault="00735BB9">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ModifySubscription</w:t>
      </w:r>
      <w:r>
        <w:tab/>
      </w:r>
      <w:r>
        <w:fldChar w:fldCharType="begin" w:fldLock="1"/>
      </w:r>
      <w:r>
        <w:instrText xml:space="preserve"> PAGEREF _Toc67730553 \h </w:instrText>
      </w:r>
      <w:r>
        <w:fldChar w:fldCharType="separate"/>
      </w:r>
      <w:r>
        <w:t>43</w:t>
      </w:r>
      <w:r>
        <w:fldChar w:fldCharType="end"/>
      </w:r>
    </w:p>
    <w:p w14:paraId="7C07BFE7" w14:textId="3EF85630" w:rsidR="00735BB9" w:rsidRDefault="00735BB9">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_Toc67730554 \h </w:instrText>
      </w:r>
      <w:r>
        <w:fldChar w:fldCharType="separate"/>
      </w:r>
      <w:r>
        <w:t>43</w:t>
      </w:r>
      <w:r>
        <w:fldChar w:fldCharType="end"/>
      </w:r>
    </w:p>
    <w:p w14:paraId="5059FBCD" w14:textId="7579C9F1" w:rsidR="00735BB9" w:rsidRDefault="00735BB9">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_Toc67730555 \h </w:instrText>
      </w:r>
      <w:r>
        <w:fldChar w:fldCharType="separate"/>
      </w:r>
      <w:r>
        <w:t>43</w:t>
      </w:r>
      <w:r>
        <w:fldChar w:fldCharType="end"/>
      </w:r>
    </w:p>
    <w:p w14:paraId="271DBD1E" w14:textId="7FD44CDF" w:rsidR="00735BB9" w:rsidRDefault="00735BB9">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Modification of a subscription to notifications of shared data change</w:t>
      </w:r>
      <w:r>
        <w:tab/>
      </w:r>
      <w:r>
        <w:fldChar w:fldCharType="begin" w:fldLock="1"/>
      </w:r>
      <w:r>
        <w:instrText xml:space="preserve"> PAGEREF _Toc67730556 \h </w:instrText>
      </w:r>
      <w:r>
        <w:fldChar w:fldCharType="separate"/>
      </w:r>
      <w:r>
        <w:t>44</w:t>
      </w:r>
      <w:r>
        <w:fldChar w:fldCharType="end"/>
      </w:r>
    </w:p>
    <w:p w14:paraId="3AECF2FA" w14:textId="6E7E54DC" w:rsidR="00735BB9" w:rsidRDefault="00735BB9">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_Toc67730557 \h </w:instrText>
      </w:r>
      <w:r>
        <w:fldChar w:fldCharType="separate"/>
      </w:r>
      <w:r>
        <w:t>45</w:t>
      </w:r>
      <w:r>
        <w:fldChar w:fldCharType="end"/>
      </w:r>
    </w:p>
    <w:p w14:paraId="2F323ACF" w14:textId="28A09B98" w:rsidR="00735BB9" w:rsidRDefault="00735BB9">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_Toc67730558 \h </w:instrText>
      </w:r>
      <w:r>
        <w:fldChar w:fldCharType="separate"/>
      </w:r>
      <w:r>
        <w:t>45</w:t>
      </w:r>
      <w:r>
        <w:fldChar w:fldCharType="end"/>
      </w:r>
    </w:p>
    <w:p w14:paraId="3506F6CF" w14:textId="1A94309F" w:rsidR="00735BB9" w:rsidRDefault="00735BB9">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_Toc67730559 \h </w:instrText>
      </w:r>
      <w:r>
        <w:fldChar w:fldCharType="separate"/>
      </w:r>
      <w:r>
        <w:t>45</w:t>
      </w:r>
      <w:r>
        <w:fldChar w:fldCharType="end"/>
      </w:r>
    </w:p>
    <w:p w14:paraId="67373458" w14:textId="3AAEC890" w:rsidR="00735BB9" w:rsidRDefault="00735BB9">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_Toc67730560 \h </w:instrText>
      </w:r>
      <w:r>
        <w:fldChar w:fldCharType="separate"/>
      </w:r>
      <w:r>
        <w:t>45</w:t>
      </w:r>
      <w:r>
        <w:fldChar w:fldCharType="end"/>
      </w:r>
    </w:p>
    <w:p w14:paraId="4BE0094E" w14:textId="2C40CA70" w:rsidR="00735BB9" w:rsidRDefault="00735BB9">
      <w:pPr>
        <w:pStyle w:val="TOC5"/>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UE Reachability for IP Notification to NF</w:t>
      </w:r>
      <w:r>
        <w:tab/>
      </w:r>
      <w:r>
        <w:fldChar w:fldCharType="begin" w:fldLock="1"/>
      </w:r>
      <w:r>
        <w:instrText xml:space="preserve"> PAGEREF _Toc67730561 \h </w:instrText>
      </w:r>
      <w:r>
        <w:fldChar w:fldCharType="separate"/>
      </w:r>
      <w:r>
        <w:t>46</w:t>
      </w:r>
      <w:r>
        <w:fldChar w:fldCharType="end"/>
      </w:r>
    </w:p>
    <w:p w14:paraId="6CD1E068" w14:textId="34F42681" w:rsidR="00735BB9" w:rsidRDefault="00735BB9">
      <w:pPr>
        <w:pStyle w:val="TOC4"/>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_Toc67730562 \h </w:instrText>
      </w:r>
      <w:r>
        <w:fldChar w:fldCharType="separate"/>
      </w:r>
      <w:r>
        <w:t>46</w:t>
      </w:r>
      <w:r>
        <w:fldChar w:fldCharType="end"/>
      </w:r>
    </w:p>
    <w:p w14:paraId="4A9AE546" w14:textId="57AC305A" w:rsidR="00735BB9" w:rsidRDefault="00735BB9">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_Toc67730563 \h </w:instrText>
      </w:r>
      <w:r>
        <w:fldChar w:fldCharType="separate"/>
      </w:r>
      <w:r>
        <w:t>46</w:t>
      </w:r>
      <w:r>
        <w:fldChar w:fldCharType="end"/>
      </w:r>
    </w:p>
    <w:p w14:paraId="335A930F" w14:textId="6533B52D" w:rsidR="00735BB9" w:rsidRDefault="00735BB9">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Repository Data Creation or Update</w:t>
      </w:r>
      <w:r>
        <w:tab/>
      </w:r>
      <w:r>
        <w:fldChar w:fldCharType="begin" w:fldLock="1"/>
      </w:r>
      <w:r>
        <w:instrText xml:space="preserve"> PAGEREF _Toc67730564 \h </w:instrText>
      </w:r>
      <w:r>
        <w:fldChar w:fldCharType="separate"/>
      </w:r>
      <w:r>
        <w:t>46</w:t>
      </w:r>
      <w:r>
        <w:fldChar w:fldCharType="end"/>
      </w:r>
    </w:p>
    <w:p w14:paraId="34C87E1E" w14:textId="54CD8F30" w:rsidR="00735BB9" w:rsidRDefault="00735BB9">
      <w:pPr>
        <w:pStyle w:val="TOC5"/>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Repository Data Deletion</w:t>
      </w:r>
      <w:r>
        <w:tab/>
      </w:r>
      <w:r>
        <w:fldChar w:fldCharType="begin" w:fldLock="1"/>
      </w:r>
      <w:r>
        <w:instrText xml:space="preserve"> PAGEREF _Toc67730565 \h </w:instrText>
      </w:r>
      <w:r>
        <w:fldChar w:fldCharType="separate"/>
      </w:r>
      <w:r>
        <w:t>47</w:t>
      </w:r>
      <w:r>
        <w:fldChar w:fldCharType="end"/>
      </w:r>
    </w:p>
    <w:p w14:paraId="0A9B0C4F" w14:textId="30FA3AC7" w:rsidR="00735BB9" w:rsidRDefault="00735BB9">
      <w:pPr>
        <w:pStyle w:val="TOC5"/>
        <w:rPr>
          <w:rFonts w:asciiTheme="minorHAnsi" w:eastAsiaTheme="minorEastAsia" w:hAnsiTheme="minorHAnsi" w:cstheme="minorBidi"/>
          <w:sz w:val="22"/>
          <w:szCs w:val="22"/>
          <w:lang w:eastAsia="en-GB"/>
        </w:rPr>
      </w:pPr>
      <w:r>
        <w:t>5.3.2.7.4</w:t>
      </w:r>
      <w:r>
        <w:rPr>
          <w:rFonts w:asciiTheme="minorHAnsi" w:eastAsiaTheme="minorEastAsia" w:hAnsiTheme="minorHAnsi" w:cstheme="minorBidi"/>
          <w:sz w:val="22"/>
          <w:szCs w:val="22"/>
          <w:lang w:eastAsia="en-GB"/>
        </w:rPr>
        <w:tab/>
      </w:r>
      <w:r>
        <w:t>STN-SR update</w:t>
      </w:r>
      <w:r>
        <w:tab/>
      </w:r>
      <w:r>
        <w:fldChar w:fldCharType="begin" w:fldLock="1"/>
      </w:r>
      <w:r>
        <w:instrText xml:space="preserve"> PAGEREF _Toc67730566 \h </w:instrText>
      </w:r>
      <w:r>
        <w:fldChar w:fldCharType="separate"/>
      </w:r>
      <w:r>
        <w:t>48</w:t>
      </w:r>
      <w:r>
        <w:fldChar w:fldCharType="end"/>
      </w:r>
    </w:p>
    <w:p w14:paraId="7933EA25" w14:textId="1B43FD9F" w:rsidR="00735BB9" w:rsidRDefault="00735BB9">
      <w:pPr>
        <w:pStyle w:val="TOC5"/>
        <w:rPr>
          <w:rFonts w:asciiTheme="minorHAnsi" w:eastAsiaTheme="minorEastAsia" w:hAnsiTheme="minorHAnsi" w:cstheme="minorBidi"/>
          <w:sz w:val="22"/>
          <w:szCs w:val="22"/>
          <w:lang w:eastAsia="en-GB"/>
        </w:rPr>
      </w:pPr>
      <w:r>
        <w:t>5.3.2.7.5</w:t>
      </w:r>
      <w:r>
        <w:rPr>
          <w:rFonts w:asciiTheme="minorHAnsi" w:eastAsiaTheme="minorEastAsia" w:hAnsiTheme="minorHAnsi" w:cstheme="minorBidi"/>
          <w:sz w:val="22"/>
          <w:szCs w:val="22"/>
          <w:lang w:eastAsia="en-GB"/>
        </w:rPr>
        <w:tab/>
      </w:r>
      <w:r>
        <w:t>PSI activation state update</w:t>
      </w:r>
      <w:r>
        <w:tab/>
      </w:r>
      <w:r>
        <w:fldChar w:fldCharType="begin" w:fldLock="1"/>
      </w:r>
      <w:r>
        <w:instrText xml:space="preserve"> PAGEREF _Toc67730567 \h </w:instrText>
      </w:r>
      <w:r>
        <w:fldChar w:fldCharType="separate"/>
      </w:r>
      <w:r>
        <w:t>48</w:t>
      </w:r>
      <w:r>
        <w:fldChar w:fldCharType="end"/>
      </w:r>
    </w:p>
    <w:p w14:paraId="57AA772A" w14:textId="49EEFF0A" w:rsidR="00735BB9" w:rsidRDefault="00735BB9">
      <w:pPr>
        <w:pStyle w:val="TOC5"/>
        <w:rPr>
          <w:rFonts w:asciiTheme="minorHAnsi" w:eastAsiaTheme="minorEastAsia" w:hAnsiTheme="minorHAnsi" w:cstheme="minorBidi"/>
          <w:sz w:val="22"/>
          <w:szCs w:val="22"/>
          <w:lang w:eastAsia="en-GB"/>
        </w:rPr>
      </w:pPr>
      <w:r>
        <w:t>5.3.2.7.6</w:t>
      </w:r>
      <w:r>
        <w:rPr>
          <w:rFonts w:asciiTheme="minorHAnsi" w:eastAsiaTheme="minorEastAsia" w:hAnsiTheme="minorHAnsi" w:cstheme="minorBidi"/>
          <w:sz w:val="22"/>
          <w:szCs w:val="22"/>
          <w:lang w:eastAsia="en-GB"/>
        </w:rPr>
        <w:tab/>
      </w:r>
      <w:r>
        <w:t>SMS Registration Information Creation or Update</w:t>
      </w:r>
      <w:r>
        <w:tab/>
      </w:r>
      <w:r>
        <w:fldChar w:fldCharType="begin" w:fldLock="1"/>
      </w:r>
      <w:r>
        <w:instrText xml:space="preserve"> PAGEREF _Toc67730568 \h </w:instrText>
      </w:r>
      <w:r>
        <w:fldChar w:fldCharType="separate"/>
      </w:r>
      <w:r>
        <w:t>49</w:t>
      </w:r>
      <w:r>
        <w:fldChar w:fldCharType="end"/>
      </w:r>
    </w:p>
    <w:p w14:paraId="41AA6B7C" w14:textId="5745A629" w:rsidR="00735BB9" w:rsidRDefault="00735BB9">
      <w:pPr>
        <w:pStyle w:val="TOC5"/>
        <w:rPr>
          <w:rFonts w:asciiTheme="minorHAnsi" w:eastAsiaTheme="minorEastAsia" w:hAnsiTheme="minorHAnsi" w:cstheme="minorBidi"/>
          <w:sz w:val="22"/>
          <w:szCs w:val="22"/>
          <w:lang w:eastAsia="en-GB"/>
        </w:rPr>
      </w:pPr>
      <w:r>
        <w:t>5.3.2.7.7</w:t>
      </w:r>
      <w:r>
        <w:rPr>
          <w:rFonts w:asciiTheme="minorHAnsi" w:eastAsiaTheme="minorEastAsia" w:hAnsiTheme="minorHAnsi" w:cstheme="minorBidi"/>
          <w:sz w:val="22"/>
          <w:szCs w:val="22"/>
          <w:lang w:eastAsia="en-GB"/>
        </w:rPr>
        <w:tab/>
      </w:r>
      <w:r>
        <w:t>SMS Registration Information Deletion</w:t>
      </w:r>
      <w:r>
        <w:tab/>
      </w:r>
      <w:r>
        <w:fldChar w:fldCharType="begin" w:fldLock="1"/>
      </w:r>
      <w:r>
        <w:instrText xml:space="preserve"> PAGEREF _Toc67730569 \h </w:instrText>
      </w:r>
      <w:r>
        <w:fldChar w:fldCharType="separate"/>
      </w:r>
      <w:r>
        <w:t>49</w:t>
      </w:r>
      <w:r>
        <w:fldChar w:fldCharType="end"/>
      </w:r>
    </w:p>
    <w:p w14:paraId="41EA5D19" w14:textId="164429DC" w:rsidR="00735BB9" w:rsidRDefault="00735BB9">
      <w:pPr>
        <w:pStyle w:val="TOC5"/>
        <w:rPr>
          <w:rFonts w:asciiTheme="minorHAnsi" w:eastAsiaTheme="minorEastAsia" w:hAnsiTheme="minorHAnsi" w:cstheme="minorBidi"/>
          <w:sz w:val="22"/>
          <w:szCs w:val="22"/>
          <w:lang w:eastAsia="en-GB"/>
        </w:rPr>
      </w:pPr>
      <w:r>
        <w:t>5.3.2.7.8</w:t>
      </w:r>
      <w:r>
        <w:rPr>
          <w:rFonts w:asciiTheme="minorHAnsi" w:eastAsiaTheme="minorEastAsia" w:hAnsiTheme="minorHAnsi" w:cstheme="minorBidi"/>
          <w:sz w:val="22"/>
          <w:szCs w:val="22"/>
          <w:lang w:eastAsia="en-GB"/>
        </w:rPr>
        <w:tab/>
      </w:r>
      <w:r>
        <w:t>DSAI tag activation state update</w:t>
      </w:r>
      <w:r>
        <w:tab/>
      </w:r>
      <w:r>
        <w:fldChar w:fldCharType="begin" w:fldLock="1"/>
      </w:r>
      <w:r>
        <w:instrText xml:space="preserve"> PAGEREF _Toc67730570 \h </w:instrText>
      </w:r>
      <w:r>
        <w:fldChar w:fldCharType="separate"/>
      </w:r>
      <w:r>
        <w:t>50</w:t>
      </w:r>
      <w:r>
        <w:fldChar w:fldCharType="end"/>
      </w:r>
    </w:p>
    <w:p w14:paraId="570254E2" w14:textId="594A9CB5" w:rsidR="00735BB9" w:rsidRDefault="00735BB9">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Nhss_imsUEAuthentication Service</w:t>
      </w:r>
      <w:r>
        <w:tab/>
      </w:r>
      <w:r>
        <w:fldChar w:fldCharType="begin" w:fldLock="1"/>
      </w:r>
      <w:r>
        <w:instrText xml:space="preserve"> PAGEREF _Toc67730571 \h </w:instrText>
      </w:r>
      <w:r>
        <w:fldChar w:fldCharType="separate"/>
      </w:r>
      <w:r>
        <w:t>51</w:t>
      </w:r>
      <w:r>
        <w:fldChar w:fldCharType="end"/>
      </w:r>
    </w:p>
    <w:p w14:paraId="0F7F42EA" w14:textId="4A6A5CEE" w:rsidR="00735BB9" w:rsidRDefault="00735BB9">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_Toc67730572 \h </w:instrText>
      </w:r>
      <w:r>
        <w:fldChar w:fldCharType="separate"/>
      </w:r>
      <w:r>
        <w:t>51</w:t>
      </w:r>
      <w:r>
        <w:fldChar w:fldCharType="end"/>
      </w:r>
    </w:p>
    <w:p w14:paraId="2036B233" w14:textId="30361BBD" w:rsidR="00735BB9" w:rsidRDefault="00735BB9">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_Toc67730573 \h </w:instrText>
      </w:r>
      <w:r>
        <w:fldChar w:fldCharType="separate"/>
      </w:r>
      <w:r>
        <w:t>51</w:t>
      </w:r>
      <w:r>
        <w:fldChar w:fldCharType="end"/>
      </w:r>
    </w:p>
    <w:p w14:paraId="6D5F01ED" w14:textId="7896F53B" w:rsidR="00735BB9" w:rsidRDefault="00735BB9">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_Toc67730574 \h </w:instrText>
      </w:r>
      <w:r>
        <w:fldChar w:fldCharType="separate"/>
      </w:r>
      <w:r>
        <w:t>51</w:t>
      </w:r>
      <w:r>
        <w:fldChar w:fldCharType="end"/>
      </w:r>
    </w:p>
    <w:p w14:paraId="70D9D229" w14:textId="7B29F2FA" w:rsidR="00735BB9" w:rsidRDefault="00735BB9">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_Toc67730575 \h </w:instrText>
      </w:r>
      <w:r>
        <w:fldChar w:fldCharType="separate"/>
      </w:r>
      <w:r>
        <w:t>51</w:t>
      </w:r>
      <w:r>
        <w:fldChar w:fldCharType="end"/>
      </w:r>
    </w:p>
    <w:p w14:paraId="6F6072D7" w14:textId="4C20D7A9" w:rsidR="00735BB9" w:rsidRDefault="00735BB9">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_Toc67730576 \h </w:instrText>
      </w:r>
      <w:r>
        <w:fldChar w:fldCharType="separate"/>
      </w:r>
      <w:r>
        <w:t>51</w:t>
      </w:r>
      <w:r>
        <w:fldChar w:fldCharType="end"/>
      </w:r>
    </w:p>
    <w:p w14:paraId="62229D5C" w14:textId="5249DF0E" w:rsidR="00735BB9" w:rsidRDefault="00735BB9">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_Toc67730577 \h </w:instrText>
      </w:r>
      <w:r>
        <w:fldChar w:fldCharType="separate"/>
      </w:r>
      <w:r>
        <w:t>51</w:t>
      </w:r>
      <w:r>
        <w:fldChar w:fldCharType="end"/>
      </w:r>
    </w:p>
    <w:p w14:paraId="64FBCAFB" w14:textId="665C21B4" w:rsidR="00735BB9" w:rsidRDefault="00735BB9">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_Toc67730578 \h </w:instrText>
      </w:r>
      <w:r>
        <w:fldChar w:fldCharType="separate"/>
      </w:r>
      <w:r>
        <w:t>52</w:t>
      </w:r>
      <w:r>
        <w:fldChar w:fldCharType="end"/>
      </w:r>
    </w:p>
    <w:p w14:paraId="2AA6E2FD" w14:textId="13CDCC45" w:rsidR="00735BB9" w:rsidRDefault="00735BB9">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Nhss_imsUEContextManagement Service API</w:t>
      </w:r>
      <w:r>
        <w:tab/>
      </w:r>
      <w:r>
        <w:fldChar w:fldCharType="begin" w:fldLock="1"/>
      </w:r>
      <w:r>
        <w:instrText xml:space="preserve"> PAGEREF _Toc67730579 \h </w:instrText>
      </w:r>
      <w:r>
        <w:fldChar w:fldCharType="separate"/>
      </w:r>
      <w:r>
        <w:t>52</w:t>
      </w:r>
      <w:r>
        <w:fldChar w:fldCharType="end"/>
      </w:r>
    </w:p>
    <w:p w14:paraId="5F5EDBA6" w14:textId="5B362483" w:rsidR="00735BB9" w:rsidRDefault="00735BB9">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_Toc67730580 \h </w:instrText>
      </w:r>
      <w:r>
        <w:fldChar w:fldCharType="separate"/>
      </w:r>
      <w:r>
        <w:t>52</w:t>
      </w:r>
      <w:r>
        <w:fldChar w:fldCharType="end"/>
      </w:r>
    </w:p>
    <w:p w14:paraId="551D640B" w14:textId="1A1ACEB6" w:rsidR="00735BB9" w:rsidRDefault="00735BB9">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_Toc67730581 \h </w:instrText>
      </w:r>
      <w:r>
        <w:fldChar w:fldCharType="separate"/>
      </w:r>
      <w:r>
        <w:t>52</w:t>
      </w:r>
      <w:r>
        <w:fldChar w:fldCharType="end"/>
      </w:r>
    </w:p>
    <w:p w14:paraId="6393D3AF" w14:textId="2B33766F" w:rsidR="00735BB9" w:rsidRDefault="00735BB9">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_Toc67730582 \h </w:instrText>
      </w:r>
      <w:r>
        <w:fldChar w:fldCharType="separate"/>
      </w:r>
      <w:r>
        <w:t>52</w:t>
      </w:r>
      <w:r>
        <w:fldChar w:fldCharType="end"/>
      </w:r>
    </w:p>
    <w:p w14:paraId="392CCAAC" w14:textId="499A84F9" w:rsidR="00735BB9" w:rsidRDefault="00735BB9">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_Toc67730583 \h </w:instrText>
      </w:r>
      <w:r>
        <w:fldChar w:fldCharType="separate"/>
      </w:r>
      <w:r>
        <w:t>52</w:t>
      </w:r>
      <w:r>
        <w:fldChar w:fldCharType="end"/>
      </w:r>
    </w:p>
    <w:p w14:paraId="06680A1F" w14:textId="295EA491" w:rsidR="00735BB9" w:rsidRDefault="00735BB9">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_Toc67730584 \h </w:instrText>
      </w:r>
      <w:r>
        <w:fldChar w:fldCharType="separate"/>
      </w:r>
      <w:r>
        <w:t>52</w:t>
      </w:r>
      <w:r>
        <w:fldChar w:fldCharType="end"/>
      </w:r>
    </w:p>
    <w:p w14:paraId="6058EE5F" w14:textId="6204E588" w:rsidR="00735BB9" w:rsidRDefault="00735BB9">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_Toc67730585 \h </w:instrText>
      </w:r>
      <w:r>
        <w:fldChar w:fldCharType="separate"/>
      </w:r>
      <w:r>
        <w:t>52</w:t>
      </w:r>
      <w:r>
        <w:fldChar w:fldCharType="end"/>
      </w:r>
    </w:p>
    <w:p w14:paraId="4EBDABAC" w14:textId="1203798A" w:rsidR="00735BB9" w:rsidRDefault="00735BB9">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_Toc67730586 \h </w:instrText>
      </w:r>
      <w:r>
        <w:fldChar w:fldCharType="separate"/>
      </w:r>
      <w:r>
        <w:t>52</w:t>
      </w:r>
      <w:r>
        <w:fldChar w:fldCharType="end"/>
      </w:r>
    </w:p>
    <w:p w14:paraId="5D6FB44F" w14:textId="0048D8B4" w:rsidR="00735BB9" w:rsidRDefault="00735BB9">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_Toc67730587 \h </w:instrText>
      </w:r>
      <w:r>
        <w:fldChar w:fldCharType="separate"/>
      </w:r>
      <w:r>
        <w:t>52</w:t>
      </w:r>
      <w:r>
        <w:fldChar w:fldCharType="end"/>
      </w:r>
    </w:p>
    <w:p w14:paraId="216517D6" w14:textId="0B419B25" w:rsidR="00735BB9" w:rsidRDefault="00735BB9">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_Toc67730588 \h </w:instrText>
      </w:r>
      <w:r>
        <w:fldChar w:fldCharType="separate"/>
      </w:r>
      <w:r>
        <w:t>53</w:t>
      </w:r>
      <w:r>
        <w:fldChar w:fldCharType="end"/>
      </w:r>
    </w:p>
    <w:p w14:paraId="3E503E1D" w14:textId="35D1147B" w:rsidR="00735BB9" w:rsidRDefault="00735BB9">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_Toc67730589 \h </w:instrText>
      </w:r>
      <w:r>
        <w:fldChar w:fldCharType="separate"/>
      </w:r>
      <w:r>
        <w:t>53</w:t>
      </w:r>
      <w:r>
        <w:fldChar w:fldCharType="end"/>
      </w:r>
    </w:p>
    <w:p w14:paraId="276BC26B" w14:textId="1A39D5FF" w:rsidR="00735BB9" w:rsidRDefault="00735BB9">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Scscf Registration</w:t>
      </w:r>
      <w:r>
        <w:tab/>
      </w:r>
      <w:r>
        <w:fldChar w:fldCharType="begin" w:fldLock="1"/>
      </w:r>
      <w:r>
        <w:instrText xml:space="preserve"> PAGEREF _Toc67730590 \h </w:instrText>
      </w:r>
      <w:r>
        <w:fldChar w:fldCharType="separate"/>
      </w:r>
      <w:r>
        <w:t>53</w:t>
      </w:r>
      <w:r>
        <w:fldChar w:fldCharType="end"/>
      </w:r>
    </w:p>
    <w:p w14:paraId="6C0E3B37" w14:textId="0F861036" w:rsidR="00735BB9" w:rsidRDefault="00735BB9">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_Toc67730591 \h </w:instrText>
      </w:r>
      <w:r>
        <w:fldChar w:fldCharType="separate"/>
      </w:r>
      <w:r>
        <w:t>53</w:t>
      </w:r>
      <w:r>
        <w:fldChar w:fldCharType="end"/>
      </w:r>
    </w:p>
    <w:p w14:paraId="79029D98" w14:textId="5D01907D" w:rsidR="00735BB9" w:rsidRDefault="00735BB9">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_Toc67730592 \h </w:instrText>
      </w:r>
      <w:r>
        <w:fldChar w:fldCharType="separate"/>
      </w:r>
      <w:r>
        <w:t>53</w:t>
      </w:r>
      <w:r>
        <w:fldChar w:fldCharType="end"/>
      </w:r>
    </w:p>
    <w:p w14:paraId="7464D0B8" w14:textId="6A0F83EA" w:rsidR="00735BB9" w:rsidRDefault="00735BB9">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_Toc67730593 \h </w:instrText>
      </w:r>
      <w:r>
        <w:fldChar w:fldCharType="separate"/>
      </w:r>
      <w:r>
        <w:t>54</w:t>
      </w:r>
      <w:r>
        <w:fldChar w:fldCharType="end"/>
      </w:r>
    </w:p>
    <w:p w14:paraId="5AA81076" w14:textId="7DEA9F30" w:rsidR="00735BB9" w:rsidRDefault="00735BB9">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_Toc67730594 \h </w:instrText>
      </w:r>
      <w:r>
        <w:fldChar w:fldCharType="separate"/>
      </w:r>
      <w:r>
        <w:t>54</w:t>
      </w:r>
      <w:r>
        <w:fldChar w:fldCharType="end"/>
      </w:r>
    </w:p>
    <w:p w14:paraId="7C8C752D" w14:textId="5E44D9B7" w:rsidR="00735BB9" w:rsidRDefault="00735BB9">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_Toc67730595 \h </w:instrText>
      </w:r>
      <w:r>
        <w:fldChar w:fldCharType="separate"/>
      </w:r>
      <w:r>
        <w:t>54</w:t>
      </w:r>
      <w:r>
        <w:fldChar w:fldCharType="end"/>
      </w:r>
    </w:p>
    <w:p w14:paraId="33783848" w14:textId="4D7CE99C" w:rsidR="00735BB9" w:rsidRDefault="00735BB9">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 xml:space="preserve">Resource: Scscf </w:t>
      </w:r>
      <w:r>
        <w:rPr>
          <w:lang w:eastAsia="zh-CN"/>
        </w:rPr>
        <w:t>Restoration</w:t>
      </w:r>
      <w:r>
        <w:t xml:space="preserve"> </w:t>
      </w:r>
      <w:r>
        <w:rPr>
          <w:lang w:eastAsia="zh-CN"/>
        </w:rPr>
        <w:t>Information</w:t>
      </w:r>
      <w:r>
        <w:tab/>
      </w:r>
      <w:r>
        <w:fldChar w:fldCharType="begin" w:fldLock="1"/>
      </w:r>
      <w:r>
        <w:instrText xml:space="preserve"> PAGEREF _Toc67730596 \h </w:instrText>
      </w:r>
      <w:r>
        <w:fldChar w:fldCharType="separate"/>
      </w:r>
      <w:r>
        <w:t>55</w:t>
      </w:r>
      <w:r>
        <w:fldChar w:fldCharType="end"/>
      </w:r>
    </w:p>
    <w:p w14:paraId="26140297" w14:textId="2DB6F168" w:rsidR="00735BB9" w:rsidRDefault="00735BB9">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_Toc67730597 \h </w:instrText>
      </w:r>
      <w:r>
        <w:fldChar w:fldCharType="separate"/>
      </w:r>
      <w:r>
        <w:t>55</w:t>
      </w:r>
      <w:r>
        <w:fldChar w:fldCharType="end"/>
      </w:r>
    </w:p>
    <w:p w14:paraId="68B42BED" w14:textId="48BF5207" w:rsidR="00735BB9" w:rsidRDefault="00735BB9">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_Toc67730598 \h </w:instrText>
      </w:r>
      <w:r>
        <w:fldChar w:fldCharType="separate"/>
      </w:r>
      <w:r>
        <w:t>55</w:t>
      </w:r>
      <w:r>
        <w:fldChar w:fldCharType="end"/>
      </w:r>
    </w:p>
    <w:p w14:paraId="63061177" w14:textId="6EE2DF37" w:rsidR="00735BB9" w:rsidRDefault="00735BB9">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_Toc67730599 \h </w:instrText>
      </w:r>
      <w:r>
        <w:fldChar w:fldCharType="separate"/>
      </w:r>
      <w:r>
        <w:t>55</w:t>
      </w:r>
      <w:r>
        <w:fldChar w:fldCharType="end"/>
      </w:r>
    </w:p>
    <w:p w14:paraId="7AD8F16C" w14:textId="38DF097F" w:rsidR="00735BB9" w:rsidRDefault="00735BB9">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_Toc67730600 \h </w:instrText>
      </w:r>
      <w:r>
        <w:fldChar w:fldCharType="separate"/>
      </w:r>
      <w:r>
        <w:t>55</w:t>
      </w:r>
      <w:r>
        <w:fldChar w:fldCharType="end"/>
      </w:r>
    </w:p>
    <w:p w14:paraId="6FB2AB5A" w14:textId="75F1F80F" w:rsidR="00735BB9" w:rsidRDefault="00735BB9">
      <w:pPr>
        <w:pStyle w:val="TOC6"/>
        <w:rPr>
          <w:rFonts w:asciiTheme="minorHAnsi" w:eastAsiaTheme="minorEastAsia" w:hAnsiTheme="minorHAnsi" w:cstheme="minorBidi"/>
          <w:sz w:val="22"/>
          <w:szCs w:val="22"/>
          <w:lang w:eastAsia="en-GB"/>
        </w:rPr>
      </w:pPr>
      <w:r>
        <w:t>6.1.3.3.3.2</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_Toc67730601 \h </w:instrText>
      </w:r>
      <w:r>
        <w:fldChar w:fldCharType="separate"/>
      </w:r>
      <w:r>
        <w:t>55</w:t>
      </w:r>
      <w:r>
        <w:fldChar w:fldCharType="end"/>
      </w:r>
    </w:p>
    <w:p w14:paraId="346483EC" w14:textId="55991735" w:rsidR="00735BB9" w:rsidRDefault="00735BB9">
      <w:pPr>
        <w:pStyle w:val="TOC6"/>
        <w:rPr>
          <w:rFonts w:asciiTheme="minorHAnsi" w:eastAsiaTheme="minorEastAsia" w:hAnsiTheme="minorHAnsi" w:cstheme="minorBidi"/>
          <w:sz w:val="22"/>
          <w:szCs w:val="22"/>
          <w:lang w:eastAsia="en-GB"/>
        </w:rPr>
      </w:pPr>
      <w:r>
        <w:t>6.1.3.3.3.3</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_Toc67730602 \h </w:instrText>
      </w:r>
      <w:r>
        <w:fldChar w:fldCharType="separate"/>
      </w:r>
      <w:r>
        <w:t>56</w:t>
      </w:r>
      <w:r>
        <w:fldChar w:fldCharType="end"/>
      </w:r>
    </w:p>
    <w:p w14:paraId="0F25C1B0" w14:textId="0F75E80F" w:rsidR="00735BB9" w:rsidRDefault="00735BB9">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_Toc67730603 \h </w:instrText>
      </w:r>
      <w:r>
        <w:fldChar w:fldCharType="separate"/>
      </w:r>
      <w:r>
        <w:t>57</w:t>
      </w:r>
      <w:r>
        <w:fldChar w:fldCharType="end"/>
      </w:r>
    </w:p>
    <w:p w14:paraId="36844552" w14:textId="5596A964" w:rsidR="00735BB9" w:rsidRDefault="00735BB9">
      <w:pPr>
        <w:pStyle w:val="TOC4"/>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_Toc67730604 \h </w:instrText>
      </w:r>
      <w:r>
        <w:fldChar w:fldCharType="separate"/>
      </w:r>
      <w:r>
        <w:t>57</w:t>
      </w:r>
      <w:r>
        <w:fldChar w:fldCharType="end"/>
      </w:r>
    </w:p>
    <w:p w14:paraId="0B64201A" w14:textId="38CF32AB" w:rsidR="00735BB9" w:rsidRDefault="00735BB9">
      <w:pPr>
        <w:pStyle w:val="TOC4"/>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Operation: Authorize</w:t>
      </w:r>
      <w:r>
        <w:tab/>
      </w:r>
      <w:r>
        <w:fldChar w:fldCharType="begin" w:fldLock="1"/>
      </w:r>
      <w:r>
        <w:instrText xml:space="preserve"> PAGEREF _Toc67730605 \h </w:instrText>
      </w:r>
      <w:r>
        <w:fldChar w:fldCharType="separate"/>
      </w:r>
      <w:r>
        <w:t>57</w:t>
      </w:r>
      <w:r>
        <w:fldChar w:fldCharType="end"/>
      </w:r>
    </w:p>
    <w:p w14:paraId="1B303999" w14:textId="0CDA0435" w:rsidR="00735BB9" w:rsidRDefault="00735BB9">
      <w:pPr>
        <w:pStyle w:val="TOC5"/>
        <w:rPr>
          <w:rFonts w:asciiTheme="minorHAnsi" w:eastAsiaTheme="minorEastAsia" w:hAnsiTheme="minorHAnsi" w:cstheme="minorBidi"/>
          <w:sz w:val="22"/>
          <w:szCs w:val="22"/>
          <w:lang w:eastAsia="en-GB"/>
        </w:rPr>
      </w:pPr>
      <w:r>
        <w:t>6.1.4.2.1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_Toc67730606 \h </w:instrText>
      </w:r>
      <w:r>
        <w:fldChar w:fldCharType="separate"/>
      </w:r>
      <w:r>
        <w:t>57</w:t>
      </w:r>
      <w:r>
        <w:fldChar w:fldCharType="end"/>
      </w:r>
    </w:p>
    <w:p w14:paraId="241E663F" w14:textId="1CF0BB09" w:rsidR="00735BB9" w:rsidRDefault="00735BB9">
      <w:pPr>
        <w:pStyle w:val="TOC5"/>
        <w:rPr>
          <w:rFonts w:asciiTheme="minorHAnsi" w:eastAsiaTheme="minorEastAsia" w:hAnsiTheme="minorHAnsi" w:cstheme="minorBidi"/>
          <w:sz w:val="22"/>
          <w:szCs w:val="22"/>
          <w:lang w:eastAsia="en-GB"/>
        </w:rPr>
      </w:pPr>
      <w:r>
        <w:t>6.1.4.2.2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_Toc67730607 \h </w:instrText>
      </w:r>
      <w:r>
        <w:fldChar w:fldCharType="separate"/>
      </w:r>
      <w:r>
        <w:t>57</w:t>
      </w:r>
      <w:r>
        <w:fldChar w:fldCharType="end"/>
      </w:r>
    </w:p>
    <w:p w14:paraId="3D453330" w14:textId="5D04D96E" w:rsidR="00735BB9" w:rsidRDefault="00735BB9">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_Toc67730608 \h </w:instrText>
      </w:r>
      <w:r>
        <w:fldChar w:fldCharType="separate"/>
      </w:r>
      <w:r>
        <w:t>58</w:t>
      </w:r>
      <w:r>
        <w:fldChar w:fldCharType="end"/>
      </w:r>
    </w:p>
    <w:p w14:paraId="22C98A09" w14:textId="037DB8A7" w:rsidR="00735BB9" w:rsidRDefault="00735BB9">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_Toc67730609 \h </w:instrText>
      </w:r>
      <w:r>
        <w:fldChar w:fldCharType="separate"/>
      </w:r>
      <w:r>
        <w:t>58</w:t>
      </w:r>
      <w:r>
        <w:fldChar w:fldCharType="end"/>
      </w:r>
    </w:p>
    <w:p w14:paraId="28C14DB1" w14:textId="7EC4CEF1" w:rsidR="00735BB9" w:rsidRDefault="00735BB9">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_Toc67730610 \h </w:instrText>
      </w:r>
      <w:r>
        <w:fldChar w:fldCharType="separate"/>
      </w:r>
      <w:r>
        <w:t>58</w:t>
      </w:r>
      <w:r>
        <w:fldChar w:fldCharType="end"/>
      </w:r>
    </w:p>
    <w:p w14:paraId="1ACE51A6" w14:textId="5815614C" w:rsidR="00735BB9" w:rsidRDefault="00735BB9">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_Toc67730611 \h </w:instrText>
      </w:r>
      <w:r>
        <w:fldChar w:fldCharType="separate"/>
      </w:r>
      <w:r>
        <w:t>59</w:t>
      </w:r>
      <w:r>
        <w:fldChar w:fldCharType="end"/>
      </w:r>
    </w:p>
    <w:p w14:paraId="781F18AE" w14:textId="4272444E" w:rsidR="00735BB9" w:rsidRDefault="00735BB9">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_Toc67730612 \h </w:instrText>
      </w:r>
      <w:r>
        <w:fldChar w:fldCharType="separate"/>
      </w:r>
      <w:r>
        <w:t>59</w:t>
      </w:r>
      <w:r>
        <w:fldChar w:fldCharType="end"/>
      </w:r>
    </w:p>
    <w:p w14:paraId="5C02C112" w14:textId="58037EC8" w:rsidR="00735BB9" w:rsidRDefault="00735BB9">
      <w:pPr>
        <w:pStyle w:val="TOC4"/>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Structured data types</w:t>
      </w:r>
      <w:r>
        <w:tab/>
      </w:r>
      <w:r>
        <w:fldChar w:fldCharType="begin" w:fldLock="1"/>
      </w:r>
      <w:r>
        <w:instrText xml:space="preserve"> PAGEREF _Toc67730613 \h </w:instrText>
      </w:r>
      <w:r>
        <w:fldChar w:fldCharType="separate"/>
      </w:r>
      <w:r>
        <w:t>59</w:t>
      </w:r>
      <w:r>
        <w:fldChar w:fldCharType="end"/>
      </w:r>
    </w:p>
    <w:p w14:paraId="70B5C519" w14:textId="0C2C3C71" w:rsidR="00735BB9" w:rsidRDefault="00735BB9">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_Toc67730614 \h </w:instrText>
      </w:r>
      <w:r>
        <w:fldChar w:fldCharType="separate"/>
      </w:r>
      <w:r>
        <w:t>59</w:t>
      </w:r>
      <w:r>
        <w:fldChar w:fldCharType="end"/>
      </w:r>
    </w:p>
    <w:p w14:paraId="08575010" w14:textId="055E0F0A" w:rsidR="00735BB9" w:rsidRDefault="00735BB9">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sidRPr="00291584">
        <w:rPr>
          <w:rFonts w:eastAsia="SimSun"/>
        </w:rPr>
        <w:t>Authorization</w:t>
      </w:r>
      <w:r>
        <w:t>Request</w:t>
      </w:r>
      <w:r>
        <w:tab/>
      </w:r>
      <w:r>
        <w:fldChar w:fldCharType="begin" w:fldLock="1"/>
      </w:r>
      <w:r>
        <w:instrText xml:space="preserve"> PAGEREF _Toc67730615 \h </w:instrText>
      </w:r>
      <w:r>
        <w:fldChar w:fldCharType="separate"/>
      </w:r>
      <w:r>
        <w:t>60</w:t>
      </w:r>
      <w:r>
        <w:fldChar w:fldCharType="end"/>
      </w:r>
    </w:p>
    <w:p w14:paraId="18A73295" w14:textId="604363AC" w:rsidR="00735BB9" w:rsidRDefault="00735BB9">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AuthorizationResponse</w:t>
      </w:r>
      <w:r>
        <w:tab/>
      </w:r>
      <w:r>
        <w:fldChar w:fldCharType="begin" w:fldLock="1"/>
      </w:r>
      <w:r>
        <w:instrText xml:space="preserve"> PAGEREF _Toc67730616 \h </w:instrText>
      </w:r>
      <w:r>
        <w:fldChar w:fldCharType="separate"/>
      </w:r>
      <w:r>
        <w:t>60</w:t>
      </w:r>
      <w:r>
        <w:fldChar w:fldCharType="end"/>
      </w:r>
    </w:p>
    <w:p w14:paraId="614C3D84" w14:textId="2EFF4112" w:rsidR="00735BB9" w:rsidRDefault="00735BB9">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Scscf</w:t>
      </w:r>
      <w:r>
        <w:rPr>
          <w:lang w:eastAsia="zh-CN"/>
        </w:rPr>
        <w:t>Restoration</w:t>
      </w:r>
      <w:r>
        <w:t>Info</w:t>
      </w:r>
      <w:r>
        <w:tab/>
      </w:r>
      <w:r>
        <w:fldChar w:fldCharType="begin" w:fldLock="1"/>
      </w:r>
      <w:r>
        <w:instrText xml:space="preserve"> PAGEREF _Toc67730617 \h </w:instrText>
      </w:r>
      <w:r>
        <w:fldChar w:fldCharType="separate"/>
      </w:r>
      <w:r>
        <w:t>60</w:t>
      </w:r>
      <w:r>
        <w:fldChar w:fldCharType="end"/>
      </w:r>
    </w:p>
    <w:p w14:paraId="44E0E46B" w14:textId="7125430C" w:rsidR="00735BB9" w:rsidRDefault="00735BB9">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Scscf</w:t>
      </w:r>
      <w:r>
        <w:rPr>
          <w:lang w:eastAsia="zh-CN"/>
        </w:rPr>
        <w:t>Restoration</w:t>
      </w:r>
      <w:r>
        <w:t>InfoRequest</w:t>
      </w:r>
      <w:r>
        <w:tab/>
      </w:r>
      <w:r>
        <w:fldChar w:fldCharType="begin" w:fldLock="1"/>
      </w:r>
      <w:r>
        <w:instrText xml:space="preserve"> PAGEREF _Toc67730618 \h </w:instrText>
      </w:r>
      <w:r>
        <w:fldChar w:fldCharType="separate"/>
      </w:r>
      <w:r>
        <w:t>61</w:t>
      </w:r>
      <w:r>
        <w:fldChar w:fldCharType="end"/>
      </w:r>
    </w:p>
    <w:p w14:paraId="02A7B331" w14:textId="1F5597CB" w:rsidR="00735BB9" w:rsidRDefault="00735BB9">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Scscf</w:t>
      </w:r>
      <w:r>
        <w:rPr>
          <w:lang w:eastAsia="zh-CN"/>
        </w:rPr>
        <w:t>Restoration</w:t>
      </w:r>
      <w:r>
        <w:t>InfoResponse</w:t>
      </w:r>
      <w:r>
        <w:tab/>
      </w:r>
      <w:r>
        <w:fldChar w:fldCharType="begin" w:fldLock="1"/>
      </w:r>
      <w:r>
        <w:instrText xml:space="preserve"> PAGEREF _Toc67730619 \h </w:instrText>
      </w:r>
      <w:r>
        <w:fldChar w:fldCharType="separate"/>
      </w:r>
      <w:r>
        <w:t>61</w:t>
      </w:r>
      <w:r>
        <w:fldChar w:fldCharType="end"/>
      </w:r>
    </w:p>
    <w:p w14:paraId="76921BDD" w14:textId="3F359AF1" w:rsidR="00735BB9" w:rsidRDefault="00735BB9">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 xml:space="preserve">Type: </w:t>
      </w:r>
      <w:r w:rsidRPr="00291584">
        <w:rPr>
          <w:lang w:val="en-US" w:eastAsia="zh-CN"/>
        </w:rPr>
        <w:t>RestorationInfo</w:t>
      </w:r>
      <w:r>
        <w:tab/>
      </w:r>
      <w:r>
        <w:fldChar w:fldCharType="begin" w:fldLock="1"/>
      </w:r>
      <w:r>
        <w:instrText xml:space="preserve"> PAGEREF _Toc67730620 \h </w:instrText>
      </w:r>
      <w:r>
        <w:fldChar w:fldCharType="separate"/>
      </w:r>
      <w:r>
        <w:t>61</w:t>
      </w:r>
      <w:r>
        <w:fldChar w:fldCharType="end"/>
      </w:r>
    </w:p>
    <w:p w14:paraId="5E43EEE9" w14:textId="22C50EE9" w:rsidR="00735BB9" w:rsidRDefault="00735BB9">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Ue</w:t>
      </w:r>
      <w:r w:rsidRPr="00291584">
        <w:rPr>
          <w:lang w:val="en-US" w:eastAsia="zh-CN"/>
        </w:rPr>
        <w:t>SubscriptionInfo</w:t>
      </w:r>
      <w:r>
        <w:tab/>
      </w:r>
      <w:r>
        <w:fldChar w:fldCharType="begin" w:fldLock="1"/>
      </w:r>
      <w:r>
        <w:instrText xml:space="preserve"> PAGEREF _Toc67730621 \h </w:instrText>
      </w:r>
      <w:r>
        <w:fldChar w:fldCharType="separate"/>
      </w:r>
      <w:r>
        <w:t>61</w:t>
      </w:r>
      <w:r>
        <w:fldChar w:fldCharType="end"/>
      </w:r>
    </w:p>
    <w:p w14:paraId="6F315AB3" w14:textId="76A3E7C2" w:rsidR="00735BB9" w:rsidRDefault="00735BB9">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 xml:space="preserve">Type: </w:t>
      </w:r>
      <w:r w:rsidRPr="00291584">
        <w:rPr>
          <w:lang w:val="en-US" w:eastAsia="zh-CN"/>
        </w:rPr>
        <w:t>PcscfSubscriptionInfo</w:t>
      </w:r>
      <w:r>
        <w:tab/>
      </w:r>
      <w:r>
        <w:fldChar w:fldCharType="begin" w:fldLock="1"/>
      </w:r>
      <w:r>
        <w:instrText xml:space="preserve"> PAGEREF _Toc67730622 \h </w:instrText>
      </w:r>
      <w:r>
        <w:fldChar w:fldCharType="separate"/>
      </w:r>
      <w:r>
        <w:t>62</w:t>
      </w:r>
      <w:r>
        <w:fldChar w:fldCharType="end"/>
      </w:r>
    </w:p>
    <w:p w14:paraId="5371811C" w14:textId="4312ECD4" w:rsidR="00735BB9" w:rsidRDefault="00735BB9">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ScscfRegistration</w:t>
      </w:r>
      <w:r>
        <w:tab/>
      </w:r>
      <w:r>
        <w:fldChar w:fldCharType="begin" w:fldLock="1"/>
      </w:r>
      <w:r>
        <w:instrText xml:space="preserve"> PAGEREF _Toc67730623 \h </w:instrText>
      </w:r>
      <w:r>
        <w:fldChar w:fldCharType="separate"/>
      </w:r>
      <w:r>
        <w:t>63</w:t>
      </w:r>
      <w:r>
        <w:fldChar w:fldCharType="end"/>
      </w:r>
    </w:p>
    <w:p w14:paraId="4472E138" w14:textId="463C03DB" w:rsidR="00735BB9" w:rsidRDefault="00735BB9">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ExtendedProblemDetails</w:t>
      </w:r>
      <w:r>
        <w:tab/>
      </w:r>
      <w:r>
        <w:fldChar w:fldCharType="begin" w:fldLock="1"/>
      </w:r>
      <w:r>
        <w:instrText xml:space="preserve"> PAGEREF _Toc67730624 \h </w:instrText>
      </w:r>
      <w:r>
        <w:fldChar w:fldCharType="separate"/>
      </w:r>
      <w:r>
        <w:t>65</w:t>
      </w:r>
      <w:r>
        <w:fldChar w:fldCharType="end"/>
      </w:r>
    </w:p>
    <w:p w14:paraId="0636F737" w14:textId="7DF79A10" w:rsidR="00735BB9" w:rsidRDefault="00735BB9">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AdditionalInfo</w:t>
      </w:r>
      <w:r>
        <w:tab/>
      </w:r>
      <w:r>
        <w:fldChar w:fldCharType="begin" w:fldLock="1"/>
      </w:r>
      <w:r>
        <w:instrText xml:space="preserve"> PAGEREF _Toc67730625 \h </w:instrText>
      </w:r>
      <w:r>
        <w:fldChar w:fldCharType="separate"/>
      </w:r>
      <w:r>
        <w:t>65</w:t>
      </w:r>
      <w:r>
        <w:fldChar w:fldCharType="end"/>
      </w:r>
    </w:p>
    <w:p w14:paraId="05B6B29B" w14:textId="412EB863" w:rsidR="00735BB9" w:rsidRDefault="00735BB9">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_Toc67730626 \h </w:instrText>
      </w:r>
      <w:r>
        <w:fldChar w:fldCharType="separate"/>
      </w:r>
      <w:r>
        <w:t>65</w:t>
      </w:r>
      <w:r>
        <w:fldChar w:fldCharType="end"/>
      </w:r>
    </w:p>
    <w:p w14:paraId="4CEE8B92" w14:textId="23F79516" w:rsidR="00735BB9" w:rsidRDefault="00735BB9">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DeregistrationReason</w:t>
      </w:r>
      <w:r>
        <w:tab/>
      </w:r>
      <w:r>
        <w:fldChar w:fldCharType="begin" w:fldLock="1"/>
      </w:r>
      <w:r>
        <w:instrText xml:space="preserve"> PAGEREF _Toc67730627 \h </w:instrText>
      </w:r>
      <w:r>
        <w:fldChar w:fldCharType="separate"/>
      </w:r>
      <w:r>
        <w:t>66</w:t>
      </w:r>
      <w:r>
        <w:fldChar w:fldCharType="end"/>
      </w:r>
    </w:p>
    <w:p w14:paraId="766D40C5" w14:textId="61A65DB0" w:rsidR="00735BB9" w:rsidRDefault="00735BB9">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291584">
        <w:rPr>
          <w:lang w:val="en-US"/>
        </w:rPr>
        <w:t>EmergencyRegisteredIdentity</w:t>
      </w:r>
      <w:r>
        <w:tab/>
      </w:r>
      <w:r>
        <w:fldChar w:fldCharType="begin" w:fldLock="1"/>
      </w:r>
      <w:r>
        <w:instrText xml:space="preserve"> PAGEREF _Toc67730628 \h </w:instrText>
      </w:r>
      <w:r>
        <w:fldChar w:fldCharType="separate"/>
      </w:r>
      <w:r>
        <w:t>66</w:t>
      </w:r>
      <w:r>
        <w:fldChar w:fldCharType="end"/>
      </w:r>
    </w:p>
    <w:p w14:paraId="585AB283" w14:textId="14A7D9AB" w:rsidR="00735BB9" w:rsidRDefault="00735BB9">
      <w:pPr>
        <w:pStyle w:val="TOC4"/>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Simple data types and enumerations</w:t>
      </w:r>
      <w:r>
        <w:tab/>
      </w:r>
      <w:r>
        <w:fldChar w:fldCharType="begin" w:fldLock="1"/>
      </w:r>
      <w:r>
        <w:instrText xml:space="preserve"> PAGEREF _Toc67730629 \h </w:instrText>
      </w:r>
      <w:r>
        <w:fldChar w:fldCharType="separate"/>
      </w:r>
      <w:r>
        <w:t>66</w:t>
      </w:r>
      <w:r>
        <w:fldChar w:fldCharType="end"/>
      </w:r>
    </w:p>
    <w:p w14:paraId="2A7F29A0" w14:textId="283E21F0" w:rsidR="00735BB9" w:rsidRDefault="00735BB9">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_Toc67730630 \h </w:instrText>
      </w:r>
      <w:r>
        <w:fldChar w:fldCharType="separate"/>
      </w:r>
      <w:r>
        <w:t>66</w:t>
      </w:r>
      <w:r>
        <w:fldChar w:fldCharType="end"/>
      </w:r>
    </w:p>
    <w:p w14:paraId="6B6CB763" w14:textId="37C7C612" w:rsidR="00735BB9" w:rsidRDefault="00735BB9">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_Toc67730631 \h </w:instrText>
      </w:r>
      <w:r>
        <w:fldChar w:fldCharType="separate"/>
      </w:r>
      <w:r>
        <w:t>66</w:t>
      </w:r>
      <w:r>
        <w:fldChar w:fldCharType="end"/>
      </w:r>
    </w:p>
    <w:p w14:paraId="44C4501E" w14:textId="730FDF74" w:rsidR="00735BB9" w:rsidRDefault="00735BB9">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AuthorizationType</w:t>
      </w:r>
      <w:r>
        <w:tab/>
      </w:r>
      <w:r>
        <w:fldChar w:fldCharType="begin" w:fldLock="1"/>
      </w:r>
      <w:r>
        <w:instrText xml:space="preserve"> PAGEREF _Toc67730632 \h </w:instrText>
      </w:r>
      <w:r>
        <w:fldChar w:fldCharType="separate"/>
      </w:r>
      <w:r>
        <w:t>66</w:t>
      </w:r>
      <w:r>
        <w:fldChar w:fldCharType="end"/>
      </w:r>
    </w:p>
    <w:p w14:paraId="3A42722E" w14:textId="54F9F6E4" w:rsidR="00735BB9" w:rsidRDefault="00735BB9">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AuthorizationResult</w:t>
      </w:r>
      <w:r>
        <w:tab/>
      </w:r>
      <w:r>
        <w:fldChar w:fldCharType="begin" w:fldLock="1"/>
      </w:r>
      <w:r>
        <w:instrText xml:space="preserve"> PAGEREF _Toc67730633 \h </w:instrText>
      </w:r>
      <w:r>
        <w:fldChar w:fldCharType="separate"/>
      </w:r>
      <w:r>
        <w:t>66</w:t>
      </w:r>
      <w:r>
        <w:fldChar w:fldCharType="end"/>
      </w:r>
    </w:p>
    <w:p w14:paraId="22231C0A" w14:textId="4401BF6D" w:rsidR="00735BB9" w:rsidRDefault="00735BB9">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ImsRegistrationType</w:t>
      </w:r>
      <w:r>
        <w:tab/>
      </w:r>
      <w:r>
        <w:fldChar w:fldCharType="begin" w:fldLock="1"/>
      </w:r>
      <w:r>
        <w:instrText xml:space="preserve"> PAGEREF _Toc67730634 \h </w:instrText>
      </w:r>
      <w:r>
        <w:fldChar w:fldCharType="separate"/>
      </w:r>
      <w:r>
        <w:t>67</w:t>
      </w:r>
      <w:r>
        <w:fldChar w:fldCharType="end"/>
      </w:r>
    </w:p>
    <w:p w14:paraId="37F7707E" w14:textId="431AF22B" w:rsidR="00735BB9" w:rsidRDefault="00735BB9">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LooseRouteIndication</w:t>
      </w:r>
      <w:r>
        <w:tab/>
      </w:r>
      <w:r>
        <w:fldChar w:fldCharType="begin" w:fldLock="1"/>
      </w:r>
      <w:r>
        <w:instrText xml:space="preserve"> PAGEREF _Toc67730635 \h </w:instrText>
      </w:r>
      <w:r>
        <w:fldChar w:fldCharType="separate"/>
      </w:r>
      <w:r>
        <w:t>67</w:t>
      </w:r>
      <w:r>
        <w:fldChar w:fldCharType="end"/>
      </w:r>
    </w:p>
    <w:p w14:paraId="2AA368D7" w14:textId="031FF86E" w:rsidR="00735BB9" w:rsidRDefault="00735BB9">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DeregistrationReasonCode</w:t>
      </w:r>
      <w:r>
        <w:tab/>
      </w:r>
      <w:r>
        <w:fldChar w:fldCharType="begin" w:fldLock="1"/>
      </w:r>
      <w:r>
        <w:instrText xml:space="preserve"> PAGEREF _Toc67730636 \h </w:instrText>
      </w:r>
      <w:r>
        <w:fldChar w:fldCharType="separate"/>
      </w:r>
      <w:r>
        <w:t>67</w:t>
      </w:r>
      <w:r>
        <w:fldChar w:fldCharType="end"/>
      </w:r>
    </w:p>
    <w:p w14:paraId="59F9DC7E" w14:textId="27B58225" w:rsidR="00735BB9" w:rsidRDefault="00735BB9">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rPr>
          <w:lang w:eastAsia="zh-CN"/>
        </w:rPr>
        <w:t>Data types describing alternative data types or combinations of data types</w:t>
      </w:r>
      <w:r>
        <w:tab/>
      </w:r>
      <w:r>
        <w:fldChar w:fldCharType="begin" w:fldLock="1"/>
      </w:r>
      <w:r>
        <w:instrText xml:space="preserve"> PAGEREF _Toc67730637 \h </w:instrText>
      </w:r>
      <w:r>
        <w:fldChar w:fldCharType="separate"/>
      </w:r>
      <w:r>
        <w:t>68</w:t>
      </w:r>
      <w:r>
        <w:fldChar w:fldCharType="end"/>
      </w:r>
    </w:p>
    <w:p w14:paraId="618CA630" w14:textId="4BBBBEBC" w:rsidR="00735BB9" w:rsidRDefault="00735BB9">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_Toc67730638 \h </w:instrText>
      </w:r>
      <w:r>
        <w:fldChar w:fldCharType="separate"/>
      </w:r>
      <w:r>
        <w:t>68</w:t>
      </w:r>
      <w:r>
        <w:fldChar w:fldCharType="end"/>
      </w:r>
    </w:p>
    <w:p w14:paraId="6BD06629" w14:textId="0883818B" w:rsidR="00735BB9" w:rsidRDefault="00735BB9">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_Toc67730639 \h </w:instrText>
      </w:r>
      <w:r>
        <w:fldChar w:fldCharType="separate"/>
      </w:r>
      <w:r>
        <w:t>68</w:t>
      </w:r>
      <w:r>
        <w:fldChar w:fldCharType="end"/>
      </w:r>
    </w:p>
    <w:p w14:paraId="34EC3439" w14:textId="123DF2B5" w:rsidR="00735BB9" w:rsidRDefault="00735BB9">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_Toc67730640 \h </w:instrText>
      </w:r>
      <w:r>
        <w:fldChar w:fldCharType="separate"/>
      </w:r>
      <w:r>
        <w:t>68</w:t>
      </w:r>
      <w:r>
        <w:fldChar w:fldCharType="end"/>
      </w:r>
    </w:p>
    <w:p w14:paraId="649C35F6" w14:textId="5BF09CB9" w:rsidR="00735BB9" w:rsidRDefault="00735BB9">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_Toc67730641 \h </w:instrText>
      </w:r>
      <w:r>
        <w:fldChar w:fldCharType="separate"/>
      </w:r>
      <w:r>
        <w:t>68</w:t>
      </w:r>
      <w:r>
        <w:fldChar w:fldCharType="end"/>
      </w:r>
    </w:p>
    <w:p w14:paraId="57CF149A" w14:textId="6295C8AD" w:rsidR="00735BB9" w:rsidRDefault="00735BB9">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rPr>
          <w:lang w:eastAsia="zh-CN"/>
        </w:rPr>
        <w:t>Feature negotiation</w:t>
      </w:r>
      <w:r>
        <w:tab/>
      </w:r>
      <w:r>
        <w:fldChar w:fldCharType="begin" w:fldLock="1"/>
      </w:r>
      <w:r>
        <w:instrText xml:space="preserve"> PAGEREF _Toc67730642 \h </w:instrText>
      </w:r>
      <w:r>
        <w:fldChar w:fldCharType="separate"/>
      </w:r>
      <w:r>
        <w:t>69</w:t>
      </w:r>
      <w:r>
        <w:fldChar w:fldCharType="end"/>
      </w:r>
    </w:p>
    <w:p w14:paraId="3E5649E9" w14:textId="4E07DCE4" w:rsidR="00735BB9" w:rsidRDefault="00735BB9">
      <w:pPr>
        <w:pStyle w:val="TOC3"/>
        <w:rPr>
          <w:rFonts w:asciiTheme="minorHAnsi" w:eastAsiaTheme="minorEastAsia" w:hAnsiTheme="minorHAnsi" w:cstheme="minorBidi"/>
          <w:sz w:val="22"/>
          <w:szCs w:val="22"/>
          <w:lang w:eastAsia="en-GB"/>
        </w:rPr>
      </w:pPr>
      <w:r w:rsidRPr="00735BB9">
        <w:t>6.1.9</w:t>
      </w:r>
      <w:r w:rsidRPr="00735BB9">
        <w:rPr>
          <w:rFonts w:asciiTheme="minorHAnsi" w:eastAsiaTheme="minorEastAsia" w:hAnsiTheme="minorHAnsi" w:cstheme="minorBidi"/>
          <w:sz w:val="22"/>
          <w:szCs w:val="22"/>
          <w:lang w:eastAsia="en-GB"/>
        </w:rPr>
        <w:tab/>
      </w:r>
      <w:r w:rsidRPr="00291584">
        <w:rPr>
          <w:lang w:val="en-US"/>
        </w:rPr>
        <w:t>Security</w:t>
      </w:r>
      <w:r>
        <w:tab/>
      </w:r>
      <w:r>
        <w:fldChar w:fldCharType="begin" w:fldLock="1"/>
      </w:r>
      <w:r>
        <w:instrText xml:space="preserve"> PAGEREF _Toc67730643 \h </w:instrText>
      </w:r>
      <w:r>
        <w:fldChar w:fldCharType="separate"/>
      </w:r>
      <w:r>
        <w:t>69</w:t>
      </w:r>
      <w:r>
        <w:fldChar w:fldCharType="end"/>
      </w:r>
    </w:p>
    <w:p w14:paraId="0F5E540D" w14:textId="1A9ED006" w:rsidR="00735BB9" w:rsidRDefault="00735BB9">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Nhss_imsSubscriberDataManagement Service API</w:t>
      </w:r>
      <w:r>
        <w:tab/>
      </w:r>
      <w:r>
        <w:fldChar w:fldCharType="begin" w:fldLock="1"/>
      </w:r>
      <w:r>
        <w:instrText xml:space="preserve"> PAGEREF _Toc67730644 \h </w:instrText>
      </w:r>
      <w:r>
        <w:fldChar w:fldCharType="separate"/>
      </w:r>
      <w:r>
        <w:t>70</w:t>
      </w:r>
      <w:r>
        <w:fldChar w:fldCharType="end"/>
      </w:r>
    </w:p>
    <w:p w14:paraId="30CB397C" w14:textId="30B0E220" w:rsidR="00735BB9" w:rsidRDefault="00735BB9">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_Toc67730645 \h </w:instrText>
      </w:r>
      <w:r>
        <w:fldChar w:fldCharType="separate"/>
      </w:r>
      <w:r>
        <w:t>70</w:t>
      </w:r>
      <w:r>
        <w:fldChar w:fldCharType="end"/>
      </w:r>
    </w:p>
    <w:p w14:paraId="7F691DD0" w14:textId="70AE78E3" w:rsidR="00735BB9" w:rsidRDefault="00735BB9">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_Toc67730646 \h </w:instrText>
      </w:r>
      <w:r>
        <w:fldChar w:fldCharType="separate"/>
      </w:r>
      <w:r>
        <w:t>70</w:t>
      </w:r>
      <w:r>
        <w:fldChar w:fldCharType="end"/>
      </w:r>
    </w:p>
    <w:p w14:paraId="7EA9B79C" w14:textId="1A3D01E4" w:rsidR="00735BB9" w:rsidRDefault="00735BB9">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_Toc67730647 \h </w:instrText>
      </w:r>
      <w:r>
        <w:fldChar w:fldCharType="separate"/>
      </w:r>
      <w:r>
        <w:t>70</w:t>
      </w:r>
      <w:r>
        <w:fldChar w:fldCharType="end"/>
      </w:r>
    </w:p>
    <w:p w14:paraId="4FF5D009" w14:textId="3FDD80FD" w:rsidR="00735BB9" w:rsidRDefault="00735BB9">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_Toc67730648 \h </w:instrText>
      </w:r>
      <w:r>
        <w:fldChar w:fldCharType="separate"/>
      </w:r>
      <w:r>
        <w:t>70</w:t>
      </w:r>
      <w:r>
        <w:fldChar w:fldCharType="end"/>
      </w:r>
    </w:p>
    <w:p w14:paraId="243AC68F" w14:textId="4A640EE1" w:rsidR="00735BB9" w:rsidRDefault="00735BB9">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_Toc67730649 \h </w:instrText>
      </w:r>
      <w:r>
        <w:fldChar w:fldCharType="separate"/>
      </w:r>
      <w:r>
        <w:t>70</w:t>
      </w:r>
      <w:r>
        <w:fldChar w:fldCharType="end"/>
      </w:r>
    </w:p>
    <w:p w14:paraId="7DE014E4" w14:textId="0DC3505C" w:rsidR="00735BB9" w:rsidRDefault="00735BB9">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_Toc67730650 \h </w:instrText>
      </w:r>
      <w:r>
        <w:fldChar w:fldCharType="separate"/>
      </w:r>
      <w:r>
        <w:t>70</w:t>
      </w:r>
      <w:r>
        <w:fldChar w:fldCharType="end"/>
      </w:r>
    </w:p>
    <w:p w14:paraId="188E70D5" w14:textId="1696F344" w:rsidR="00735BB9" w:rsidRDefault="00735BB9">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_Toc67730651 \h </w:instrText>
      </w:r>
      <w:r>
        <w:fldChar w:fldCharType="separate"/>
      </w:r>
      <w:r>
        <w:t>70</w:t>
      </w:r>
      <w:r>
        <w:fldChar w:fldCharType="end"/>
      </w:r>
    </w:p>
    <w:p w14:paraId="2B8B548D" w14:textId="35185BF1" w:rsidR="00735BB9" w:rsidRDefault="00735BB9">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_Toc67730652 \h </w:instrText>
      </w:r>
      <w:r>
        <w:fldChar w:fldCharType="separate"/>
      </w:r>
      <w:r>
        <w:t>70</w:t>
      </w:r>
      <w:r>
        <w:fldChar w:fldCharType="end"/>
      </w:r>
    </w:p>
    <w:p w14:paraId="1B376F67" w14:textId="0A93AA0A" w:rsidR="00735BB9" w:rsidRDefault="00735BB9">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_Toc67730653 \h </w:instrText>
      </w:r>
      <w:r>
        <w:fldChar w:fldCharType="separate"/>
      </w:r>
      <w:r>
        <w:t>71</w:t>
      </w:r>
      <w:r>
        <w:fldChar w:fldCharType="end"/>
      </w:r>
    </w:p>
    <w:p w14:paraId="38B99584" w14:textId="63AB1A6E" w:rsidR="00735BB9" w:rsidRDefault="00735BB9">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_Toc67730654 \h </w:instrText>
      </w:r>
      <w:r>
        <w:fldChar w:fldCharType="separate"/>
      </w:r>
      <w:r>
        <w:t>71</w:t>
      </w:r>
      <w:r>
        <w:fldChar w:fldCharType="end"/>
      </w:r>
    </w:p>
    <w:p w14:paraId="42A9AD4A" w14:textId="7EAD61AF" w:rsidR="00735BB9" w:rsidRDefault="00735BB9">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IMS Associated Identities</w:t>
      </w:r>
      <w:r>
        <w:tab/>
      </w:r>
      <w:r>
        <w:fldChar w:fldCharType="begin" w:fldLock="1"/>
      </w:r>
      <w:r>
        <w:instrText xml:space="preserve"> PAGEREF _Toc67730655 \h </w:instrText>
      </w:r>
      <w:r>
        <w:fldChar w:fldCharType="separate"/>
      </w:r>
      <w:r>
        <w:t>74</w:t>
      </w:r>
      <w:r>
        <w:fldChar w:fldCharType="end"/>
      </w:r>
    </w:p>
    <w:p w14:paraId="0269BC8A" w14:textId="49291006" w:rsidR="00735BB9" w:rsidRDefault="00735BB9">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_Toc67730656 \h </w:instrText>
      </w:r>
      <w:r>
        <w:fldChar w:fldCharType="separate"/>
      </w:r>
      <w:r>
        <w:t>74</w:t>
      </w:r>
      <w:r>
        <w:fldChar w:fldCharType="end"/>
      </w:r>
    </w:p>
    <w:p w14:paraId="2D72A6A4" w14:textId="4B14FBA6" w:rsidR="00735BB9" w:rsidRDefault="00735BB9">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_Toc67730657 \h </w:instrText>
      </w:r>
      <w:r>
        <w:fldChar w:fldCharType="separate"/>
      </w:r>
      <w:r>
        <w:t>75</w:t>
      </w:r>
      <w:r>
        <w:fldChar w:fldCharType="end"/>
      </w:r>
    </w:p>
    <w:p w14:paraId="226FB760" w14:textId="0ED2582E" w:rsidR="00735BB9" w:rsidRDefault="00735BB9">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_Toc67730658 \h </w:instrText>
      </w:r>
      <w:r>
        <w:fldChar w:fldCharType="separate"/>
      </w:r>
      <w:r>
        <w:t>75</w:t>
      </w:r>
      <w:r>
        <w:fldChar w:fldCharType="end"/>
      </w:r>
    </w:p>
    <w:p w14:paraId="32DAA788" w14:textId="0287E237" w:rsidR="00735BB9" w:rsidRDefault="00735BB9">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_Toc67730659 \h </w:instrText>
      </w:r>
      <w:r>
        <w:fldChar w:fldCharType="separate"/>
      </w:r>
      <w:r>
        <w:t>75</w:t>
      </w:r>
      <w:r>
        <w:fldChar w:fldCharType="end"/>
      </w:r>
    </w:p>
    <w:p w14:paraId="0959D517" w14:textId="09BF98AF" w:rsidR="00735BB9" w:rsidRDefault="00735BB9">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MSISDNS</w:t>
      </w:r>
      <w:r>
        <w:tab/>
      </w:r>
      <w:r>
        <w:fldChar w:fldCharType="begin" w:fldLock="1"/>
      </w:r>
      <w:r>
        <w:instrText xml:space="preserve"> PAGEREF _Toc67730660 \h </w:instrText>
      </w:r>
      <w:r>
        <w:fldChar w:fldCharType="separate"/>
      </w:r>
      <w:r>
        <w:t>75</w:t>
      </w:r>
      <w:r>
        <w:fldChar w:fldCharType="end"/>
      </w:r>
    </w:p>
    <w:p w14:paraId="56508E2C" w14:textId="142FFBF4" w:rsidR="00735BB9" w:rsidRDefault="00735BB9">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_Toc67730661 \h </w:instrText>
      </w:r>
      <w:r>
        <w:fldChar w:fldCharType="separate"/>
      </w:r>
      <w:r>
        <w:t>75</w:t>
      </w:r>
      <w:r>
        <w:fldChar w:fldCharType="end"/>
      </w:r>
    </w:p>
    <w:p w14:paraId="6B6B1E60" w14:textId="233342C4" w:rsidR="00735BB9" w:rsidRDefault="00735BB9">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_Toc67730662 \h </w:instrText>
      </w:r>
      <w:r>
        <w:fldChar w:fldCharType="separate"/>
      </w:r>
      <w:r>
        <w:t>76</w:t>
      </w:r>
      <w:r>
        <w:fldChar w:fldCharType="end"/>
      </w:r>
    </w:p>
    <w:p w14:paraId="07793467" w14:textId="7180F518" w:rsidR="00735BB9" w:rsidRDefault="00735BB9">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_Toc67730663 \h </w:instrText>
      </w:r>
      <w:r>
        <w:fldChar w:fldCharType="separate"/>
      </w:r>
      <w:r>
        <w:t>76</w:t>
      </w:r>
      <w:r>
        <w:fldChar w:fldCharType="end"/>
      </w:r>
    </w:p>
    <w:p w14:paraId="4FDBF9B5" w14:textId="0C9E1F15" w:rsidR="00735BB9" w:rsidRDefault="00735BB9">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_Toc67730664 \h </w:instrText>
      </w:r>
      <w:r>
        <w:fldChar w:fldCharType="separate"/>
      </w:r>
      <w:r>
        <w:t>76</w:t>
      </w:r>
      <w:r>
        <w:fldChar w:fldCharType="end"/>
      </w:r>
    </w:p>
    <w:p w14:paraId="450767A0" w14:textId="6123E00B" w:rsidR="00735BB9" w:rsidRDefault="00735BB9">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S-CSCF Capabilities</w:t>
      </w:r>
      <w:r>
        <w:tab/>
      </w:r>
      <w:r>
        <w:fldChar w:fldCharType="begin" w:fldLock="1"/>
      </w:r>
      <w:r>
        <w:instrText xml:space="preserve"> PAGEREF _Toc67730665 \h </w:instrText>
      </w:r>
      <w:r>
        <w:fldChar w:fldCharType="separate"/>
      </w:r>
      <w:r>
        <w:t>76</w:t>
      </w:r>
      <w:r>
        <w:fldChar w:fldCharType="end"/>
      </w:r>
    </w:p>
    <w:p w14:paraId="481F3AEB" w14:textId="3AA035C3" w:rsidR="00735BB9" w:rsidRDefault="00735BB9">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_Toc67730666 \h </w:instrText>
      </w:r>
      <w:r>
        <w:fldChar w:fldCharType="separate"/>
      </w:r>
      <w:r>
        <w:t>76</w:t>
      </w:r>
      <w:r>
        <w:fldChar w:fldCharType="end"/>
      </w:r>
    </w:p>
    <w:p w14:paraId="71242262" w14:textId="55CFF2FE" w:rsidR="00735BB9" w:rsidRDefault="00735BB9">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_Toc67730667 \h </w:instrText>
      </w:r>
      <w:r>
        <w:fldChar w:fldCharType="separate"/>
      </w:r>
      <w:r>
        <w:t>77</w:t>
      </w:r>
      <w:r>
        <w:fldChar w:fldCharType="end"/>
      </w:r>
    </w:p>
    <w:p w14:paraId="124801B7" w14:textId="43C89219" w:rsidR="00735BB9" w:rsidRDefault="00735BB9">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_Toc67730668 \h </w:instrText>
      </w:r>
      <w:r>
        <w:fldChar w:fldCharType="separate"/>
      </w:r>
      <w:r>
        <w:t>77</w:t>
      </w:r>
      <w:r>
        <w:fldChar w:fldCharType="end"/>
      </w:r>
    </w:p>
    <w:p w14:paraId="6F76838C" w14:textId="429CC22B" w:rsidR="00735BB9" w:rsidRDefault="00735BB9">
      <w:pPr>
        <w:pStyle w:val="TOC6"/>
        <w:rPr>
          <w:rFonts w:asciiTheme="minorHAnsi" w:eastAsiaTheme="minorEastAsia" w:hAnsiTheme="minorHAnsi" w:cstheme="minorBidi"/>
          <w:sz w:val="22"/>
          <w:szCs w:val="22"/>
          <w:lang w:eastAsia="en-GB"/>
        </w:rPr>
      </w:pPr>
      <w:r>
        <w:t>6.2.3.4.3.1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_Toc67730669 \h </w:instrText>
      </w:r>
      <w:r>
        <w:fldChar w:fldCharType="separate"/>
      </w:r>
      <w:r>
        <w:t>77</w:t>
      </w:r>
      <w:r>
        <w:fldChar w:fldCharType="end"/>
      </w:r>
    </w:p>
    <w:p w14:paraId="30A1894C" w14:textId="53BAB3BF" w:rsidR="00735BB9" w:rsidRDefault="00735BB9">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IMS Profile Data</w:t>
      </w:r>
      <w:r>
        <w:tab/>
      </w:r>
      <w:r>
        <w:fldChar w:fldCharType="begin" w:fldLock="1"/>
      </w:r>
      <w:r>
        <w:instrText xml:space="preserve"> PAGEREF _Toc67730670 \h </w:instrText>
      </w:r>
      <w:r>
        <w:fldChar w:fldCharType="separate"/>
      </w:r>
      <w:r>
        <w:t>77</w:t>
      </w:r>
      <w:r>
        <w:fldChar w:fldCharType="end"/>
      </w:r>
    </w:p>
    <w:p w14:paraId="401CF0C4" w14:textId="5FBB272D" w:rsidR="00735BB9" w:rsidRDefault="00735BB9">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_Toc67730671 \h </w:instrText>
      </w:r>
      <w:r>
        <w:fldChar w:fldCharType="separate"/>
      </w:r>
      <w:r>
        <w:t>77</w:t>
      </w:r>
      <w:r>
        <w:fldChar w:fldCharType="end"/>
      </w:r>
    </w:p>
    <w:p w14:paraId="314D65F9" w14:textId="7A136E5A" w:rsidR="00735BB9" w:rsidRDefault="00735BB9">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_Toc67730672 \h </w:instrText>
      </w:r>
      <w:r>
        <w:fldChar w:fldCharType="separate"/>
      </w:r>
      <w:r>
        <w:t>78</w:t>
      </w:r>
      <w:r>
        <w:fldChar w:fldCharType="end"/>
      </w:r>
    </w:p>
    <w:p w14:paraId="014DC1F9" w14:textId="2F7FD00F" w:rsidR="00735BB9" w:rsidRDefault="00735BB9">
      <w:pPr>
        <w:pStyle w:val="TOC5"/>
        <w:rPr>
          <w:rFonts w:asciiTheme="minorHAnsi" w:eastAsiaTheme="minorEastAsia" w:hAnsiTheme="minorHAnsi" w:cstheme="minorBidi"/>
          <w:sz w:val="22"/>
          <w:szCs w:val="22"/>
          <w:lang w:eastAsia="en-GB"/>
        </w:rPr>
      </w:pPr>
      <w:r>
        <w:t>6.2.3.5.3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_Toc67730673 \h </w:instrText>
      </w:r>
      <w:r>
        <w:fldChar w:fldCharType="separate"/>
      </w:r>
      <w:r>
        <w:t>78</w:t>
      </w:r>
      <w:r>
        <w:fldChar w:fldCharType="end"/>
      </w:r>
    </w:p>
    <w:p w14:paraId="1F172FFF" w14:textId="331ABF40" w:rsidR="00735BB9" w:rsidRDefault="00735BB9">
      <w:pPr>
        <w:pStyle w:val="TOC6"/>
        <w:rPr>
          <w:rFonts w:asciiTheme="minorHAnsi" w:eastAsiaTheme="minorEastAsia" w:hAnsiTheme="minorHAnsi" w:cstheme="minorBidi"/>
          <w:sz w:val="22"/>
          <w:szCs w:val="22"/>
          <w:lang w:eastAsia="en-GB"/>
        </w:rPr>
      </w:pPr>
      <w:r>
        <w:t>6.2.3.5.3.1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_Toc67730674 \h </w:instrText>
      </w:r>
      <w:r>
        <w:fldChar w:fldCharType="separate"/>
      </w:r>
      <w:r>
        <w:t>78</w:t>
      </w:r>
      <w:r>
        <w:fldChar w:fldCharType="end"/>
      </w:r>
    </w:p>
    <w:p w14:paraId="57990880" w14:textId="5892BB4B" w:rsidR="00735BB9" w:rsidRDefault="00735BB9">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Resource: Subscriptions</w:t>
      </w:r>
      <w:r>
        <w:tab/>
      </w:r>
      <w:r>
        <w:fldChar w:fldCharType="begin" w:fldLock="1"/>
      </w:r>
      <w:r>
        <w:instrText xml:space="preserve"> PAGEREF _Toc67730675 \h </w:instrText>
      </w:r>
      <w:r>
        <w:fldChar w:fldCharType="separate"/>
      </w:r>
      <w:r>
        <w:t>79</w:t>
      </w:r>
      <w:r>
        <w:fldChar w:fldCharType="end"/>
      </w:r>
    </w:p>
    <w:p w14:paraId="24E80B0E" w14:textId="6C2CD7E7" w:rsidR="00735BB9" w:rsidRDefault="00735BB9">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_Toc67730676 \h </w:instrText>
      </w:r>
      <w:r>
        <w:fldChar w:fldCharType="separate"/>
      </w:r>
      <w:r>
        <w:t>79</w:t>
      </w:r>
      <w:r>
        <w:fldChar w:fldCharType="end"/>
      </w:r>
    </w:p>
    <w:p w14:paraId="74FCCD22" w14:textId="3DFDC2AE" w:rsidR="00735BB9" w:rsidRDefault="00735BB9">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_Toc67730677 \h </w:instrText>
      </w:r>
      <w:r>
        <w:fldChar w:fldCharType="separate"/>
      </w:r>
      <w:r>
        <w:t>79</w:t>
      </w:r>
      <w:r>
        <w:fldChar w:fldCharType="end"/>
      </w:r>
    </w:p>
    <w:p w14:paraId="21568245" w14:textId="4C2E9A38" w:rsidR="00735BB9" w:rsidRDefault="00735BB9">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_Toc67730678 \h </w:instrText>
      </w:r>
      <w:r>
        <w:fldChar w:fldCharType="separate"/>
      </w:r>
      <w:r>
        <w:t>79</w:t>
      </w:r>
      <w:r>
        <w:fldChar w:fldCharType="end"/>
      </w:r>
    </w:p>
    <w:p w14:paraId="0ED060B8" w14:textId="05195D82" w:rsidR="00735BB9" w:rsidRDefault="00735BB9">
      <w:pPr>
        <w:pStyle w:val="TOC6"/>
        <w:rPr>
          <w:rFonts w:asciiTheme="minorHAnsi" w:eastAsiaTheme="minorEastAsia" w:hAnsiTheme="minorHAnsi" w:cstheme="minorBidi"/>
          <w:sz w:val="22"/>
          <w:szCs w:val="22"/>
          <w:lang w:eastAsia="en-GB"/>
        </w:rPr>
      </w:pPr>
      <w:r>
        <w:t>6.2.3.6.3.1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_Toc67730679 \h </w:instrText>
      </w:r>
      <w:r>
        <w:fldChar w:fldCharType="separate"/>
      </w:r>
      <w:r>
        <w:t>79</w:t>
      </w:r>
      <w:r>
        <w:fldChar w:fldCharType="end"/>
      </w:r>
    </w:p>
    <w:p w14:paraId="6B1B298A" w14:textId="0140C921" w:rsidR="00735BB9" w:rsidRDefault="00735BB9">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_Toc67730680 \h </w:instrText>
      </w:r>
      <w:r>
        <w:fldChar w:fldCharType="separate"/>
      </w:r>
      <w:r>
        <w:t>80</w:t>
      </w:r>
      <w:r>
        <w:fldChar w:fldCharType="end"/>
      </w:r>
    </w:p>
    <w:p w14:paraId="0C1583E7" w14:textId="5A6C795E" w:rsidR="00735BB9" w:rsidRDefault="00735BB9">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_Toc67730681 \h </w:instrText>
      </w:r>
      <w:r>
        <w:fldChar w:fldCharType="separate"/>
      </w:r>
      <w:r>
        <w:t>80</w:t>
      </w:r>
      <w:r>
        <w:fldChar w:fldCharType="end"/>
      </w:r>
    </w:p>
    <w:p w14:paraId="3071F6A2" w14:textId="3928C6DB" w:rsidR="00735BB9" w:rsidRDefault="00735BB9">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_Toc67730682 \h </w:instrText>
      </w:r>
      <w:r>
        <w:fldChar w:fldCharType="separate"/>
      </w:r>
      <w:r>
        <w:t>80</w:t>
      </w:r>
      <w:r>
        <w:fldChar w:fldCharType="end"/>
      </w:r>
    </w:p>
    <w:p w14:paraId="1F0F63CB" w14:textId="7977DE8E" w:rsidR="00735BB9" w:rsidRDefault="00735BB9">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_Toc67730683 \h </w:instrText>
      </w:r>
      <w:r>
        <w:fldChar w:fldCharType="separate"/>
      </w:r>
      <w:r>
        <w:t>80</w:t>
      </w:r>
      <w:r>
        <w:fldChar w:fldCharType="end"/>
      </w:r>
    </w:p>
    <w:p w14:paraId="2C742C67" w14:textId="4A55A426" w:rsidR="00735BB9" w:rsidRDefault="00735BB9">
      <w:pPr>
        <w:pStyle w:val="TOC6"/>
        <w:rPr>
          <w:rFonts w:asciiTheme="minorHAnsi" w:eastAsiaTheme="minorEastAsia" w:hAnsiTheme="minorHAnsi" w:cstheme="minorBidi"/>
          <w:sz w:val="22"/>
          <w:szCs w:val="22"/>
          <w:lang w:eastAsia="en-GB"/>
        </w:rPr>
      </w:pPr>
      <w:r>
        <w:t>6.2.3.7.3.1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_Toc67730684 \h </w:instrText>
      </w:r>
      <w:r>
        <w:fldChar w:fldCharType="separate"/>
      </w:r>
      <w:r>
        <w:t>80</w:t>
      </w:r>
      <w:r>
        <w:fldChar w:fldCharType="end"/>
      </w:r>
    </w:p>
    <w:p w14:paraId="7FD83418" w14:textId="1D8C9A77" w:rsidR="00735BB9" w:rsidRDefault="00735BB9">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_Toc67730685 \h </w:instrText>
      </w:r>
      <w:r>
        <w:fldChar w:fldCharType="separate"/>
      </w:r>
      <w:r>
        <w:t>80</w:t>
      </w:r>
      <w:r>
        <w:fldChar w:fldCharType="end"/>
      </w:r>
    </w:p>
    <w:p w14:paraId="24538444" w14:textId="3129951A" w:rsidR="00735BB9" w:rsidRDefault="00735BB9">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Resource: SharedDataSubscriptions</w:t>
      </w:r>
      <w:r>
        <w:tab/>
      </w:r>
      <w:r>
        <w:fldChar w:fldCharType="begin" w:fldLock="1"/>
      </w:r>
      <w:r>
        <w:instrText xml:space="preserve"> PAGEREF _Toc67730686 \h </w:instrText>
      </w:r>
      <w:r>
        <w:fldChar w:fldCharType="separate"/>
      </w:r>
      <w:r>
        <w:t>81</w:t>
      </w:r>
      <w:r>
        <w:fldChar w:fldCharType="end"/>
      </w:r>
    </w:p>
    <w:p w14:paraId="3305EECF" w14:textId="3810F1AD" w:rsidR="00735BB9" w:rsidRDefault="00735BB9">
      <w:pPr>
        <w:pStyle w:val="TOC5"/>
        <w:rPr>
          <w:rFonts w:asciiTheme="minorHAnsi" w:eastAsiaTheme="minorEastAsia" w:hAnsiTheme="minorHAnsi" w:cstheme="minorBidi"/>
          <w:sz w:val="22"/>
          <w:szCs w:val="22"/>
          <w:lang w:eastAsia="en-GB"/>
        </w:rPr>
      </w:pPr>
      <w:r>
        <w:t>6.2.3.8.1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_Toc67730687 \h </w:instrText>
      </w:r>
      <w:r>
        <w:fldChar w:fldCharType="separate"/>
      </w:r>
      <w:r>
        <w:t>81</w:t>
      </w:r>
      <w:r>
        <w:fldChar w:fldCharType="end"/>
      </w:r>
    </w:p>
    <w:p w14:paraId="05A74755" w14:textId="37783598" w:rsidR="00735BB9" w:rsidRDefault="00735BB9">
      <w:pPr>
        <w:pStyle w:val="TOC5"/>
        <w:rPr>
          <w:rFonts w:asciiTheme="minorHAnsi" w:eastAsiaTheme="minorEastAsia" w:hAnsiTheme="minorHAnsi" w:cstheme="minorBidi"/>
          <w:sz w:val="22"/>
          <w:szCs w:val="22"/>
          <w:lang w:eastAsia="en-GB"/>
        </w:rPr>
      </w:pPr>
      <w:r>
        <w:t>6.2.3.8.2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_Toc67730688 \h </w:instrText>
      </w:r>
      <w:r>
        <w:fldChar w:fldCharType="separate"/>
      </w:r>
      <w:r>
        <w:t>81</w:t>
      </w:r>
      <w:r>
        <w:fldChar w:fldCharType="end"/>
      </w:r>
    </w:p>
    <w:p w14:paraId="7D6829F8" w14:textId="48AFC1B4" w:rsidR="00735BB9" w:rsidRDefault="00735BB9">
      <w:pPr>
        <w:pStyle w:val="TOC5"/>
        <w:rPr>
          <w:rFonts w:asciiTheme="minorHAnsi" w:eastAsiaTheme="minorEastAsia" w:hAnsiTheme="minorHAnsi" w:cstheme="minorBidi"/>
          <w:sz w:val="22"/>
          <w:szCs w:val="22"/>
          <w:lang w:eastAsia="en-GB"/>
        </w:rPr>
      </w:pPr>
      <w:r>
        <w:t>6.2.3.8.3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_Toc67730689 \h </w:instrText>
      </w:r>
      <w:r>
        <w:fldChar w:fldCharType="separate"/>
      </w:r>
      <w:r>
        <w:t>81</w:t>
      </w:r>
      <w:r>
        <w:fldChar w:fldCharType="end"/>
      </w:r>
    </w:p>
    <w:p w14:paraId="201F01BC" w14:textId="49F80961" w:rsidR="00735BB9" w:rsidRDefault="00735BB9">
      <w:pPr>
        <w:pStyle w:val="TOC6"/>
        <w:rPr>
          <w:rFonts w:asciiTheme="minorHAnsi" w:eastAsiaTheme="minorEastAsia" w:hAnsiTheme="minorHAnsi" w:cstheme="minorBidi"/>
          <w:sz w:val="22"/>
          <w:szCs w:val="22"/>
          <w:lang w:eastAsia="en-GB"/>
        </w:rPr>
      </w:pPr>
      <w:r>
        <w:t>6.2.3.8.3.1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_Toc67730690 \h </w:instrText>
      </w:r>
      <w:r>
        <w:fldChar w:fldCharType="separate"/>
      </w:r>
      <w:r>
        <w:t>81</w:t>
      </w:r>
      <w:r>
        <w:fldChar w:fldCharType="end"/>
      </w:r>
    </w:p>
    <w:p w14:paraId="60925FD6" w14:textId="03BE4777" w:rsidR="00735BB9" w:rsidRDefault="00735BB9">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Resource: Shared Data Individual subscription</w:t>
      </w:r>
      <w:r>
        <w:tab/>
      </w:r>
      <w:r>
        <w:fldChar w:fldCharType="begin" w:fldLock="1"/>
      </w:r>
      <w:r>
        <w:instrText xml:space="preserve"> PAGEREF _Toc67730691 \h </w:instrText>
      </w:r>
      <w:r>
        <w:fldChar w:fldCharType="separate"/>
      </w:r>
      <w:r>
        <w:t>82</w:t>
      </w:r>
      <w:r>
        <w:fldChar w:fldCharType="end"/>
      </w:r>
    </w:p>
    <w:p w14:paraId="6A738D13" w14:textId="43DB282C" w:rsidR="00735BB9" w:rsidRDefault="00735BB9">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_Toc67730692 \h </w:instrText>
      </w:r>
      <w:r>
        <w:fldChar w:fldCharType="separate"/>
      </w:r>
      <w:r>
        <w:t>82</w:t>
      </w:r>
      <w:r>
        <w:fldChar w:fldCharType="end"/>
      </w:r>
    </w:p>
    <w:p w14:paraId="6DF8072A" w14:textId="5DC26B6E" w:rsidR="00735BB9" w:rsidRDefault="00735BB9">
      <w:pPr>
        <w:pStyle w:val="TOC5"/>
        <w:rPr>
          <w:rFonts w:asciiTheme="minorHAnsi" w:eastAsiaTheme="minorEastAsia" w:hAnsiTheme="minorHAnsi" w:cstheme="minorBidi"/>
          <w:sz w:val="22"/>
          <w:szCs w:val="22"/>
          <w:lang w:eastAsia="en-GB"/>
        </w:rPr>
      </w:pPr>
      <w:r>
        <w:t>6.2.3.9.2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_Toc67730693 \h </w:instrText>
      </w:r>
      <w:r>
        <w:fldChar w:fldCharType="separate"/>
      </w:r>
      <w:r>
        <w:t>82</w:t>
      </w:r>
      <w:r>
        <w:fldChar w:fldCharType="end"/>
      </w:r>
    </w:p>
    <w:p w14:paraId="5F37BA5C" w14:textId="4E19BA3D" w:rsidR="00735BB9" w:rsidRDefault="00735BB9">
      <w:pPr>
        <w:pStyle w:val="TOC5"/>
        <w:rPr>
          <w:rFonts w:asciiTheme="minorHAnsi" w:eastAsiaTheme="minorEastAsia" w:hAnsiTheme="minorHAnsi" w:cstheme="minorBidi"/>
          <w:sz w:val="22"/>
          <w:szCs w:val="22"/>
          <w:lang w:eastAsia="en-GB"/>
        </w:rPr>
      </w:pPr>
      <w:r>
        <w:t>6.2.3.9.3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_Toc67730694 \h </w:instrText>
      </w:r>
      <w:r>
        <w:fldChar w:fldCharType="separate"/>
      </w:r>
      <w:r>
        <w:t>82</w:t>
      </w:r>
      <w:r>
        <w:fldChar w:fldCharType="end"/>
      </w:r>
    </w:p>
    <w:p w14:paraId="77F54F08" w14:textId="77905CDB" w:rsidR="00735BB9" w:rsidRDefault="00735BB9">
      <w:pPr>
        <w:pStyle w:val="TOC6"/>
        <w:rPr>
          <w:rFonts w:asciiTheme="minorHAnsi" w:eastAsiaTheme="minorEastAsia" w:hAnsiTheme="minorHAnsi" w:cstheme="minorBidi"/>
          <w:sz w:val="22"/>
          <w:szCs w:val="22"/>
          <w:lang w:eastAsia="en-GB"/>
        </w:rPr>
      </w:pPr>
      <w:r>
        <w:t>6.2.3.9.3.1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_Toc67730695 \h </w:instrText>
      </w:r>
      <w:r>
        <w:fldChar w:fldCharType="separate"/>
      </w:r>
      <w:r>
        <w:t>82</w:t>
      </w:r>
      <w:r>
        <w:fldChar w:fldCharType="end"/>
      </w:r>
    </w:p>
    <w:p w14:paraId="18E5F087" w14:textId="72DE84CD" w:rsidR="00735BB9" w:rsidRDefault="00735BB9">
      <w:pPr>
        <w:pStyle w:val="TOC6"/>
        <w:rPr>
          <w:rFonts w:asciiTheme="minorHAnsi" w:eastAsiaTheme="minorEastAsia" w:hAnsiTheme="minorHAnsi" w:cstheme="minorBidi"/>
          <w:sz w:val="22"/>
          <w:szCs w:val="22"/>
          <w:lang w:eastAsia="en-GB"/>
        </w:rPr>
      </w:pPr>
      <w:r>
        <w:t>6.2.3.9.3.2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_Toc67730696 \h </w:instrText>
      </w:r>
      <w:r>
        <w:fldChar w:fldCharType="separate"/>
      </w:r>
      <w:r>
        <w:t>83</w:t>
      </w:r>
      <w:r>
        <w:fldChar w:fldCharType="end"/>
      </w:r>
    </w:p>
    <w:p w14:paraId="48492004" w14:textId="00179A9F" w:rsidR="00735BB9" w:rsidRDefault="00735BB9">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Resource: IMS Registration Status</w:t>
      </w:r>
      <w:r>
        <w:tab/>
      </w:r>
      <w:r>
        <w:fldChar w:fldCharType="begin" w:fldLock="1"/>
      </w:r>
      <w:r>
        <w:instrText xml:space="preserve"> PAGEREF _Toc67730697 \h </w:instrText>
      </w:r>
      <w:r>
        <w:fldChar w:fldCharType="separate"/>
      </w:r>
      <w:r>
        <w:t>84</w:t>
      </w:r>
      <w:r>
        <w:fldChar w:fldCharType="end"/>
      </w:r>
    </w:p>
    <w:p w14:paraId="385E2367" w14:textId="603ED908" w:rsidR="00735BB9" w:rsidRDefault="00735BB9">
      <w:pPr>
        <w:pStyle w:val="TOC5"/>
        <w:rPr>
          <w:rFonts w:asciiTheme="minorHAnsi" w:eastAsiaTheme="minorEastAsia" w:hAnsiTheme="minorHAnsi" w:cstheme="minorBidi"/>
          <w:sz w:val="22"/>
          <w:szCs w:val="22"/>
          <w:lang w:eastAsia="en-GB"/>
        </w:rPr>
      </w:pPr>
      <w:r>
        <w:t>6.2.3.10.1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_Toc67730698 \h </w:instrText>
      </w:r>
      <w:r>
        <w:fldChar w:fldCharType="separate"/>
      </w:r>
      <w:r>
        <w:t>84</w:t>
      </w:r>
      <w:r>
        <w:fldChar w:fldCharType="end"/>
      </w:r>
    </w:p>
    <w:p w14:paraId="0E80FA1E" w14:textId="2D2E31A7" w:rsidR="00735BB9" w:rsidRDefault="00735BB9">
      <w:pPr>
        <w:pStyle w:val="TOC5"/>
        <w:rPr>
          <w:rFonts w:asciiTheme="minorHAnsi" w:eastAsiaTheme="minorEastAsia" w:hAnsiTheme="minorHAnsi" w:cstheme="minorBidi"/>
          <w:sz w:val="22"/>
          <w:szCs w:val="22"/>
          <w:lang w:eastAsia="en-GB"/>
        </w:rPr>
      </w:pPr>
      <w:r>
        <w:t>6.2.3.10.2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_Toc67730699 \h </w:instrText>
      </w:r>
      <w:r>
        <w:fldChar w:fldCharType="separate"/>
      </w:r>
      <w:r>
        <w:t>84</w:t>
      </w:r>
      <w:r>
        <w:fldChar w:fldCharType="end"/>
      </w:r>
    </w:p>
    <w:p w14:paraId="05080042" w14:textId="4CC872DF" w:rsidR="00735BB9" w:rsidRDefault="00735BB9">
      <w:pPr>
        <w:pStyle w:val="TOC5"/>
        <w:rPr>
          <w:rFonts w:asciiTheme="minorHAnsi" w:eastAsiaTheme="minorEastAsia" w:hAnsiTheme="minorHAnsi" w:cstheme="minorBidi"/>
          <w:sz w:val="22"/>
          <w:szCs w:val="22"/>
          <w:lang w:eastAsia="en-GB"/>
        </w:rPr>
      </w:pPr>
      <w:r>
        <w:t>6.2.3.10.3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_Toc67730700 \h </w:instrText>
      </w:r>
      <w:r>
        <w:fldChar w:fldCharType="separate"/>
      </w:r>
      <w:r>
        <w:t>84</w:t>
      </w:r>
      <w:r>
        <w:fldChar w:fldCharType="end"/>
      </w:r>
    </w:p>
    <w:p w14:paraId="1EFE8FA9" w14:textId="55E777B0" w:rsidR="00735BB9" w:rsidRDefault="00735BB9">
      <w:pPr>
        <w:pStyle w:val="TOC6"/>
        <w:rPr>
          <w:rFonts w:asciiTheme="minorHAnsi" w:eastAsiaTheme="minorEastAsia" w:hAnsiTheme="minorHAnsi" w:cstheme="minorBidi"/>
          <w:sz w:val="22"/>
          <w:szCs w:val="22"/>
          <w:lang w:eastAsia="en-GB"/>
        </w:rPr>
      </w:pPr>
      <w:r>
        <w:t>6.2.3.10.3.1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_Toc67730701 \h </w:instrText>
      </w:r>
      <w:r>
        <w:fldChar w:fldCharType="separate"/>
      </w:r>
      <w:r>
        <w:t>84</w:t>
      </w:r>
      <w:r>
        <w:fldChar w:fldCharType="end"/>
      </w:r>
    </w:p>
    <w:p w14:paraId="26DA1C44" w14:textId="6665E946" w:rsidR="00735BB9" w:rsidRDefault="00735BB9">
      <w:pPr>
        <w:pStyle w:val="TOC4"/>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Resource: Service Priority Information</w:t>
      </w:r>
      <w:r>
        <w:tab/>
      </w:r>
      <w:r>
        <w:fldChar w:fldCharType="begin" w:fldLock="1"/>
      </w:r>
      <w:r>
        <w:instrText xml:space="preserve"> PAGEREF _Toc67730702 \h </w:instrText>
      </w:r>
      <w:r>
        <w:fldChar w:fldCharType="separate"/>
      </w:r>
      <w:r>
        <w:t>85</w:t>
      </w:r>
      <w:r>
        <w:fldChar w:fldCharType="end"/>
      </w:r>
    </w:p>
    <w:p w14:paraId="187B1653" w14:textId="3D0A00E1" w:rsidR="00735BB9" w:rsidRDefault="00735BB9">
      <w:pPr>
        <w:pStyle w:val="TOC5"/>
        <w:rPr>
          <w:rFonts w:asciiTheme="minorHAnsi" w:eastAsiaTheme="minorEastAsia" w:hAnsiTheme="minorHAnsi" w:cstheme="minorBidi"/>
          <w:sz w:val="22"/>
          <w:szCs w:val="22"/>
          <w:lang w:eastAsia="en-GB"/>
        </w:rPr>
      </w:pPr>
      <w:r>
        <w:t>6.2.3.11.1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_Toc67730703 \h </w:instrText>
      </w:r>
      <w:r>
        <w:fldChar w:fldCharType="separate"/>
      </w:r>
      <w:r>
        <w:t>85</w:t>
      </w:r>
      <w:r>
        <w:fldChar w:fldCharType="end"/>
      </w:r>
    </w:p>
    <w:p w14:paraId="45143BC7" w14:textId="040DC487" w:rsidR="00735BB9" w:rsidRDefault="00735BB9">
      <w:pPr>
        <w:pStyle w:val="TOC5"/>
        <w:rPr>
          <w:rFonts w:asciiTheme="minorHAnsi" w:eastAsiaTheme="minorEastAsia" w:hAnsiTheme="minorHAnsi" w:cstheme="minorBidi"/>
          <w:sz w:val="22"/>
          <w:szCs w:val="22"/>
          <w:lang w:eastAsia="en-GB"/>
        </w:rPr>
      </w:pPr>
      <w:r>
        <w:t>6.2.3.11.2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_Toc67730704 \h </w:instrText>
      </w:r>
      <w:r>
        <w:fldChar w:fldCharType="separate"/>
      </w:r>
      <w:r>
        <w:t>85</w:t>
      </w:r>
      <w:r>
        <w:fldChar w:fldCharType="end"/>
      </w:r>
    </w:p>
    <w:p w14:paraId="34462207" w14:textId="74408B83" w:rsidR="00735BB9" w:rsidRDefault="00735BB9">
      <w:pPr>
        <w:pStyle w:val="TOC5"/>
        <w:rPr>
          <w:rFonts w:asciiTheme="minorHAnsi" w:eastAsiaTheme="minorEastAsia" w:hAnsiTheme="minorHAnsi" w:cstheme="minorBidi"/>
          <w:sz w:val="22"/>
          <w:szCs w:val="22"/>
          <w:lang w:eastAsia="en-GB"/>
        </w:rPr>
      </w:pPr>
      <w:r>
        <w:t>6.2.3.11.3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_Toc67730705 \h </w:instrText>
      </w:r>
      <w:r>
        <w:fldChar w:fldCharType="separate"/>
      </w:r>
      <w:r>
        <w:t>85</w:t>
      </w:r>
      <w:r>
        <w:fldChar w:fldCharType="end"/>
      </w:r>
    </w:p>
    <w:p w14:paraId="01942D21" w14:textId="39ECA025" w:rsidR="00735BB9" w:rsidRDefault="00735BB9">
      <w:pPr>
        <w:pStyle w:val="TOC6"/>
        <w:rPr>
          <w:rFonts w:asciiTheme="minorHAnsi" w:eastAsiaTheme="minorEastAsia" w:hAnsiTheme="minorHAnsi" w:cstheme="minorBidi"/>
          <w:sz w:val="22"/>
          <w:szCs w:val="22"/>
          <w:lang w:eastAsia="en-GB"/>
        </w:rPr>
      </w:pPr>
      <w:r>
        <w:t>6.2.3.11.3.1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_Toc67730706 \h </w:instrText>
      </w:r>
      <w:r>
        <w:fldChar w:fldCharType="separate"/>
      </w:r>
      <w:r>
        <w:t>85</w:t>
      </w:r>
      <w:r>
        <w:fldChar w:fldCharType="end"/>
      </w:r>
    </w:p>
    <w:p w14:paraId="2C940283" w14:textId="59FD47C8" w:rsidR="00735BB9" w:rsidRDefault="00735BB9">
      <w:pPr>
        <w:pStyle w:val="TOC4"/>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Resource: Initial Filter Criteria</w:t>
      </w:r>
      <w:r>
        <w:tab/>
      </w:r>
      <w:r>
        <w:fldChar w:fldCharType="begin" w:fldLock="1"/>
      </w:r>
      <w:r>
        <w:instrText xml:space="preserve"> PAGEREF _Toc67730707 \h </w:instrText>
      </w:r>
      <w:r>
        <w:fldChar w:fldCharType="separate"/>
      </w:r>
      <w:r>
        <w:t>86</w:t>
      </w:r>
      <w:r>
        <w:fldChar w:fldCharType="end"/>
      </w:r>
    </w:p>
    <w:p w14:paraId="453125EB" w14:textId="62667E6A" w:rsidR="00735BB9" w:rsidRDefault="00735BB9">
      <w:pPr>
        <w:pStyle w:val="TOC5"/>
        <w:rPr>
          <w:rFonts w:asciiTheme="minorHAnsi" w:eastAsiaTheme="minorEastAsia" w:hAnsiTheme="minorHAnsi" w:cstheme="minorBidi"/>
          <w:sz w:val="22"/>
          <w:szCs w:val="22"/>
          <w:lang w:eastAsia="en-GB"/>
        </w:rPr>
      </w:pPr>
      <w:r>
        <w:t>6.2.3.12.1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_Toc67730708 \h </w:instrText>
      </w:r>
      <w:r>
        <w:fldChar w:fldCharType="separate"/>
      </w:r>
      <w:r>
        <w:t>86</w:t>
      </w:r>
      <w:r>
        <w:fldChar w:fldCharType="end"/>
      </w:r>
    </w:p>
    <w:p w14:paraId="098894E9" w14:textId="34E5B5A3" w:rsidR="00735BB9" w:rsidRDefault="00735BB9">
      <w:pPr>
        <w:pStyle w:val="TOC5"/>
        <w:rPr>
          <w:rFonts w:asciiTheme="minorHAnsi" w:eastAsiaTheme="minorEastAsia" w:hAnsiTheme="minorHAnsi" w:cstheme="minorBidi"/>
          <w:sz w:val="22"/>
          <w:szCs w:val="22"/>
          <w:lang w:eastAsia="en-GB"/>
        </w:rPr>
      </w:pPr>
      <w:r>
        <w:t>6.2.3.12.2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_Toc67730709 \h </w:instrText>
      </w:r>
      <w:r>
        <w:fldChar w:fldCharType="separate"/>
      </w:r>
      <w:r>
        <w:t>86</w:t>
      </w:r>
      <w:r>
        <w:fldChar w:fldCharType="end"/>
      </w:r>
    </w:p>
    <w:p w14:paraId="57C5530F" w14:textId="10A81443" w:rsidR="00735BB9" w:rsidRDefault="00735BB9">
      <w:pPr>
        <w:pStyle w:val="TOC5"/>
        <w:rPr>
          <w:rFonts w:asciiTheme="minorHAnsi" w:eastAsiaTheme="minorEastAsia" w:hAnsiTheme="minorHAnsi" w:cstheme="minorBidi"/>
          <w:sz w:val="22"/>
          <w:szCs w:val="22"/>
          <w:lang w:eastAsia="en-GB"/>
        </w:rPr>
      </w:pPr>
      <w:r>
        <w:t>6.2.3.12.3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_Toc67730710 \h </w:instrText>
      </w:r>
      <w:r>
        <w:fldChar w:fldCharType="separate"/>
      </w:r>
      <w:r>
        <w:t>86</w:t>
      </w:r>
      <w:r>
        <w:fldChar w:fldCharType="end"/>
      </w:r>
    </w:p>
    <w:p w14:paraId="48104AEE" w14:textId="52E65166" w:rsidR="00735BB9" w:rsidRDefault="00735BB9">
      <w:pPr>
        <w:pStyle w:val="TOC6"/>
        <w:rPr>
          <w:rFonts w:asciiTheme="minorHAnsi" w:eastAsiaTheme="minorEastAsia" w:hAnsiTheme="minorHAnsi" w:cstheme="minorBidi"/>
          <w:sz w:val="22"/>
          <w:szCs w:val="22"/>
          <w:lang w:eastAsia="en-GB"/>
        </w:rPr>
      </w:pPr>
      <w:r>
        <w:t>6.2.3.12.3.1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_Toc67730711 \h </w:instrText>
      </w:r>
      <w:r>
        <w:fldChar w:fldCharType="separate"/>
      </w:r>
      <w:r>
        <w:t>86</w:t>
      </w:r>
      <w:r>
        <w:fldChar w:fldCharType="end"/>
      </w:r>
    </w:p>
    <w:p w14:paraId="34175631" w14:textId="6E07E7BE" w:rsidR="00735BB9" w:rsidRDefault="00735BB9">
      <w:pPr>
        <w:pStyle w:val="TOC4"/>
        <w:rPr>
          <w:rFonts w:asciiTheme="minorHAnsi" w:eastAsiaTheme="minorEastAsia" w:hAnsiTheme="minorHAnsi" w:cstheme="minorBidi"/>
          <w:sz w:val="22"/>
          <w:szCs w:val="22"/>
          <w:lang w:eastAsia="en-GB"/>
        </w:rPr>
      </w:pPr>
      <w:r>
        <w:t>6.2.3.13</w:t>
      </w:r>
      <w:r>
        <w:rPr>
          <w:rFonts w:asciiTheme="minorHAnsi" w:eastAsiaTheme="minorEastAsia" w:hAnsiTheme="minorHAnsi" w:cstheme="minorBidi"/>
          <w:sz w:val="22"/>
          <w:szCs w:val="22"/>
          <w:lang w:eastAsia="en-GB"/>
        </w:rPr>
        <w:tab/>
      </w:r>
      <w:r>
        <w:t>Resource: IMS Location Data</w:t>
      </w:r>
      <w:r>
        <w:tab/>
      </w:r>
      <w:r>
        <w:fldChar w:fldCharType="begin" w:fldLock="1"/>
      </w:r>
      <w:r>
        <w:instrText xml:space="preserve"> PAGEREF _Toc67730712 \h </w:instrText>
      </w:r>
      <w:r>
        <w:fldChar w:fldCharType="separate"/>
      </w:r>
      <w:r>
        <w:t>87</w:t>
      </w:r>
      <w:r>
        <w:fldChar w:fldCharType="end"/>
      </w:r>
    </w:p>
    <w:p w14:paraId="7E526572" w14:textId="470FEEAD" w:rsidR="00735BB9" w:rsidRDefault="00735BB9">
      <w:pPr>
        <w:pStyle w:val="TOC5"/>
        <w:rPr>
          <w:rFonts w:asciiTheme="minorHAnsi" w:eastAsiaTheme="minorEastAsia" w:hAnsiTheme="minorHAnsi" w:cstheme="minorBidi"/>
          <w:sz w:val="22"/>
          <w:szCs w:val="22"/>
          <w:lang w:eastAsia="en-GB"/>
        </w:rPr>
      </w:pPr>
      <w:r>
        <w:t>6.2.3.13.1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_Toc67730713 \h </w:instrText>
      </w:r>
      <w:r>
        <w:fldChar w:fldCharType="separate"/>
      </w:r>
      <w:r>
        <w:t>87</w:t>
      </w:r>
      <w:r>
        <w:fldChar w:fldCharType="end"/>
      </w:r>
    </w:p>
    <w:p w14:paraId="3A0AC9D7" w14:textId="3D152559" w:rsidR="00735BB9" w:rsidRDefault="00735BB9">
      <w:pPr>
        <w:pStyle w:val="TOC5"/>
        <w:rPr>
          <w:rFonts w:asciiTheme="minorHAnsi" w:eastAsiaTheme="minorEastAsia" w:hAnsiTheme="minorHAnsi" w:cstheme="minorBidi"/>
          <w:sz w:val="22"/>
          <w:szCs w:val="22"/>
          <w:lang w:eastAsia="en-GB"/>
        </w:rPr>
      </w:pPr>
      <w:r>
        <w:t>6.2.3.13.2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_Toc67730714 \h </w:instrText>
      </w:r>
      <w:r>
        <w:fldChar w:fldCharType="separate"/>
      </w:r>
      <w:r>
        <w:t>87</w:t>
      </w:r>
      <w:r>
        <w:fldChar w:fldCharType="end"/>
      </w:r>
    </w:p>
    <w:p w14:paraId="4AEE07A9" w14:textId="0E6FBADD" w:rsidR="00735BB9" w:rsidRDefault="00735BB9">
      <w:pPr>
        <w:pStyle w:val="TOC5"/>
        <w:rPr>
          <w:rFonts w:asciiTheme="minorHAnsi" w:eastAsiaTheme="minorEastAsia" w:hAnsiTheme="minorHAnsi" w:cstheme="minorBidi"/>
          <w:sz w:val="22"/>
          <w:szCs w:val="22"/>
          <w:lang w:eastAsia="en-GB"/>
        </w:rPr>
      </w:pPr>
      <w:r>
        <w:t>6.2.3.13.3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_Toc67730715 \h </w:instrText>
      </w:r>
      <w:r>
        <w:fldChar w:fldCharType="separate"/>
      </w:r>
      <w:r>
        <w:t>87</w:t>
      </w:r>
      <w:r>
        <w:fldChar w:fldCharType="end"/>
      </w:r>
    </w:p>
    <w:p w14:paraId="28A8ADF8" w14:textId="6C6F2AA3" w:rsidR="00735BB9" w:rsidRDefault="00735BB9">
      <w:pPr>
        <w:pStyle w:val="TOC6"/>
        <w:rPr>
          <w:rFonts w:asciiTheme="minorHAnsi" w:eastAsiaTheme="minorEastAsia" w:hAnsiTheme="minorHAnsi" w:cstheme="minorBidi"/>
          <w:sz w:val="22"/>
          <w:szCs w:val="22"/>
          <w:lang w:eastAsia="en-GB"/>
        </w:rPr>
      </w:pPr>
      <w:r>
        <w:t>6.2.3.13.3.1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_Toc67730716 \h </w:instrText>
      </w:r>
      <w:r>
        <w:fldChar w:fldCharType="separate"/>
      </w:r>
      <w:r>
        <w:t>87</w:t>
      </w:r>
      <w:r>
        <w:fldChar w:fldCharType="end"/>
      </w:r>
    </w:p>
    <w:p w14:paraId="6A26D92F" w14:textId="780A6E5B" w:rsidR="00735BB9" w:rsidRDefault="00735BB9">
      <w:pPr>
        <w:pStyle w:val="TOC4"/>
        <w:rPr>
          <w:rFonts w:asciiTheme="minorHAnsi" w:eastAsiaTheme="minorEastAsia" w:hAnsiTheme="minorHAnsi" w:cstheme="minorBidi"/>
          <w:sz w:val="22"/>
          <w:szCs w:val="22"/>
          <w:lang w:eastAsia="en-GB"/>
        </w:rPr>
      </w:pPr>
      <w:r>
        <w:t>6.2.3.14</w:t>
      </w:r>
      <w:r>
        <w:rPr>
          <w:rFonts w:asciiTheme="minorHAnsi" w:eastAsiaTheme="minorEastAsia" w:hAnsiTheme="minorHAnsi" w:cstheme="minorBidi"/>
          <w:sz w:val="22"/>
          <w:szCs w:val="22"/>
          <w:lang w:eastAsia="en-GB"/>
        </w:rPr>
        <w:tab/>
      </w:r>
      <w:r>
        <w:t>Resource: Service Level Trace Information</w:t>
      </w:r>
      <w:r>
        <w:tab/>
      </w:r>
      <w:r>
        <w:fldChar w:fldCharType="begin" w:fldLock="1"/>
      </w:r>
      <w:r>
        <w:instrText xml:space="preserve"> PAGEREF _Toc67730717 \h </w:instrText>
      </w:r>
      <w:r>
        <w:fldChar w:fldCharType="separate"/>
      </w:r>
      <w:r>
        <w:t>88</w:t>
      </w:r>
      <w:r>
        <w:fldChar w:fldCharType="end"/>
      </w:r>
    </w:p>
    <w:p w14:paraId="6F66D4F6" w14:textId="10741A65" w:rsidR="00735BB9" w:rsidRDefault="00735BB9">
      <w:pPr>
        <w:pStyle w:val="TOC5"/>
        <w:rPr>
          <w:rFonts w:asciiTheme="minorHAnsi" w:eastAsiaTheme="minorEastAsia" w:hAnsiTheme="minorHAnsi" w:cstheme="minorBidi"/>
          <w:sz w:val="22"/>
          <w:szCs w:val="22"/>
          <w:lang w:eastAsia="en-GB"/>
        </w:rPr>
      </w:pPr>
      <w:r>
        <w:t>6.2.3.14.1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_Toc67730718 \h </w:instrText>
      </w:r>
      <w:r>
        <w:fldChar w:fldCharType="separate"/>
      </w:r>
      <w:r>
        <w:t>88</w:t>
      </w:r>
      <w:r>
        <w:fldChar w:fldCharType="end"/>
      </w:r>
    </w:p>
    <w:p w14:paraId="5704C8FE" w14:textId="0E11FA45" w:rsidR="00735BB9" w:rsidRDefault="00735BB9">
      <w:pPr>
        <w:pStyle w:val="TOC5"/>
        <w:rPr>
          <w:rFonts w:asciiTheme="minorHAnsi" w:eastAsiaTheme="minorEastAsia" w:hAnsiTheme="minorHAnsi" w:cstheme="minorBidi"/>
          <w:sz w:val="22"/>
          <w:szCs w:val="22"/>
          <w:lang w:eastAsia="en-GB"/>
        </w:rPr>
      </w:pPr>
      <w:r>
        <w:t>6.2.3.14.2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_Toc67730719 \h </w:instrText>
      </w:r>
      <w:r>
        <w:fldChar w:fldCharType="separate"/>
      </w:r>
      <w:r>
        <w:t>88</w:t>
      </w:r>
      <w:r>
        <w:fldChar w:fldCharType="end"/>
      </w:r>
    </w:p>
    <w:p w14:paraId="6D9F9A34" w14:textId="3FA48715" w:rsidR="00735BB9" w:rsidRDefault="00735BB9">
      <w:pPr>
        <w:pStyle w:val="TOC5"/>
        <w:rPr>
          <w:rFonts w:asciiTheme="minorHAnsi" w:eastAsiaTheme="minorEastAsia" w:hAnsiTheme="minorHAnsi" w:cstheme="minorBidi"/>
          <w:sz w:val="22"/>
          <w:szCs w:val="22"/>
          <w:lang w:eastAsia="en-GB"/>
        </w:rPr>
      </w:pPr>
      <w:r>
        <w:t>6.2.3.14.3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_Toc67730720 \h </w:instrText>
      </w:r>
      <w:r>
        <w:fldChar w:fldCharType="separate"/>
      </w:r>
      <w:r>
        <w:t>88</w:t>
      </w:r>
      <w:r>
        <w:fldChar w:fldCharType="end"/>
      </w:r>
    </w:p>
    <w:p w14:paraId="1EEBA63E" w14:textId="1D11CA72" w:rsidR="00735BB9" w:rsidRDefault="00735BB9">
      <w:pPr>
        <w:pStyle w:val="TOC6"/>
        <w:rPr>
          <w:rFonts w:asciiTheme="minorHAnsi" w:eastAsiaTheme="minorEastAsia" w:hAnsiTheme="minorHAnsi" w:cstheme="minorBidi"/>
          <w:sz w:val="22"/>
          <w:szCs w:val="22"/>
          <w:lang w:eastAsia="en-GB"/>
        </w:rPr>
      </w:pPr>
      <w:r>
        <w:t>6.2.3.14.3.1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_Toc67730721 \h </w:instrText>
      </w:r>
      <w:r>
        <w:fldChar w:fldCharType="separate"/>
      </w:r>
      <w:r>
        <w:t>88</w:t>
      </w:r>
      <w:r>
        <w:fldChar w:fldCharType="end"/>
      </w:r>
    </w:p>
    <w:p w14:paraId="51555AFC" w14:textId="21E63574" w:rsidR="00735BB9" w:rsidRDefault="00735BB9">
      <w:pPr>
        <w:pStyle w:val="TOC4"/>
        <w:rPr>
          <w:rFonts w:asciiTheme="minorHAnsi" w:eastAsiaTheme="minorEastAsia" w:hAnsiTheme="minorHAnsi" w:cstheme="minorBidi"/>
          <w:sz w:val="22"/>
          <w:szCs w:val="22"/>
          <w:lang w:eastAsia="en-GB"/>
        </w:rPr>
      </w:pPr>
      <w:r>
        <w:t>6.2.3.15</w:t>
      </w:r>
      <w:r>
        <w:rPr>
          <w:rFonts w:asciiTheme="minorHAnsi" w:eastAsiaTheme="minorEastAsia" w:hAnsiTheme="minorHAnsi" w:cstheme="minorBidi"/>
          <w:sz w:val="22"/>
          <w:szCs w:val="22"/>
          <w:lang w:eastAsia="en-GB"/>
        </w:rPr>
        <w:tab/>
      </w:r>
      <w:r>
        <w:t>Resource: PS location Information</w:t>
      </w:r>
      <w:r>
        <w:tab/>
      </w:r>
      <w:r>
        <w:fldChar w:fldCharType="begin" w:fldLock="1"/>
      </w:r>
      <w:r>
        <w:instrText xml:space="preserve"> PAGEREF _Toc67730722 \h </w:instrText>
      </w:r>
      <w:r>
        <w:fldChar w:fldCharType="separate"/>
      </w:r>
      <w:r>
        <w:t>89</w:t>
      </w:r>
      <w:r>
        <w:fldChar w:fldCharType="end"/>
      </w:r>
    </w:p>
    <w:p w14:paraId="529053CE" w14:textId="24E425B6" w:rsidR="00735BB9" w:rsidRDefault="00735BB9">
      <w:pPr>
        <w:pStyle w:val="TOC5"/>
        <w:rPr>
          <w:rFonts w:asciiTheme="minorHAnsi" w:eastAsiaTheme="minorEastAsia" w:hAnsiTheme="minorHAnsi" w:cstheme="minorBidi"/>
          <w:sz w:val="22"/>
          <w:szCs w:val="22"/>
          <w:lang w:eastAsia="en-GB"/>
        </w:rPr>
      </w:pPr>
      <w:r>
        <w:t>6.2.3.15.1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_Toc67730723 \h </w:instrText>
      </w:r>
      <w:r>
        <w:fldChar w:fldCharType="separate"/>
      </w:r>
      <w:r>
        <w:t>89</w:t>
      </w:r>
      <w:r>
        <w:fldChar w:fldCharType="end"/>
      </w:r>
    </w:p>
    <w:p w14:paraId="05EBF303" w14:textId="619DB501" w:rsidR="00735BB9" w:rsidRDefault="00735BB9">
      <w:pPr>
        <w:pStyle w:val="TOC5"/>
        <w:rPr>
          <w:rFonts w:asciiTheme="minorHAnsi" w:eastAsiaTheme="minorEastAsia" w:hAnsiTheme="minorHAnsi" w:cstheme="minorBidi"/>
          <w:sz w:val="22"/>
          <w:szCs w:val="22"/>
          <w:lang w:eastAsia="en-GB"/>
        </w:rPr>
      </w:pPr>
      <w:r>
        <w:t>6.2.3.15.2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_Toc67730724 \h </w:instrText>
      </w:r>
      <w:r>
        <w:fldChar w:fldCharType="separate"/>
      </w:r>
      <w:r>
        <w:t>89</w:t>
      </w:r>
      <w:r>
        <w:fldChar w:fldCharType="end"/>
      </w:r>
    </w:p>
    <w:p w14:paraId="47D66027" w14:textId="1716619E" w:rsidR="00735BB9" w:rsidRDefault="00735BB9">
      <w:pPr>
        <w:pStyle w:val="TOC5"/>
        <w:rPr>
          <w:rFonts w:asciiTheme="minorHAnsi" w:eastAsiaTheme="minorEastAsia" w:hAnsiTheme="minorHAnsi" w:cstheme="minorBidi"/>
          <w:sz w:val="22"/>
          <w:szCs w:val="22"/>
          <w:lang w:eastAsia="en-GB"/>
        </w:rPr>
      </w:pPr>
      <w:r>
        <w:t>6.2.3.15.3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_Toc67730725 \h </w:instrText>
      </w:r>
      <w:r>
        <w:fldChar w:fldCharType="separate"/>
      </w:r>
      <w:r>
        <w:t>89</w:t>
      </w:r>
      <w:r>
        <w:fldChar w:fldCharType="end"/>
      </w:r>
    </w:p>
    <w:p w14:paraId="06339C80" w14:textId="6EA87FFF" w:rsidR="00735BB9" w:rsidRDefault="00735BB9">
      <w:pPr>
        <w:pStyle w:val="TOC6"/>
        <w:rPr>
          <w:rFonts w:asciiTheme="minorHAnsi" w:eastAsiaTheme="minorEastAsia" w:hAnsiTheme="minorHAnsi" w:cstheme="minorBidi"/>
          <w:sz w:val="22"/>
          <w:szCs w:val="22"/>
          <w:lang w:eastAsia="en-GB"/>
        </w:rPr>
      </w:pPr>
      <w:r>
        <w:t>6.2.3.15.3.1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_Toc67730726 \h </w:instrText>
      </w:r>
      <w:r>
        <w:fldChar w:fldCharType="separate"/>
      </w:r>
      <w:r>
        <w:t>89</w:t>
      </w:r>
      <w:r>
        <w:fldChar w:fldCharType="end"/>
      </w:r>
    </w:p>
    <w:p w14:paraId="0507964C" w14:textId="48D1CBE2" w:rsidR="00735BB9" w:rsidRDefault="00735BB9">
      <w:pPr>
        <w:pStyle w:val="TOC4"/>
        <w:rPr>
          <w:rFonts w:asciiTheme="minorHAnsi" w:eastAsiaTheme="minorEastAsia" w:hAnsiTheme="minorHAnsi" w:cstheme="minorBidi"/>
          <w:sz w:val="22"/>
          <w:szCs w:val="22"/>
          <w:lang w:eastAsia="en-GB"/>
        </w:rPr>
      </w:pPr>
      <w:r>
        <w:t>6.2.3.16</w:t>
      </w:r>
      <w:r>
        <w:rPr>
          <w:rFonts w:asciiTheme="minorHAnsi" w:eastAsiaTheme="minorEastAsia" w:hAnsiTheme="minorHAnsi" w:cstheme="minorBidi"/>
          <w:sz w:val="22"/>
          <w:szCs w:val="22"/>
          <w:lang w:eastAsia="en-GB"/>
        </w:rPr>
        <w:tab/>
      </w:r>
      <w:r>
        <w:t>Resource: CS location Information</w:t>
      </w:r>
      <w:r>
        <w:tab/>
      </w:r>
      <w:r>
        <w:fldChar w:fldCharType="begin" w:fldLock="1"/>
      </w:r>
      <w:r>
        <w:instrText xml:space="preserve"> PAGEREF _Toc67730727 \h </w:instrText>
      </w:r>
      <w:r>
        <w:fldChar w:fldCharType="separate"/>
      </w:r>
      <w:r>
        <w:t>91</w:t>
      </w:r>
      <w:r>
        <w:fldChar w:fldCharType="end"/>
      </w:r>
    </w:p>
    <w:p w14:paraId="0F1D9324" w14:textId="7FDC6B10" w:rsidR="00735BB9" w:rsidRDefault="00735BB9">
      <w:pPr>
        <w:pStyle w:val="TOC5"/>
        <w:rPr>
          <w:rFonts w:asciiTheme="minorHAnsi" w:eastAsiaTheme="minorEastAsia" w:hAnsiTheme="minorHAnsi" w:cstheme="minorBidi"/>
          <w:sz w:val="22"/>
          <w:szCs w:val="22"/>
          <w:lang w:eastAsia="en-GB"/>
        </w:rPr>
      </w:pPr>
      <w:r>
        <w:t>6.2.3.16.1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_Toc67730728 \h </w:instrText>
      </w:r>
      <w:r>
        <w:fldChar w:fldCharType="separate"/>
      </w:r>
      <w:r>
        <w:t>91</w:t>
      </w:r>
      <w:r>
        <w:fldChar w:fldCharType="end"/>
      </w:r>
    </w:p>
    <w:p w14:paraId="7CA28206" w14:textId="6D04A390" w:rsidR="00735BB9" w:rsidRDefault="00735BB9">
      <w:pPr>
        <w:pStyle w:val="TOC5"/>
        <w:rPr>
          <w:rFonts w:asciiTheme="minorHAnsi" w:eastAsiaTheme="minorEastAsia" w:hAnsiTheme="minorHAnsi" w:cstheme="minorBidi"/>
          <w:sz w:val="22"/>
          <w:szCs w:val="22"/>
          <w:lang w:eastAsia="en-GB"/>
        </w:rPr>
      </w:pPr>
      <w:r>
        <w:t>6.2.3.16.2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_Toc67730729 \h </w:instrText>
      </w:r>
      <w:r>
        <w:fldChar w:fldCharType="separate"/>
      </w:r>
      <w:r>
        <w:t>91</w:t>
      </w:r>
      <w:r>
        <w:fldChar w:fldCharType="end"/>
      </w:r>
    </w:p>
    <w:p w14:paraId="016317FF" w14:textId="43E2BBC7" w:rsidR="00735BB9" w:rsidRDefault="00735BB9">
      <w:pPr>
        <w:pStyle w:val="TOC5"/>
        <w:rPr>
          <w:rFonts w:asciiTheme="minorHAnsi" w:eastAsiaTheme="minorEastAsia" w:hAnsiTheme="minorHAnsi" w:cstheme="minorBidi"/>
          <w:sz w:val="22"/>
          <w:szCs w:val="22"/>
          <w:lang w:eastAsia="en-GB"/>
        </w:rPr>
      </w:pPr>
      <w:r>
        <w:t>6.2.3.16.3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_Toc67730730 \h </w:instrText>
      </w:r>
      <w:r>
        <w:fldChar w:fldCharType="separate"/>
      </w:r>
      <w:r>
        <w:t>91</w:t>
      </w:r>
      <w:r>
        <w:fldChar w:fldCharType="end"/>
      </w:r>
    </w:p>
    <w:p w14:paraId="519C2FD5" w14:textId="247F09B7" w:rsidR="00735BB9" w:rsidRDefault="00735BB9">
      <w:pPr>
        <w:pStyle w:val="TOC6"/>
        <w:rPr>
          <w:rFonts w:asciiTheme="minorHAnsi" w:eastAsiaTheme="minorEastAsia" w:hAnsiTheme="minorHAnsi" w:cstheme="minorBidi"/>
          <w:sz w:val="22"/>
          <w:szCs w:val="22"/>
          <w:lang w:eastAsia="en-GB"/>
        </w:rPr>
      </w:pPr>
      <w:r>
        <w:t>6.2.3.16.3.1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_Toc67730731 \h </w:instrText>
      </w:r>
      <w:r>
        <w:fldChar w:fldCharType="separate"/>
      </w:r>
      <w:r>
        <w:t>91</w:t>
      </w:r>
      <w:r>
        <w:fldChar w:fldCharType="end"/>
      </w:r>
    </w:p>
    <w:p w14:paraId="6FE3DFEF" w14:textId="38CF7626" w:rsidR="00735BB9" w:rsidRDefault="00735BB9">
      <w:pPr>
        <w:pStyle w:val="TOC4"/>
        <w:rPr>
          <w:rFonts w:asciiTheme="minorHAnsi" w:eastAsiaTheme="minorEastAsia" w:hAnsiTheme="minorHAnsi" w:cstheme="minorBidi"/>
          <w:sz w:val="22"/>
          <w:szCs w:val="22"/>
          <w:lang w:eastAsia="en-GB"/>
        </w:rPr>
      </w:pPr>
      <w:r>
        <w:t>6.2.3.17</w:t>
      </w:r>
      <w:r>
        <w:rPr>
          <w:rFonts w:asciiTheme="minorHAnsi" w:eastAsiaTheme="minorEastAsia" w:hAnsiTheme="minorHAnsi" w:cstheme="minorBidi"/>
          <w:sz w:val="22"/>
          <w:szCs w:val="22"/>
          <w:lang w:eastAsia="en-GB"/>
        </w:rPr>
        <w:tab/>
      </w:r>
      <w:r>
        <w:t>Resource: SRVCC data</w:t>
      </w:r>
      <w:r>
        <w:tab/>
      </w:r>
      <w:r>
        <w:fldChar w:fldCharType="begin" w:fldLock="1"/>
      </w:r>
      <w:r>
        <w:instrText xml:space="preserve"> PAGEREF _Toc67730732 \h </w:instrText>
      </w:r>
      <w:r>
        <w:fldChar w:fldCharType="separate"/>
      </w:r>
      <w:r>
        <w:t>92</w:t>
      </w:r>
      <w:r>
        <w:fldChar w:fldCharType="end"/>
      </w:r>
    </w:p>
    <w:p w14:paraId="1412CC29" w14:textId="2C0C7237" w:rsidR="00735BB9" w:rsidRDefault="00735BB9">
      <w:pPr>
        <w:pStyle w:val="TOC5"/>
        <w:rPr>
          <w:rFonts w:asciiTheme="minorHAnsi" w:eastAsiaTheme="minorEastAsia" w:hAnsiTheme="minorHAnsi" w:cstheme="minorBidi"/>
          <w:sz w:val="22"/>
          <w:szCs w:val="22"/>
          <w:lang w:eastAsia="en-GB"/>
        </w:rPr>
      </w:pPr>
      <w:r>
        <w:t>6.2.3.17.1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_Toc67730733 \h </w:instrText>
      </w:r>
      <w:r>
        <w:fldChar w:fldCharType="separate"/>
      </w:r>
      <w:r>
        <w:t>92</w:t>
      </w:r>
      <w:r>
        <w:fldChar w:fldCharType="end"/>
      </w:r>
    </w:p>
    <w:p w14:paraId="302F0FF2" w14:textId="150FA0D8" w:rsidR="00735BB9" w:rsidRDefault="00735BB9">
      <w:pPr>
        <w:pStyle w:val="TOC5"/>
        <w:rPr>
          <w:rFonts w:asciiTheme="minorHAnsi" w:eastAsiaTheme="minorEastAsia" w:hAnsiTheme="minorHAnsi" w:cstheme="minorBidi"/>
          <w:sz w:val="22"/>
          <w:szCs w:val="22"/>
          <w:lang w:eastAsia="en-GB"/>
        </w:rPr>
      </w:pPr>
      <w:r>
        <w:t>6.2.3.17.2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_Toc67730734 \h </w:instrText>
      </w:r>
      <w:r>
        <w:fldChar w:fldCharType="separate"/>
      </w:r>
      <w:r>
        <w:t>93</w:t>
      </w:r>
      <w:r>
        <w:fldChar w:fldCharType="end"/>
      </w:r>
    </w:p>
    <w:p w14:paraId="18838298" w14:textId="6C2B9431" w:rsidR="00735BB9" w:rsidRDefault="00735BB9">
      <w:pPr>
        <w:pStyle w:val="TOC5"/>
        <w:rPr>
          <w:rFonts w:asciiTheme="minorHAnsi" w:eastAsiaTheme="minorEastAsia" w:hAnsiTheme="minorHAnsi" w:cstheme="minorBidi"/>
          <w:sz w:val="22"/>
          <w:szCs w:val="22"/>
          <w:lang w:eastAsia="en-GB"/>
        </w:rPr>
      </w:pPr>
      <w:r>
        <w:t>6.2.3.17.3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_Toc67730735 \h </w:instrText>
      </w:r>
      <w:r>
        <w:fldChar w:fldCharType="separate"/>
      </w:r>
      <w:r>
        <w:t>93</w:t>
      </w:r>
      <w:r>
        <w:fldChar w:fldCharType="end"/>
      </w:r>
    </w:p>
    <w:p w14:paraId="0835C63B" w14:textId="4D49A8F4" w:rsidR="00735BB9" w:rsidRDefault="00735BB9">
      <w:pPr>
        <w:pStyle w:val="TOC6"/>
        <w:rPr>
          <w:rFonts w:asciiTheme="minorHAnsi" w:eastAsiaTheme="minorEastAsia" w:hAnsiTheme="minorHAnsi" w:cstheme="minorBidi"/>
          <w:sz w:val="22"/>
          <w:szCs w:val="22"/>
          <w:lang w:eastAsia="en-GB"/>
        </w:rPr>
      </w:pPr>
      <w:r>
        <w:t>6.2.3.17.3.1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_Toc67730736 \h </w:instrText>
      </w:r>
      <w:r>
        <w:fldChar w:fldCharType="separate"/>
      </w:r>
      <w:r>
        <w:t>93</w:t>
      </w:r>
      <w:r>
        <w:fldChar w:fldCharType="end"/>
      </w:r>
    </w:p>
    <w:p w14:paraId="12028414" w14:textId="7631E161" w:rsidR="00735BB9" w:rsidRDefault="00735BB9">
      <w:pPr>
        <w:pStyle w:val="TOC6"/>
        <w:rPr>
          <w:rFonts w:asciiTheme="minorHAnsi" w:eastAsiaTheme="minorEastAsia" w:hAnsiTheme="minorHAnsi" w:cstheme="minorBidi"/>
          <w:sz w:val="22"/>
          <w:szCs w:val="22"/>
          <w:lang w:eastAsia="en-GB"/>
        </w:rPr>
      </w:pPr>
      <w:r>
        <w:t>6.2.3.17.3.2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_Toc67730737 \h </w:instrText>
      </w:r>
      <w:r>
        <w:fldChar w:fldCharType="separate"/>
      </w:r>
      <w:r>
        <w:t>93</w:t>
      </w:r>
      <w:r>
        <w:fldChar w:fldCharType="end"/>
      </w:r>
    </w:p>
    <w:p w14:paraId="0591A10D" w14:textId="53A7224E" w:rsidR="00735BB9" w:rsidRDefault="00735BB9">
      <w:pPr>
        <w:pStyle w:val="TOC4"/>
        <w:rPr>
          <w:rFonts w:asciiTheme="minorHAnsi" w:eastAsiaTheme="minorEastAsia" w:hAnsiTheme="minorHAnsi" w:cstheme="minorBidi"/>
          <w:sz w:val="22"/>
          <w:szCs w:val="22"/>
          <w:lang w:eastAsia="en-GB"/>
        </w:rPr>
      </w:pPr>
      <w:r>
        <w:t>6.2.3.18</w:t>
      </w:r>
      <w:r>
        <w:rPr>
          <w:rFonts w:asciiTheme="minorHAnsi" w:eastAsiaTheme="minorEastAsia" w:hAnsiTheme="minorHAnsi" w:cstheme="minorBidi"/>
          <w:sz w:val="22"/>
          <w:szCs w:val="22"/>
          <w:lang w:eastAsia="en-GB"/>
        </w:rPr>
        <w:tab/>
      </w:r>
      <w:r>
        <w:t>Resource: PSI activation state</w:t>
      </w:r>
      <w:r>
        <w:tab/>
      </w:r>
      <w:r>
        <w:fldChar w:fldCharType="begin" w:fldLock="1"/>
      </w:r>
      <w:r>
        <w:instrText xml:space="preserve"> PAGEREF _Toc67730738 \h </w:instrText>
      </w:r>
      <w:r>
        <w:fldChar w:fldCharType="separate"/>
      </w:r>
      <w:r>
        <w:t>94</w:t>
      </w:r>
      <w:r>
        <w:fldChar w:fldCharType="end"/>
      </w:r>
    </w:p>
    <w:p w14:paraId="3EDC2286" w14:textId="53731833" w:rsidR="00735BB9" w:rsidRDefault="00735BB9">
      <w:pPr>
        <w:pStyle w:val="TOC5"/>
        <w:rPr>
          <w:rFonts w:asciiTheme="minorHAnsi" w:eastAsiaTheme="minorEastAsia" w:hAnsiTheme="minorHAnsi" w:cstheme="minorBidi"/>
          <w:sz w:val="22"/>
          <w:szCs w:val="22"/>
          <w:lang w:eastAsia="en-GB"/>
        </w:rPr>
      </w:pPr>
      <w:r>
        <w:t>6.2.3.18.1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_Toc67730739 \h </w:instrText>
      </w:r>
      <w:r>
        <w:fldChar w:fldCharType="separate"/>
      </w:r>
      <w:r>
        <w:t>94</w:t>
      </w:r>
      <w:r>
        <w:fldChar w:fldCharType="end"/>
      </w:r>
    </w:p>
    <w:p w14:paraId="1E254E5E" w14:textId="4BBFCC8E" w:rsidR="00735BB9" w:rsidRDefault="00735BB9">
      <w:pPr>
        <w:pStyle w:val="TOC5"/>
        <w:rPr>
          <w:rFonts w:asciiTheme="minorHAnsi" w:eastAsiaTheme="minorEastAsia" w:hAnsiTheme="minorHAnsi" w:cstheme="minorBidi"/>
          <w:sz w:val="22"/>
          <w:szCs w:val="22"/>
          <w:lang w:eastAsia="en-GB"/>
        </w:rPr>
      </w:pPr>
      <w:r>
        <w:t>6.2.3.18.2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_Toc67730740 \h </w:instrText>
      </w:r>
      <w:r>
        <w:fldChar w:fldCharType="separate"/>
      </w:r>
      <w:r>
        <w:t>94</w:t>
      </w:r>
      <w:r>
        <w:fldChar w:fldCharType="end"/>
      </w:r>
    </w:p>
    <w:p w14:paraId="183C1DE7" w14:textId="1E373E10" w:rsidR="00735BB9" w:rsidRDefault="00735BB9">
      <w:pPr>
        <w:pStyle w:val="TOC5"/>
        <w:rPr>
          <w:rFonts w:asciiTheme="minorHAnsi" w:eastAsiaTheme="minorEastAsia" w:hAnsiTheme="minorHAnsi" w:cstheme="minorBidi"/>
          <w:sz w:val="22"/>
          <w:szCs w:val="22"/>
          <w:lang w:eastAsia="en-GB"/>
        </w:rPr>
      </w:pPr>
      <w:r>
        <w:t>6.2.3.18.3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_Toc67730741 \h </w:instrText>
      </w:r>
      <w:r>
        <w:fldChar w:fldCharType="separate"/>
      </w:r>
      <w:r>
        <w:t>95</w:t>
      </w:r>
      <w:r>
        <w:fldChar w:fldCharType="end"/>
      </w:r>
    </w:p>
    <w:p w14:paraId="5553F1C5" w14:textId="481E86E8" w:rsidR="00735BB9" w:rsidRDefault="00735BB9">
      <w:pPr>
        <w:pStyle w:val="TOC6"/>
        <w:rPr>
          <w:rFonts w:asciiTheme="minorHAnsi" w:eastAsiaTheme="minorEastAsia" w:hAnsiTheme="minorHAnsi" w:cstheme="minorBidi"/>
          <w:sz w:val="22"/>
          <w:szCs w:val="22"/>
          <w:lang w:eastAsia="en-GB"/>
        </w:rPr>
      </w:pPr>
      <w:r>
        <w:t>6.2.3.18.3.1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_Toc67730742 \h </w:instrText>
      </w:r>
      <w:r>
        <w:fldChar w:fldCharType="separate"/>
      </w:r>
      <w:r>
        <w:t>95</w:t>
      </w:r>
      <w:r>
        <w:fldChar w:fldCharType="end"/>
      </w:r>
    </w:p>
    <w:p w14:paraId="106EFE04" w14:textId="3342E9C6" w:rsidR="00735BB9" w:rsidRDefault="00735BB9">
      <w:pPr>
        <w:pStyle w:val="TOC6"/>
        <w:rPr>
          <w:rFonts w:asciiTheme="minorHAnsi" w:eastAsiaTheme="minorEastAsia" w:hAnsiTheme="minorHAnsi" w:cstheme="minorBidi"/>
          <w:sz w:val="22"/>
          <w:szCs w:val="22"/>
          <w:lang w:eastAsia="en-GB"/>
        </w:rPr>
      </w:pPr>
      <w:r>
        <w:t>6.2.3.18.3.2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_Toc67730743 \h </w:instrText>
      </w:r>
      <w:r>
        <w:fldChar w:fldCharType="separate"/>
      </w:r>
      <w:r>
        <w:t>95</w:t>
      </w:r>
      <w:r>
        <w:fldChar w:fldCharType="end"/>
      </w:r>
    </w:p>
    <w:p w14:paraId="0D13A511" w14:textId="3CF4C94E" w:rsidR="00735BB9" w:rsidRDefault="00735BB9">
      <w:pPr>
        <w:pStyle w:val="TOC4"/>
        <w:rPr>
          <w:rFonts w:asciiTheme="minorHAnsi" w:eastAsiaTheme="minorEastAsia" w:hAnsiTheme="minorHAnsi" w:cstheme="minorBidi"/>
          <w:sz w:val="22"/>
          <w:szCs w:val="22"/>
          <w:lang w:eastAsia="en-GB"/>
        </w:rPr>
      </w:pPr>
      <w:r>
        <w:t>6.2.3.19</w:t>
      </w:r>
      <w:r>
        <w:rPr>
          <w:rFonts w:asciiTheme="minorHAnsi" w:eastAsiaTheme="minorEastAsia" w:hAnsiTheme="minorHAnsi" w:cstheme="minorBidi"/>
          <w:sz w:val="22"/>
          <w:szCs w:val="22"/>
          <w:lang w:eastAsia="en-GB"/>
        </w:rPr>
        <w:tab/>
      </w:r>
      <w:r>
        <w:t>Resource: Repository Data</w:t>
      </w:r>
      <w:r>
        <w:tab/>
      </w:r>
      <w:r>
        <w:fldChar w:fldCharType="begin" w:fldLock="1"/>
      </w:r>
      <w:r>
        <w:instrText xml:space="preserve"> PAGEREF _Toc67730744 \h </w:instrText>
      </w:r>
      <w:r>
        <w:fldChar w:fldCharType="separate"/>
      </w:r>
      <w:r>
        <w:t>96</w:t>
      </w:r>
      <w:r>
        <w:fldChar w:fldCharType="end"/>
      </w:r>
    </w:p>
    <w:p w14:paraId="45B026D6" w14:textId="39A67CFE" w:rsidR="00735BB9" w:rsidRDefault="00735BB9">
      <w:pPr>
        <w:pStyle w:val="TOC5"/>
        <w:rPr>
          <w:rFonts w:asciiTheme="minorHAnsi" w:eastAsiaTheme="minorEastAsia" w:hAnsiTheme="minorHAnsi" w:cstheme="minorBidi"/>
          <w:sz w:val="22"/>
          <w:szCs w:val="22"/>
          <w:lang w:eastAsia="en-GB"/>
        </w:rPr>
      </w:pPr>
      <w:r>
        <w:t>6.2.3.19.1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_Toc67730745 \h </w:instrText>
      </w:r>
      <w:r>
        <w:fldChar w:fldCharType="separate"/>
      </w:r>
      <w:r>
        <w:t>96</w:t>
      </w:r>
      <w:r>
        <w:fldChar w:fldCharType="end"/>
      </w:r>
    </w:p>
    <w:p w14:paraId="11CEB949" w14:textId="3EB7CD7E" w:rsidR="00735BB9" w:rsidRDefault="00735BB9">
      <w:pPr>
        <w:pStyle w:val="TOC5"/>
        <w:rPr>
          <w:rFonts w:asciiTheme="minorHAnsi" w:eastAsiaTheme="minorEastAsia" w:hAnsiTheme="minorHAnsi" w:cstheme="minorBidi"/>
          <w:sz w:val="22"/>
          <w:szCs w:val="22"/>
          <w:lang w:eastAsia="en-GB"/>
        </w:rPr>
      </w:pPr>
      <w:r>
        <w:t>6.2.3.19.2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_Toc67730746 \h </w:instrText>
      </w:r>
      <w:r>
        <w:fldChar w:fldCharType="separate"/>
      </w:r>
      <w:r>
        <w:t>96</w:t>
      </w:r>
      <w:r>
        <w:fldChar w:fldCharType="end"/>
      </w:r>
    </w:p>
    <w:p w14:paraId="42A6DB51" w14:textId="6F860661" w:rsidR="00735BB9" w:rsidRDefault="00735BB9">
      <w:pPr>
        <w:pStyle w:val="TOC5"/>
        <w:rPr>
          <w:rFonts w:asciiTheme="minorHAnsi" w:eastAsiaTheme="minorEastAsia" w:hAnsiTheme="minorHAnsi" w:cstheme="minorBidi"/>
          <w:sz w:val="22"/>
          <w:szCs w:val="22"/>
          <w:lang w:eastAsia="en-GB"/>
        </w:rPr>
      </w:pPr>
      <w:r>
        <w:t>6.2.3.19.3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_Toc67730747 \h </w:instrText>
      </w:r>
      <w:r>
        <w:fldChar w:fldCharType="separate"/>
      </w:r>
      <w:r>
        <w:t>96</w:t>
      </w:r>
      <w:r>
        <w:fldChar w:fldCharType="end"/>
      </w:r>
    </w:p>
    <w:p w14:paraId="16389C4D" w14:textId="274D82CC" w:rsidR="00735BB9" w:rsidRDefault="00735BB9">
      <w:pPr>
        <w:pStyle w:val="TOC6"/>
        <w:rPr>
          <w:rFonts w:asciiTheme="minorHAnsi" w:eastAsiaTheme="minorEastAsia" w:hAnsiTheme="minorHAnsi" w:cstheme="minorBidi"/>
          <w:sz w:val="22"/>
          <w:szCs w:val="22"/>
          <w:lang w:eastAsia="en-GB"/>
        </w:rPr>
      </w:pPr>
      <w:r>
        <w:t>6.2.3.19.3.1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_Toc67730748 \h </w:instrText>
      </w:r>
      <w:r>
        <w:fldChar w:fldCharType="separate"/>
      </w:r>
      <w:r>
        <w:t>96</w:t>
      </w:r>
      <w:r>
        <w:fldChar w:fldCharType="end"/>
      </w:r>
    </w:p>
    <w:p w14:paraId="14D102B4" w14:textId="6207709F" w:rsidR="00735BB9" w:rsidRDefault="00735BB9">
      <w:pPr>
        <w:pStyle w:val="TOC6"/>
        <w:rPr>
          <w:rFonts w:asciiTheme="minorHAnsi" w:eastAsiaTheme="minorEastAsia" w:hAnsiTheme="minorHAnsi" w:cstheme="minorBidi"/>
          <w:sz w:val="22"/>
          <w:szCs w:val="22"/>
          <w:lang w:eastAsia="en-GB"/>
        </w:rPr>
      </w:pPr>
      <w:r>
        <w:t>6.2.3.19.3.2</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_Toc67730749 \h </w:instrText>
      </w:r>
      <w:r>
        <w:fldChar w:fldCharType="separate"/>
      </w:r>
      <w:r>
        <w:t>97</w:t>
      </w:r>
      <w:r>
        <w:fldChar w:fldCharType="end"/>
      </w:r>
    </w:p>
    <w:p w14:paraId="316166DE" w14:textId="2B731E7C" w:rsidR="00735BB9" w:rsidRDefault="00735BB9">
      <w:pPr>
        <w:pStyle w:val="TOC6"/>
        <w:rPr>
          <w:rFonts w:asciiTheme="minorHAnsi" w:eastAsiaTheme="minorEastAsia" w:hAnsiTheme="minorHAnsi" w:cstheme="minorBidi"/>
          <w:sz w:val="22"/>
          <w:szCs w:val="22"/>
          <w:lang w:eastAsia="en-GB"/>
        </w:rPr>
      </w:pPr>
      <w:r>
        <w:t>6.2.3.19.3.3</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_Toc67730750 \h </w:instrText>
      </w:r>
      <w:r>
        <w:fldChar w:fldCharType="separate"/>
      </w:r>
      <w:r>
        <w:t>98</w:t>
      </w:r>
      <w:r>
        <w:fldChar w:fldCharType="end"/>
      </w:r>
    </w:p>
    <w:p w14:paraId="00B42453" w14:textId="73F76F60" w:rsidR="00735BB9" w:rsidRDefault="00735BB9">
      <w:pPr>
        <w:pStyle w:val="TOC4"/>
        <w:rPr>
          <w:rFonts w:asciiTheme="minorHAnsi" w:eastAsiaTheme="minorEastAsia" w:hAnsiTheme="minorHAnsi" w:cstheme="minorBidi"/>
          <w:sz w:val="22"/>
          <w:szCs w:val="22"/>
          <w:lang w:eastAsia="en-GB"/>
        </w:rPr>
      </w:pPr>
      <w:r>
        <w:t>6.2.3.20</w:t>
      </w:r>
      <w:r>
        <w:rPr>
          <w:rFonts w:asciiTheme="minorHAnsi" w:eastAsiaTheme="minorEastAsia" w:hAnsiTheme="minorHAnsi" w:cstheme="minorBidi"/>
          <w:sz w:val="22"/>
          <w:szCs w:val="22"/>
          <w:lang w:eastAsia="en-GB"/>
        </w:rPr>
        <w:tab/>
      </w:r>
      <w:r>
        <w:t>Resource: SharedData</w:t>
      </w:r>
      <w:r>
        <w:tab/>
      </w:r>
      <w:r>
        <w:fldChar w:fldCharType="begin" w:fldLock="1"/>
      </w:r>
      <w:r>
        <w:instrText xml:space="preserve"> PAGEREF _Toc67730751 \h </w:instrText>
      </w:r>
      <w:r>
        <w:fldChar w:fldCharType="separate"/>
      </w:r>
      <w:r>
        <w:t>98</w:t>
      </w:r>
      <w:r>
        <w:fldChar w:fldCharType="end"/>
      </w:r>
    </w:p>
    <w:p w14:paraId="19E2372E" w14:textId="3DB4B3C2" w:rsidR="00735BB9" w:rsidRDefault="00735BB9">
      <w:pPr>
        <w:pStyle w:val="TOC5"/>
        <w:rPr>
          <w:rFonts w:asciiTheme="minorHAnsi" w:eastAsiaTheme="minorEastAsia" w:hAnsiTheme="minorHAnsi" w:cstheme="minorBidi"/>
          <w:sz w:val="22"/>
          <w:szCs w:val="22"/>
          <w:lang w:eastAsia="en-GB"/>
        </w:rPr>
      </w:pPr>
      <w:r>
        <w:t>6.2.3.20.1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_Toc67730752 \h </w:instrText>
      </w:r>
      <w:r>
        <w:fldChar w:fldCharType="separate"/>
      </w:r>
      <w:r>
        <w:t>98</w:t>
      </w:r>
      <w:r>
        <w:fldChar w:fldCharType="end"/>
      </w:r>
    </w:p>
    <w:p w14:paraId="166BADF1" w14:textId="6E87DA11" w:rsidR="00735BB9" w:rsidRDefault="00735BB9">
      <w:pPr>
        <w:pStyle w:val="TOC5"/>
        <w:rPr>
          <w:rFonts w:asciiTheme="minorHAnsi" w:eastAsiaTheme="minorEastAsia" w:hAnsiTheme="minorHAnsi" w:cstheme="minorBidi"/>
          <w:sz w:val="22"/>
          <w:szCs w:val="22"/>
          <w:lang w:eastAsia="en-GB"/>
        </w:rPr>
      </w:pPr>
      <w:r>
        <w:t>6.2.3.20.2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_Toc67730753 \h </w:instrText>
      </w:r>
      <w:r>
        <w:fldChar w:fldCharType="separate"/>
      </w:r>
      <w:r>
        <w:t>98</w:t>
      </w:r>
      <w:r>
        <w:fldChar w:fldCharType="end"/>
      </w:r>
    </w:p>
    <w:p w14:paraId="3BFCA771" w14:textId="186C0AFB" w:rsidR="00735BB9" w:rsidRDefault="00735BB9">
      <w:pPr>
        <w:pStyle w:val="TOC5"/>
        <w:rPr>
          <w:rFonts w:asciiTheme="minorHAnsi" w:eastAsiaTheme="minorEastAsia" w:hAnsiTheme="minorHAnsi" w:cstheme="minorBidi"/>
          <w:sz w:val="22"/>
          <w:szCs w:val="22"/>
          <w:lang w:eastAsia="en-GB"/>
        </w:rPr>
      </w:pPr>
      <w:r>
        <w:t>6.2.3.20.3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_Toc67730754 \h </w:instrText>
      </w:r>
      <w:r>
        <w:fldChar w:fldCharType="separate"/>
      </w:r>
      <w:r>
        <w:t>98</w:t>
      </w:r>
      <w:r>
        <w:fldChar w:fldCharType="end"/>
      </w:r>
    </w:p>
    <w:p w14:paraId="66B074AD" w14:textId="2DCD4842" w:rsidR="00735BB9" w:rsidRDefault="00735BB9">
      <w:pPr>
        <w:pStyle w:val="TOC6"/>
        <w:rPr>
          <w:rFonts w:asciiTheme="minorHAnsi" w:eastAsiaTheme="minorEastAsia" w:hAnsiTheme="minorHAnsi" w:cstheme="minorBidi"/>
          <w:sz w:val="22"/>
          <w:szCs w:val="22"/>
          <w:lang w:eastAsia="en-GB"/>
        </w:rPr>
      </w:pPr>
      <w:r>
        <w:t>6.2.3.20.3.1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_Toc67730755 \h </w:instrText>
      </w:r>
      <w:r>
        <w:fldChar w:fldCharType="separate"/>
      </w:r>
      <w:r>
        <w:t>98</w:t>
      </w:r>
      <w:r>
        <w:fldChar w:fldCharType="end"/>
      </w:r>
    </w:p>
    <w:p w14:paraId="1A78F21B" w14:textId="1513945B" w:rsidR="00735BB9" w:rsidRDefault="00735BB9">
      <w:pPr>
        <w:pStyle w:val="TOC4"/>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Resource: ImeiSvInformation</w:t>
      </w:r>
      <w:r>
        <w:tab/>
      </w:r>
      <w:r>
        <w:fldChar w:fldCharType="begin" w:fldLock="1"/>
      </w:r>
      <w:r>
        <w:instrText xml:space="preserve"> PAGEREF _Toc67730756 \h </w:instrText>
      </w:r>
      <w:r>
        <w:fldChar w:fldCharType="separate"/>
      </w:r>
      <w:r>
        <w:t>99</w:t>
      </w:r>
      <w:r>
        <w:fldChar w:fldCharType="end"/>
      </w:r>
    </w:p>
    <w:p w14:paraId="2CECC6CF" w14:textId="3AC43158" w:rsidR="00735BB9" w:rsidRDefault="00735BB9">
      <w:pPr>
        <w:pStyle w:val="TOC5"/>
        <w:rPr>
          <w:rFonts w:asciiTheme="minorHAnsi" w:eastAsiaTheme="minorEastAsia" w:hAnsiTheme="minorHAnsi" w:cstheme="minorBidi"/>
          <w:sz w:val="22"/>
          <w:szCs w:val="22"/>
          <w:lang w:eastAsia="en-GB"/>
        </w:rPr>
      </w:pPr>
      <w:r>
        <w:t>6.2.3.21.1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_Toc67730757 \h </w:instrText>
      </w:r>
      <w:r>
        <w:fldChar w:fldCharType="separate"/>
      </w:r>
      <w:r>
        <w:t>99</w:t>
      </w:r>
      <w:r>
        <w:fldChar w:fldCharType="end"/>
      </w:r>
    </w:p>
    <w:p w14:paraId="1293B43D" w14:textId="7C0004E3" w:rsidR="00735BB9" w:rsidRDefault="00735BB9">
      <w:pPr>
        <w:pStyle w:val="TOC5"/>
        <w:rPr>
          <w:rFonts w:asciiTheme="minorHAnsi" w:eastAsiaTheme="minorEastAsia" w:hAnsiTheme="minorHAnsi" w:cstheme="minorBidi"/>
          <w:sz w:val="22"/>
          <w:szCs w:val="22"/>
          <w:lang w:eastAsia="en-GB"/>
        </w:rPr>
      </w:pPr>
      <w:r>
        <w:t>6.2.3.21.2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_Toc67730758 \h </w:instrText>
      </w:r>
      <w:r>
        <w:fldChar w:fldCharType="separate"/>
      </w:r>
      <w:r>
        <w:t>99</w:t>
      </w:r>
      <w:r>
        <w:fldChar w:fldCharType="end"/>
      </w:r>
    </w:p>
    <w:p w14:paraId="4776551D" w14:textId="02197360" w:rsidR="00735BB9" w:rsidRDefault="00735BB9">
      <w:pPr>
        <w:pStyle w:val="TOC5"/>
        <w:rPr>
          <w:rFonts w:asciiTheme="minorHAnsi" w:eastAsiaTheme="minorEastAsia" w:hAnsiTheme="minorHAnsi" w:cstheme="minorBidi"/>
          <w:sz w:val="22"/>
          <w:szCs w:val="22"/>
          <w:lang w:eastAsia="en-GB"/>
        </w:rPr>
      </w:pPr>
      <w:r>
        <w:t>6.2.3.21.3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_Toc67730759 \h </w:instrText>
      </w:r>
      <w:r>
        <w:fldChar w:fldCharType="separate"/>
      </w:r>
      <w:r>
        <w:t>99</w:t>
      </w:r>
      <w:r>
        <w:fldChar w:fldCharType="end"/>
      </w:r>
    </w:p>
    <w:p w14:paraId="21AC01EB" w14:textId="43BF8B64" w:rsidR="00735BB9" w:rsidRDefault="00735BB9">
      <w:pPr>
        <w:pStyle w:val="TOC6"/>
        <w:rPr>
          <w:rFonts w:asciiTheme="minorHAnsi" w:eastAsiaTheme="minorEastAsia" w:hAnsiTheme="minorHAnsi" w:cstheme="minorBidi"/>
          <w:sz w:val="22"/>
          <w:szCs w:val="22"/>
          <w:lang w:eastAsia="en-GB"/>
        </w:rPr>
      </w:pPr>
      <w:r>
        <w:t>6.2.3.21.3.1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_Toc67730760 \h </w:instrText>
      </w:r>
      <w:r>
        <w:fldChar w:fldCharType="separate"/>
      </w:r>
      <w:r>
        <w:t>99</w:t>
      </w:r>
      <w:r>
        <w:fldChar w:fldCharType="end"/>
      </w:r>
    </w:p>
    <w:p w14:paraId="5ED259AE" w14:textId="6CC58A0A" w:rsidR="00735BB9" w:rsidRDefault="00735BB9">
      <w:pPr>
        <w:pStyle w:val="TOC4"/>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IP Address</w:t>
      </w:r>
      <w:r>
        <w:tab/>
      </w:r>
      <w:r>
        <w:fldChar w:fldCharType="begin" w:fldLock="1"/>
      </w:r>
      <w:r>
        <w:instrText xml:space="preserve"> PAGEREF _Toc67730761 \h </w:instrText>
      </w:r>
      <w:r>
        <w:fldChar w:fldCharType="separate"/>
      </w:r>
      <w:r>
        <w:t>100</w:t>
      </w:r>
      <w:r>
        <w:fldChar w:fldCharType="end"/>
      </w:r>
    </w:p>
    <w:p w14:paraId="46C742B9" w14:textId="3A141BB3" w:rsidR="00735BB9" w:rsidRDefault="00735BB9">
      <w:pPr>
        <w:pStyle w:val="TOC5"/>
        <w:rPr>
          <w:rFonts w:asciiTheme="minorHAnsi" w:eastAsiaTheme="minorEastAsia" w:hAnsiTheme="minorHAnsi" w:cstheme="minorBidi"/>
          <w:sz w:val="22"/>
          <w:szCs w:val="22"/>
          <w:lang w:eastAsia="en-GB"/>
        </w:rPr>
      </w:pPr>
      <w:r>
        <w:t>6.2.3.22.1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_Toc67730762 \h </w:instrText>
      </w:r>
      <w:r>
        <w:fldChar w:fldCharType="separate"/>
      </w:r>
      <w:r>
        <w:t>100</w:t>
      </w:r>
      <w:r>
        <w:fldChar w:fldCharType="end"/>
      </w:r>
    </w:p>
    <w:p w14:paraId="65579D3B" w14:textId="390E4EEB" w:rsidR="00735BB9" w:rsidRDefault="00735BB9">
      <w:pPr>
        <w:pStyle w:val="TOC5"/>
        <w:rPr>
          <w:rFonts w:asciiTheme="minorHAnsi" w:eastAsiaTheme="minorEastAsia" w:hAnsiTheme="minorHAnsi" w:cstheme="minorBidi"/>
          <w:sz w:val="22"/>
          <w:szCs w:val="22"/>
          <w:lang w:eastAsia="en-GB"/>
        </w:rPr>
      </w:pPr>
      <w:r>
        <w:t>6.2.3.22.2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_Toc67730763 \h </w:instrText>
      </w:r>
      <w:r>
        <w:fldChar w:fldCharType="separate"/>
      </w:r>
      <w:r>
        <w:t>100</w:t>
      </w:r>
      <w:r>
        <w:fldChar w:fldCharType="end"/>
      </w:r>
    </w:p>
    <w:p w14:paraId="6D37BB18" w14:textId="2AF9950B" w:rsidR="00735BB9" w:rsidRDefault="00735BB9">
      <w:pPr>
        <w:pStyle w:val="TOC5"/>
        <w:rPr>
          <w:rFonts w:asciiTheme="minorHAnsi" w:eastAsiaTheme="minorEastAsia" w:hAnsiTheme="minorHAnsi" w:cstheme="minorBidi"/>
          <w:sz w:val="22"/>
          <w:szCs w:val="22"/>
          <w:lang w:eastAsia="en-GB"/>
        </w:rPr>
      </w:pPr>
      <w:r>
        <w:t>6.2.3.22.3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_Toc67730764 \h </w:instrText>
      </w:r>
      <w:r>
        <w:fldChar w:fldCharType="separate"/>
      </w:r>
      <w:r>
        <w:t>100</w:t>
      </w:r>
      <w:r>
        <w:fldChar w:fldCharType="end"/>
      </w:r>
    </w:p>
    <w:p w14:paraId="0E117FAF" w14:textId="7FDA109F" w:rsidR="00735BB9" w:rsidRDefault="00735BB9">
      <w:pPr>
        <w:pStyle w:val="TOC6"/>
        <w:rPr>
          <w:rFonts w:asciiTheme="minorHAnsi" w:eastAsiaTheme="minorEastAsia" w:hAnsiTheme="minorHAnsi" w:cstheme="minorBidi"/>
          <w:sz w:val="22"/>
          <w:szCs w:val="22"/>
          <w:lang w:eastAsia="en-GB"/>
        </w:rPr>
      </w:pPr>
      <w:r>
        <w:t>6.2.3.22.3.1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_Toc67730765 \h </w:instrText>
      </w:r>
      <w:r>
        <w:fldChar w:fldCharType="separate"/>
      </w:r>
      <w:r>
        <w:t>100</w:t>
      </w:r>
      <w:r>
        <w:fldChar w:fldCharType="end"/>
      </w:r>
    </w:p>
    <w:p w14:paraId="505C08B5" w14:textId="4EE12C5F" w:rsidR="00735BB9" w:rsidRDefault="00735BB9">
      <w:pPr>
        <w:pStyle w:val="TOC4"/>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T-ADS Info</w:t>
      </w:r>
      <w:r>
        <w:tab/>
      </w:r>
      <w:r>
        <w:fldChar w:fldCharType="begin" w:fldLock="1"/>
      </w:r>
      <w:r>
        <w:instrText xml:space="preserve"> PAGEREF _Toc67730766 \h </w:instrText>
      </w:r>
      <w:r>
        <w:fldChar w:fldCharType="separate"/>
      </w:r>
      <w:r>
        <w:t>101</w:t>
      </w:r>
      <w:r>
        <w:fldChar w:fldCharType="end"/>
      </w:r>
    </w:p>
    <w:p w14:paraId="75C6E111" w14:textId="3FEFD874" w:rsidR="00735BB9" w:rsidRDefault="00735BB9">
      <w:pPr>
        <w:pStyle w:val="TOC5"/>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_Toc67730767 \h </w:instrText>
      </w:r>
      <w:r>
        <w:fldChar w:fldCharType="separate"/>
      </w:r>
      <w:r>
        <w:t>101</w:t>
      </w:r>
      <w:r>
        <w:fldChar w:fldCharType="end"/>
      </w:r>
    </w:p>
    <w:p w14:paraId="69B536CB" w14:textId="7BA7D3A8" w:rsidR="00735BB9" w:rsidRDefault="00735BB9">
      <w:pPr>
        <w:pStyle w:val="TOC5"/>
        <w:rPr>
          <w:rFonts w:asciiTheme="minorHAnsi" w:eastAsiaTheme="minorEastAsia" w:hAnsiTheme="minorHAnsi" w:cstheme="minorBidi"/>
          <w:sz w:val="22"/>
          <w:szCs w:val="22"/>
          <w:lang w:eastAsia="en-GB"/>
        </w:rPr>
      </w:pPr>
      <w:r>
        <w:t>6.2.3.23.2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_Toc67730768 \h </w:instrText>
      </w:r>
      <w:r>
        <w:fldChar w:fldCharType="separate"/>
      </w:r>
      <w:r>
        <w:t>101</w:t>
      </w:r>
      <w:r>
        <w:fldChar w:fldCharType="end"/>
      </w:r>
    </w:p>
    <w:p w14:paraId="6804000E" w14:textId="2A23543A" w:rsidR="00735BB9" w:rsidRDefault="00735BB9">
      <w:pPr>
        <w:pStyle w:val="TOC5"/>
        <w:rPr>
          <w:rFonts w:asciiTheme="minorHAnsi" w:eastAsiaTheme="minorEastAsia" w:hAnsiTheme="minorHAnsi" w:cstheme="minorBidi"/>
          <w:sz w:val="22"/>
          <w:szCs w:val="22"/>
          <w:lang w:eastAsia="en-GB"/>
        </w:rPr>
      </w:pPr>
      <w:r>
        <w:t>6.2.3.23.3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_Toc67730769 \h </w:instrText>
      </w:r>
      <w:r>
        <w:fldChar w:fldCharType="separate"/>
      </w:r>
      <w:r>
        <w:t>101</w:t>
      </w:r>
      <w:r>
        <w:fldChar w:fldCharType="end"/>
      </w:r>
    </w:p>
    <w:p w14:paraId="7C831204" w14:textId="0E74D3B9" w:rsidR="00735BB9" w:rsidRDefault="00735BB9">
      <w:pPr>
        <w:pStyle w:val="TOC6"/>
        <w:rPr>
          <w:rFonts w:asciiTheme="minorHAnsi" w:eastAsiaTheme="minorEastAsia" w:hAnsiTheme="minorHAnsi" w:cstheme="minorBidi"/>
          <w:sz w:val="22"/>
          <w:szCs w:val="22"/>
          <w:lang w:eastAsia="en-GB"/>
        </w:rPr>
      </w:pPr>
      <w:r>
        <w:t>6.2.3.23.3.1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_Toc67730770 \h </w:instrText>
      </w:r>
      <w:r>
        <w:fldChar w:fldCharType="separate"/>
      </w:r>
      <w:r>
        <w:t>101</w:t>
      </w:r>
      <w:r>
        <w:fldChar w:fldCharType="end"/>
      </w:r>
    </w:p>
    <w:p w14:paraId="4B572A19" w14:textId="7803BFD8" w:rsidR="00735BB9" w:rsidRDefault="00735BB9">
      <w:pPr>
        <w:pStyle w:val="TOC4"/>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UeReachabilitySubscriptions</w:t>
      </w:r>
      <w:r>
        <w:tab/>
      </w:r>
      <w:r>
        <w:fldChar w:fldCharType="begin" w:fldLock="1"/>
      </w:r>
      <w:r>
        <w:instrText xml:space="preserve"> PAGEREF _Toc67730771 \h </w:instrText>
      </w:r>
      <w:r>
        <w:fldChar w:fldCharType="separate"/>
      </w:r>
      <w:r>
        <w:t>102</w:t>
      </w:r>
      <w:r>
        <w:fldChar w:fldCharType="end"/>
      </w:r>
    </w:p>
    <w:p w14:paraId="69F6EAA7" w14:textId="7EB4FDDB" w:rsidR="00735BB9" w:rsidRDefault="00735BB9">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_Toc67730772 \h </w:instrText>
      </w:r>
      <w:r>
        <w:fldChar w:fldCharType="separate"/>
      </w:r>
      <w:r>
        <w:t>102</w:t>
      </w:r>
      <w:r>
        <w:fldChar w:fldCharType="end"/>
      </w:r>
    </w:p>
    <w:p w14:paraId="40950640" w14:textId="0D342E72" w:rsidR="00735BB9" w:rsidRDefault="00735BB9">
      <w:pPr>
        <w:pStyle w:val="TOC5"/>
        <w:rPr>
          <w:rFonts w:asciiTheme="minorHAnsi" w:eastAsiaTheme="minorEastAsia" w:hAnsiTheme="minorHAnsi" w:cstheme="minorBidi"/>
          <w:sz w:val="22"/>
          <w:szCs w:val="22"/>
          <w:lang w:eastAsia="en-GB"/>
        </w:rPr>
      </w:pPr>
      <w:r>
        <w:t>6.2.3.24.2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_Toc67730773 \h </w:instrText>
      </w:r>
      <w:r>
        <w:fldChar w:fldCharType="separate"/>
      </w:r>
      <w:r>
        <w:t>102</w:t>
      </w:r>
      <w:r>
        <w:fldChar w:fldCharType="end"/>
      </w:r>
    </w:p>
    <w:p w14:paraId="301D8936" w14:textId="4C1AB109" w:rsidR="00735BB9" w:rsidRDefault="00735BB9">
      <w:pPr>
        <w:pStyle w:val="TOC5"/>
        <w:rPr>
          <w:rFonts w:asciiTheme="minorHAnsi" w:eastAsiaTheme="minorEastAsia" w:hAnsiTheme="minorHAnsi" w:cstheme="minorBidi"/>
          <w:sz w:val="22"/>
          <w:szCs w:val="22"/>
          <w:lang w:eastAsia="en-GB"/>
        </w:rPr>
      </w:pPr>
      <w:r>
        <w:t>6.2.3.24.3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_Toc67730774 \h </w:instrText>
      </w:r>
      <w:r>
        <w:fldChar w:fldCharType="separate"/>
      </w:r>
      <w:r>
        <w:t>102</w:t>
      </w:r>
      <w:r>
        <w:fldChar w:fldCharType="end"/>
      </w:r>
    </w:p>
    <w:p w14:paraId="7825ACCA" w14:textId="4A22F59E" w:rsidR="00735BB9" w:rsidRDefault="00735BB9">
      <w:pPr>
        <w:pStyle w:val="TOC6"/>
        <w:rPr>
          <w:rFonts w:asciiTheme="minorHAnsi" w:eastAsiaTheme="minorEastAsia" w:hAnsiTheme="minorHAnsi" w:cstheme="minorBidi"/>
          <w:sz w:val="22"/>
          <w:szCs w:val="22"/>
          <w:lang w:eastAsia="en-GB"/>
        </w:rPr>
      </w:pPr>
      <w:r>
        <w:t>6.2.3.24.3.1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_Toc67730775 \h </w:instrText>
      </w:r>
      <w:r>
        <w:fldChar w:fldCharType="separate"/>
      </w:r>
      <w:r>
        <w:t>102</w:t>
      </w:r>
      <w:r>
        <w:fldChar w:fldCharType="end"/>
      </w:r>
    </w:p>
    <w:p w14:paraId="5862A8DC" w14:textId="5DFBA631" w:rsidR="00735BB9" w:rsidRDefault="00735BB9">
      <w:pPr>
        <w:pStyle w:val="TOC4"/>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Resource: UE reachability Individual subscription</w:t>
      </w:r>
      <w:r>
        <w:tab/>
      </w:r>
      <w:r>
        <w:fldChar w:fldCharType="begin" w:fldLock="1"/>
      </w:r>
      <w:r>
        <w:instrText xml:space="preserve"> PAGEREF _Toc67730776 \h </w:instrText>
      </w:r>
      <w:r>
        <w:fldChar w:fldCharType="separate"/>
      </w:r>
      <w:r>
        <w:t>103</w:t>
      </w:r>
      <w:r>
        <w:fldChar w:fldCharType="end"/>
      </w:r>
    </w:p>
    <w:p w14:paraId="5BF4D3EA" w14:textId="13CD35B5" w:rsidR="00735BB9" w:rsidRDefault="00735BB9">
      <w:pPr>
        <w:pStyle w:val="TOC5"/>
        <w:rPr>
          <w:rFonts w:asciiTheme="minorHAnsi" w:eastAsiaTheme="minorEastAsia" w:hAnsiTheme="minorHAnsi" w:cstheme="minorBidi"/>
          <w:sz w:val="22"/>
          <w:szCs w:val="22"/>
          <w:lang w:eastAsia="en-GB"/>
        </w:rPr>
      </w:pPr>
      <w:r>
        <w:t>6.2.3.25.1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_Toc67730777 \h </w:instrText>
      </w:r>
      <w:r>
        <w:fldChar w:fldCharType="separate"/>
      </w:r>
      <w:r>
        <w:t>103</w:t>
      </w:r>
      <w:r>
        <w:fldChar w:fldCharType="end"/>
      </w:r>
    </w:p>
    <w:p w14:paraId="5A72A999" w14:textId="4F5FB27A" w:rsidR="00735BB9" w:rsidRDefault="00735BB9">
      <w:pPr>
        <w:pStyle w:val="TOC5"/>
        <w:rPr>
          <w:rFonts w:asciiTheme="minorHAnsi" w:eastAsiaTheme="minorEastAsia" w:hAnsiTheme="minorHAnsi" w:cstheme="minorBidi"/>
          <w:sz w:val="22"/>
          <w:szCs w:val="22"/>
          <w:lang w:eastAsia="en-GB"/>
        </w:rPr>
      </w:pPr>
      <w:r>
        <w:t>6.2.3.25.2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_Toc67730778 \h </w:instrText>
      </w:r>
      <w:r>
        <w:fldChar w:fldCharType="separate"/>
      </w:r>
      <w:r>
        <w:t>103</w:t>
      </w:r>
      <w:r>
        <w:fldChar w:fldCharType="end"/>
      </w:r>
    </w:p>
    <w:p w14:paraId="7BE13A81" w14:textId="6EEB0220" w:rsidR="00735BB9" w:rsidRDefault="00735BB9">
      <w:pPr>
        <w:pStyle w:val="TOC5"/>
        <w:rPr>
          <w:rFonts w:asciiTheme="minorHAnsi" w:eastAsiaTheme="minorEastAsia" w:hAnsiTheme="minorHAnsi" w:cstheme="minorBidi"/>
          <w:sz w:val="22"/>
          <w:szCs w:val="22"/>
          <w:lang w:eastAsia="en-GB"/>
        </w:rPr>
      </w:pPr>
      <w:r>
        <w:t>6.2.3.25.3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_Toc67730779 \h </w:instrText>
      </w:r>
      <w:r>
        <w:fldChar w:fldCharType="separate"/>
      </w:r>
      <w:r>
        <w:t>103</w:t>
      </w:r>
      <w:r>
        <w:fldChar w:fldCharType="end"/>
      </w:r>
    </w:p>
    <w:p w14:paraId="0A8E6499" w14:textId="207C7B99" w:rsidR="00735BB9" w:rsidRDefault="00735BB9">
      <w:pPr>
        <w:pStyle w:val="TOC6"/>
        <w:rPr>
          <w:rFonts w:asciiTheme="minorHAnsi" w:eastAsiaTheme="minorEastAsia" w:hAnsiTheme="minorHAnsi" w:cstheme="minorBidi"/>
          <w:sz w:val="22"/>
          <w:szCs w:val="22"/>
          <w:lang w:eastAsia="en-GB"/>
        </w:rPr>
      </w:pPr>
      <w:r>
        <w:t>6.2.3.25.3.1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_Toc67730780 \h </w:instrText>
      </w:r>
      <w:r>
        <w:fldChar w:fldCharType="separate"/>
      </w:r>
      <w:r>
        <w:t>103</w:t>
      </w:r>
      <w:r>
        <w:fldChar w:fldCharType="end"/>
      </w:r>
    </w:p>
    <w:p w14:paraId="13B5ED45" w14:textId="3F2D12EF" w:rsidR="00735BB9" w:rsidRDefault="00735BB9">
      <w:pPr>
        <w:pStyle w:val="TOC6"/>
        <w:rPr>
          <w:rFonts w:asciiTheme="minorHAnsi" w:eastAsiaTheme="minorEastAsia" w:hAnsiTheme="minorHAnsi" w:cstheme="minorBidi"/>
          <w:sz w:val="22"/>
          <w:szCs w:val="22"/>
          <w:lang w:eastAsia="en-GB"/>
        </w:rPr>
      </w:pPr>
      <w:r>
        <w:t>6.2.3.25.3.2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_Toc67730781 \h </w:instrText>
      </w:r>
      <w:r>
        <w:fldChar w:fldCharType="separate"/>
      </w:r>
      <w:r>
        <w:t>104</w:t>
      </w:r>
      <w:r>
        <w:fldChar w:fldCharType="end"/>
      </w:r>
    </w:p>
    <w:p w14:paraId="455C1F92" w14:textId="1833A997" w:rsidR="00735BB9" w:rsidRDefault="00735BB9">
      <w:pPr>
        <w:pStyle w:val="TOC4"/>
        <w:rPr>
          <w:rFonts w:asciiTheme="minorHAnsi" w:eastAsiaTheme="minorEastAsia" w:hAnsiTheme="minorHAnsi" w:cstheme="minorBidi"/>
          <w:sz w:val="22"/>
          <w:szCs w:val="22"/>
          <w:lang w:eastAsia="en-GB"/>
        </w:rPr>
      </w:pPr>
      <w:r>
        <w:t>6.2.3.26</w:t>
      </w:r>
      <w:r>
        <w:rPr>
          <w:rFonts w:asciiTheme="minorHAnsi" w:eastAsiaTheme="minorEastAsia" w:hAnsiTheme="minorHAnsi" w:cstheme="minorBidi"/>
          <w:sz w:val="22"/>
          <w:szCs w:val="22"/>
          <w:lang w:eastAsia="en-GB"/>
        </w:rPr>
        <w:tab/>
      </w:r>
      <w:r>
        <w:t>Resource: PS User State</w:t>
      </w:r>
      <w:r>
        <w:tab/>
      </w:r>
      <w:r>
        <w:fldChar w:fldCharType="begin" w:fldLock="1"/>
      </w:r>
      <w:r>
        <w:instrText xml:space="preserve"> PAGEREF _Toc67730782 \h </w:instrText>
      </w:r>
      <w:r>
        <w:fldChar w:fldCharType="separate"/>
      </w:r>
      <w:r>
        <w:t>105</w:t>
      </w:r>
      <w:r>
        <w:fldChar w:fldCharType="end"/>
      </w:r>
    </w:p>
    <w:p w14:paraId="7A340405" w14:textId="1D094A09" w:rsidR="00735BB9" w:rsidRDefault="00735BB9">
      <w:pPr>
        <w:pStyle w:val="TOC5"/>
        <w:rPr>
          <w:rFonts w:asciiTheme="minorHAnsi" w:eastAsiaTheme="minorEastAsia" w:hAnsiTheme="minorHAnsi" w:cstheme="minorBidi"/>
          <w:sz w:val="22"/>
          <w:szCs w:val="22"/>
          <w:lang w:eastAsia="en-GB"/>
        </w:rPr>
      </w:pPr>
      <w:r>
        <w:t>6.2.3.26.1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_Toc67730783 \h </w:instrText>
      </w:r>
      <w:r>
        <w:fldChar w:fldCharType="separate"/>
      </w:r>
      <w:r>
        <w:t>105</w:t>
      </w:r>
      <w:r>
        <w:fldChar w:fldCharType="end"/>
      </w:r>
    </w:p>
    <w:p w14:paraId="388B27CE" w14:textId="48AB5C47" w:rsidR="00735BB9" w:rsidRDefault="00735BB9">
      <w:pPr>
        <w:pStyle w:val="TOC5"/>
        <w:rPr>
          <w:rFonts w:asciiTheme="minorHAnsi" w:eastAsiaTheme="minorEastAsia" w:hAnsiTheme="minorHAnsi" w:cstheme="minorBidi"/>
          <w:sz w:val="22"/>
          <w:szCs w:val="22"/>
          <w:lang w:eastAsia="en-GB"/>
        </w:rPr>
      </w:pPr>
      <w:r>
        <w:t>6.2.3.26.2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_Toc67730784 \h </w:instrText>
      </w:r>
      <w:r>
        <w:fldChar w:fldCharType="separate"/>
      </w:r>
      <w:r>
        <w:t>105</w:t>
      </w:r>
      <w:r>
        <w:fldChar w:fldCharType="end"/>
      </w:r>
    </w:p>
    <w:p w14:paraId="4D82EA91" w14:textId="15FB3448" w:rsidR="00735BB9" w:rsidRDefault="00735BB9">
      <w:pPr>
        <w:pStyle w:val="TOC5"/>
        <w:rPr>
          <w:rFonts w:asciiTheme="minorHAnsi" w:eastAsiaTheme="minorEastAsia" w:hAnsiTheme="minorHAnsi" w:cstheme="minorBidi"/>
          <w:sz w:val="22"/>
          <w:szCs w:val="22"/>
          <w:lang w:eastAsia="en-GB"/>
        </w:rPr>
      </w:pPr>
      <w:r>
        <w:t>6.2.3.26.3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_Toc67730785 \h </w:instrText>
      </w:r>
      <w:r>
        <w:fldChar w:fldCharType="separate"/>
      </w:r>
      <w:r>
        <w:t>105</w:t>
      </w:r>
      <w:r>
        <w:fldChar w:fldCharType="end"/>
      </w:r>
    </w:p>
    <w:p w14:paraId="326DA99F" w14:textId="5D5ACB8E" w:rsidR="00735BB9" w:rsidRDefault="00735BB9">
      <w:pPr>
        <w:pStyle w:val="TOC6"/>
        <w:rPr>
          <w:rFonts w:asciiTheme="minorHAnsi" w:eastAsiaTheme="minorEastAsia" w:hAnsiTheme="minorHAnsi" w:cstheme="minorBidi"/>
          <w:sz w:val="22"/>
          <w:szCs w:val="22"/>
          <w:lang w:eastAsia="en-GB"/>
        </w:rPr>
      </w:pPr>
      <w:r>
        <w:t>6.2.3.26.3.1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_Toc67730786 \h </w:instrText>
      </w:r>
      <w:r>
        <w:fldChar w:fldCharType="separate"/>
      </w:r>
      <w:r>
        <w:t>105</w:t>
      </w:r>
      <w:r>
        <w:fldChar w:fldCharType="end"/>
      </w:r>
    </w:p>
    <w:p w14:paraId="341116A6" w14:textId="17030CFF" w:rsidR="00735BB9" w:rsidRDefault="00735BB9">
      <w:pPr>
        <w:pStyle w:val="TOC4"/>
        <w:rPr>
          <w:rFonts w:asciiTheme="minorHAnsi" w:eastAsiaTheme="minorEastAsia" w:hAnsiTheme="minorHAnsi" w:cstheme="minorBidi"/>
          <w:sz w:val="22"/>
          <w:szCs w:val="22"/>
          <w:lang w:eastAsia="en-GB"/>
        </w:rPr>
      </w:pPr>
      <w:r>
        <w:t>6.2.3.27</w:t>
      </w:r>
      <w:r>
        <w:rPr>
          <w:rFonts w:asciiTheme="minorHAnsi" w:eastAsiaTheme="minorEastAsia" w:hAnsiTheme="minorHAnsi" w:cstheme="minorBidi"/>
          <w:sz w:val="22"/>
          <w:szCs w:val="22"/>
          <w:lang w:eastAsia="en-GB"/>
        </w:rPr>
        <w:tab/>
      </w:r>
      <w:r>
        <w:t>Resource: CS User State</w:t>
      </w:r>
      <w:r>
        <w:tab/>
      </w:r>
      <w:r>
        <w:fldChar w:fldCharType="begin" w:fldLock="1"/>
      </w:r>
      <w:r>
        <w:instrText xml:space="preserve"> PAGEREF _Toc67730787 \h </w:instrText>
      </w:r>
      <w:r>
        <w:fldChar w:fldCharType="separate"/>
      </w:r>
      <w:r>
        <w:t>106</w:t>
      </w:r>
      <w:r>
        <w:fldChar w:fldCharType="end"/>
      </w:r>
    </w:p>
    <w:p w14:paraId="0E9EA8A3" w14:textId="01D69434" w:rsidR="00735BB9" w:rsidRDefault="00735BB9">
      <w:pPr>
        <w:pStyle w:val="TOC5"/>
        <w:rPr>
          <w:rFonts w:asciiTheme="minorHAnsi" w:eastAsiaTheme="minorEastAsia" w:hAnsiTheme="minorHAnsi" w:cstheme="minorBidi"/>
          <w:sz w:val="22"/>
          <w:szCs w:val="22"/>
          <w:lang w:eastAsia="en-GB"/>
        </w:rPr>
      </w:pPr>
      <w:r>
        <w:t>6.2.3.27.1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_Toc67730788 \h </w:instrText>
      </w:r>
      <w:r>
        <w:fldChar w:fldCharType="separate"/>
      </w:r>
      <w:r>
        <w:t>106</w:t>
      </w:r>
      <w:r>
        <w:fldChar w:fldCharType="end"/>
      </w:r>
    </w:p>
    <w:p w14:paraId="77B82FE1" w14:textId="32891FE2" w:rsidR="00735BB9" w:rsidRDefault="00735BB9">
      <w:pPr>
        <w:pStyle w:val="TOC5"/>
        <w:rPr>
          <w:rFonts w:asciiTheme="minorHAnsi" w:eastAsiaTheme="minorEastAsia" w:hAnsiTheme="minorHAnsi" w:cstheme="minorBidi"/>
          <w:sz w:val="22"/>
          <w:szCs w:val="22"/>
          <w:lang w:eastAsia="en-GB"/>
        </w:rPr>
      </w:pPr>
      <w:r>
        <w:t>6.2.3.27.2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_Toc67730789 \h </w:instrText>
      </w:r>
      <w:r>
        <w:fldChar w:fldCharType="separate"/>
      </w:r>
      <w:r>
        <w:t>106</w:t>
      </w:r>
      <w:r>
        <w:fldChar w:fldCharType="end"/>
      </w:r>
    </w:p>
    <w:p w14:paraId="7011D38E" w14:textId="66C9024B" w:rsidR="00735BB9" w:rsidRDefault="00735BB9">
      <w:pPr>
        <w:pStyle w:val="TOC5"/>
        <w:rPr>
          <w:rFonts w:asciiTheme="minorHAnsi" w:eastAsiaTheme="minorEastAsia" w:hAnsiTheme="minorHAnsi" w:cstheme="minorBidi"/>
          <w:sz w:val="22"/>
          <w:szCs w:val="22"/>
          <w:lang w:eastAsia="en-GB"/>
        </w:rPr>
      </w:pPr>
      <w:r>
        <w:t>6.2.3.27.3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_Toc67730790 \h </w:instrText>
      </w:r>
      <w:r>
        <w:fldChar w:fldCharType="separate"/>
      </w:r>
      <w:r>
        <w:t>106</w:t>
      </w:r>
      <w:r>
        <w:fldChar w:fldCharType="end"/>
      </w:r>
    </w:p>
    <w:p w14:paraId="76EDE27F" w14:textId="0E19C1E8" w:rsidR="00735BB9" w:rsidRDefault="00735BB9">
      <w:pPr>
        <w:pStyle w:val="TOC6"/>
        <w:rPr>
          <w:rFonts w:asciiTheme="minorHAnsi" w:eastAsiaTheme="minorEastAsia" w:hAnsiTheme="minorHAnsi" w:cstheme="minorBidi"/>
          <w:sz w:val="22"/>
          <w:szCs w:val="22"/>
          <w:lang w:eastAsia="en-GB"/>
        </w:rPr>
      </w:pPr>
      <w:r>
        <w:t>6.2.3.27.3.1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_Toc67730791 \h </w:instrText>
      </w:r>
      <w:r>
        <w:fldChar w:fldCharType="separate"/>
      </w:r>
      <w:r>
        <w:t>106</w:t>
      </w:r>
      <w:r>
        <w:fldChar w:fldCharType="end"/>
      </w:r>
    </w:p>
    <w:p w14:paraId="1F172257" w14:textId="1620ADE9" w:rsidR="00735BB9" w:rsidRDefault="00735BB9">
      <w:pPr>
        <w:pStyle w:val="TOC4"/>
        <w:rPr>
          <w:rFonts w:asciiTheme="minorHAnsi" w:eastAsiaTheme="minorEastAsia" w:hAnsiTheme="minorHAnsi" w:cstheme="minorBidi"/>
          <w:sz w:val="22"/>
          <w:szCs w:val="22"/>
          <w:lang w:eastAsia="en-GB"/>
        </w:rPr>
      </w:pPr>
      <w:r>
        <w:t>6.2.3.28</w:t>
      </w:r>
      <w:r>
        <w:rPr>
          <w:rFonts w:asciiTheme="minorHAnsi" w:eastAsiaTheme="minorEastAsia" w:hAnsiTheme="minorHAnsi" w:cstheme="minorBidi"/>
          <w:sz w:val="22"/>
          <w:szCs w:val="22"/>
          <w:lang w:eastAsia="en-GB"/>
        </w:rPr>
        <w:tab/>
      </w:r>
      <w:r>
        <w:t>Resource: Csrn</w:t>
      </w:r>
      <w:r>
        <w:tab/>
      </w:r>
      <w:r>
        <w:fldChar w:fldCharType="begin" w:fldLock="1"/>
      </w:r>
      <w:r>
        <w:instrText xml:space="preserve"> PAGEREF _Toc67730792 \h </w:instrText>
      </w:r>
      <w:r>
        <w:fldChar w:fldCharType="separate"/>
      </w:r>
      <w:r>
        <w:t>107</w:t>
      </w:r>
      <w:r>
        <w:fldChar w:fldCharType="end"/>
      </w:r>
    </w:p>
    <w:p w14:paraId="558D355A" w14:textId="5B85CFAD" w:rsidR="00735BB9" w:rsidRDefault="00735BB9">
      <w:pPr>
        <w:pStyle w:val="TOC5"/>
        <w:rPr>
          <w:rFonts w:asciiTheme="minorHAnsi" w:eastAsiaTheme="minorEastAsia" w:hAnsiTheme="minorHAnsi" w:cstheme="minorBidi"/>
          <w:sz w:val="22"/>
          <w:szCs w:val="22"/>
          <w:lang w:eastAsia="en-GB"/>
        </w:rPr>
      </w:pPr>
      <w:r>
        <w:t>6.2.3.28.1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_Toc67730793 \h </w:instrText>
      </w:r>
      <w:r>
        <w:fldChar w:fldCharType="separate"/>
      </w:r>
      <w:r>
        <w:t>107</w:t>
      </w:r>
      <w:r>
        <w:fldChar w:fldCharType="end"/>
      </w:r>
    </w:p>
    <w:p w14:paraId="25449E0E" w14:textId="31D9355F" w:rsidR="00735BB9" w:rsidRDefault="00735BB9">
      <w:pPr>
        <w:pStyle w:val="TOC5"/>
        <w:rPr>
          <w:rFonts w:asciiTheme="minorHAnsi" w:eastAsiaTheme="minorEastAsia" w:hAnsiTheme="minorHAnsi" w:cstheme="minorBidi"/>
          <w:sz w:val="22"/>
          <w:szCs w:val="22"/>
          <w:lang w:eastAsia="en-GB"/>
        </w:rPr>
      </w:pPr>
      <w:r>
        <w:t>6.2.3.28.2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_Toc67730794 \h </w:instrText>
      </w:r>
      <w:r>
        <w:fldChar w:fldCharType="separate"/>
      </w:r>
      <w:r>
        <w:t>107</w:t>
      </w:r>
      <w:r>
        <w:fldChar w:fldCharType="end"/>
      </w:r>
    </w:p>
    <w:p w14:paraId="54704930" w14:textId="787C821D" w:rsidR="00735BB9" w:rsidRDefault="00735BB9">
      <w:pPr>
        <w:pStyle w:val="TOC5"/>
        <w:rPr>
          <w:rFonts w:asciiTheme="minorHAnsi" w:eastAsiaTheme="minorEastAsia" w:hAnsiTheme="minorHAnsi" w:cstheme="minorBidi"/>
          <w:sz w:val="22"/>
          <w:szCs w:val="22"/>
          <w:lang w:eastAsia="en-GB"/>
        </w:rPr>
      </w:pPr>
      <w:r>
        <w:t>6.2.3.28.3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_Toc67730795 \h </w:instrText>
      </w:r>
      <w:r>
        <w:fldChar w:fldCharType="separate"/>
      </w:r>
      <w:r>
        <w:t>107</w:t>
      </w:r>
      <w:r>
        <w:fldChar w:fldCharType="end"/>
      </w:r>
    </w:p>
    <w:p w14:paraId="72B4A8ED" w14:textId="630EAA3C" w:rsidR="00735BB9" w:rsidRDefault="00735BB9">
      <w:pPr>
        <w:pStyle w:val="TOC6"/>
        <w:rPr>
          <w:rFonts w:asciiTheme="minorHAnsi" w:eastAsiaTheme="minorEastAsia" w:hAnsiTheme="minorHAnsi" w:cstheme="minorBidi"/>
          <w:sz w:val="22"/>
          <w:szCs w:val="22"/>
          <w:lang w:eastAsia="en-GB"/>
        </w:rPr>
      </w:pPr>
      <w:r>
        <w:t>6.2.3.28.3.1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_Toc67730796 \h </w:instrText>
      </w:r>
      <w:r>
        <w:fldChar w:fldCharType="separate"/>
      </w:r>
      <w:r>
        <w:t>107</w:t>
      </w:r>
      <w:r>
        <w:fldChar w:fldCharType="end"/>
      </w:r>
    </w:p>
    <w:p w14:paraId="17C17AEB" w14:textId="1E4D519D" w:rsidR="00735BB9" w:rsidRDefault="00735BB9">
      <w:pPr>
        <w:pStyle w:val="TOC4"/>
        <w:rPr>
          <w:rFonts w:asciiTheme="minorHAnsi" w:eastAsiaTheme="minorEastAsia" w:hAnsiTheme="minorHAnsi" w:cstheme="minorBidi"/>
          <w:sz w:val="22"/>
          <w:szCs w:val="22"/>
          <w:lang w:eastAsia="en-GB"/>
        </w:rPr>
      </w:pPr>
      <w:r>
        <w:t>6.2.3.29</w:t>
      </w:r>
      <w:r>
        <w:rPr>
          <w:rFonts w:asciiTheme="minorHAnsi" w:eastAsiaTheme="minorEastAsia" w:hAnsiTheme="minorHAnsi" w:cstheme="minorBidi"/>
          <w:sz w:val="22"/>
          <w:szCs w:val="22"/>
          <w:lang w:eastAsia="en-GB"/>
        </w:rPr>
        <w:tab/>
      </w:r>
      <w:r>
        <w:t>Resource: ReferenceAccessLocation</w:t>
      </w:r>
      <w:r>
        <w:tab/>
      </w:r>
      <w:r>
        <w:fldChar w:fldCharType="begin" w:fldLock="1"/>
      </w:r>
      <w:r>
        <w:instrText xml:space="preserve"> PAGEREF _Toc67730797 \h </w:instrText>
      </w:r>
      <w:r>
        <w:fldChar w:fldCharType="separate"/>
      </w:r>
      <w:r>
        <w:t>108</w:t>
      </w:r>
      <w:r>
        <w:fldChar w:fldCharType="end"/>
      </w:r>
    </w:p>
    <w:p w14:paraId="749555B8" w14:textId="1D96E471" w:rsidR="00735BB9" w:rsidRDefault="00735BB9">
      <w:pPr>
        <w:pStyle w:val="TOC5"/>
        <w:rPr>
          <w:rFonts w:asciiTheme="minorHAnsi" w:eastAsiaTheme="minorEastAsia" w:hAnsiTheme="minorHAnsi" w:cstheme="minorBidi"/>
          <w:sz w:val="22"/>
          <w:szCs w:val="22"/>
          <w:lang w:eastAsia="en-GB"/>
        </w:rPr>
      </w:pPr>
      <w:r>
        <w:t>6.2.3.29.1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_Toc67730798 \h </w:instrText>
      </w:r>
      <w:r>
        <w:fldChar w:fldCharType="separate"/>
      </w:r>
      <w:r>
        <w:t>108</w:t>
      </w:r>
      <w:r>
        <w:fldChar w:fldCharType="end"/>
      </w:r>
    </w:p>
    <w:p w14:paraId="20067792" w14:textId="3A5AE85B" w:rsidR="00735BB9" w:rsidRDefault="00735BB9">
      <w:pPr>
        <w:pStyle w:val="TOC5"/>
        <w:rPr>
          <w:rFonts w:asciiTheme="minorHAnsi" w:eastAsiaTheme="minorEastAsia" w:hAnsiTheme="minorHAnsi" w:cstheme="minorBidi"/>
          <w:sz w:val="22"/>
          <w:szCs w:val="22"/>
          <w:lang w:eastAsia="en-GB"/>
        </w:rPr>
      </w:pPr>
      <w:r>
        <w:t>6.2.3.29.2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_Toc67730799 \h </w:instrText>
      </w:r>
      <w:r>
        <w:fldChar w:fldCharType="separate"/>
      </w:r>
      <w:r>
        <w:t>108</w:t>
      </w:r>
      <w:r>
        <w:fldChar w:fldCharType="end"/>
      </w:r>
    </w:p>
    <w:p w14:paraId="3325DC1B" w14:textId="79E0D8BF" w:rsidR="00735BB9" w:rsidRDefault="00735BB9">
      <w:pPr>
        <w:pStyle w:val="TOC5"/>
        <w:rPr>
          <w:rFonts w:asciiTheme="minorHAnsi" w:eastAsiaTheme="minorEastAsia" w:hAnsiTheme="minorHAnsi" w:cstheme="minorBidi"/>
          <w:sz w:val="22"/>
          <w:szCs w:val="22"/>
          <w:lang w:eastAsia="en-GB"/>
        </w:rPr>
      </w:pPr>
      <w:r>
        <w:t>6.2.3.29.3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_Toc67730800 \h </w:instrText>
      </w:r>
      <w:r>
        <w:fldChar w:fldCharType="separate"/>
      </w:r>
      <w:r>
        <w:t>109</w:t>
      </w:r>
      <w:r>
        <w:fldChar w:fldCharType="end"/>
      </w:r>
    </w:p>
    <w:p w14:paraId="4E79B6E6" w14:textId="0D3C5ABD" w:rsidR="00735BB9" w:rsidRDefault="00735BB9">
      <w:pPr>
        <w:pStyle w:val="TOC6"/>
        <w:rPr>
          <w:rFonts w:asciiTheme="minorHAnsi" w:eastAsiaTheme="minorEastAsia" w:hAnsiTheme="minorHAnsi" w:cstheme="minorBidi"/>
          <w:sz w:val="22"/>
          <w:szCs w:val="22"/>
          <w:lang w:eastAsia="en-GB"/>
        </w:rPr>
      </w:pPr>
      <w:r>
        <w:t>6.2.3.29.3.1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_Toc67730801 \h </w:instrText>
      </w:r>
      <w:r>
        <w:fldChar w:fldCharType="separate"/>
      </w:r>
      <w:r>
        <w:t>109</w:t>
      </w:r>
      <w:r>
        <w:fldChar w:fldCharType="end"/>
      </w:r>
    </w:p>
    <w:p w14:paraId="2E6A6D26" w14:textId="2711214A" w:rsidR="00735BB9" w:rsidRDefault="00735BB9">
      <w:pPr>
        <w:pStyle w:val="TOC4"/>
        <w:rPr>
          <w:rFonts w:asciiTheme="minorHAnsi" w:eastAsiaTheme="minorEastAsia" w:hAnsiTheme="minorHAnsi" w:cstheme="minorBidi"/>
          <w:sz w:val="22"/>
          <w:szCs w:val="22"/>
          <w:lang w:eastAsia="en-GB"/>
        </w:rPr>
      </w:pPr>
      <w:r>
        <w:t>6.2.3.30</w:t>
      </w:r>
      <w:r>
        <w:rPr>
          <w:rFonts w:asciiTheme="minorHAnsi" w:eastAsiaTheme="minorEastAsia" w:hAnsiTheme="minorHAnsi" w:cstheme="minorBidi"/>
          <w:sz w:val="22"/>
          <w:szCs w:val="22"/>
          <w:lang w:eastAsia="en-GB"/>
        </w:rPr>
        <w:tab/>
      </w:r>
      <w:r>
        <w:t>Resource: SMSRegistrationInfo</w:t>
      </w:r>
      <w:r>
        <w:tab/>
      </w:r>
      <w:r>
        <w:fldChar w:fldCharType="begin" w:fldLock="1"/>
      </w:r>
      <w:r>
        <w:instrText xml:space="preserve"> PAGEREF _Toc67730802 \h </w:instrText>
      </w:r>
      <w:r>
        <w:fldChar w:fldCharType="separate"/>
      </w:r>
      <w:r>
        <w:t>109</w:t>
      </w:r>
      <w:r>
        <w:fldChar w:fldCharType="end"/>
      </w:r>
    </w:p>
    <w:p w14:paraId="43EA0B3E" w14:textId="662444C0" w:rsidR="00735BB9" w:rsidRDefault="00735BB9">
      <w:pPr>
        <w:pStyle w:val="TOC5"/>
        <w:rPr>
          <w:rFonts w:asciiTheme="minorHAnsi" w:eastAsiaTheme="minorEastAsia" w:hAnsiTheme="minorHAnsi" w:cstheme="minorBidi"/>
          <w:sz w:val="22"/>
          <w:szCs w:val="22"/>
          <w:lang w:eastAsia="en-GB"/>
        </w:rPr>
      </w:pPr>
      <w:r>
        <w:t>6.2.3.30.1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_Toc67730803 \h </w:instrText>
      </w:r>
      <w:r>
        <w:fldChar w:fldCharType="separate"/>
      </w:r>
      <w:r>
        <w:t>109</w:t>
      </w:r>
      <w:r>
        <w:fldChar w:fldCharType="end"/>
      </w:r>
    </w:p>
    <w:p w14:paraId="04BE2B75" w14:textId="6A21B75F" w:rsidR="00735BB9" w:rsidRDefault="00735BB9">
      <w:pPr>
        <w:pStyle w:val="TOC5"/>
        <w:rPr>
          <w:rFonts w:asciiTheme="minorHAnsi" w:eastAsiaTheme="minorEastAsia" w:hAnsiTheme="minorHAnsi" w:cstheme="minorBidi"/>
          <w:sz w:val="22"/>
          <w:szCs w:val="22"/>
          <w:lang w:eastAsia="en-GB"/>
        </w:rPr>
      </w:pPr>
      <w:r>
        <w:t>6.2.3.30.2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_Toc67730804 \h </w:instrText>
      </w:r>
      <w:r>
        <w:fldChar w:fldCharType="separate"/>
      </w:r>
      <w:r>
        <w:t>109</w:t>
      </w:r>
      <w:r>
        <w:fldChar w:fldCharType="end"/>
      </w:r>
    </w:p>
    <w:p w14:paraId="0E95EA7E" w14:textId="2D444731" w:rsidR="00735BB9" w:rsidRDefault="00735BB9">
      <w:pPr>
        <w:pStyle w:val="TOC5"/>
        <w:rPr>
          <w:rFonts w:asciiTheme="minorHAnsi" w:eastAsiaTheme="minorEastAsia" w:hAnsiTheme="minorHAnsi" w:cstheme="minorBidi"/>
          <w:sz w:val="22"/>
          <w:szCs w:val="22"/>
          <w:lang w:eastAsia="en-GB"/>
        </w:rPr>
      </w:pPr>
      <w:r>
        <w:t>6.2.3.30.3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_Toc67730805 \h </w:instrText>
      </w:r>
      <w:r>
        <w:fldChar w:fldCharType="separate"/>
      </w:r>
      <w:r>
        <w:t>110</w:t>
      </w:r>
      <w:r>
        <w:fldChar w:fldCharType="end"/>
      </w:r>
    </w:p>
    <w:p w14:paraId="2851A616" w14:textId="7BD653C9" w:rsidR="00735BB9" w:rsidRDefault="00735BB9">
      <w:pPr>
        <w:pStyle w:val="TOC6"/>
        <w:rPr>
          <w:rFonts w:asciiTheme="minorHAnsi" w:eastAsiaTheme="minorEastAsia" w:hAnsiTheme="minorHAnsi" w:cstheme="minorBidi"/>
          <w:sz w:val="22"/>
          <w:szCs w:val="22"/>
          <w:lang w:eastAsia="en-GB"/>
        </w:rPr>
      </w:pPr>
      <w:r>
        <w:t>6.2.3.30.3.1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_Toc67730806 \h </w:instrText>
      </w:r>
      <w:r>
        <w:fldChar w:fldCharType="separate"/>
      </w:r>
      <w:r>
        <w:t>110</w:t>
      </w:r>
      <w:r>
        <w:fldChar w:fldCharType="end"/>
      </w:r>
    </w:p>
    <w:p w14:paraId="5F5D6A50" w14:textId="7B0BA61A" w:rsidR="00735BB9" w:rsidRDefault="00735BB9">
      <w:pPr>
        <w:pStyle w:val="TOC6"/>
        <w:rPr>
          <w:rFonts w:asciiTheme="minorHAnsi" w:eastAsiaTheme="minorEastAsia" w:hAnsiTheme="minorHAnsi" w:cstheme="minorBidi"/>
          <w:sz w:val="22"/>
          <w:szCs w:val="22"/>
          <w:lang w:eastAsia="en-GB"/>
        </w:rPr>
      </w:pPr>
      <w:r>
        <w:t>6.2.3.30.3.2</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_Toc67730807 \h </w:instrText>
      </w:r>
      <w:r>
        <w:fldChar w:fldCharType="separate"/>
      </w:r>
      <w:r>
        <w:t>110</w:t>
      </w:r>
      <w:r>
        <w:fldChar w:fldCharType="end"/>
      </w:r>
    </w:p>
    <w:p w14:paraId="1DC4747A" w14:textId="502A93BC" w:rsidR="00735BB9" w:rsidRDefault="00735BB9">
      <w:pPr>
        <w:pStyle w:val="TOC6"/>
        <w:rPr>
          <w:rFonts w:asciiTheme="minorHAnsi" w:eastAsiaTheme="minorEastAsia" w:hAnsiTheme="minorHAnsi" w:cstheme="minorBidi"/>
          <w:sz w:val="22"/>
          <w:szCs w:val="22"/>
          <w:lang w:eastAsia="en-GB"/>
        </w:rPr>
      </w:pPr>
      <w:r>
        <w:t>6.2.3.30.3.3</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_Toc67730808 \h </w:instrText>
      </w:r>
      <w:r>
        <w:fldChar w:fldCharType="separate"/>
      </w:r>
      <w:r>
        <w:t>111</w:t>
      </w:r>
      <w:r>
        <w:fldChar w:fldCharType="end"/>
      </w:r>
    </w:p>
    <w:p w14:paraId="14B53800" w14:textId="06E005D2" w:rsidR="00735BB9" w:rsidRDefault="00735BB9">
      <w:pPr>
        <w:pStyle w:val="TOC4"/>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Resource: Dsai</w:t>
      </w:r>
      <w:r>
        <w:tab/>
      </w:r>
      <w:r>
        <w:fldChar w:fldCharType="begin" w:fldLock="1"/>
      </w:r>
      <w:r>
        <w:instrText xml:space="preserve"> PAGEREF _Toc67730809 \h </w:instrText>
      </w:r>
      <w:r>
        <w:fldChar w:fldCharType="separate"/>
      </w:r>
      <w:r>
        <w:t>112</w:t>
      </w:r>
      <w:r>
        <w:fldChar w:fldCharType="end"/>
      </w:r>
    </w:p>
    <w:p w14:paraId="07321D03" w14:textId="5F2EDE5A" w:rsidR="00735BB9" w:rsidRDefault="00735BB9">
      <w:pPr>
        <w:pStyle w:val="TOC5"/>
        <w:rPr>
          <w:rFonts w:asciiTheme="minorHAnsi" w:eastAsiaTheme="minorEastAsia" w:hAnsiTheme="minorHAnsi" w:cstheme="minorBidi"/>
          <w:sz w:val="22"/>
          <w:szCs w:val="22"/>
          <w:lang w:eastAsia="en-GB"/>
        </w:rPr>
      </w:pPr>
      <w:r>
        <w:t>6.2.3.31.1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_Toc67730810 \h </w:instrText>
      </w:r>
      <w:r>
        <w:fldChar w:fldCharType="separate"/>
      </w:r>
      <w:r>
        <w:t>112</w:t>
      </w:r>
      <w:r>
        <w:fldChar w:fldCharType="end"/>
      </w:r>
    </w:p>
    <w:p w14:paraId="288FBABB" w14:textId="47353260" w:rsidR="00735BB9" w:rsidRDefault="00735BB9">
      <w:pPr>
        <w:pStyle w:val="TOC5"/>
        <w:rPr>
          <w:rFonts w:asciiTheme="minorHAnsi" w:eastAsiaTheme="minorEastAsia" w:hAnsiTheme="minorHAnsi" w:cstheme="minorBidi"/>
          <w:sz w:val="22"/>
          <w:szCs w:val="22"/>
          <w:lang w:eastAsia="en-GB"/>
        </w:rPr>
      </w:pPr>
      <w:r>
        <w:t>6.2.3.31.2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_Toc67730811 \h </w:instrText>
      </w:r>
      <w:r>
        <w:fldChar w:fldCharType="separate"/>
      </w:r>
      <w:r>
        <w:t>112</w:t>
      </w:r>
      <w:r>
        <w:fldChar w:fldCharType="end"/>
      </w:r>
    </w:p>
    <w:p w14:paraId="2CFB6C14" w14:textId="7BC6F51E" w:rsidR="00735BB9" w:rsidRDefault="00735BB9">
      <w:pPr>
        <w:pStyle w:val="TOC5"/>
        <w:rPr>
          <w:rFonts w:asciiTheme="minorHAnsi" w:eastAsiaTheme="minorEastAsia" w:hAnsiTheme="minorHAnsi" w:cstheme="minorBidi"/>
          <w:sz w:val="22"/>
          <w:szCs w:val="22"/>
          <w:lang w:eastAsia="en-GB"/>
        </w:rPr>
      </w:pPr>
      <w:r>
        <w:t>6.2.3.31.3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_Toc67730812 \h </w:instrText>
      </w:r>
      <w:r>
        <w:fldChar w:fldCharType="separate"/>
      </w:r>
      <w:r>
        <w:t>112</w:t>
      </w:r>
      <w:r>
        <w:fldChar w:fldCharType="end"/>
      </w:r>
    </w:p>
    <w:p w14:paraId="446E146E" w14:textId="683FC5CF" w:rsidR="00735BB9" w:rsidRDefault="00735BB9">
      <w:pPr>
        <w:pStyle w:val="TOC6"/>
        <w:rPr>
          <w:rFonts w:asciiTheme="minorHAnsi" w:eastAsiaTheme="minorEastAsia" w:hAnsiTheme="minorHAnsi" w:cstheme="minorBidi"/>
          <w:sz w:val="22"/>
          <w:szCs w:val="22"/>
          <w:lang w:eastAsia="en-GB"/>
        </w:rPr>
      </w:pPr>
      <w:r>
        <w:t>6.2.3.31.3.1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_Toc67730813 \h </w:instrText>
      </w:r>
      <w:r>
        <w:fldChar w:fldCharType="separate"/>
      </w:r>
      <w:r>
        <w:t>112</w:t>
      </w:r>
      <w:r>
        <w:fldChar w:fldCharType="end"/>
      </w:r>
    </w:p>
    <w:p w14:paraId="4E129FA5" w14:textId="6B297721" w:rsidR="00735BB9" w:rsidRDefault="00735BB9">
      <w:pPr>
        <w:pStyle w:val="TOC6"/>
        <w:rPr>
          <w:rFonts w:asciiTheme="minorHAnsi" w:eastAsiaTheme="minorEastAsia" w:hAnsiTheme="minorHAnsi" w:cstheme="minorBidi"/>
          <w:sz w:val="22"/>
          <w:szCs w:val="22"/>
          <w:lang w:eastAsia="en-GB"/>
        </w:rPr>
      </w:pPr>
      <w:r>
        <w:t>6.2.3.31.3.2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_Toc67730814 \h </w:instrText>
      </w:r>
      <w:r>
        <w:fldChar w:fldCharType="separate"/>
      </w:r>
      <w:r>
        <w:t>113</w:t>
      </w:r>
      <w:r>
        <w:fldChar w:fldCharType="end"/>
      </w:r>
    </w:p>
    <w:p w14:paraId="3B83550F" w14:textId="76FF08EF" w:rsidR="00735BB9" w:rsidRDefault="00735BB9">
      <w:pPr>
        <w:pStyle w:val="TOC4"/>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Private Identities</w:t>
      </w:r>
      <w:r>
        <w:tab/>
      </w:r>
      <w:r>
        <w:fldChar w:fldCharType="begin" w:fldLock="1"/>
      </w:r>
      <w:r>
        <w:instrText xml:space="preserve"> PAGEREF _Toc67730815 \h </w:instrText>
      </w:r>
      <w:r>
        <w:fldChar w:fldCharType="separate"/>
      </w:r>
      <w:r>
        <w:t>114</w:t>
      </w:r>
      <w:r>
        <w:fldChar w:fldCharType="end"/>
      </w:r>
    </w:p>
    <w:p w14:paraId="3862EB4E" w14:textId="7C16FC84" w:rsidR="00735BB9" w:rsidRDefault="00735BB9">
      <w:pPr>
        <w:pStyle w:val="TOC5"/>
        <w:rPr>
          <w:rFonts w:asciiTheme="minorHAnsi" w:eastAsiaTheme="minorEastAsia" w:hAnsiTheme="minorHAnsi" w:cstheme="minorBidi"/>
          <w:sz w:val="22"/>
          <w:szCs w:val="22"/>
          <w:lang w:eastAsia="en-GB"/>
        </w:rPr>
      </w:pPr>
      <w:r>
        <w:t>6.2.3.32.1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_Toc67730816 \h </w:instrText>
      </w:r>
      <w:r>
        <w:fldChar w:fldCharType="separate"/>
      </w:r>
      <w:r>
        <w:t>114</w:t>
      </w:r>
      <w:r>
        <w:fldChar w:fldCharType="end"/>
      </w:r>
    </w:p>
    <w:p w14:paraId="45E9D46B" w14:textId="2B4F8A85" w:rsidR="00735BB9" w:rsidRDefault="00735BB9">
      <w:pPr>
        <w:pStyle w:val="TOC5"/>
        <w:rPr>
          <w:rFonts w:asciiTheme="minorHAnsi" w:eastAsiaTheme="minorEastAsia" w:hAnsiTheme="minorHAnsi" w:cstheme="minorBidi"/>
          <w:sz w:val="22"/>
          <w:szCs w:val="22"/>
          <w:lang w:eastAsia="en-GB"/>
        </w:rPr>
      </w:pPr>
      <w:r>
        <w:t>6.2.3.32.2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_Toc67730817 \h </w:instrText>
      </w:r>
      <w:r>
        <w:fldChar w:fldCharType="separate"/>
      </w:r>
      <w:r>
        <w:t>114</w:t>
      </w:r>
      <w:r>
        <w:fldChar w:fldCharType="end"/>
      </w:r>
    </w:p>
    <w:p w14:paraId="3686F8D8" w14:textId="7B662D1F" w:rsidR="00735BB9" w:rsidRDefault="00735BB9">
      <w:pPr>
        <w:pStyle w:val="TOC5"/>
        <w:rPr>
          <w:rFonts w:asciiTheme="minorHAnsi" w:eastAsiaTheme="minorEastAsia" w:hAnsiTheme="minorHAnsi" w:cstheme="minorBidi"/>
          <w:sz w:val="22"/>
          <w:szCs w:val="22"/>
          <w:lang w:eastAsia="en-GB"/>
        </w:rPr>
      </w:pPr>
      <w:r>
        <w:t>6.2.3.32.3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_Toc67730818 \h </w:instrText>
      </w:r>
      <w:r>
        <w:fldChar w:fldCharType="separate"/>
      </w:r>
      <w:r>
        <w:t>114</w:t>
      </w:r>
      <w:r>
        <w:fldChar w:fldCharType="end"/>
      </w:r>
    </w:p>
    <w:p w14:paraId="7305467D" w14:textId="736A1035" w:rsidR="00735BB9" w:rsidRDefault="00735BB9">
      <w:pPr>
        <w:pStyle w:val="TOC6"/>
        <w:rPr>
          <w:rFonts w:asciiTheme="minorHAnsi" w:eastAsiaTheme="minorEastAsia" w:hAnsiTheme="minorHAnsi" w:cstheme="minorBidi"/>
          <w:sz w:val="22"/>
          <w:szCs w:val="22"/>
          <w:lang w:eastAsia="en-GB"/>
        </w:rPr>
      </w:pPr>
      <w:r>
        <w:t>6.2.3.32.3.1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_Toc67730819 \h </w:instrText>
      </w:r>
      <w:r>
        <w:fldChar w:fldCharType="separate"/>
      </w:r>
      <w:r>
        <w:t>114</w:t>
      </w:r>
      <w:r>
        <w:fldChar w:fldCharType="end"/>
      </w:r>
    </w:p>
    <w:p w14:paraId="2C6E2950" w14:textId="529AD33A" w:rsidR="00735BB9" w:rsidRDefault="00735BB9">
      <w:pPr>
        <w:pStyle w:val="TOC4"/>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S-CSCF Selection Assistance Information</w:t>
      </w:r>
      <w:r>
        <w:tab/>
      </w:r>
      <w:r>
        <w:fldChar w:fldCharType="begin" w:fldLock="1"/>
      </w:r>
      <w:r>
        <w:instrText xml:space="preserve"> PAGEREF _Toc67730820 \h </w:instrText>
      </w:r>
      <w:r>
        <w:fldChar w:fldCharType="separate"/>
      </w:r>
      <w:r>
        <w:t>115</w:t>
      </w:r>
      <w:r>
        <w:fldChar w:fldCharType="end"/>
      </w:r>
    </w:p>
    <w:p w14:paraId="1933BE4D" w14:textId="6FDC17E9" w:rsidR="00735BB9" w:rsidRDefault="00735BB9">
      <w:pPr>
        <w:pStyle w:val="TOC5"/>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_Toc67730821 \h </w:instrText>
      </w:r>
      <w:r>
        <w:fldChar w:fldCharType="separate"/>
      </w:r>
      <w:r>
        <w:t>115</w:t>
      </w:r>
      <w:r>
        <w:fldChar w:fldCharType="end"/>
      </w:r>
    </w:p>
    <w:p w14:paraId="71185A73" w14:textId="16D52267" w:rsidR="00735BB9" w:rsidRDefault="00735BB9">
      <w:pPr>
        <w:pStyle w:val="TOC5"/>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_Toc67730822 \h </w:instrText>
      </w:r>
      <w:r>
        <w:fldChar w:fldCharType="separate"/>
      </w:r>
      <w:r>
        <w:t>115</w:t>
      </w:r>
      <w:r>
        <w:fldChar w:fldCharType="end"/>
      </w:r>
    </w:p>
    <w:p w14:paraId="4E52DCBF" w14:textId="6A87E7C7" w:rsidR="00735BB9" w:rsidRDefault="00735BB9">
      <w:pPr>
        <w:pStyle w:val="TOC5"/>
        <w:rPr>
          <w:rFonts w:asciiTheme="minorHAnsi" w:eastAsiaTheme="minorEastAsia" w:hAnsiTheme="minorHAnsi" w:cstheme="minorBidi"/>
          <w:sz w:val="22"/>
          <w:szCs w:val="22"/>
          <w:lang w:eastAsia="en-GB"/>
        </w:rPr>
      </w:pPr>
      <w:r>
        <w:t>6.2.3.33.3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_Toc67730823 \h </w:instrText>
      </w:r>
      <w:r>
        <w:fldChar w:fldCharType="separate"/>
      </w:r>
      <w:r>
        <w:t>115</w:t>
      </w:r>
      <w:r>
        <w:fldChar w:fldCharType="end"/>
      </w:r>
    </w:p>
    <w:p w14:paraId="5BEB65AD" w14:textId="38F3C615" w:rsidR="00735BB9" w:rsidRDefault="00735BB9">
      <w:pPr>
        <w:pStyle w:val="TOC6"/>
        <w:rPr>
          <w:rFonts w:asciiTheme="minorHAnsi" w:eastAsiaTheme="minorEastAsia" w:hAnsiTheme="minorHAnsi" w:cstheme="minorBidi"/>
          <w:sz w:val="22"/>
          <w:szCs w:val="22"/>
          <w:lang w:eastAsia="en-GB"/>
        </w:rPr>
      </w:pPr>
      <w:r>
        <w:t>6.2.3.33.3.1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_Toc67730824 \h </w:instrText>
      </w:r>
      <w:r>
        <w:fldChar w:fldCharType="separate"/>
      </w:r>
      <w:r>
        <w:t>115</w:t>
      </w:r>
      <w:r>
        <w:fldChar w:fldCharType="end"/>
      </w:r>
    </w:p>
    <w:p w14:paraId="70A872F7" w14:textId="40D71E0C" w:rsidR="00735BB9" w:rsidRDefault="00735BB9">
      <w:pPr>
        <w:pStyle w:val="TOC3"/>
        <w:rPr>
          <w:rFonts w:asciiTheme="minorHAnsi" w:eastAsiaTheme="minorEastAsia" w:hAnsiTheme="minorHAnsi" w:cstheme="minorBidi"/>
          <w:sz w:val="22"/>
          <w:szCs w:val="22"/>
          <w:lang w:eastAsia="en-GB"/>
        </w:rPr>
      </w:pPr>
      <w:r w:rsidRPr="00735BB9">
        <w:t>6.2.5</w:t>
      </w:r>
      <w:r w:rsidRPr="00735BB9">
        <w:rPr>
          <w:rFonts w:asciiTheme="minorHAnsi" w:hAnsiTheme="minorHAnsi" w:cstheme="minorBidi"/>
          <w:sz w:val="22"/>
          <w:szCs w:val="22"/>
          <w:lang w:eastAsia="en-GB"/>
        </w:rPr>
        <w:tab/>
      </w:r>
      <w:r w:rsidRPr="00291584">
        <w:rPr>
          <w:rFonts w:eastAsia="SimSun"/>
        </w:rPr>
        <w:t>Notifications</w:t>
      </w:r>
      <w:r>
        <w:tab/>
      </w:r>
      <w:r>
        <w:fldChar w:fldCharType="begin" w:fldLock="1"/>
      </w:r>
      <w:r>
        <w:instrText xml:space="preserve"> PAGEREF _Toc67730825 \h </w:instrText>
      </w:r>
      <w:r>
        <w:fldChar w:fldCharType="separate"/>
      </w:r>
      <w:r>
        <w:t>116</w:t>
      </w:r>
      <w:r>
        <w:fldChar w:fldCharType="end"/>
      </w:r>
    </w:p>
    <w:p w14:paraId="094F54C3" w14:textId="2A759829" w:rsidR="00735BB9" w:rsidRDefault="00735BB9">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_Toc67730826 \h </w:instrText>
      </w:r>
      <w:r>
        <w:fldChar w:fldCharType="separate"/>
      </w:r>
      <w:r>
        <w:t>116</w:t>
      </w:r>
      <w:r>
        <w:fldChar w:fldCharType="end"/>
      </w:r>
    </w:p>
    <w:p w14:paraId="43736706" w14:textId="108336C1" w:rsidR="00735BB9" w:rsidRDefault="00735BB9">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_Toc67730827 \h </w:instrText>
      </w:r>
      <w:r>
        <w:fldChar w:fldCharType="separate"/>
      </w:r>
      <w:r>
        <w:t>116</w:t>
      </w:r>
      <w:r>
        <w:fldChar w:fldCharType="end"/>
      </w:r>
    </w:p>
    <w:p w14:paraId="3D443522" w14:textId="66E03AAB" w:rsidR="00735BB9" w:rsidRDefault="00735BB9">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_Toc67730828 \h </w:instrText>
      </w:r>
      <w:r>
        <w:fldChar w:fldCharType="separate"/>
      </w:r>
      <w:r>
        <w:t>116</w:t>
      </w:r>
      <w:r>
        <w:fldChar w:fldCharType="end"/>
      </w:r>
    </w:p>
    <w:p w14:paraId="7CB73F07" w14:textId="5857262A" w:rsidR="00735BB9" w:rsidRDefault="00735BB9">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_Toc67730829 \h </w:instrText>
      </w:r>
      <w:r>
        <w:fldChar w:fldCharType="separate"/>
      </w:r>
      <w:r>
        <w:t>116</w:t>
      </w:r>
      <w:r>
        <w:fldChar w:fldCharType="end"/>
      </w:r>
    </w:p>
    <w:p w14:paraId="1CF9DC0B" w14:textId="097D171A" w:rsidR="00735BB9" w:rsidRDefault="00735BB9">
      <w:pPr>
        <w:pStyle w:val="TOC4"/>
        <w:rPr>
          <w:rFonts w:asciiTheme="minorHAnsi" w:eastAsiaTheme="minorEastAsia" w:hAnsiTheme="minorHAnsi" w:cstheme="minorBidi"/>
          <w:sz w:val="22"/>
          <w:szCs w:val="22"/>
          <w:lang w:eastAsia="en-GB"/>
        </w:rPr>
      </w:pPr>
      <w:r w:rsidRPr="00735BB9">
        <w:t>6.2.6.2</w:t>
      </w:r>
      <w:r w:rsidRPr="00735BB9">
        <w:rPr>
          <w:rFonts w:asciiTheme="minorHAnsi" w:eastAsiaTheme="minorEastAsia" w:hAnsiTheme="minorHAnsi" w:cstheme="minorBidi"/>
          <w:sz w:val="22"/>
          <w:szCs w:val="22"/>
          <w:lang w:eastAsia="en-GB"/>
        </w:rPr>
        <w:tab/>
      </w:r>
      <w:r w:rsidRPr="00291584">
        <w:rPr>
          <w:lang w:val="en-US"/>
        </w:rPr>
        <w:t>Structured data types</w:t>
      </w:r>
      <w:r>
        <w:tab/>
      </w:r>
      <w:r>
        <w:fldChar w:fldCharType="begin" w:fldLock="1"/>
      </w:r>
      <w:r>
        <w:instrText xml:space="preserve"> PAGEREF _Toc67730830 \h </w:instrText>
      </w:r>
      <w:r>
        <w:fldChar w:fldCharType="separate"/>
      </w:r>
      <w:r>
        <w:t>118</w:t>
      </w:r>
      <w:r>
        <w:fldChar w:fldCharType="end"/>
      </w:r>
    </w:p>
    <w:p w14:paraId="387B4612" w14:textId="014A2103" w:rsidR="00735BB9" w:rsidRDefault="00735BB9">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_Toc67730831 \h </w:instrText>
      </w:r>
      <w:r>
        <w:fldChar w:fldCharType="separate"/>
      </w:r>
      <w:r>
        <w:t>118</w:t>
      </w:r>
      <w:r>
        <w:fldChar w:fldCharType="end"/>
      </w:r>
    </w:p>
    <w:p w14:paraId="6C3C0398" w14:textId="54412863" w:rsidR="00735BB9" w:rsidRDefault="00735BB9">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ScscfCapabilityList</w:t>
      </w:r>
      <w:r>
        <w:tab/>
      </w:r>
      <w:r>
        <w:fldChar w:fldCharType="begin" w:fldLock="1"/>
      </w:r>
      <w:r>
        <w:instrText xml:space="preserve"> PAGEREF _Toc67730832 \h </w:instrText>
      </w:r>
      <w:r>
        <w:fldChar w:fldCharType="separate"/>
      </w:r>
      <w:r>
        <w:t>118</w:t>
      </w:r>
      <w:r>
        <w:fldChar w:fldCharType="end"/>
      </w:r>
    </w:p>
    <w:p w14:paraId="5562BD01" w14:textId="1B4D7E1A" w:rsidR="00735BB9" w:rsidRDefault="00735BB9">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Capabilities</w:t>
      </w:r>
      <w:r>
        <w:tab/>
      </w:r>
      <w:r>
        <w:fldChar w:fldCharType="begin" w:fldLock="1"/>
      </w:r>
      <w:r>
        <w:instrText xml:space="preserve"> PAGEREF _Toc67730833 \h </w:instrText>
      </w:r>
      <w:r>
        <w:fldChar w:fldCharType="separate"/>
      </w:r>
      <w:r>
        <w:t>118</w:t>
      </w:r>
      <w:r>
        <w:fldChar w:fldCharType="end"/>
      </w:r>
    </w:p>
    <w:p w14:paraId="47F9A0A9" w14:textId="71992F8C" w:rsidR="00735BB9" w:rsidRDefault="00735BB9">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ImsProfileData</w:t>
      </w:r>
      <w:r>
        <w:tab/>
      </w:r>
      <w:r>
        <w:fldChar w:fldCharType="begin" w:fldLock="1"/>
      </w:r>
      <w:r>
        <w:instrText xml:space="preserve"> PAGEREF _Toc67730834 \h </w:instrText>
      </w:r>
      <w:r>
        <w:fldChar w:fldCharType="separate"/>
      </w:r>
      <w:r>
        <w:t>119</w:t>
      </w:r>
      <w:r>
        <w:fldChar w:fldCharType="end"/>
      </w:r>
    </w:p>
    <w:p w14:paraId="4E95504E" w14:textId="0C17DF46" w:rsidR="00735BB9" w:rsidRDefault="00735BB9">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_Toc67730835 \h </w:instrText>
      </w:r>
      <w:r>
        <w:fldChar w:fldCharType="separate"/>
      </w:r>
      <w:r>
        <w:t>119</w:t>
      </w:r>
      <w:r>
        <w:fldChar w:fldCharType="end"/>
      </w:r>
    </w:p>
    <w:p w14:paraId="5136A32A" w14:textId="6B5D081D" w:rsidR="00735BB9" w:rsidRDefault="00735BB9">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ImsDataSets</w:t>
      </w:r>
      <w:r>
        <w:tab/>
      </w:r>
      <w:r>
        <w:fldChar w:fldCharType="begin" w:fldLock="1"/>
      </w:r>
      <w:r>
        <w:instrText xml:space="preserve"> PAGEREF _Toc67730836 \h </w:instrText>
      </w:r>
      <w:r>
        <w:fldChar w:fldCharType="separate"/>
      </w:r>
      <w:r>
        <w:t>119</w:t>
      </w:r>
      <w:r>
        <w:fldChar w:fldCharType="end"/>
      </w:r>
    </w:p>
    <w:p w14:paraId="381E7280" w14:textId="6D485780" w:rsidR="00735BB9" w:rsidRDefault="00735BB9">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RepositoryData</w:t>
      </w:r>
      <w:r>
        <w:tab/>
      </w:r>
      <w:r>
        <w:fldChar w:fldCharType="begin" w:fldLock="1"/>
      </w:r>
      <w:r>
        <w:instrText xml:space="preserve"> PAGEREF _Toc67730837 \h </w:instrText>
      </w:r>
      <w:r>
        <w:fldChar w:fldCharType="separate"/>
      </w:r>
      <w:r>
        <w:t>119</w:t>
      </w:r>
      <w:r>
        <w:fldChar w:fldCharType="end"/>
      </w:r>
    </w:p>
    <w:p w14:paraId="031B7617" w14:textId="50261EDF" w:rsidR="00735BB9" w:rsidRDefault="00735BB9">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MsisdnList</w:t>
      </w:r>
      <w:r>
        <w:tab/>
      </w:r>
      <w:r>
        <w:fldChar w:fldCharType="begin" w:fldLock="1"/>
      </w:r>
      <w:r>
        <w:instrText xml:space="preserve"> PAGEREF _Toc67730838 \h </w:instrText>
      </w:r>
      <w:r>
        <w:fldChar w:fldCharType="separate"/>
      </w:r>
      <w:r>
        <w:t>119</w:t>
      </w:r>
      <w:r>
        <w:fldChar w:fldCharType="end"/>
      </w:r>
    </w:p>
    <w:p w14:paraId="4F8DFECF" w14:textId="49C59612" w:rsidR="00735BB9" w:rsidRDefault="00735BB9">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PublicIdentities</w:t>
      </w:r>
      <w:r>
        <w:tab/>
      </w:r>
      <w:r>
        <w:fldChar w:fldCharType="begin" w:fldLock="1"/>
      </w:r>
      <w:r>
        <w:instrText xml:space="preserve"> PAGEREF _Toc67730839 \h </w:instrText>
      </w:r>
      <w:r>
        <w:fldChar w:fldCharType="separate"/>
      </w:r>
      <w:r>
        <w:t>119</w:t>
      </w:r>
      <w:r>
        <w:fldChar w:fldCharType="end"/>
      </w:r>
    </w:p>
    <w:p w14:paraId="15753CB9" w14:textId="21376D25" w:rsidR="00735BB9" w:rsidRDefault="00735BB9">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PublicIdentity</w:t>
      </w:r>
      <w:r>
        <w:tab/>
      </w:r>
      <w:r>
        <w:fldChar w:fldCharType="begin" w:fldLock="1"/>
      </w:r>
      <w:r>
        <w:instrText xml:space="preserve"> PAGEREF _Toc67730840 \h </w:instrText>
      </w:r>
      <w:r>
        <w:fldChar w:fldCharType="separate"/>
      </w:r>
      <w:r>
        <w:t>120</w:t>
      </w:r>
      <w:r>
        <w:fldChar w:fldCharType="end"/>
      </w:r>
    </w:p>
    <w:p w14:paraId="4DA73071" w14:textId="2AFACFE3" w:rsidR="00735BB9" w:rsidRDefault="00735BB9">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ImsSdmSubscription</w:t>
      </w:r>
      <w:r>
        <w:tab/>
      </w:r>
      <w:r>
        <w:fldChar w:fldCharType="begin" w:fldLock="1"/>
      </w:r>
      <w:r>
        <w:instrText xml:space="preserve"> PAGEREF _Toc67730841 \h </w:instrText>
      </w:r>
      <w:r>
        <w:fldChar w:fldCharType="separate"/>
      </w:r>
      <w:r>
        <w:t>120</w:t>
      </w:r>
      <w:r>
        <w:fldChar w:fldCharType="end"/>
      </w:r>
    </w:p>
    <w:p w14:paraId="21FA3179" w14:textId="25373476" w:rsidR="00735BB9" w:rsidRDefault="00735BB9">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Type: ImsRegistrationStatus</w:t>
      </w:r>
      <w:r>
        <w:tab/>
      </w:r>
      <w:r>
        <w:fldChar w:fldCharType="begin" w:fldLock="1"/>
      </w:r>
      <w:r>
        <w:instrText xml:space="preserve"> PAGEREF _Toc67730842 \h </w:instrText>
      </w:r>
      <w:r>
        <w:fldChar w:fldCharType="separate"/>
      </w:r>
      <w:r>
        <w:t>120</w:t>
      </w:r>
      <w:r>
        <w:fldChar w:fldCharType="end"/>
      </w:r>
    </w:p>
    <w:p w14:paraId="1648C14E" w14:textId="1218D3A8" w:rsidR="00735BB9" w:rsidRDefault="00735BB9">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Type: PriorityLevels</w:t>
      </w:r>
      <w:r>
        <w:tab/>
      </w:r>
      <w:r>
        <w:fldChar w:fldCharType="begin" w:fldLock="1"/>
      </w:r>
      <w:r>
        <w:instrText xml:space="preserve"> PAGEREF _Toc67730843 \h </w:instrText>
      </w:r>
      <w:r>
        <w:fldChar w:fldCharType="separate"/>
      </w:r>
      <w:r>
        <w:t>120</w:t>
      </w:r>
      <w:r>
        <w:fldChar w:fldCharType="end"/>
      </w:r>
    </w:p>
    <w:p w14:paraId="002C98B8" w14:textId="6BC0D943" w:rsidR="00735BB9" w:rsidRDefault="00735BB9">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Type: Ifcs</w:t>
      </w:r>
      <w:r>
        <w:tab/>
      </w:r>
      <w:r>
        <w:fldChar w:fldCharType="begin" w:fldLock="1"/>
      </w:r>
      <w:r>
        <w:instrText xml:space="preserve"> PAGEREF _Toc67730844 \h </w:instrText>
      </w:r>
      <w:r>
        <w:fldChar w:fldCharType="separate"/>
      </w:r>
      <w:r>
        <w:t>121</w:t>
      </w:r>
      <w:r>
        <w:fldChar w:fldCharType="end"/>
      </w:r>
    </w:p>
    <w:p w14:paraId="49EB73FB" w14:textId="7AFCA586" w:rsidR="00735BB9" w:rsidRDefault="00735BB9">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Type: Ifc</w:t>
      </w:r>
      <w:r>
        <w:tab/>
      </w:r>
      <w:r>
        <w:fldChar w:fldCharType="begin" w:fldLock="1"/>
      </w:r>
      <w:r>
        <w:instrText xml:space="preserve"> PAGEREF _Toc67730845 \h </w:instrText>
      </w:r>
      <w:r>
        <w:fldChar w:fldCharType="separate"/>
      </w:r>
      <w:r>
        <w:t>121</w:t>
      </w:r>
      <w:r>
        <w:fldChar w:fldCharType="end"/>
      </w:r>
    </w:p>
    <w:p w14:paraId="68CD334F" w14:textId="5E7193B9" w:rsidR="00735BB9" w:rsidRDefault="00735BB9">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Type: TriggerPoint</w:t>
      </w:r>
      <w:r>
        <w:tab/>
      </w:r>
      <w:r>
        <w:fldChar w:fldCharType="begin" w:fldLock="1"/>
      </w:r>
      <w:r>
        <w:instrText xml:space="preserve"> PAGEREF _Toc67730846 \h </w:instrText>
      </w:r>
      <w:r>
        <w:fldChar w:fldCharType="separate"/>
      </w:r>
      <w:r>
        <w:t>121</w:t>
      </w:r>
      <w:r>
        <w:fldChar w:fldCharType="end"/>
      </w:r>
    </w:p>
    <w:p w14:paraId="23363EBC" w14:textId="064447ED" w:rsidR="00735BB9" w:rsidRDefault="00735BB9">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Type: Spt</w:t>
      </w:r>
      <w:r>
        <w:tab/>
      </w:r>
      <w:r>
        <w:fldChar w:fldCharType="begin" w:fldLock="1"/>
      </w:r>
      <w:r>
        <w:instrText xml:space="preserve"> PAGEREF _Toc67730847 \h </w:instrText>
      </w:r>
      <w:r>
        <w:fldChar w:fldCharType="separate"/>
      </w:r>
      <w:r>
        <w:t>122</w:t>
      </w:r>
      <w:r>
        <w:fldChar w:fldCharType="end"/>
      </w:r>
    </w:p>
    <w:p w14:paraId="73116E63" w14:textId="7B92B65E" w:rsidR="00735BB9" w:rsidRDefault="00735BB9">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Type: HeaderSipRequest</w:t>
      </w:r>
      <w:r>
        <w:tab/>
      </w:r>
      <w:r>
        <w:fldChar w:fldCharType="begin" w:fldLock="1"/>
      </w:r>
      <w:r>
        <w:instrText xml:space="preserve"> PAGEREF _Toc67730848 \h </w:instrText>
      </w:r>
      <w:r>
        <w:fldChar w:fldCharType="separate"/>
      </w:r>
      <w:r>
        <w:t>122</w:t>
      </w:r>
      <w:r>
        <w:fldChar w:fldCharType="end"/>
      </w:r>
    </w:p>
    <w:p w14:paraId="7EC4BFBA" w14:textId="1A9DC18A" w:rsidR="00735BB9" w:rsidRDefault="00735BB9">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SdpDescription</w:t>
      </w:r>
      <w:r>
        <w:tab/>
      </w:r>
      <w:r>
        <w:fldChar w:fldCharType="begin" w:fldLock="1"/>
      </w:r>
      <w:r>
        <w:instrText xml:space="preserve"> PAGEREF _Toc67730849 \h </w:instrText>
      </w:r>
      <w:r>
        <w:fldChar w:fldCharType="separate"/>
      </w:r>
      <w:r>
        <w:t>123</w:t>
      </w:r>
      <w:r>
        <w:fldChar w:fldCharType="end"/>
      </w:r>
    </w:p>
    <w:p w14:paraId="5CFC34D6" w14:textId="1B9D2CF6" w:rsidR="00735BB9" w:rsidRDefault="00735BB9">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ApplicationServer</w:t>
      </w:r>
      <w:r>
        <w:tab/>
      </w:r>
      <w:r>
        <w:fldChar w:fldCharType="begin" w:fldLock="1"/>
      </w:r>
      <w:r>
        <w:instrText xml:space="preserve"> PAGEREF _Toc67730850 \h </w:instrText>
      </w:r>
      <w:r>
        <w:fldChar w:fldCharType="separate"/>
      </w:r>
      <w:r>
        <w:t>123</w:t>
      </w:r>
      <w:r>
        <w:fldChar w:fldCharType="end"/>
      </w:r>
    </w:p>
    <w:p w14:paraId="5283CFBB" w14:textId="6A1CEF77" w:rsidR="00735BB9" w:rsidRDefault="00735BB9">
      <w:pPr>
        <w:pStyle w:val="TOC5"/>
        <w:rPr>
          <w:rFonts w:asciiTheme="minorHAnsi" w:eastAsiaTheme="minorEastAsia" w:hAnsiTheme="minorHAnsi" w:cstheme="minorBidi"/>
          <w:sz w:val="22"/>
          <w:szCs w:val="22"/>
          <w:lang w:eastAsia="en-GB"/>
        </w:rPr>
      </w:pPr>
      <w:r>
        <w:t>6.2.6.2.21</w:t>
      </w:r>
      <w:r>
        <w:rPr>
          <w:rFonts w:asciiTheme="minorHAnsi" w:eastAsiaTheme="minorEastAsia" w:hAnsiTheme="minorHAnsi" w:cstheme="minorBidi"/>
          <w:sz w:val="22"/>
          <w:szCs w:val="22"/>
          <w:lang w:eastAsia="en-GB"/>
        </w:rPr>
        <w:tab/>
      </w:r>
      <w:r>
        <w:t>Type: ImsLocationData</w:t>
      </w:r>
      <w:r>
        <w:tab/>
      </w:r>
      <w:r>
        <w:fldChar w:fldCharType="begin" w:fldLock="1"/>
      </w:r>
      <w:r>
        <w:instrText xml:space="preserve"> PAGEREF _Toc67730851 \h </w:instrText>
      </w:r>
      <w:r>
        <w:fldChar w:fldCharType="separate"/>
      </w:r>
      <w:r>
        <w:t>123</w:t>
      </w:r>
      <w:r>
        <w:fldChar w:fldCharType="end"/>
      </w:r>
    </w:p>
    <w:p w14:paraId="25C5188B" w14:textId="79FAFA7C" w:rsidR="00735BB9" w:rsidRDefault="00735BB9">
      <w:pPr>
        <w:pStyle w:val="TOC5"/>
        <w:rPr>
          <w:rFonts w:asciiTheme="minorHAnsi" w:eastAsiaTheme="minorEastAsia" w:hAnsiTheme="minorHAnsi" w:cstheme="minorBidi"/>
          <w:sz w:val="22"/>
          <w:szCs w:val="22"/>
          <w:lang w:eastAsia="en-GB"/>
        </w:rPr>
      </w:pPr>
      <w:r>
        <w:t>6.2.6.2.22</w:t>
      </w:r>
      <w:r>
        <w:rPr>
          <w:rFonts w:asciiTheme="minorHAnsi" w:eastAsiaTheme="minorEastAsia" w:hAnsiTheme="minorHAnsi" w:cstheme="minorBidi"/>
          <w:sz w:val="22"/>
          <w:szCs w:val="22"/>
          <w:lang w:eastAsia="en-GB"/>
        </w:rPr>
        <w:tab/>
      </w:r>
      <w:r>
        <w:t>Type: ServiceLevelTraceInformation</w:t>
      </w:r>
      <w:r>
        <w:tab/>
      </w:r>
      <w:r>
        <w:fldChar w:fldCharType="begin" w:fldLock="1"/>
      </w:r>
      <w:r>
        <w:instrText xml:space="preserve"> PAGEREF _Toc67730852 \h </w:instrText>
      </w:r>
      <w:r>
        <w:fldChar w:fldCharType="separate"/>
      </w:r>
      <w:r>
        <w:t>123</w:t>
      </w:r>
      <w:r>
        <w:fldChar w:fldCharType="end"/>
      </w:r>
    </w:p>
    <w:p w14:paraId="154B5DA5" w14:textId="73E8E995" w:rsidR="00735BB9" w:rsidRDefault="00735BB9">
      <w:pPr>
        <w:pStyle w:val="TOC5"/>
        <w:rPr>
          <w:rFonts w:asciiTheme="minorHAnsi" w:eastAsiaTheme="minorEastAsia" w:hAnsiTheme="minorHAnsi" w:cstheme="minorBidi"/>
          <w:sz w:val="22"/>
          <w:szCs w:val="22"/>
          <w:lang w:eastAsia="en-GB"/>
        </w:rPr>
      </w:pPr>
      <w:r>
        <w:t>6.2.6.2.23</w:t>
      </w:r>
      <w:r>
        <w:rPr>
          <w:rFonts w:asciiTheme="minorHAnsi" w:eastAsiaTheme="minorEastAsia" w:hAnsiTheme="minorHAnsi" w:cstheme="minorBidi"/>
          <w:sz w:val="22"/>
          <w:szCs w:val="22"/>
          <w:lang w:eastAsia="en-GB"/>
        </w:rPr>
        <w:tab/>
      </w:r>
      <w:r>
        <w:t>Type: PsLocation</w:t>
      </w:r>
      <w:r>
        <w:tab/>
      </w:r>
      <w:r>
        <w:fldChar w:fldCharType="begin" w:fldLock="1"/>
      </w:r>
      <w:r>
        <w:instrText xml:space="preserve"> PAGEREF _Toc67730853 \h </w:instrText>
      </w:r>
      <w:r>
        <w:fldChar w:fldCharType="separate"/>
      </w:r>
      <w:r>
        <w:t>124</w:t>
      </w:r>
      <w:r>
        <w:fldChar w:fldCharType="end"/>
      </w:r>
    </w:p>
    <w:p w14:paraId="075451EB" w14:textId="0ECAEF25" w:rsidR="00735BB9" w:rsidRDefault="00735BB9">
      <w:pPr>
        <w:pStyle w:val="TOC5"/>
        <w:rPr>
          <w:rFonts w:asciiTheme="minorHAnsi" w:eastAsiaTheme="minorEastAsia" w:hAnsiTheme="minorHAnsi" w:cstheme="minorBidi"/>
          <w:sz w:val="22"/>
          <w:szCs w:val="22"/>
          <w:lang w:eastAsia="en-GB"/>
        </w:rPr>
      </w:pPr>
      <w:r>
        <w:t>6.2.6.2.24</w:t>
      </w:r>
      <w:r>
        <w:rPr>
          <w:rFonts w:asciiTheme="minorHAnsi" w:eastAsiaTheme="minorEastAsia" w:hAnsiTheme="minorHAnsi" w:cstheme="minorBidi"/>
          <w:sz w:val="22"/>
          <w:szCs w:val="22"/>
          <w:lang w:eastAsia="en-GB"/>
        </w:rPr>
        <w:tab/>
      </w:r>
      <w:r>
        <w:t>Type: SgsnLocationData</w:t>
      </w:r>
      <w:r>
        <w:tab/>
      </w:r>
      <w:r>
        <w:fldChar w:fldCharType="begin" w:fldLock="1"/>
      </w:r>
      <w:r>
        <w:instrText xml:space="preserve"> PAGEREF _Toc67730854 \h </w:instrText>
      </w:r>
      <w:r>
        <w:fldChar w:fldCharType="separate"/>
      </w:r>
      <w:r>
        <w:t>124</w:t>
      </w:r>
      <w:r>
        <w:fldChar w:fldCharType="end"/>
      </w:r>
    </w:p>
    <w:p w14:paraId="48D76915" w14:textId="6312ACEF" w:rsidR="00735BB9" w:rsidRDefault="00735BB9">
      <w:pPr>
        <w:pStyle w:val="TOC5"/>
        <w:rPr>
          <w:rFonts w:asciiTheme="minorHAnsi" w:eastAsiaTheme="minorEastAsia" w:hAnsiTheme="minorHAnsi" w:cstheme="minorBidi"/>
          <w:sz w:val="22"/>
          <w:szCs w:val="22"/>
          <w:lang w:eastAsia="en-GB"/>
        </w:rPr>
      </w:pPr>
      <w:r>
        <w:t>6.2.6.2.25</w:t>
      </w:r>
      <w:r>
        <w:rPr>
          <w:rFonts w:asciiTheme="minorHAnsi" w:eastAsiaTheme="minorEastAsia" w:hAnsiTheme="minorHAnsi" w:cstheme="minorBidi"/>
          <w:sz w:val="22"/>
          <w:szCs w:val="22"/>
          <w:lang w:eastAsia="en-GB"/>
        </w:rPr>
        <w:tab/>
      </w:r>
      <w:r>
        <w:t>Type: MmeLocationData</w:t>
      </w:r>
      <w:r>
        <w:tab/>
      </w:r>
      <w:r>
        <w:fldChar w:fldCharType="begin" w:fldLock="1"/>
      </w:r>
      <w:r>
        <w:instrText xml:space="preserve"> PAGEREF _Toc67730855 \h </w:instrText>
      </w:r>
      <w:r>
        <w:fldChar w:fldCharType="separate"/>
      </w:r>
      <w:r>
        <w:t>124</w:t>
      </w:r>
      <w:r>
        <w:fldChar w:fldCharType="end"/>
      </w:r>
    </w:p>
    <w:p w14:paraId="0AE713C3" w14:textId="54074E5C" w:rsidR="00735BB9" w:rsidRDefault="00735BB9">
      <w:pPr>
        <w:pStyle w:val="TOC5"/>
        <w:rPr>
          <w:rFonts w:asciiTheme="minorHAnsi" w:eastAsiaTheme="minorEastAsia" w:hAnsiTheme="minorHAnsi" w:cstheme="minorBidi"/>
          <w:sz w:val="22"/>
          <w:szCs w:val="22"/>
          <w:lang w:eastAsia="en-GB"/>
        </w:rPr>
      </w:pPr>
      <w:r>
        <w:t>6.2.6.2.26</w:t>
      </w:r>
      <w:r>
        <w:rPr>
          <w:rFonts w:asciiTheme="minorHAnsi" w:eastAsiaTheme="minorEastAsia" w:hAnsiTheme="minorHAnsi" w:cstheme="minorBidi"/>
          <w:sz w:val="22"/>
          <w:szCs w:val="22"/>
          <w:lang w:eastAsia="en-GB"/>
        </w:rPr>
        <w:tab/>
      </w:r>
      <w:r>
        <w:t>Type: AmfLocationData</w:t>
      </w:r>
      <w:r>
        <w:tab/>
      </w:r>
      <w:r>
        <w:fldChar w:fldCharType="begin" w:fldLock="1"/>
      </w:r>
      <w:r>
        <w:instrText xml:space="preserve"> PAGEREF _Toc67730856 \h </w:instrText>
      </w:r>
      <w:r>
        <w:fldChar w:fldCharType="separate"/>
      </w:r>
      <w:r>
        <w:t>124</w:t>
      </w:r>
      <w:r>
        <w:fldChar w:fldCharType="end"/>
      </w:r>
    </w:p>
    <w:p w14:paraId="5DEDDE1B" w14:textId="0B208071" w:rsidR="00735BB9" w:rsidRDefault="00735BB9">
      <w:pPr>
        <w:pStyle w:val="TOC5"/>
        <w:rPr>
          <w:rFonts w:asciiTheme="minorHAnsi" w:eastAsiaTheme="minorEastAsia" w:hAnsiTheme="minorHAnsi" w:cstheme="minorBidi"/>
          <w:sz w:val="22"/>
          <w:szCs w:val="22"/>
          <w:lang w:eastAsia="en-GB"/>
        </w:rPr>
      </w:pPr>
      <w:r>
        <w:t>6.2.6.2.27</w:t>
      </w:r>
      <w:r>
        <w:rPr>
          <w:rFonts w:asciiTheme="minorHAnsi" w:eastAsiaTheme="minorEastAsia" w:hAnsiTheme="minorHAnsi" w:cstheme="minorBidi"/>
          <w:sz w:val="22"/>
          <w:szCs w:val="22"/>
          <w:lang w:eastAsia="en-GB"/>
        </w:rPr>
        <w:tab/>
      </w:r>
      <w:r>
        <w:t>Type: TwanLocationData</w:t>
      </w:r>
      <w:r>
        <w:tab/>
      </w:r>
      <w:r>
        <w:fldChar w:fldCharType="begin" w:fldLock="1"/>
      </w:r>
      <w:r>
        <w:instrText xml:space="preserve"> PAGEREF _Toc67730857 \h </w:instrText>
      </w:r>
      <w:r>
        <w:fldChar w:fldCharType="separate"/>
      </w:r>
      <w:r>
        <w:t>125</w:t>
      </w:r>
      <w:r>
        <w:fldChar w:fldCharType="end"/>
      </w:r>
    </w:p>
    <w:p w14:paraId="096E897A" w14:textId="16702584" w:rsidR="00735BB9" w:rsidRDefault="00735BB9">
      <w:pPr>
        <w:pStyle w:val="TOC5"/>
        <w:rPr>
          <w:rFonts w:asciiTheme="minorHAnsi" w:eastAsiaTheme="minorEastAsia" w:hAnsiTheme="minorHAnsi" w:cstheme="minorBidi"/>
          <w:sz w:val="22"/>
          <w:szCs w:val="22"/>
          <w:lang w:eastAsia="en-GB"/>
        </w:rPr>
      </w:pPr>
      <w:r>
        <w:t>6.2.6.2.28</w:t>
      </w:r>
      <w:r>
        <w:rPr>
          <w:rFonts w:asciiTheme="minorHAnsi" w:eastAsiaTheme="minorEastAsia" w:hAnsiTheme="minorHAnsi" w:cstheme="minorBidi"/>
          <w:sz w:val="22"/>
          <w:szCs w:val="22"/>
          <w:lang w:eastAsia="en-GB"/>
        </w:rPr>
        <w:tab/>
      </w:r>
      <w:r>
        <w:t>Type: CsLocation</w:t>
      </w:r>
      <w:r>
        <w:tab/>
      </w:r>
      <w:r>
        <w:fldChar w:fldCharType="begin" w:fldLock="1"/>
      </w:r>
      <w:r>
        <w:instrText xml:space="preserve"> PAGEREF _Toc67730858 \h </w:instrText>
      </w:r>
      <w:r>
        <w:fldChar w:fldCharType="separate"/>
      </w:r>
      <w:r>
        <w:t>125</w:t>
      </w:r>
      <w:r>
        <w:fldChar w:fldCharType="end"/>
      </w:r>
    </w:p>
    <w:p w14:paraId="709CD4B9" w14:textId="3EC3DF5C" w:rsidR="00735BB9" w:rsidRDefault="00735BB9">
      <w:pPr>
        <w:pStyle w:val="TOC5"/>
        <w:rPr>
          <w:rFonts w:asciiTheme="minorHAnsi" w:eastAsiaTheme="minorEastAsia" w:hAnsiTheme="minorHAnsi" w:cstheme="minorBidi"/>
          <w:sz w:val="22"/>
          <w:szCs w:val="22"/>
          <w:lang w:eastAsia="en-GB"/>
        </w:rPr>
      </w:pPr>
      <w:r>
        <w:t>6.2.6.2.29</w:t>
      </w:r>
      <w:r>
        <w:rPr>
          <w:rFonts w:asciiTheme="minorHAnsi" w:eastAsiaTheme="minorEastAsia" w:hAnsiTheme="minorHAnsi" w:cstheme="minorBidi"/>
          <w:sz w:val="22"/>
          <w:szCs w:val="22"/>
          <w:lang w:eastAsia="en-GB"/>
        </w:rPr>
        <w:tab/>
      </w:r>
      <w:r>
        <w:t>Type: CsgInformation</w:t>
      </w:r>
      <w:r>
        <w:tab/>
      </w:r>
      <w:r>
        <w:fldChar w:fldCharType="begin" w:fldLock="1"/>
      </w:r>
      <w:r>
        <w:instrText xml:space="preserve"> PAGEREF _Toc67730859 \h </w:instrText>
      </w:r>
      <w:r>
        <w:fldChar w:fldCharType="separate"/>
      </w:r>
      <w:r>
        <w:t>125</w:t>
      </w:r>
      <w:r>
        <w:fldChar w:fldCharType="end"/>
      </w:r>
    </w:p>
    <w:p w14:paraId="4B99C161" w14:textId="4DB74422" w:rsidR="00735BB9" w:rsidRDefault="00735BB9">
      <w:pPr>
        <w:pStyle w:val="TOC5"/>
        <w:rPr>
          <w:rFonts w:asciiTheme="minorHAnsi" w:eastAsiaTheme="minorEastAsia" w:hAnsiTheme="minorHAnsi" w:cstheme="minorBidi"/>
          <w:sz w:val="22"/>
          <w:szCs w:val="22"/>
          <w:lang w:eastAsia="en-GB"/>
        </w:rPr>
      </w:pPr>
      <w:r>
        <w:t>6.2.6.2.30</w:t>
      </w:r>
      <w:r>
        <w:rPr>
          <w:rFonts w:asciiTheme="minorHAnsi" w:eastAsiaTheme="minorEastAsia" w:hAnsiTheme="minorHAnsi" w:cstheme="minorBidi"/>
          <w:sz w:val="22"/>
          <w:szCs w:val="22"/>
          <w:lang w:eastAsia="en-GB"/>
        </w:rPr>
        <w:tab/>
      </w:r>
      <w:r>
        <w:t>Type: SrvccData</w:t>
      </w:r>
      <w:r>
        <w:tab/>
      </w:r>
      <w:r>
        <w:fldChar w:fldCharType="begin" w:fldLock="1"/>
      </w:r>
      <w:r>
        <w:instrText xml:space="preserve"> PAGEREF _Toc67730860 \h </w:instrText>
      </w:r>
      <w:r>
        <w:fldChar w:fldCharType="separate"/>
      </w:r>
      <w:r>
        <w:t>126</w:t>
      </w:r>
      <w:r>
        <w:fldChar w:fldCharType="end"/>
      </w:r>
    </w:p>
    <w:p w14:paraId="649C8FF6" w14:textId="4DB6CC75" w:rsidR="00735BB9" w:rsidRDefault="00735BB9">
      <w:pPr>
        <w:pStyle w:val="TOC5"/>
        <w:rPr>
          <w:rFonts w:asciiTheme="minorHAnsi" w:eastAsiaTheme="minorEastAsia" w:hAnsiTheme="minorHAnsi" w:cstheme="minorBidi"/>
          <w:sz w:val="22"/>
          <w:szCs w:val="22"/>
          <w:lang w:eastAsia="en-GB"/>
        </w:rPr>
      </w:pPr>
      <w:r>
        <w:t>6.2.6.2.31</w:t>
      </w:r>
      <w:r>
        <w:rPr>
          <w:rFonts w:asciiTheme="minorHAnsi" w:eastAsiaTheme="minorEastAsia" w:hAnsiTheme="minorHAnsi" w:cstheme="minorBidi"/>
          <w:sz w:val="22"/>
          <w:szCs w:val="22"/>
          <w:lang w:eastAsia="en-GB"/>
        </w:rPr>
        <w:tab/>
      </w:r>
      <w:r>
        <w:t>Type: PsiActivationState</w:t>
      </w:r>
      <w:r>
        <w:tab/>
      </w:r>
      <w:r>
        <w:fldChar w:fldCharType="begin" w:fldLock="1"/>
      </w:r>
      <w:r>
        <w:instrText xml:space="preserve"> PAGEREF _Toc67730861 \h </w:instrText>
      </w:r>
      <w:r>
        <w:fldChar w:fldCharType="separate"/>
      </w:r>
      <w:r>
        <w:t>126</w:t>
      </w:r>
      <w:r>
        <w:fldChar w:fldCharType="end"/>
      </w:r>
    </w:p>
    <w:p w14:paraId="654BB585" w14:textId="32E2899D" w:rsidR="00735BB9" w:rsidRDefault="00735BB9">
      <w:pPr>
        <w:pStyle w:val="TOC5"/>
        <w:rPr>
          <w:rFonts w:asciiTheme="minorHAnsi" w:eastAsiaTheme="minorEastAsia" w:hAnsiTheme="minorHAnsi" w:cstheme="minorBidi"/>
          <w:sz w:val="22"/>
          <w:szCs w:val="22"/>
          <w:lang w:eastAsia="en-GB"/>
        </w:rPr>
      </w:pPr>
      <w:r>
        <w:t>6.2.6.2.32</w:t>
      </w:r>
      <w:r>
        <w:rPr>
          <w:rFonts w:asciiTheme="minorHAnsi" w:eastAsiaTheme="minorEastAsia" w:hAnsiTheme="minorHAnsi" w:cstheme="minorBidi"/>
          <w:sz w:val="22"/>
          <w:szCs w:val="22"/>
          <w:lang w:eastAsia="en-GB"/>
        </w:rPr>
        <w:tab/>
      </w:r>
      <w:r>
        <w:t>Type: ImsServiceProfile</w:t>
      </w:r>
      <w:r>
        <w:tab/>
      </w:r>
      <w:r>
        <w:fldChar w:fldCharType="begin" w:fldLock="1"/>
      </w:r>
      <w:r>
        <w:instrText xml:space="preserve"> PAGEREF _Toc67730862 \h </w:instrText>
      </w:r>
      <w:r>
        <w:fldChar w:fldCharType="separate"/>
      </w:r>
      <w:r>
        <w:t>126</w:t>
      </w:r>
      <w:r>
        <w:fldChar w:fldCharType="end"/>
      </w:r>
    </w:p>
    <w:p w14:paraId="247F9166" w14:textId="57CE5BD9" w:rsidR="00735BB9" w:rsidRDefault="00735BB9">
      <w:pPr>
        <w:pStyle w:val="TOC5"/>
        <w:rPr>
          <w:rFonts w:asciiTheme="minorHAnsi" w:eastAsiaTheme="minorEastAsia" w:hAnsiTheme="minorHAnsi" w:cstheme="minorBidi"/>
          <w:sz w:val="22"/>
          <w:szCs w:val="22"/>
          <w:lang w:eastAsia="en-GB"/>
        </w:rPr>
      </w:pPr>
      <w:r>
        <w:t>6.2.6.2.33</w:t>
      </w:r>
      <w:r>
        <w:rPr>
          <w:rFonts w:asciiTheme="minorHAnsi" w:eastAsiaTheme="minorEastAsia" w:hAnsiTheme="minorHAnsi" w:cstheme="minorBidi"/>
          <w:sz w:val="22"/>
          <w:szCs w:val="22"/>
          <w:lang w:eastAsia="en-GB"/>
        </w:rPr>
        <w:tab/>
      </w:r>
      <w:r>
        <w:t>Type: PublicIdentifier</w:t>
      </w:r>
      <w:r>
        <w:tab/>
      </w:r>
      <w:r>
        <w:fldChar w:fldCharType="begin" w:fldLock="1"/>
      </w:r>
      <w:r>
        <w:instrText xml:space="preserve"> PAGEREF _Toc67730863 \h </w:instrText>
      </w:r>
      <w:r>
        <w:fldChar w:fldCharType="separate"/>
      </w:r>
      <w:r>
        <w:t>126</w:t>
      </w:r>
      <w:r>
        <w:fldChar w:fldCharType="end"/>
      </w:r>
    </w:p>
    <w:p w14:paraId="4CF9C6FA" w14:textId="73345A6C" w:rsidR="00735BB9" w:rsidRDefault="00735BB9">
      <w:pPr>
        <w:pStyle w:val="TOC5"/>
        <w:rPr>
          <w:rFonts w:asciiTheme="minorHAnsi" w:eastAsiaTheme="minorEastAsia" w:hAnsiTheme="minorHAnsi" w:cstheme="minorBidi"/>
          <w:sz w:val="22"/>
          <w:szCs w:val="22"/>
          <w:lang w:eastAsia="en-GB"/>
        </w:rPr>
      </w:pPr>
      <w:r>
        <w:t>6.2.6.2.34</w:t>
      </w:r>
      <w:r>
        <w:rPr>
          <w:rFonts w:asciiTheme="minorHAnsi" w:eastAsiaTheme="minorEastAsia" w:hAnsiTheme="minorHAnsi" w:cstheme="minorBidi"/>
          <w:sz w:val="22"/>
          <w:szCs w:val="22"/>
          <w:lang w:eastAsia="en-GB"/>
        </w:rPr>
        <w:tab/>
      </w:r>
      <w:r>
        <w:t>Type: ImeiSvInformation</w:t>
      </w:r>
      <w:r>
        <w:tab/>
      </w:r>
      <w:r>
        <w:fldChar w:fldCharType="begin" w:fldLock="1"/>
      </w:r>
      <w:r>
        <w:instrText xml:space="preserve"> PAGEREF _Toc67730864 \h </w:instrText>
      </w:r>
      <w:r>
        <w:fldChar w:fldCharType="separate"/>
      </w:r>
      <w:r>
        <w:t>126</w:t>
      </w:r>
      <w:r>
        <w:fldChar w:fldCharType="end"/>
      </w:r>
    </w:p>
    <w:p w14:paraId="25534541" w14:textId="073AE443" w:rsidR="00735BB9" w:rsidRDefault="00735BB9">
      <w:pPr>
        <w:pStyle w:val="TOC5"/>
        <w:rPr>
          <w:rFonts w:asciiTheme="minorHAnsi" w:eastAsiaTheme="minorEastAsia" w:hAnsiTheme="minorHAnsi" w:cstheme="minorBidi"/>
          <w:sz w:val="22"/>
          <w:szCs w:val="22"/>
          <w:lang w:eastAsia="en-GB"/>
        </w:rPr>
      </w:pPr>
      <w:r>
        <w:t>6.2.6.2.35</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_Toc67730865 \h </w:instrText>
      </w:r>
      <w:r>
        <w:fldChar w:fldCharType="separate"/>
      </w:r>
      <w:r>
        <w:t>127</w:t>
      </w:r>
      <w:r>
        <w:fldChar w:fldCharType="end"/>
      </w:r>
    </w:p>
    <w:p w14:paraId="06949FB1" w14:textId="3CE10A30" w:rsidR="00735BB9" w:rsidRDefault="00735BB9">
      <w:pPr>
        <w:pStyle w:val="TOC5"/>
        <w:rPr>
          <w:rFonts w:asciiTheme="minorHAnsi" w:eastAsiaTheme="minorEastAsia" w:hAnsiTheme="minorHAnsi" w:cstheme="minorBidi"/>
          <w:sz w:val="22"/>
          <w:szCs w:val="22"/>
          <w:lang w:eastAsia="en-GB"/>
        </w:rPr>
      </w:pPr>
      <w:r>
        <w:t>6.2.6.2.36</w:t>
      </w:r>
      <w:r>
        <w:rPr>
          <w:rFonts w:asciiTheme="minorHAnsi" w:eastAsiaTheme="minorEastAsia" w:hAnsiTheme="minorHAnsi" w:cstheme="minorBidi"/>
          <w:sz w:val="22"/>
          <w:szCs w:val="22"/>
          <w:lang w:eastAsia="en-GB"/>
        </w:rPr>
        <w:tab/>
      </w:r>
      <w:r>
        <w:t>Type: TadsInformation</w:t>
      </w:r>
      <w:r>
        <w:tab/>
      </w:r>
      <w:r>
        <w:fldChar w:fldCharType="begin" w:fldLock="1"/>
      </w:r>
      <w:r>
        <w:instrText xml:space="preserve"> PAGEREF _Toc67730866 \h </w:instrText>
      </w:r>
      <w:r>
        <w:fldChar w:fldCharType="separate"/>
      </w:r>
      <w:r>
        <w:t>127</w:t>
      </w:r>
      <w:r>
        <w:fldChar w:fldCharType="end"/>
      </w:r>
    </w:p>
    <w:p w14:paraId="0EBEEAF2" w14:textId="11802FAC" w:rsidR="00735BB9" w:rsidRDefault="00735BB9">
      <w:pPr>
        <w:pStyle w:val="TOC5"/>
        <w:rPr>
          <w:rFonts w:asciiTheme="minorHAnsi" w:eastAsiaTheme="minorEastAsia" w:hAnsiTheme="minorHAnsi" w:cstheme="minorBidi"/>
          <w:sz w:val="22"/>
          <w:szCs w:val="22"/>
          <w:lang w:eastAsia="en-GB"/>
        </w:rPr>
      </w:pPr>
      <w:r>
        <w:t>6.2.6.2.37</w:t>
      </w:r>
      <w:r>
        <w:rPr>
          <w:rFonts w:asciiTheme="minorHAnsi" w:eastAsiaTheme="minorEastAsia" w:hAnsiTheme="minorHAnsi" w:cstheme="minorBidi"/>
          <w:sz w:val="22"/>
          <w:szCs w:val="22"/>
          <w:lang w:eastAsia="en-GB"/>
        </w:rPr>
        <w:tab/>
      </w:r>
      <w:r>
        <w:t>Type: UeReachabilitySubscription</w:t>
      </w:r>
      <w:r>
        <w:tab/>
      </w:r>
      <w:r>
        <w:fldChar w:fldCharType="begin" w:fldLock="1"/>
      </w:r>
      <w:r>
        <w:instrText xml:space="preserve"> PAGEREF _Toc67730867 \h </w:instrText>
      </w:r>
      <w:r>
        <w:fldChar w:fldCharType="separate"/>
      </w:r>
      <w:r>
        <w:t>127</w:t>
      </w:r>
      <w:r>
        <w:fldChar w:fldCharType="end"/>
      </w:r>
    </w:p>
    <w:p w14:paraId="4D480EBE" w14:textId="7757925B" w:rsidR="00735BB9" w:rsidRDefault="00735BB9">
      <w:pPr>
        <w:pStyle w:val="TOC5"/>
        <w:rPr>
          <w:rFonts w:asciiTheme="minorHAnsi" w:eastAsiaTheme="minorEastAsia" w:hAnsiTheme="minorHAnsi" w:cstheme="minorBidi"/>
          <w:sz w:val="22"/>
          <w:szCs w:val="22"/>
          <w:lang w:eastAsia="en-GB"/>
        </w:rPr>
      </w:pPr>
      <w:r>
        <w:t>6.2.6.2.38</w:t>
      </w:r>
      <w:r>
        <w:rPr>
          <w:rFonts w:asciiTheme="minorHAnsi" w:eastAsiaTheme="minorEastAsia" w:hAnsiTheme="minorHAnsi" w:cstheme="minorBidi"/>
          <w:sz w:val="22"/>
          <w:szCs w:val="22"/>
          <w:lang w:eastAsia="en-GB"/>
        </w:rPr>
        <w:tab/>
      </w:r>
      <w:r>
        <w:t>Type: UeReachabilityNotification</w:t>
      </w:r>
      <w:r>
        <w:tab/>
      </w:r>
      <w:r>
        <w:fldChar w:fldCharType="begin" w:fldLock="1"/>
      </w:r>
      <w:r>
        <w:instrText xml:space="preserve"> PAGEREF _Toc67730868 \h </w:instrText>
      </w:r>
      <w:r>
        <w:fldChar w:fldCharType="separate"/>
      </w:r>
      <w:r>
        <w:t>127</w:t>
      </w:r>
      <w:r>
        <w:fldChar w:fldCharType="end"/>
      </w:r>
    </w:p>
    <w:p w14:paraId="606A7E24" w14:textId="421542D7" w:rsidR="00735BB9" w:rsidRDefault="00735BB9">
      <w:pPr>
        <w:pStyle w:val="TOC5"/>
        <w:rPr>
          <w:rFonts w:asciiTheme="minorHAnsi" w:eastAsiaTheme="minorEastAsia" w:hAnsiTheme="minorHAnsi" w:cstheme="minorBidi"/>
          <w:sz w:val="22"/>
          <w:szCs w:val="22"/>
          <w:lang w:eastAsia="en-GB"/>
        </w:rPr>
      </w:pPr>
      <w:r>
        <w:t>6.2.6.2.39</w:t>
      </w:r>
      <w:r>
        <w:rPr>
          <w:rFonts w:asciiTheme="minorHAnsi" w:eastAsiaTheme="minorEastAsia" w:hAnsiTheme="minorHAnsi" w:cstheme="minorBidi"/>
          <w:sz w:val="22"/>
          <w:szCs w:val="22"/>
          <w:lang w:eastAsia="en-GB"/>
        </w:rPr>
        <w:tab/>
      </w:r>
      <w:r>
        <w:t>Type: PsUserState</w:t>
      </w:r>
      <w:r>
        <w:tab/>
      </w:r>
      <w:r>
        <w:fldChar w:fldCharType="begin" w:fldLock="1"/>
      </w:r>
      <w:r>
        <w:instrText xml:space="preserve"> PAGEREF _Toc67730869 \h </w:instrText>
      </w:r>
      <w:r>
        <w:fldChar w:fldCharType="separate"/>
      </w:r>
      <w:r>
        <w:t>127</w:t>
      </w:r>
      <w:r>
        <w:fldChar w:fldCharType="end"/>
      </w:r>
    </w:p>
    <w:p w14:paraId="7076133A" w14:textId="349F866E" w:rsidR="00735BB9" w:rsidRDefault="00735BB9">
      <w:pPr>
        <w:pStyle w:val="TOC5"/>
        <w:rPr>
          <w:rFonts w:asciiTheme="minorHAnsi" w:eastAsiaTheme="minorEastAsia" w:hAnsiTheme="minorHAnsi" w:cstheme="minorBidi"/>
          <w:sz w:val="22"/>
          <w:szCs w:val="22"/>
          <w:lang w:eastAsia="en-GB"/>
        </w:rPr>
      </w:pPr>
      <w:r>
        <w:t>6.2.6.2.40</w:t>
      </w:r>
      <w:r>
        <w:rPr>
          <w:rFonts w:asciiTheme="minorHAnsi" w:eastAsiaTheme="minorEastAsia" w:hAnsiTheme="minorHAnsi" w:cstheme="minorBidi"/>
          <w:sz w:val="22"/>
          <w:szCs w:val="22"/>
          <w:lang w:eastAsia="en-GB"/>
        </w:rPr>
        <w:tab/>
      </w:r>
      <w:r>
        <w:t>Type: CsUserState</w:t>
      </w:r>
      <w:r>
        <w:tab/>
      </w:r>
      <w:r>
        <w:fldChar w:fldCharType="begin" w:fldLock="1"/>
      </w:r>
      <w:r>
        <w:instrText xml:space="preserve"> PAGEREF _Toc67730870 \h </w:instrText>
      </w:r>
      <w:r>
        <w:fldChar w:fldCharType="separate"/>
      </w:r>
      <w:r>
        <w:t>128</w:t>
      </w:r>
      <w:r>
        <w:fldChar w:fldCharType="end"/>
      </w:r>
    </w:p>
    <w:p w14:paraId="7CCC8457" w14:textId="5D736D83" w:rsidR="00735BB9" w:rsidRDefault="00735BB9">
      <w:pPr>
        <w:pStyle w:val="TOC5"/>
        <w:rPr>
          <w:rFonts w:asciiTheme="minorHAnsi" w:eastAsiaTheme="minorEastAsia" w:hAnsiTheme="minorHAnsi" w:cstheme="minorBidi"/>
          <w:sz w:val="22"/>
          <w:szCs w:val="22"/>
          <w:lang w:eastAsia="en-GB"/>
        </w:rPr>
      </w:pPr>
      <w:r>
        <w:t>6.2.6.2.41</w:t>
      </w:r>
      <w:r>
        <w:rPr>
          <w:rFonts w:asciiTheme="minorHAnsi" w:eastAsiaTheme="minorEastAsia" w:hAnsiTheme="minorHAnsi" w:cstheme="minorBidi"/>
          <w:sz w:val="22"/>
          <w:szCs w:val="22"/>
          <w:lang w:eastAsia="en-GB"/>
        </w:rPr>
        <w:tab/>
      </w:r>
      <w:r>
        <w:t>Type: Csrn</w:t>
      </w:r>
      <w:r>
        <w:tab/>
      </w:r>
      <w:r>
        <w:fldChar w:fldCharType="begin" w:fldLock="1"/>
      </w:r>
      <w:r>
        <w:instrText xml:space="preserve"> PAGEREF _Toc67730871 \h </w:instrText>
      </w:r>
      <w:r>
        <w:fldChar w:fldCharType="separate"/>
      </w:r>
      <w:r>
        <w:t>128</w:t>
      </w:r>
      <w:r>
        <w:fldChar w:fldCharType="end"/>
      </w:r>
    </w:p>
    <w:p w14:paraId="4CFDE994" w14:textId="5769FAA1" w:rsidR="00735BB9" w:rsidRDefault="00735BB9">
      <w:pPr>
        <w:pStyle w:val="TOC5"/>
        <w:rPr>
          <w:rFonts w:asciiTheme="minorHAnsi" w:eastAsiaTheme="minorEastAsia" w:hAnsiTheme="minorHAnsi" w:cstheme="minorBidi"/>
          <w:sz w:val="22"/>
          <w:szCs w:val="22"/>
          <w:lang w:eastAsia="en-GB"/>
        </w:rPr>
      </w:pPr>
      <w:r>
        <w:t>6.2.6.2.42</w:t>
      </w:r>
      <w:r>
        <w:rPr>
          <w:rFonts w:asciiTheme="minorHAnsi" w:eastAsiaTheme="minorEastAsia" w:hAnsiTheme="minorHAnsi" w:cstheme="minorBidi"/>
          <w:sz w:val="22"/>
          <w:szCs w:val="22"/>
          <w:lang w:eastAsia="en-GB"/>
        </w:rPr>
        <w:tab/>
      </w:r>
      <w:r>
        <w:t>Type: ReferenceLocationInformation</w:t>
      </w:r>
      <w:r>
        <w:tab/>
      </w:r>
      <w:r>
        <w:fldChar w:fldCharType="begin" w:fldLock="1"/>
      </w:r>
      <w:r>
        <w:instrText xml:space="preserve"> PAGEREF _Toc67730872 \h </w:instrText>
      </w:r>
      <w:r>
        <w:fldChar w:fldCharType="separate"/>
      </w:r>
      <w:r>
        <w:t>128</w:t>
      </w:r>
      <w:r>
        <w:fldChar w:fldCharType="end"/>
      </w:r>
    </w:p>
    <w:p w14:paraId="43F6A2DD" w14:textId="6D4A8CBD" w:rsidR="00735BB9" w:rsidRDefault="00735BB9">
      <w:pPr>
        <w:pStyle w:val="TOC5"/>
        <w:rPr>
          <w:rFonts w:asciiTheme="minorHAnsi" w:eastAsiaTheme="minorEastAsia" w:hAnsiTheme="minorHAnsi" w:cstheme="minorBidi"/>
          <w:sz w:val="22"/>
          <w:szCs w:val="22"/>
          <w:lang w:eastAsia="en-GB"/>
        </w:rPr>
      </w:pPr>
      <w:r>
        <w:t>6.2.6.2.43</w:t>
      </w:r>
      <w:r>
        <w:rPr>
          <w:rFonts w:asciiTheme="minorHAnsi" w:eastAsiaTheme="minorEastAsia" w:hAnsiTheme="minorHAnsi" w:cstheme="minorBidi"/>
          <w:sz w:val="22"/>
          <w:szCs w:val="22"/>
          <w:lang w:eastAsia="en-GB"/>
        </w:rPr>
        <w:tab/>
      </w:r>
      <w:r>
        <w:t>Type: SmsRegistrationInfo</w:t>
      </w:r>
      <w:r>
        <w:tab/>
      </w:r>
      <w:r>
        <w:fldChar w:fldCharType="begin" w:fldLock="1"/>
      </w:r>
      <w:r>
        <w:instrText xml:space="preserve"> PAGEREF _Toc67730873 \h </w:instrText>
      </w:r>
      <w:r>
        <w:fldChar w:fldCharType="separate"/>
      </w:r>
      <w:r>
        <w:t>128</w:t>
      </w:r>
      <w:r>
        <w:fldChar w:fldCharType="end"/>
      </w:r>
    </w:p>
    <w:p w14:paraId="67D2D8CA" w14:textId="46B5599D" w:rsidR="00735BB9" w:rsidRDefault="00735BB9">
      <w:pPr>
        <w:pStyle w:val="TOC5"/>
        <w:rPr>
          <w:rFonts w:asciiTheme="minorHAnsi" w:eastAsiaTheme="minorEastAsia" w:hAnsiTheme="minorHAnsi" w:cstheme="minorBidi"/>
          <w:sz w:val="22"/>
          <w:szCs w:val="22"/>
          <w:lang w:eastAsia="en-GB"/>
        </w:rPr>
      </w:pPr>
      <w:r>
        <w:t>6.2.6.2.44</w:t>
      </w:r>
      <w:r>
        <w:rPr>
          <w:rFonts w:asciiTheme="minorHAnsi" w:eastAsiaTheme="minorEastAsia" w:hAnsiTheme="minorHAnsi" w:cstheme="minorBidi"/>
          <w:sz w:val="22"/>
          <w:szCs w:val="22"/>
          <w:lang w:eastAsia="en-GB"/>
        </w:rPr>
        <w:tab/>
      </w:r>
      <w:r>
        <w:t>Type: IpSmGwAddress</w:t>
      </w:r>
      <w:r>
        <w:tab/>
      </w:r>
      <w:r>
        <w:fldChar w:fldCharType="begin" w:fldLock="1"/>
      </w:r>
      <w:r>
        <w:instrText xml:space="preserve"> PAGEREF _Toc67730874 \h </w:instrText>
      </w:r>
      <w:r>
        <w:fldChar w:fldCharType="separate"/>
      </w:r>
      <w:r>
        <w:t>128</w:t>
      </w:r>
      <w:r>
        <w:fldChar w:fldCharType="end"/>
      </w:r>
    </w:p>
    <w:p w14:paraId="1ED3BBCA" w14:textId="06752728" w:rsidR="00735BB9" w:rsidRDefault="00735BB9">
      <w:pPr>
        <w:pStyle w:val="TOC5"/>
        <w:rPr>
          <w:rFonts w:asciiTheme="minorHAnsi" w:eastAsiaTheme="minorEastAsia" w:hAnsiTheme="minorHAnsi" w:cstheme="minorBidi"/>
          <w:sz w:val="22"/>
          <w:szCs w:val="22"/>
          <w:lang w:eastAsia="en-GB"/>
        </w:rPr>
      </w:pPr>
      <w:r>
        <w:t>6.2.6.2.45</w:t>
      </w:r>
      <w:r>
        <w:rPr>
          <w:rFonts w:asciiTheme="minorHAnsi" w:eastAsiaTheme="minorEastAsia" w:hAnsiTheme="minorHAnsi" w:cstheme="minorBidi"/>
          <w:sz w:val="22"/>
          <w:szCs w:val="22"/>
          <w:lang w:eastAsia="en-GB"/>
        </w:rPr>
        <w:tab/>
      </w:r>
      <w:r>
        <w:t>Type: ImsAssociatedIdentities</w:t>
      </w:r>
      <w:r>
        <w:tab/>
      </w:r>
      <w:r>
        <w:fldChar w:fldCharType="begin" w:fldLock="1"/>
      </w:r>
      <w:r>
        <w:instrText xml:space="preserve"> PAGEREF _Toc67730875 \h </w:instrText>
      </w:r>
      <w:r>
        <w:fldChar w:fldCharType="separate"/>
      </w:r>
      <w:r>
        <w:t>129</w:t>
      </w:r>
      <w:r>
        <w:fldChar w:fldCharType="end"/>
      </w:r>
    </w:p>
    <w:p w14:paraId="3BD7F845" w14:textId="18195B6E" w:rsidR="00735BB9" w:rsidRDefault="00735BB9">
      <w:pPr>
        <w:pStyle w:val="TOC5"/>
        <w:rPr>
          <w:rFonts w:asciiTheme="minorHAnsi" w:eastAsiaTheme="minorEastAsia" w:hAnsiTheme="minorHAnsi" w:cstheme="minorBidi"/>
          <w:sz w:val="22"/>
          <w:szCs w:val="22"/>
          <w:lang w:eastAsia="en-GB"/>
        </w:rPr>
      </w:pPr>
      <w:r>
        <w:t>6.2.6.2.46</w:t>
      </w:r>
      <w:r>
        <w:rPr>
          <w:rFonts w:asciiTheme="minorHAnsi" w:eastAsiaTheme="minorEastAsia" w:hAnsiTheme="minorHAnsi" w:cstheme="minorBidi"/>
          <w:sz w:val="22"/>
          <w:szCs w:val="22"/>
          <w:lang w:eastAsia="en-GB"/>
        </w:rPr>
        <w:tab/>
      </w:r>
      <w:r>
        <w:t>Type: DsaiTagInformation</w:t>
      </w:r>
      <w:r>
        <w:tab/>
      </w:r>
      <w:r>
        <w:fldChar w:fldCharType="begin" w:fldLock="1"/>
      </w:r>
      <w:r>
        <w:instrText xml:space="preserve"> PAGEREF _Toc67730876 \h </w:instrText>
      </w:r>
      <w:r>
        <w:fldChar w:fldCharType="separate"/>
      </w:r>
      <w:r>
        <w:t>129</w:t>
      </w:r>
      <w:r>
        <w:fldChar w:fldCharType="end"/>
      </w:r>
    </w:p>
    <w:p w14:paraId="675C3845" w14:textId="16B7F3B0" w:rsidR="00735BB9" w:rsidRDefault="00735BB9">
      <w:pPr>
        <w:pStyle w:val="TOC5"/>
        <w:rPr>
          <w:rFonts w:asciiTheme="minorHAnsi" w:eastAsiaTheme="minorEastAsia" w:hAnsiTheme="minorHAnsi" w:cstheme="minorBidi"/>
          <w:sz w:val="22"/>
          <w:szCs w:val="22"/>
          <w:lang w:eastAsia="en-GB"/>
        </w:rPr>
      </w:pPr>
      <w:r>
        <w:t>6.2.6.2.47</w:t>
      </w:r>
      <w:r>
        <w:rPr>
          <w:rFonts w:asciiTheme="minorHAnsi" w:eastAsiaTheme="minorEastAsia" w:hAnsiTheme="minorHAnsi" w:cstheme="minorBidi"/>
          <w:sz w:val="22"/>
          <w:szCs w:val="22"/>
          <w:lang w:eastAsia="en-GB"/>
        </w:rPr>
        <w:tab/>
      </w:r>
      <w:r>
        <w:t>Type: DsaiTagStatus</w:t>
      </w:r>
      <w:r>
        <w:tab/>
      </w:r>
      <w:r>
        <w:fldChar w:fldCharType="begin" w:fldLock="1"/>
      </w:r>
      <w:r>
        <w:instrText xml:space="preserve"> PAGEREF _Toc67730877 \h </w:instrText>
      </w:r>
      <w:r>
        <w:fldChar w:fldCharType="separate"/>
      </w:r>
      <w:r>
        <w:t>129</w:t>
      </w:r>
      <w:r>
        <w:fldChar w:fldCharType="end"/>
      </w:r>
    </w:p>
    <w:p w14:paraId="57E79AAA" w14:textId="0C8EEB72" w:rsidR="00735BB9" w:rsidRDefault="00735BB9">
      <w:pPr>
        <w:pStyle w:val="TOC5"/>
        <w:rPr>
          <w:rFonts w:asciiTheme="minorHAnsi" w:eastAsiaTheme="minorEastAsia" w:hAnsiTheme="minorHAnsi" w:cstheme="minorBidi"/>
          <w:sz w:val="22"/>
          <w:szCs w:val="22"/>
          <w:lang w:eastAsia="en-GB"/>
        </w:rPr>
      </w:pPr>
      <w:r>
        <w:t>6.2.6.2.48</w:t>
      </w:r>
      <w:r>
        <w:rPr>
          <w:rFonts w:asciiTheme="minorHAnsi" w:eastAsiaTheme="minorEastAsia" w:hAnsiTheme="minorHAnsi" w:cstheme="minorBidi"/>
          <w:sz w:val="22"/>
          <w:szCs w:val="22"/>
          <w:lang w:eastAsia="en-GB"/>
        </w:rPr>
        <w:tab/>
      </w:r>
      <w:r>
        <w:t>Type: CreatedUeReachabilitySubscription</w:t>
      </w:r>
      <w:r>
        <w:tab/>
      </w:r>
      <w:r>
        <w:fldChar w:fldCharType="begin" w:fldLock="1"/>
      </w:r>
      <w:r>
        <w:instrText xml:space="preserve"> PAGEREF _Toc67730878 \h </w:instrText>
      </w:r>
      <w:r>
        <w:fldChar w:fldCharType="separate"/>
      </w:r>
      <w:r>
        <w:t>129</w:t>
      </w:r>
      <w:r>
        <w:fldChar w:fldCharType="end"/>
      </w:r>
    </w:p>
    <w:p w14:paraId="6B253F4D" w14:textId="61DE5A7A" w:rsidR="00735BB9" w:rsidRDefault="00735BB9">
      <w:pPr>
        <w:pStyle w:val="TOC5"/>
        <w:rPr>
          <w:rFonts w:asciiTheme="minorHAnsi" w:eastAsiaTheme="minorEastAsia" w:hAnsiTheme="minorHAnsi" w:cstheme="minorBidi"/>
          <w:sz w:val="22"/>
          <w:szCs w:val="22"/>
          <w:lang w:eastAsia="en-GB"/>
        </w:rPr>
      </w:pPr>
      <w:r>
        <w:t>6.2.6.2.49</w:t>
      </w:r>
      <w:r>
        <w:rPr>
          <w:rFonts w:asciiTheme="minorHAnsi" w:eastAsiaTheme="minorEastAsia" w:hAnsiTheme="minorHAnsi" w:cstheme="minorBidi"/>
          <w:sz w:val="22"/>
          <w:szCs w:val="22"/>
          <w:lang w:eastAsia="en-GB"/>
        </w:rPr>
        <w:tab/>
      </w:r>
      <w:r>
        <w:t>Type: PrivateIdentities</w:t>
      </w:r>
      <w:r>
        <w:tab/>
      </w:r>
      <w:r>
        <w:fldChar w:fldCharType="begin" w:fldLock="1"/>
      </w:r>
      <w:r>
        <w:instrText xml:space="preserve"> PAGEREF _Toc67730879 \h </w:instrText>
      </w:r>
      <w:r>
        <w:fldChar w:fldCharType="separate"/>
      </w:r>
      <w:r>
        <w:t>129</w:t>
      </w:r>
      <w:r>
        <w:fldChar w:fldCharType="end"/>
      </w:r>
    </w:p>
    <w:p w14:paraId="0EFA5B1F" w14:textId="3BFB9F00" w:rsidR="00735BB9" w:rsidRDefault="00735BB9">
      <w:pPr>
        <w:pStyle w:val="TOC5"/>
        <w:rPr>
          <w:rFonts w:asciiTheme="minorHAnsi" w:eastAsiaTheme="minorEastAsia" w:hAnsiTheme="minorHAnsi" w:cstheme="minorBidi"/>
          <w:sz w:val="22"/>
          <w:szCs w:val="22"/>
          <w:lang w:eastAsia="en-GB"/>
        </w:rPr>
      </w:pPr>
      <w:r>
        <w:t>6.2.6.2.50</w:t>
      </w:r>
      <w:r>
        <w:rPr>
          <w:rFonts w:asciiTheme="minorHAnsi" w:eastAsiaTheme="minorEastAsia" w:hAnsiTheme="minorHAnsi" w:cstheme="minorBidi"/>
          <w:sz w:val="22"/>
          <w:szCs w:val="22"/>
          <w:lang w:eastAsia="en-GB"/>
        </w:rPr>
        <w:tab/>
      </w:r>
      <w:r>
        <w:t>Type: PrivateIdentity</w:t>
      </w:r>
      <w:r>
        <w:tab/>
      </w:r>
      <w:r>
        <w:fldChar w:fldCharType="begin" w:fldLock="1"/>
      </w:r>
      <w:r>
        <w:instrText xml:space="preserve"> PAGEREF _Toc67730880 \h </w:instrText>
      </w:r>
      <w:r>
        <w:fldChar w:fldCharType="separate"/>
      </w:r>
      <w:r>
        <w:t>129</w:t>
      </w:r>
      <w:r>
        <w:fldChar w:fldCharType="end"/>
      </w:r>
    </w:p>
    <w:p w14:paraId="35866856" w14:textId="5064143F" w:rsidR="00735BB9" w:rsidRDefault="00735BB9">
      <w:pPr>
        <w:pStyle w:val="TOC5"/>
        <w:rPr>
          <w:rFonts w:asciiTheme="minorHAnsi" w:eastAsiaTheme="minorEastAsia" w:hAnsiTheme="minorHAnsi" w:cstheme="minorBidi"/>
          <w:sz w:val="22"/>
          <w:szCs w:val="22"/>
          <w:lang w:eastAsia="en-GB"/>
        </w:rPr>
      </w:pPr>
      <w:r>
        <w:t>6.2.6.2.51</w:t>
      </w:r>
      <w:r>
        <w:rPr>
          <w:rFonts w:asciiTheme="minorHAnsi" w:eastAsiaTheme="minorEastAsia" w:hAnsiTheme="minorHAnsi" w:cstheme="minorBidi"/>
          <w:sz w:val="22"/>
          <w:szCs w:val="22"/>
          <w:lang w:eastAsia="en-GB"/>
        </w:rPr>
        <w:tab/>
      </w:r>
      <w:r>
        <w:t>Type: ScscfSelectionAssistanceInformation</w:t>
      </w:r>
      <w:r>
        <w:tab/>
      </w:r>
      <w:r>
        <w:fldChar w:fldCharType="begin" w:fldLock="1"/>
      </w:r>
      <w:r>
        <w:instrText xml:space="preserve"> PAGEREF _Toc67730881 \h </w:instrText>
      </w:r>
      <w:r>
        <w:fldChar w:fldCharType="separate"/>
      </w:r>
      <w:r>
        <w:t>130</w:t>
      </w:r>
      <w:r>
        <w:fldChar w:fldCharType="end"/>
      </w:r>
    </w:p>
    <w:p w14:paraId="005D8E4D" w14:textId="08B917AD" w:rsidR="00735BB9" w:rsidRDefault="00735BB9">
      <w:pPr>
        <w:pStyle w:val="TOC4"/>
        <w:rPr>
          <w:rFonts w:asciiTheme="minorHAnsi" w:eastAsiaTheme="minorEastAsia" w:hAnsiTheme="minorHAnsi" w:cstheme="minorBidi"/>
          <w:sz w:val="22"/>
          <w:szCs w:val="22"/>
          <w:lang w:eastAsia="en-GB"/>
        </w:rPr>
      </w:pPr>
      <w:r w:rsidRPr="00735BB9">
        <w:t>6.2.6.3</w:t>
      </w:r>
      <w:r w:rsidRPr="00735BB9">
        <w:rPr>
          <w:rFonts w:asciiTheme="minorHAnsi" w:eastAsiaTheme="minorEastAsia" w:hAnsiTheme="minorHAnsi" w:cstheme="minorBidi"/>
          <w:sz w:val="22"/>
          <w:szCs w:val="22"/>
          <w:lang w:eastAsia="en-GB"/>
        </w:rPr>
        <w:tab/>
      </w:r>
      <w:r w:rsidRPr="00291584">
        <w:rPr>
          <w:lang w:val="en-US"/>
        </w:rPr>
        <w:t>Simple data types and enumerations</w:t>
      </w:r>
      <w:r>
        <w:tab/>
      </w:r>
      <w:r>
        <w:fldChar w:fldCharType="begin" w:fldLock="1"/>
      </w:r>
      <w:r>
        <w:instrText xml:space="preserve"> PAGEREF _Toc67730882 \h </w:instrText>
      </w:r>
      <w:r>
        <w:fldChar w:fldCharType="separate"/>
      </w:r>
      <w:r>
        <w:t>130</w:t>
      </w:r>
      <w:r>
        <w:fldChar w:fldCharType="end"/>
      </w:r>
    </w:p>
    <w:p w14:paraId="2028D865" w14:textId="346466D5" w:rsidR="00735BB9" w:rsidRDefault="00735BB9">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_Toc67730883 \h </w:instrText>
      </w:r>
      <w:r>
        <w:fldChar w:fldCharType="separate"/>
      </w:r>
      <w:r>
        <w:t>130</w:t>
      </w:r>
      <w:r>
        <w:fldChar w:fldCharType="end"/>
      </w:r>
    </w:p>
    <w:p w14:paraId="5A026BEA" w14:textId="768748B1" w:rsidR="00735BB9" w:rsidRDefault="00735BB9">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_Toc67730884 \h </w:instrText>
      </w:r>
      <w:r>
        <w:fldChar w:fldCharType="separate"/>
      </w:r>
      <w:r>
        <w:t>130</w:t>
      </w:r>
      <w:r>
        <w:fldChar w:fldCharType="end"/>
      </w:r>
    </w:p>
    <w:p w14:paraId="29F2D457" w14:textId="3DE7E046" w:rsidR="00735BB9" w:rsidRDefault="00735BB9">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_Toc67730885 \h </w:instrText>
      </w:r>
      <w:r>
        <w:fldChar w:fldCharType="separate"/>
      </w:r>
      <w:r>
        <w:t>131</w:t>
      </w:r>
      <w:r>
        <w:fldChar w:fldCharType="end"/>
      </w:r>
    </w:p>
    <w:p w14:paraId="63C8C965" w14:textId="36FDEA0C" w:rsidR="00735BB9" w:rsidRDefault="00735BB9">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IdentityType</w:t>
      </w:r>
      <w:r>
        <w:tab/>
      </w:r>
      <w:r>
        <w:fldChar w:fldCharType="begin" w:fldLock="1"/>
      </w:r>
      <w:r>
        <w:instrText xml:space="preserve"> PAGEREF _Toc67730886 \h </w:instrText>
      </w:r>
      <w:r>
        <w:fldChar w:fldCharType="separate"/>
      </w:r>
      <w:r>
        <w:t>131</w:t>
      </w:r>
      <w:r>
        <w:fldChar w:fldCharType="end"/>
      </w:r>
    </w:p>
    <w:p w14:paraId="28E325F3" w14:textId="240891E0" w:rsidR="00735BB9" w:rsidRDefault="00735BB9">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Enumeration:  ImsRegistrationState</w:t>
      </w:r>
      <w:r>
        <w:tab/>
      </w:r>
      <w:r>
        <w:fldChar w:fldCharType="begin" w:fldLock="1"/>
      </w:r>
      <w:r>
        <w:instrText xml:space="preserve"> PAGEREF _Toc67730887 \h </w:instrText>
      </w:r>
      <w:r>
        <w:fldChar w:fldCharType="separate"/>
      </w:r>
      <w:r>
        <w:t>132</w:t>
      </w:r>
      <w:r>
        <w:fldChar w:fldCharType="end"/>
      </w:r>
    </w:p>
    <w:p w14:paraId="2D33913A" w14:textId="4B56CBC2" w:rsidR="00735BB9" w:rsidRDefault="00735BB9">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Enumeration: TypeOfCondition</w:t>
      </w:r>
      <w:r>
        <w:tab/>
      </w:r>
      <w:r>
        <w:fldChar w:fldCharType="begin" w:fldLock="1"/>
      </w:r>
      <w:r>
        <w:instrText xml:space="preserve"> PAGEREF _Toc67730888 \h </w:instrText>
      </w:r>
      <w:r>
        <w:fldChar w:fldCharType="separate"/>
      </w:r>
      <w:r>
        <w:t>132</w:t>
      </w:r>
      <w:r>
        <w:fldChar w:fldCharType="end"/>
      </w:r>
    </w:p>
    <w:p w14:paraId="2E572F85" w14:textId="738FCB04" w:rsidR="00735BB9" w:rsidRDefault="00735BB9">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RegistrationType</w:t>
      </w:r>
      <w:r>
        <w:tab/>
      </w:r>
      <w:r>
        <w:fldChar w:fldCharType="begin" w:fldLock="1"/>
      </w:r>
      <w:r>
        <w:instrText xml:space="preserve"> PAGEREF _Toc67730889 \h </w:instrText>
      </w:r>
      <w:r>
        <w:fldChar w:fldCharType="separate"/>
      </w:r>
      <w:r>
        <w:t>132</w:t>
      </w:r>
      <w:r>
        <w:fldChar w:fldCharType="end"/>
      </w:r>
    </w:p>
    <w:p w14:paraId="61C6C5CD" w14:textId="6A329C67" w:rsidR="00735BB9" w:rsidRDefault="00735BB9">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Enumeration: RequestDirection</w:t>
      </w:r>
      <w:r>
        <w:tab/>
      </w:r>
      <w:r>
        <w:fldChar w:fldCharType="begin" w:fldLock="1"/>
      </w:r>
      <w:r>
        <w:instrText xml:space="preserve"> PAGEREF _Toc67730890 \h </w:instrText>
      </w:r>
      <w:r>
        <w:fldChar w:fldCharType="separate"/>
      </w:r>
      <w:r>
        <w:t>132</w:t>
      </w:r>
      <w:r>
        <w:fldChar w:fldCharType="end"/>
      </w:r>
    </w:p>
    <w:p w14:paraId="219F2410" w14:textId="34FB84F3" w:rsidR="00735BB9" w:rsidRDefault="00735BB9">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ServiceInformation</w:t>
      </w:r>
      <w:r>
        <w:tab/>
      </w:r>
      <w:r>
        <w:fldChar w:fldCharType="begin" w:fldLock="1"/>
      </w:r>
      <w:r>
        <w:instrText xml:space="preserve"> PAGEREF _Toc67730891 \h </w:instrText>
      </w:r>
      <w:r>
        <w:fldChar w:fldCharType="separate"/>
      </w:r>
      <w:r>
        <w:t>133</w:t>
      </w:r>
      <w:r>
        <w:fldChar w:fldCharType="end"/>
      </w:r>
    </w:p>
    <w:p w14:paraId="71374470" w14:textId="1A371F8D" w:rsidR="00735BB9" w:rsidRDefault="00735BB9">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RequestedNode</w:t>
      </w:r>
      <w:r>
        <w:tab/>
      </w:r>
      <w:r>
        <w:fldChar w:fldCharType="begin" w:fldLock="1"/>
      </w:r>
      <w:r>
        <w:instrText xml:space="preserve"> PAGEREF _Toc67730892 \h </w:instrText>
      </w:r>
      <w:r>
        <w:fldChar w:fldCharType="separate"/>
      </w:r>
      <w:r>
        <w:t>133</w:t>
      </w:r>
      <w:r>
        <w:fldChar w:fldCharType="end"/>
      </w:r>
    </w:p>
    <w:p w14:paraId="70497997" w14:textId="4E429401" w:rsidR="00735BB9" w:rsidRDefault="00735BB9">
      <w:pPr>
        <w:pStyle w:val="TOC5"/>
        <w:rPr>
          <w:rFonts w:asciiTheme="minorHAnsi" w:eastAsiaTheme="minorEastAsia" w:hAnsiTheme="minorHAnsi" w:cstheme="minorBidi"/>
          <w:sz w:val="22"/>
          <w:szCs w:val="22"/>
          <w:lang w:eastAsia="en-GB"/>
        </w:rPr>
      </w:pPr>
      <w:r>
        <w:t>6.2.6.3.11</w:t>
      </w:r>
      <w:r>
        <w:rPr>
          <w:rFonts w:asciiTheme="minorHAnsi" w:eastAsiaTheme="minorEastAsia" w:hAnsiTheme="minorHAnsi" w:cstheme="minorBidi"/>
          <w:sz w:val="22"/>
          <w:szCs w:val="22"/>
          <w:lang w:eastAsia="en-GB"/>
        </w:rPr>
        <w:tab/>
      </w:r>
      <w:r>
        <w:t>Enumeration:  SrvccCapability</w:t>
      </w:r>
      <w:r>
        <w:tab/>
      </w:r>
      <w:r>
        <w:fldChar w:fldCharType="begin" w:fldLock="1"/>
      </w:r>
      <w:r>
        <w:instrText xml:space="preserve"> PAGEREF _Toc67730893 \h </w:instrText>
      </w:r>
      <w:r>
        <w:fldChar w:fldCharType="separate"/>
      </w:r>
      <w:r>
        <w:t>133</w:t>
      </w:r>
      <w:r>
        <w:fldChar w:fldCharType="end"/>
      </w:r>
    </w:p>
    <w:p w14:paraId="4DCA8E44" w14:textId="5F91A78D" w:rsidR="00735BB9" w:rsidRDefault="00735BB9">
      <w:pPr>
        <w:pStyle w:val="TOC5"/>
        <w:rPr>
          <w:rFonts w:asciiTheme="minorHAnsi" w:eastAsiaTheme="minorEastAsia" w:hAnsiTheme="minorHAnsi" w:cstheme="minorBidi"/>
          <w:sz w:val="22"/>
          <w:szCs w:val="22"/>
          <w:lang w:eastAsia="en-GB"/>
        </w:rPr>
      </w:pPr>
      <w:r>
        <w:t>6.2.6.3.12</w:t>
      </w:r>
      <w:r>
        <w:rPr>
          <w:rFonts w:asciiTheme="minorHAnsi" w:eastAsiaTheme="minorEastAsia" w:hAnsiTheme="minorHAnsi" w:cstheme="minorBidi"/>
          <w:sz w:val="22"/>
          <w:szCs w:val="22"/>
          <w:lang w:eastAsia="en-GB"/>
        </w:rPr>
        <w:tab/>
      </w:r>
      <w:r>
        <w:t>Enumeration:  ActivationState</w:t>
      </w:r>
      <w:r>
        <w:tab/>
      </w:r>
      <w:r>
        <w:fldChar w:fldCharType="begin" w:fldLock="1"/>
      </w:r>
      <w:r>
        <w:instrText xml:space="preserve"> PAGEREF _Toc67730894 \h </w:instrText>
      </w:r>
      <w:r>
        <w:fldChar w:fldCharType="separate"/>
      </w:r>
      <w:r>
        <w:t>133</w:t>
      </w:r>
      <w:r>
        <w:fldChar w:fldCharType="end"/>
      </w:r>
    </w:p>
    <w:p w14:paraId="6EC09CA5" w14:textId="5EF32BB0" w:rsidR="00735BB9" w:rsidRDefault="00735BB9">
      <w:pPr>
        <w:pStyle w:val="TOC5"/>
        <w:rPr>
          <w:rFonts w:asciiTheme="minorHAnsi" w:eastAsiaTheme="minorEastAsia" w:hAnsiTheme="minorHAnsi" w:cstheme="minorBidi"/>
          <w:sz w:val="22"/>
          <w:szCs w:val="22"/>
          <w:lang w:eastAsia="en-GB"/>
        </w:rPr>
      </w:pPr>
      <w:r>
        <w:t>6.2.6.3.13</w:t>
      </w:r>
      <w:r>
        <w:rPr>
          <w:rFonts w:asciiTheme="minorHAnsi" w:eastAsiaTheme="minorEastAsia" w:hAnsiTheme="minorHAnsi" w:cstheme="minorBidi"/>
          <w:sz w:val="22"/>
          <w:szCs w:val="22"/>
          <w:lang w:eastAsia="en-GB"/>
        </w:rPr>
        <w:tab/>
      </w:r>
      <w:r>
        <w:t>Enumeration: ImsVoiceOverPsSessionSupport</w:t>
      </w:r>
      <w:r>
        <w:tab/>
      </w:r>
      <w:r>
        <w:fldChar w:fldCharType="begin" w:fldLock="1"/>
      </w:r>
      <w:r>
        <w:instrText xml:space="preserve"> PAGEREF _Toc67730895 \h </w:instrText>
      </w:r>
      <w:r>
        <w:fldChar w:fldCharType="separate"/>
      </w:r>
      <w:r>
        <w:t>134</w:t>
      </w:r>
      <w:r>
        <w:fldChar w:fldCharType="end"/>
      </w:r>
    </w:p>
    <w:p w14:paraId="6E464CE4" w14:textId="31635BC5" w:rsidR="00735BB9" w:rsidRDefault="00735BB9">
      <w:pPr>
        <w:pStyle w:val="TOC5"/>
        <w:rPr>
          <w:rFonts w:asciiTheme="minorHAnsi" w:eastAsiaTheme="minorEastAsia" w:hAnsiTheme="minorHAnsi" w:cstheme="minorBidi"/>
          <w:sz w:val="22"/>
          <w:szCs w:val="22"/>
          <w:lang w:eastAsia="en-GB"/>
        </w:rPr>
      </w:pPr>
      <w:r>
        <w:t>6.2.6.3.14</w:t>
      </w:r>
      <w:r>
        <w:rPr>
          <w:rFonts w:asciiTheme="minorHAnsi" w:eastAsiaTheme="minorEastAsia" w:hAnsiTheme="minorHAnsi" w:cstheme="minorBidi"/>
          <w:sz w:val="22"/>
          <w:szCs w:val="22"/>
          <w:lang w:eastAsia="en-GB"/>
        </w:rPr>
        <w:tab/>
      </w:r>
      <w:r>
        <w:t>Enumeration: AccessType</w:t>
      </w:r>
      <w:r>
        <w:tab/>
      </w:r>
      <w:r>
        <w:fldChar w:fldCharType="begin" w:fldLock="1"/>
      </w:r>
      <w:r>
        <w:instrText xml:space="preserve"> PAGEREF _Toc67730896 \h </w:instrText>
      </w:r>
      <w:r>
        <w:fldChar w:fldCharType="separate"/>
      </w:r>
      <w:r>
        <w:t>134</w:t>
      </w:r>
      <w:r>
        <w:fldChar w:fldCharType="end"/>
      </w:r>
    </w:p>
    <w:p w14:paraId="1A00B6D9" w14:textId="4FDD9978" w:rsidR="00735BB9" w:rsidRDefault="00735BB9">
      <w:pPr>
        <w:pStyle w:val="TOC5"/>
        <w:rPr>
          <w:rFonts w:asciiTheme="minorHAnsi" w:eastAsiaTheme="minorEastAsia" w:hAnsiTheme="minorHAnsi" w:cstheme="minorBidi"/>
          <w:sz w:val="22"/>
          <w:szCs w:val="22"/>
          <w:lang w:eastAsia="en-GB"/>
        </w:rPr>
      </w:pPr>
      <w:r>
        <w:t>6.2.6.3.15</w:t>
      </w:r>
      <w:r>
        <w:rPr>
          <w:rFonts w:asciiTheme="minorHAnsi" w:eastAsiaTheme="minorEastAsia" w:hAnsiTheme="minorHAnsi" w:cstheme="minorBidi"/>
          <w:sz w:val="22"/>
          <w:szCs w:val="22"/>
          <w:lang w:eastAsia="en-GB"/>
        </w:rPr>
        <w:tab/>
      </w:r>
      <w:r>
        <w:t>Enumeration: UserStatePs</w:t>
      </w:r>
      <w:r>
        <w:tab/>
      </w:r>
      <w:r>
        <w:fldChar w:fldCharType="begin" w:fldLock="1"/>
      </w:r>
      <w:r>
        <w:instrText xml:space="preserve"> PAGEREF _Toc67730897 \h </w:instrText>
      </w:r>
      <w:r>
        <w:fldChar w:fldCharType="separate"/>
      </w:r>
      <w:r>
        <w:t>134</w:t>
      </w:r>
      <w:r>
        <w:fldChar w:fldCharType="end"/>
      </w:r>
    </w:p>
    <w:p w14:paraId="28736B97" w14:textId="2129DCAC" w:rsidR="00735BB9" w:rsidRDefault="00735BB9">
      <w:pPr>
        <w:pStyle w:val="TOC5"/>
        <w:rPr>
          <w:rFonts w:asciiTheme="minorHAnsi" w:eastAsiaTheme="minorEastAsia" w:hAnsiTheme="minorHAnsi" w:cstheme="minorBidi"/>
          <w:sz w:val="22"/>
          <w:szCs w:val="22"/>
          <w:lang w:eastAsia="en-GB"/>
        </w:rPr>
      </w:pPr>
      <w:r>
        <w:t>6.2.6.3.16</w:t>
      </w:r>
      <w:r>
        <w:rPr>
          <w:rFonts w:asciiTheme="minorHAnsi" w:eastAsiaTheme="minorEastAsia" w:hAnsiTheme="minorHAnsi" w:cstheme="minorBidi"/>
          <w:sz w:val="22"/>
          <w:szCs w:val="22"/>
          <w:lang w:eastAsia="en-GB"/>
        </w:rPr>
        <w:tab/>
      </w:r>
      <w:r>
        <w:t>Enumeration: UserStateCs</w:t>
      </w:r>
      <w:r>
        <w:tab/>
      </w:r>
      <w:r>
        <w:fldChar w:fldCharType="begin" w:fldLock="1"/>
      </w:r>
      <w:r>
        <w:instrText xml:space="preserve"> PAGEREF _Toc67730898 \h </w:instrText>
      </w:r>
      <w:r>
        <w:fldChar w:fldCharType="separate"/>
      </w:r>
      <w:r>
        <w:t>134</w:t>
      </w:r>
      <w:r>
        <w:fldChar w:fldCharType="end"/>
      </w:r>
    </w:p>
    <w:p w14:paraId="6EF341A4" w14:textId="22C47C7F" w:rsidR="00735BB9" w:rsidRDefault="00735BB9">
      <w:pPr>
        <w:pStyle w:val="TOC5"/>
        <w:rPr>
          <w:rFonts w:asciiTheme="minorHAnsi" w:eastAsiaTheme="minorEastAsia" w:hAnsiTheme="minorHAnsi" w:cstheme="minorBidi"/>
          <w:sz w:val="22"/>
          <w:szCs w:val="22"/>
          <w:lang w:eastAsia="en-GB"/>
        </w:rPr>
      </w:pPr>
      <w:r>
        <w:t>6.2.6.3.17</w:t>
      </w:r>
      <w:r>
        <w:rPr>
          <w:rFonts w:asciiTheme="minorHAnsi" w:eastAsiaTheme="minorEastAsia" w:hAnsiTheme="minorHAnsi" w:cstheme="minorBidi"/>
          <w:sz w:val="22"/>
          <w:szCs w:val="22"/>
          <w:lang w:eastAsia="en-GB"/>
        </w:rPr>
        <w:tab/>
      </w:r>
      <w:r>
        <w:t>Enumeration: PrivateIdentityType</w:t>
      </w:r>
      <w:r>
        <w:tab/>
      </w:r>
      <w:r>
        <w:fldChar w:fldCharType="begin" w:fldLock="1"/>
      </w:r>
      <w:r>
        <w:instrText xml:space="preserve"> PAGEREF _Toc67730899 \h </w:instrText>
      </w:r>
      <w:r>
        <w:fldChar w:fldCharType="separate"/>
      </w:r>
      <w:r>
        <w:t>135</w:t>
      </w:r>
      <w:r>
        <w:fldChar w:fldCharType="end"/>
      </w:r>
    </w:p>
    <w:p w14:paraId="052A1CDA" w14:textId="37BE6473" w:rsidR="00735BB9" w:rsidRDefault="00735BB9">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_Toc67730900 \h </w:instrText>
      </w:r>
      <w:r>
        <w:fldChar w:fldCharType="separate"/>
      </w:r>
      <w:r>
        <w:t>135</w:t>
      </w:r>
      <w:r>
        <w:fldChar w:fldCharType="end"/>
      </w:r>
    </w:p>
    <w:p w14:paraId="3BA19CCE" w14:textId="1509785E" w:rsidR="00735BB9" w:rsidRDefault="00735BB9">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_Toc67730901 \h </w:instrText>
      </w:r>
      <w:r>
        <w:fldChar w:fldCharType="separate"/>
      </w:r>
      <w:r>
        <w:t>135</w:t>
      </w:r>
      <w:r>
        <w:fldChar w:fldCharType="end"/>
      </w:r>
    </w:p>
    <w:p w14:paraId="42095ADC" w14:textId="54B8B8A7" w:rsidR="00735BB9" w:rsidRDefault="00735BB9">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_Toc67730902 \h </w:instrText>
      </w:r>
      <w:r>
        <w:fldChar w:fldCharType="separate"/>
      </w:r>
      <w:r>
        <w:t>135</w:t>
      </w:r>
      <w:r>
        <w:fldChar w:fldCharType="end"/>
      </w:r>
    </w:p>
    <w:p w14:paraId="7BEF8375" w14:textId="0E91BD63" w:rsidR="00735BB9" w:rsidRDefault="00735BB9">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_Toc67730903 \h </w:instrText>
      </w:r>
      <w:r>
        <w:fldChar w:fldCharType="separate"/>
      </w:r>
      <w:r>
        <w:t>135</w:t>
      </w:r>
      <w:r>
        <w:fldChar w:fldCharType="end"/>
      </w:r>
    </w:p>
    <w:p w14:paraId="2E932208" w14:textId="3C9931BB" w:rsidR="00735BB9" w:rsidRDefault="00735BB9">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rPr>
          <w:lang w:eastAsia="zh-CN"/>
        </w:rPr>
        <w:t>Feature negotiation</w:t>
      </w:r>
      <w:r>
        <w:tab/>
      </w:r>
      <w:r>
        <w:fldChar w:fldCharType="begin" w:fldLock="1"/>
      </w:r>
      <w:r>
        <w:instrText xml:space="preserve"> PAGEREF _Toc67730904 \h </w:instrText>
      </w:r>
      <w:r>
        <w:fldChar w:fldCharType="separate"/>
      </w:r>
      <w:r>
        <w:t>135</w:t>
      </w:r>
      <w:r>
        <w:fldChar w:fldCharType="end"/>
      </w:r>
    </w:p>
    <w:p w14:paraId="5D8D5091" w14:textId="537AE6FD" w:rsidR="00735BB9" w:rsidRDefault="00735BB9">
      <w:pPr>
        <w:pStyle w:val="TOC3"/>
        <w:rPr>
          <w:rFonts w:asciiTheme="minorHAnsi" w:eastAsiaTheme="minorEastAsia" w:hAnsiTheme="minorHAnsi" w:cstheme="minorBidi"/>
          <w:sz w:val="22"/>
          <w:szCs w:val="22"/>
          <w:lang w:eastAsia="en-GB"/>
        </w:rPr>
      </w:pPr>
      <w:r w:rsidRPr="00735BB9">
        <w:t>6.2.9</w:t>
      </w:r>
      <w:r w:rsidRPr="00735BB9">
        <w:rPr>
          <w:rFonts w:asciiTheme="minorHAnsi" w:eastAsiaTheme="minorEastAsia" w:hAnsiTheme="minorHAnsi" w:cstheme="minorBidi"/>
          <w:sz w:val="22"/>
          <w:szCs w:val="22"/>
          <w:lang w:eastAsia="en-GB"/>
        </w:rPr>
        <w:tab/>
      </w:r>
      <w:r w:rsidRPr="00291584">
        <w:rPr>
          <w:lang w:val="en-US"/>
        </w:rPr>
        <w:t>Security</w:t>
      </w:r>
      <w:r>
        <w:tab/>
      </w:r>
      <w:r>
        <w:fldChar w:fldCharType="begin" w:fldLock="1"/>
      </w:r>
      <w:r>
        <w:instrText xml:space="preserve"> PAGEREF _Toc67730905 \h </w:instrText>
      </w:r>
      <w:r>
        <w:fldChar w:fldCharType="separate"/>
      </w:r>
      <w:r>
        <w:t>136</w:t>
      </w:r>
      <w:r>
        <w:fldChar w:fldCharType="end"/>
      </w:r>
    </w:p>
    <w:p w14:paraId="1158A558" w14:textId="0A7CBEE0" w:rsidR="00735BB9" w:rsidRDefault="00735BB9">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Nhss_imsUEAuthentication Service API</w:t>
      </w:r>
      <w:r>
        <w:tab/>
      </w:r>
      <w:r>
        <w:fldChar w:fldCharType="begin" w:fldLock="1"/>
      </w:r>
      <w:r>
        <w:instrText xml:space="preserve"> PAGEREF _Toc67730906 \h </w:instrText>
      </w:r>
      <w:r>
        <w:fldChar w:fldCharType="separate"/>
      </w:r>
      <w:r>
        <w:t>137</w:t>
      </w:r>
      <w:r>
        <w:fldChar w:fldCharType="end"/>
      </w:r>
    </w:p>
    <w:p w14:paraId="10CBCC35" w14:textId="1A1C1A50" w:rsidR="00735BB9" w:rsidRDefault="00735BB9">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_Toc67730907 \h </w:instrText>
      </w:r>
      <w:r>
        <w:fldChar w:fldCharType="separate"/>
      </w:r>
      <w:r>
        <w:t>137</w:t>
      </w:r>
      <w:r>
        <w:fldChar w:fldCharType="end"/>
      </w:r>
    </w:p>
    <w:p w14:paraId="7565B94F" w14:textId="5CFCC05C" w:rsidR="00735BB9" w:rsidRDefault="00735BB9">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_Toc67730908 \h </w:instrText>
      </w:r>
      <w:r>
        <w:fldChar w:fldCharType="separate"/>
      </w:r>
      <w:r>
        <w:t>138</w:t>
      </w:r>
      <w:r>
        <w:fldChar w:fldCharType="end"/>
      </w:r>
    </w:p>
    <w:p w14:paraId="5A830468" w14:textId="29FC4611" w:rsidR="00735BB9" w:rsidRDefault="00735BB9">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_Toc67730909 \h </w:instrText>
      </w:r>
      <w:r>
        <w:fldChar w:fldCharType="separate"/>
      </w:r>
      <w:r>
        <w:t>138</w:t>
      </w:r>
      <w:r>
        <w:fldChar w:fldCharType="end"/>
      </w:r>
    </w:p>
    <w:p w14:paraId="6F4CFB98" w14:textId="1075E7D8" w:rsidR="00735BB9" w:rsidRDefault="00735BB9">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_Toc67730910 \h </w:instrText>
      </w:r>
      <w:r>
        <w:fldChar w:fldCharType="separate"/>
      </w:r>
      <w:r>
        <w:t>138</w:t>
      </w:r>
      <w:r>
        <w:fldChar w:fldCharType="end"/>
      </w:r>
    </w:p>
    <w:p w14:paraId="775CF30C" w14:textId="776B4B0D" w:rsidR="00735BB9" w:rsidRDefault="00735BB9">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_Toc67730911 \h </w:instrText>
      </w:r>
      <w:r>
        <w:fldChar w:fldCharType="separate"/>
      </w:r>
      <w:r>
        <w:t>138</w:t>
      </w:r>
      <w:r>
        <w:fldChar w:fldCharType="end"/>
      </w:r>
    </w:p>
    <w:p w14:paraId="43E504E0" w14:textId="13F0DEA5" w:rsidR="00735BB9" w:rsidRDefault="00735BB9">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_Toc67730912 \h </w:instrText>
      </w:r>
      <w:r>
        <w:fldChar w:fldCharType="separate"/>
      </w:r>
      <w:r>
        <w:t>138</w:t>
      </w:r>
      <w:r>
        <w:fldChar w:fldCharType="end"/>
      </w:r>
    </w:p>
    <w:p w14:paraId="43F8E668" w14:textId="2AB74AEA" w:rsidR="00735BB9" w:rsidRDefault="00735BB9">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_Toc67730913 \h </w:instrText>
      </w:r>
      <w:r>
        <w:fldChar w:fldCharType="separate"/>
      </w:r>
      <w:r>
        <w:t>138</w:t>
      </w:r>
      <w:r>
        <w:fldChar w:fldCharType="end"/>
      </w:r>
    </w:p>
    <w:p w14:paraId="3EAC063D" w14:textId="660BC35A" w:rsidR="00735BB9" w:rsidRDefault="00735BB9">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_Toc67730914 \h </w:instrText>
      </w:r>
      <w:r>
        <w:fldChar w:fldCharType="separate"/>
      </w:r>
      <w:r>
        <w:t>138</w:t>
      </w:r>
      <w:r>
        <w:fldChar w:fldCharType="end"/>
      </w:r>
    </w:p>
    <w:p w14:paraId="68781F8F" w14:textId="669B851B" w:rsidR="00735BB9" w:rsidRDefault="00735BB9">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_Toc67730915 \h </w:instrText>
      </w:r>
      <w:r>
        <w:fldChar w:fldCharType="separate"/>
      </w:r>
      <w:r>
        <w:t>138</w:t>
      </w:r>
      <w:r>
        <w:fldChar w:fldCharType="end"/>
      </w:r>
    </w:p>
    <w:p w14:paraId="635FA323" w14:textId="67C41265" w:rsidR="00735BB9" w:rsidRDefault="00735BB9">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_Toc67730916 \h </w:instrText>
      </w:r>
      <w:r>
        <w:fldChar w:fldCharType="separate"/>
      </w:r>
      <w:r>
        <w:t>138</w:t>
      </w:r>
      <w:r>
        <w:fldChar w:fldCharType="end"/>
      </w:r>
    </w:p>
    <w:p w14:paraId="67026F06" w14:textId="60313BFE" w:rsidR="00735BB9" w:rsidRDefault="00735BB9">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Resource: SecurityInformation</w:t>
      </w:r>
      <w:r>
        <w:tab/>
      </w:r>
      <w:r>
        <w:fldChar w:fldCharType="begin" w:fldLock="1"/>
      </w:r>
      <w:r>
        <w:instrText xml:space="preserve"> PAGEREF _Toc67730917 \h </w:instrText>
      </w:r>
      <w:r>
        <w:fldChar w:fldCharType="separate"/>
      </w:r>
      <w:r>
        <w:t>139</w:t>
      </w:r>
      <w:r>
        <w:fldChar w:fldCharType="end"/>
      </w:r>
    </w:p>
    <w:p w14:paraId="636A15F0" w14:textId="07FE803F" w:rsidR="00735BB9" w:rsidRDefault="00735BB9">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_Toc67730918 \h </w:instrText>
      </w:r>
      <w:r>
        <w:fldChar w:fldCharType="separate"/>
      </w:r>
      <w:r>
        <w:t>139</w:t>
      </w:r>
      <w:r>
        <w:fldChar w:fldCharType="end"/>
      </w:r>
    </w:p>
    <w:p w14:paraId="77D89371" w14:textId="3881A4B3" w:rsidR="00735BB9" w:rsidRDefault="00735BB9">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_Toc67730919 \h </w:instrText>
      </w:r>
      <w:r>
        <w:fldChar w:fldCharType="separate"/>
      </w:r>
      <w:r>
        <w:t>139</w:t>
      </w:r>
      <w:r>
        <w:fldChar w:fldCharType="end"/>
      </w:r>
    </w:p>
    <w:p w14:paraId="4A9D4E89" w14:textId="595ABD2E" w:rsidR="00735BB9" w:rsidRDefault="00735BB9">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_Toc67730920 \h </w:instrText>
      </w:r>
      <w:r>
        <w:fldChar w:fldCharType="separate"/>
      </w:r>
      <w:r>
        <w:t>139</w:t>
      </w:r>
      <w:r>
        <w:fldChar w:fldCharType="end"/>
      </w:r>
    </w:p>
    <w:p w14:paraId="0FDABA9C" w14:textId="1A9BC2A1" w:rsidR="00735BB9" w:rsidRDefault="00735BB9">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_Toc67730921 \h </w:instrText>
      </w:r>
      <w:r>
        <w:fldChar w:fldCharType="separate"/>
      </w:r>
      <w:r>
        <w:t>139</w:t>
      </w:r>
      <w:r>
        <w:fldChar w:fldCharType="end"/>
      </w:r>
    </w:p>
    <w:p w14:paraId="5535A82B" w14:textId="7AD9B4EA" w:rsidR="00735BB9" w:rsidRDefault="00735BB9">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_Toc67730922 \h </w:instrText>
      </w:r>
      <w:r>
        <w:fldChar w:fldCharType="separate"/>
      </w:r>
      <w:r>
        <w:t>139</w:t>
      </w:r>
      <w:r>
        <w:fldChar w:fldCharType="end"/>
      </w:r>
    </w:p>
    <w:p w14:paraId="06816DFD" w14:textId="7B7223A2" w:rsidR="00735BB9" w:rsidRDefault="00735BB9">
      <w:pPr>
        <w:pStyle w:val="TOC6"/>
        <w:rPr>
          <w:rFonts w:asciiTheme="minorHAnsi" w:eastAsiaTheme="minorEastAsia" w:hAnsiTheme="minorHAnsi" w:cstheme="minorBidi"/>
          <w:sz w:val="22"/>
          <w:szCs w:val="22"/>
          <w:lang w:eastAsia="en-GB"/>
        </w:rPr>
      </w:pPr>
      <w:r>
        <w:t>6.3.3.2.4.2</w:t>
      </w:r>
      <w:r>
        <w:rPr>
          <w:rFonts w:asciiTheme="minorHAnsi" w:eastAsiaTheme="minorEastAsia" w:hAnsiTheme="minorHAnsi" w:cstheme="minorBidi"/>
          <w:sz w:val="22"/>
          <w:szCs w:val="22"/>
          <w:lang w:eastAsia="en-GB"/>
        </w:rPr>
        <w:tab/>
      </w:r>
      <w:r>
        <w:t>Operation: generate-sip-auth-data</w:t>
      </w:r>
      <w:r>
        <w:tab/>
      </w:r>
      <w:r>
        <w:fldChar w:fldCharType="begin" w:fldLock="1"/>
      </w:r>
      <w:r>
        <w:instrText xml:space="preserve"> PAGEREF _Toc67730923 \h </w:instrText>
      </w:r>
      <w:r>
        <w:fldChar w:fldCharType="separate"/>
      </w:r>
      <w:r>
        <w:t>140</w:t>
      </w:r>
      <w:r>
        <w:fldChar w:fldCharType="end"/>
      </w:r>
    </w:p>
    <w:p w14:paraId="2E6539C2" w14:textId="6A700634" w:rsidR="00735BB9" w:rsidRDefault="00735BB9">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_Toc67730924 \h </w:instrText>
      </w:r>
      <w:r>
        <w:fldChar w:fldCharType="separate"/>
      </w:r>
      <w:r>
        <w:t>140</w:t>
      </w:r>
      <w:r>
        <w:fldChar w:fldCharType="end"/>
      </w:r>
    </w:p>
    <w:p w14:paraId="7C659FD0" w14:textId="2E5EF007" w:rsidR="00735BB9" w:rsidRDefault="00735BB9">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_Toc67730925 \h </w:instrText>
      </w:r>
      <w:r>
        <w:fldChar w:fldCharType="separate"/>
      </w:r>
      <w:r>
        <w:t>140</w:t>
      </w:r>
      <w:r>
        <w:fldChar w:fldCharType="end"/>
      </w:r>
    </w:p>
    <w:p w14:paraId="61B0F4AF" w14:textId="46F59952" w:rsidR="00735BB9" w:rsidRDefault="00735BB9">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_Toc67730926 \h </w:instrText>
      </w:r>
      <w:r>
        <w:fldChar w:fldCharType="separate"/>
      </w:r>
      <w:r>
        <w:t>140</w:t>
      </w:r>
      <w:r>
        <w:fldChar w:fldCharType="end"/>
      </w:r>
    </w:p>
    <w:p w14:paraId="5CA7BCCF" w14:textId="704800D2" w:rsidR="00735BB9" w:rsidRDefault="00735BB9">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_Toc67730927 \h </w:instrText>
      </w:r>
      <w:r>
        <w:fldChar w:fldCharType="separate"/>
      </w:r>
      <w:r>
        <w:t>140</w:t>
      </w:r>
      <w:r>
        <w:fldChar w:fldCharType="end"/>
      </w:r>
    </w:p>
    <w:p w14:paraId="2A0325DF" w14:textId="50A66324" w:rsidR="00735BB9" w:rsidRDefault="00735BB9">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_Toc67730928 \h </w:instrText>
      </w:r>
      <w:r>
        <w:fldChar w:fldCharType="separate"/>
      </w:r>
      <w:r>
        <w:t>140</w:t>
      </w:r>
      <w:r>
        <w:fldChar w:fldCharType="end"/>
      </w:r>
    </w:p>
    <w:p w14:paraId="55D0993A" w14:textId="5A80306E" w:rsidR="00735BB9" w:rsidRDefault="00735BB9">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_Toc67730929 \h </w:instrText>
      </w:r>
      <w:r>
        <w:fldChar w:fldCharType="separate"/>
      </w:r>
      <w:r>
        <w:t>140</w:t>
      </w:r>
      <w:r>
        <w:fldChar w:fldCharType="end"/>
      </w:r>
    </w:p>
    <w:p w14:paraId="3E932F45" w14:textId="58E2C9F1" w:rsidR="00735BB9" w:rsidRDefault="00735BB9">
      <w:pPr>
        <w:pStyle w:val="TOC4"/>
        <w:rPr>
          <w:rFonts w:asciiTheme="minorHAnsi" w:eastAsiaTheme="minorEastAsia" w:hAnsiTheme="minorHAnsi" w:cstheme="minorBidi"/>
          <w:sz w:val="22"/>
          <w:szCs w:val="22"/>
          <w:lang w:eastAsia="en-GB"/>
        </w:rPr>
      </w:pPr>
      <w:r w:rsidRPr="00735BB9">
        <w:t>6.3.6.2</w:t>
      </w:r>
      <w:r w:rsidRPr="00735BB9">
        <w:rPr>
          <w:rFonts w:asciiTheme="minorHAnsi" w:eastAsiaTheme="minorEastAsia" w:hAnsiTheme="minorHAnsi" w:cstheme="minorBidi"/>
          <w:sz w:val="22"/>
          <w:szCs w:val="22"/>
          <w:lang w:eastAsia="en-GB"/>
        </w:rPr>
        <w:tab/>
      </w:r>
      <w:r w:rsidRPr="00291584">
        <w:rPr>
          <w:lang w:val="en-US"/>
        </w:rPr>
        <w:t>Structured data types</w:t>
      </w:r>
      <w:r>
        <w:tab/>
      </w:r>
      <w:r>
        <w:fldChar w:fldCharType="begin" w:fldLock="1"/>
      </w:r>
      <w:r>
        <w:instrText xml:space="preserve"> PAGEREF _Toc67730930 \h </w:instrText>
      </w:r>
      <w:r>
        <w:fldChar w:fldCharType="separate"/>
      </w:r>
      <w:r>
        <w:t>141</w:t>
      </w:r>
      <w:r>
        <w:fldChar w:fldCharType="end"/>
      </w:r>
    </w:p>
    <w:p w14:paraId="2F8944CE" w14:textId="446C5951" w:rsidR="00735BB9" w:rsidRDefault="00735BB9">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_Toc67730931 \h </w:instrText>
      </w:r>
      <w:r>
        <w:fldChar w:fldCharType="separate"/>
      </w:r>
      <w:r>
        <w:t>141</w:t>
      </w:r>
      <w:r>
        <w:fldChar w:fldCharType="end"/>
      </w:r>
    </w:p>
    <w:p w14:paraId="40216B67" w14:textId="7A8478D4" w:rsidR="00735BB9" w:rsidRDefault="00735BB9">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SipAuthenticationInfoRequest</w:t>
      </w:r>
      <w:r>
        <w:tab/>
      </w:r>
      <w:r>
        <w:fldChar w:fldCharType="begin" w:fldLock="1"/>
      </w:r>
      <w:r>
        <w:instrText xml:space="preserve"> PAGEREF _Toc67730932 \h </w:instrText>
      </w:r>
      <w:r>
        <w:fldChar w:fldCharType="separate"/>
      </w:r>
      <w:r>
        <w:t>141</w:t>
      </w:r>
      <w:r>
        <w:fldChar w:fldCharType="end"/>
      </w:r>
    </w:p>
    <w:p w14:paraId="5D221CB7" w14:textId="64C2D398" w:rsidR="00735BB9" w:rsidRDefault="00735BB9">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SipAuthenticationInfoResult</w:t>
      </w:r>
      <w:r>
        <w:tab/>
      </w:r>
      <w:r>
        <w:fldChar w:fldCharType="begin" w:fldLock="1"/>
      </w:r>
      <w:r>
        <w:instrText xml:space="preserve"> PAGEREF _Toc67730933 \h </w:instrText>
      </w:r>
      <w:r>
        <w:fldChar w:fldCharType="separate"/>
      </w:r>
      <w:r>
        <w:t>142</w:t>
      </w:r>
      <w:r>
        <w:fldChar w:fldCharType="end"/>
      </w:r>
    </w:p>
    <w:p w14:paraId="00B49192" w14:textId="2083EB72" w:rsidR="00735BB9" w:rsidRDefault="00735BB9">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_Toc67730934 \h </w:instrText>
      </w:r>
      <w:r>
        <w:fldChar w:fldCharType="separate"/>
      </w:r>
      <w:r>
        <w:t>142</w:t>
      </w:r>
      <w:r>
        <w:fldChar w:fldCharType="end"/>
      </w:r>
    </w:p>
    <w:p w14:paraId="2A412F89" w14:textId="27571CD4" w:rsidR="00735BB9" w:rsidRDefault="00735BB9">
      <w:pPr>
        <w:pStyle w:val="TOC5"/>
        <w:rPr>
          <w:rFonts w:asciiTheme="minorHAnsi" w:eastAsiaTheme="minorEastAsia" w:hAnsiTheme="minorHAnsi" w:cstheme="minorBidi"/>
          <w:sz w:val="22"/>
          <w:szCs w:val="22"/>
          <w:lang w:eastAsia="en-GB"/>
        </w:rPr>
      </w:pPr>
      <w:r>
        <w:t>6.3.6.2.5</w:t>
      </w:r>
      <w:r>
        <w:rPr>
          <w:rFonts w:asciiTheme="minorHAnsi" w:eastAsiaTheme="minorEastAsia" w:hAnsiTheme="minorHAnsi" w:cstheme="minorBidi"/>
          <w:sz w:val="22"/>
          <w:szCs w:val="22"/>
          <w:lang w:eastAsia="en-GB"/>
        </w:rPr>
        <w:tab/>
      </w:r>
      <w:r>
        <w:t>Type: 3GAkaAv</w:t>
      </w:r>
      <w:r>
        <w:tab/>
      </w:r>
      <w:r>
        <w:fldChar w:fldCharType="begin" w:fldLock="1"/>
      </w:r>
      <w:r>
        <w:instrText xml:space="preserve"> PAGEREF _Toc67730935 \h </w:instrText>
      </w:r>
      <w:r>
        <w:fldChar w:fldCharType="separate"/>
      </w:r>
      <w:r>
        <w:t>142</w:t>
      </w:r>
      <w:r>
        <w:fldChar w:fldCharType="end"/>
      </w:r>
    </w:p>
    <w:p w14:paraId="21C955AB" w14:textId="20E3A5E7" w:rsidR="00735BB9" w:rsidRDefault="00735BB9">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DigestAuthentication</w:t>
      </w:r>
      <w:r>
        <w:tab/>
      </w:r>
      <w:r>
        <w:fldChar w:fldCharType="begin" w:fldLock="1"/>
      </w:r>
      <w:r>
        <w:instrText xml:space="preserve"> PAGEREF _Toc67730936 \h </w:instrText>
      </w:r>
      <w:r>
        <w:fldChar w:fldCharType="separate"/>
      </w:r>
      <w:r>
        <w:t>142</w:t>
      </w:r>
      <w:r>
        <w:fldChar w:fldCharType="end"/>
      </w:r>
    </w:p>
    <w:p w14:paraId="43E83742" w14:textId="28D89E88" w:rsidR="00735BB9" w:rsidRDefault="00735BB9">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_Toc67730937 \h </w:instrText>
      </w:r>
      <w:r>
        <w:fldChar w:fldCharType="separate"/>
      </w:r>
      <w:r>
        <w:t>142</w:t>
      </w:r>
      <w:r>
        <w:fldChar w:fldCharType="end"/>
      </w:r>
    </w:p>
    <w:p w14:paraId="3E9CAEAA" w14:textId="40FC8A4B" w:rsidR="00735BB9" w:rsidRDefault="00735BB9">
      <w:pPr>
        <w:pStyle w:val="TOC4"/>
        <w:rPr>
          <w:rFonts w:asciiTheme="minorHAnsi" w:eastAsiaTheme="minorEastAsia" w:hAnsiTheme="minorHAnsi" w:cstheme="minorBidi"/>
          <w:sz w:val="22"/>
          <w:szCs w:val="22"/>
          <w:lang w:eastAsia="en-GB"/>
        </w:rPr>
      </w:pPr>
      <w:r w:rsidRPr="00735BB9">
        <w:t>6.3.6.3</w:t>
      </w:r>
      <w:r w:rsidRPr="00735BB9">
        <w:rPr>
          <w:rFonts w:asciiTheme="minorHAnsi" w:eastAsiaTheme="minorEastAsia" w:hAnsiTheme="minorHAnsi" w:cstheme="minorBidi"/>
          <w:sz w:val="22"/>
          <w:szCs w:val="22"/>
          <w:lang w:eastAsia="en-GB"/>
        </w:rPr>
        <w:tab/>
      </w:r>
      <w:r w:rsidRPr="00291584">
        <w:rPr>
          <w:lang w:val="en-US"/>
        </w:rPr>
        <w:t>Simple data types and enumerations</w:t>
      </w:r>
      <w:r>
        <w:tab/>
      </w:r>
      <w:r>
        <w:fldChar w:fldCharType="begin" w:fldLock="1"/>
      </w:r>
      <w:r>
        <w:instrText xml:space="preserve"> PAGEREF _Toc67730938 \h </w:instrText>
      </w:r>
      <w:r>
        <w:fldChar w:fldCharType="separate"/>
      </w:r>
      <w:r>
        <w:t>143</w:t>
      </w:r>
      <w:r>
        <w:fldChar w:fldCharType="end"/>
      </w:r>
    </w:p>
    <w:p w14:paraId="1BE57D16" w14:textId="6CAC3341" w:rsidR="00735BB9" w:rsidRDefault="00735BB9">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_Toc67730939 \h </w:instrText>
      </w:r>
      <w:r>
        <w:fldChar w:fldCharType="separate"/>
      </w:r>
      <w:r>
        <w:t>143</w:t>
      </w:r>
      <w:r>
        <w:fldChar w:fldCharType="end"/>
      </w:r>
    </w:p>
    <w:p w14:paraId="4DFC79DA" w14:textId="5CF79356" w:rsidR="00735BB9" w:rsidRDefault="00735BB9">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_Toc67730940 \h </w:instrText>
      </w:r>
      <w:r>
        <w:fldChar w:fldCharType="separate"/>
      </w:r>
      <w:r>
        <w:t>143</w:t>
      </w:r>
      <w:r>
        <w:fldChar w:fldCharType="end"/>
      </w:r>
    </w:p>
    <w:p w14:paraId="69DB7742" w14:textId="05D52CD6" w:rsidR="00735BB9" w:rsidRDefault="00735BB9">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SipAuthenticationScheme</w:t>
      </w:r>
      <w:r>
        <w:tab/>
      </w:r>
      <w:r>
        <w:fldChar w:fldCharType="begin" w:fldLock="1"/>
      </w:r>
      <w:r>
        <w:instrText xml:space="preserve"> PAGEREF _Toc67730941 \h </w:instrText>
      </w:r>
      <w:r>
        <w:fldChar w:fldCharType="separate"/>
      </w:r>
      <w:r>
        <w:t>143</w:t>
      </w:r>
      <w:r>
        <w:fldChar w:fldCharType="end"/>
      </w:r>
    </w:p>
    <w:p w14:paraId="237B21BA" w14:textId="44867123" w:rsidR="00735BB9" w:rsidRDefault="00735BB9">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 xml:space="preserve">Enumeration: </w:t>
      </w:r>
      <w:r w:rsidRPr="00291584">
        <w:rPr>
          <w:rFonts w:cs="Arial"/>
        </w:rPr>
        <w:t>SipDigestAlgorithm</w:t>
      </w:r>
      <w:r>
        <w:tab/>
      </w:r>
      <w:r>
        <w:fldChar w:fldCharType="begin" w:fldLock="1"/>
      </w:r>
      <w:r>
        <w:instrText xml:space="preserve"> PAGEREF _Toc67730942 \h </w:instrText>
      </w:r>
      <w:r>
        <w:fldChar w:fldCharType="separate"/>
      </w:r>
      <w:r>
        <w:t>143</w:t>
      </w:r>
      <w:r>
        <w:fldChar w:fldCharType="end"/>
      </w:r>
    </w:p>
    <w:p w14:paraId="45C9B4FC" w14:textId="4250BEF3" w:rsidR="00735BB9" w:rsidRDefault="00735BB9">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SipDigestQop</w:t>
      </w:r>
      <w:r>
        <w:tab/>
      </w:r>
      <w:r>
        <w:fldChar w:fldCharType="begin" w:fldLock="1"/>
      </w:r>
      <w:r>
        <w:instrText xml:space="preserve"> PAGEREF _Toc67730943 \h </w:instrText>
      </w:r>
      <w:r>
        <w:fldChar w:fldCharType="separate"/>
      </w:r>
      <w:r>
        <w:t>143</w:t>
      </w:r>
      <w:r>
        <w:fldChar w:fldCharType="end"/>
      </w:r>
    </w:p>
    <w:p w14:paraId="66310E46" w14:textId="514F4620" w:rsidR="00735BB9" w:rsidRDefault="00735BB9">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_Toc67730944 \h </w:instrText>
      </w:r>
      <w:r>
        <w:fldChar w:fldCharType="separate"/>
      </w:r>
      <w:r>
        <w:t>144</w:t>
      </w:r>
      <w:r>
        <w:fldChar w:fldCharType="end"/>
      </w:r>
    </w:p>
    <w:p w14:paraId="02FD6E66" w14:textId="1E21EBB2" w:rsidR="00735BB9" w:rsidRDefault="00735BB9">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_Toc67730945 \h </w:instrText>
      </w:r>
      <w:r>
        <w:fldChar w:fldCharType="separate"/>
      </w:r>
      <w:r>
        <w:t>144</w:t>
      </w:r>
      <w:r>
        <w:fldChar w:fldCharType="end"/>
      </w:r>
    </w:p>
    <w:p w14:paraId="4F80DFCC" w14:textId="5031D00C" w:rsidR="00735BB9" w:rsidRDefault="00735BB9">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_Toc67730946 \h </w:instrText>
      </w:r>
      <w:r>
        <w:fldChar w:fldCharType="separate"/>
      </w:r>
      <w:r>
        <w:t>144</w:t>
      </w:r>
      <w:r>
        <w:fldChar w:fldCharType="end"/>
      </w:r>
    </w:p>
    <w:p w14:paraId="1E167D6A" w14:textId="6CB1B068" w:rsidR="00735BB9" w:rsidRDefault="00735BB9">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_Toc67730947 \h </w:instrText>
      </w:r>
      <w:r>
        <w:fldChar w:fldCharType="separate"/>
      </w:r>
      <w:r>
        <w:t>144</w:t>
      </w:r>
      <w:r>
        <w:fldChar w:fldCharType="end"/>
      </w:r>
    </w:p>
    <w:p w14:paraId="5FD60FFE" w14:textId="4165A70D" w:rsidR="00735BB9" w:rsidRDefault="00735BB9">
      <w:pPr>
        <w:pStyle w:val="TOC3"/>
        <w:rPr>
          <w:rFonts w:asciiTheme="minorHAnsi" w:eastAsiaTheme="minorEastAsia" w:hAnsiTheme="minorHAnsi" w:cstheme="minorBidi"/>
          <w:sz w:val="22"/>
          <w:szCs w:val="22"/>
          <w:lang w:eastAsia="en-GB"/>
        </w:rPr>
      </w:pPr>
      <w:r w:rsidRPr="00735BB9">
        <w:t>6.3.8</w:t>
      </w:r>
      <w:r w:rsidRPr="00735BB9">
        <w:rPr>
          <w:rFonts w:asciiTheme="minorHAnsi" w:eastAsiaTheme="minorEastAsia" w:hAnsiTheme="minorHAnsi" w:cstheme="minorBidi"/>
          <w:sz w:val="22"/>
          <w:szCs w:val="22"/>
          <w:lang w:eastAsia="en-GB"/>
        </w:rPr>
        <w:tab/>
      </w:r>
      <w:r w:rsidRPr="00291584">
        <w:rPr>
          <w:lang w:val="en-US"/>
        </w:rPr>
        <w:t>Feature Negotiation</w:t>
      </w:r>
      <w:r>
        <w:tab/>
      </w:r>
      <w:r>
        <w:fldChar w:fldCharType="begin" w:fldLock="1"/>
      </w:r>
      <w:r>
        <w:instrText xml:space="preserve"> PAGEREF _Toc67730948 \h </w:instrText>
      </w:r>
      <w:r>
        <w:fldChar w:fldCharType="separate"/>
      </w:r>
      <w:r>
        <w:t>144</w:t>
      </w:r>
      <w:r>
        <w:fldChar w:fldCharType="end"/>
      </w:r>
    </w:p>
    <w:p w14:paraId="32305DDD" w14:textId="6EFC08AD" w:rsidR="00735BB9" w:rsidRDefault="00735BB9">
      <w:pPr>
        <w:pStyle w:val="TOC3"/>
        <w:rPr>
          <w:rFonts w:asciiTheme="minorHAnsi" w:eastAsiaTheme="minorEastAsia" w:hAnsiTheme="minorHAnsi" w:cstheme="minorBidi"/>
          <w:sz w:val="22"/>
          <w:szCs w:val="22"/>
          <w:lang w:eastAsia="en-GB"/>
        </w:rPr>
      </w:pPr>
      <w:r w:rsidRPr="00735BB9">
        <w:t>6.3.9</w:t>
      </w:r>
      <w:r w:rsidRPr="00735BB9">
        <w:rPr>
          <w:rFonts w:asciiTheme="minorHAnsi" w:eastAsiaTheme="minorEastAsia" w:hAnsiTheme="minorHAnsi" w:cstheme="minorBidi"/>
          <w:sz w:val="22"/>
          <w:szCs w:val="22"/>
          <w:lang w:eastAsia="en-GB"/>
        </w:rPr>
        <w:tab/>
      </w:r>
      <w:r w:rsidRPr="00291584">
        <w:rPr>
          <w:lang w:val="en-US"/>
        </w:rPr>
        <w:t>Security</w:t>
      </w:r>
      <w:r>
        <w:tab/>
      </w:r>
      <w:r>
        <w:fldChar w:fldCharType="begin" w:fldLock="1"/>
      </w:r>
      <w:r>
        <w:instrText xml:space="preserve"> PAGEREF _Toc67730949 \h </w:instrText>
      </w:r>
      <w:r>
        <w:fldChar w:fldCharType="separate"/>
      </w:r>
      <w:r>
        <w:t>144</w:t>
      </w:r>
      <w:r>
        <w:fldChar w:fldCharType="end"/>
      </w:r>
    </w:p>
    <w:p w14:paraId="048DB1EB" w14:textId="5464184B" w:rsidR="00735BB9" w:rsidRDefault="00735BB9" w:rsidP="00735BB9">
      <w:pPr>
        <w:pStyle w:val="TOC8"/>
        <w:tabs>
          <w:tab w:val="right" w:leader="dot" w:pos="9639"/>
        </w:tabs>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_Toc67730950 \h </w:instrText>
      </w:r>
      <w:r>
        <w:fldChar w:fldCharType="separate"/>
      </w:r>
      <w:r>
        <w:t>145</w:t>
      </w:r>
      <w:r>
        <w:fldChar w:fldCharType="end"/>
      </w:r>
    </w:p>
    <w:p w14:paraId="4AEF348D" w14:textId="45FD9FD7" w:rsidR="00735BB9" w:rsidRDefault="00735BB9">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_Toc67730951 \h </w:instrText>
      </w:r>
      <w:r>
        <w:fldChar w:fldCharType="separate"/>
      </w:r>
      <w:r>
        <w:t>145</w:t>
      </w:r>
      <w:r>
        <w:fldChar w:fldCharType="end"/>
      </w:r>
    </w:p>
    <w:p w14:paraId="55BFD731" w14:textId="6D2928CA" w:rsidR="00735BB9" w:rsidRDefault="00735BB9">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Nhss_imsUECM API</w:t>
      </w:r>
      <w:r>
        <w:tab/>
      </w:r>
      <w:r>
        <w:fldChar w:fldCharType="begin" w:fldLock="1"/>
      </w:r>
      <w:r>
        <w:instrText xml:space="preserve"> PAGEREF _Toc67730952 \h </w:instrText>
      </w:r>
      <w:r>
        <w:fldChar w:fldCharType="separate"/>
      </w:r>
      <w:r>
        <w:t>145</w:t>
      </w:r>
      <w:r>
        <w:fldChar w:fldCharType="end"/>
      </w:r>
    </w:p>
    <w:p w14:paraId="3BAF6810" w14:textId="21821A2D" w:rsidR="00735BB9" w:rsidRDefault="00735BB9">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Nhss_imsSDM API</w:t>
      </w:r>
      <w:r>
        <w:tab/>
      </w:r>
      <w:r>
        <w:fldChar w:fldCharType="begin" w:fldLock="1"/>
      </w:r>
      <w:r>
        <w:instrText xml:space="preserve"> PAGEREF _Toc67730953 \h </w:instrText>
      </w:r>
      <w:r>
        <w:fldChar w:fldCharType="separate"/>
      </w:r>
      <w:r>
        <w:t>153</w:t>
      </w:r>
      <w:r>
        <w:fldChar w:fldCharType="end"/>
      </w:r>
    </w:p>
    <w:p w14:paraId="533811EA" w14:textId="6339B6CD" w:rsidR="00735BB9" w:rsidRDefault="00735BB9">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Nhss_imsUEAU API</w:t>
      </w:r>
      <w:r>
        <w:tab/>
      </w:r>
      <w:r>
        <w:fldChar w:fldCharType="begin" w:fldLock="1"/>
      </w:r>
      <w:r>
        <w:instrText xml:space="preserve"> PAGEREF _Toc67730954 \h </w:instrText>
      </w:r>
      <w:r>
        <w:fldChar w:fldCharType="separate"/>
      </w:r>
      <w:r>
        <w:t>191</w:t>
      </w:r>
      <w:r>
        <w:fldChar w:fldCharType="end"/>
      </w:r>
    </w:p>
    <w:p w14:paraId="291431A0" w14:textId="244B979E" w:rsidR="00735BB9" w:rsidRDefault="00735BB9" w:rsidP="00735BB9">
      <w:pPr>
        <w:pStyle w:val="TOC8"/>
        <w:tabs>
          <w:tab w:val="right" w:leader="dot" w:pos="9639"/>
        </w:tabs>
        <w:rPr>
          <w:rFonts w:asciiTheme="minorHAnsi" w:eastAsiaTheme="minorEastAsia" w:hAnsiTheme="minorHAnsi" w:cstheme="minorBidi"/>
          <w:b w:val="0"/>
          <w:szCs w:val="22"/>
          <w:lang w:eastAsia="en-GB"/>
        </w:rPr>
      </w:pPr>
      <w:r>
        <w:t>Annex B (informative):</w:t>
      </w:r>
      <w:r>
        <w:tab/>
        <w:t>Withdrawn API versions</w:t>
      </w:r>
      <w:r>
        <w:tab/>
      </w:r>
      <w:r>
        <w:fldChar w:fldCharType="begin" w:fldLock="1"/>
      </w:r>
      <w:r>
        <w:instrText xml:space="preserve"> PAGEREF _Toc67730955 \h </w:instrText>
      </w:r>
      <w:r>
        <w:fldChar w:fldCharType="separate"/>
      </w:r>
      <w:r>
        <w:t>195</w:t>
      </w:r>
      <w:r>
        <w:fldChar w:fldCharType="end"/>
      </w:r>
    </w:p>
    <w:p w14:paraId="06C08505" w14:textId="7AFDDBD5" w:rsidR="00735BB9" w:rsidRDefault="00735BB9">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_Toc67730956 \h </w:instrText>
      </w:r>
      <w:r>
        <w:fldChar w:fldCharType="separate"/>
      </w:r>
      <w:r>
        <w:t>195</w:t>
      </w:r>
      <w:r>
        <w:fldChar w:fldCharType="end"/>
      </w:r>
    </w:p>
    <w:p w14:paraId="22BBC5A5" w14:textId="28906C00" w:rsidR="00735BB9" w:rsidRDefault="00735BB9" w:rsidP="00735BB9">
      <w:pPr>
        <w:pStyle w:val="TOC8"/>
        <w:tabs>
          <w:tab w:val="right" w:leader="dot" w:pos="9639"/>
        </w:tabs>
        <w:rPr>
          <w:rFonts w:asciiTheme="minorHAnsi" w:eastAsiaTheme="minorEastAsia" w:hAnsiTheme="minorHAnsi" w:cstheme="minorBidi"/>
          <w:b w:val="0"/>
          <w:szCs w:val="22"/>
          <w:lang w:eastAsia="en-GB"/>
        </w:rPr>
      </w:pPr>
      <w:r>
        <w:t>Annex C (informative):</w:t>
      </w:r>
      <w:r>
        <w:tab/>
        <w:t>Change history</w:t>
      </w:r>
      <w:r>
        <w:tab/>
      </w:r>
      <w:r>
        <w:fldChar w:fldCharType="begin" w:fldLock="1"/>
      </w:r>
      <w:r>
        <w:instrText xml:space="preserve"> PAGEREF _Toc67730957 \h </w:instrText>
      </w:r>
      <w:r>
        <w:fldChar w:fldCharType="separate"/>
      </w:r>
      <w:r>
        <w:t>196</w:t>
      </w:r>
      <w:r>
        <w:fldChar w:fldCharType="end"/>
      </w:r>
    </w:p>
    <w:p w14:paraId="3F7425D2" w14:textId="189A0098" w:rsidR="00080512" w:rsidRPr="004D3578" w:rsidRDefault="005016AD">
      <w:r>
        <w:rPr>
          <w:noProof/>
          <w:sz w:val="22"/>
        </w:rPr>
        <w:fldChar w:fldCharType="end"/>
      </w:r>
    </w:p>
    <w:p w14:paraId="65DBCF1D" w14:textId="77777777" w:rsidR="00080512" w:rsidRDefault="00080512" w:rsidP="00FC4C9C">
      <w:pPr>
        <w:pStyle w:val="Heading1"/>
      </w:pPr>
      <w:r w:rsidRPr="004D3578">
        <w:br w:type="page"/>
      </w:r>
      <w:bookmarkStart w:id="10" w:name="foreword"/>
      <w:bookmarkStart w:id="11" w:name="_Toc2086433"/>
      <w:bookmarkStart w:id="12" w:name="_Toc24978711"/>
      <w:bookmarkStart w:id="13" w:name="_Toc34346436"/>
      <w:bookmarkStart w:id="14" w:name="_Toc34740513"/>
      <w:bookmarkStart w:id="15" w:name="_Toc34747872"/>
      <w:bookmarkStart w:id="16" w:name="_Toc34748248"/>
      <w:bookmarkStart w:id="17" w:name="_Toc34749238"/>
      <w:bookmarkStart w:id="18" w:name="_Toc49689685"/>
      <w:bookmarkStart w:id="19" w:name="_Toc56336769"/>
      <w:bookmarkStart w:id="20" w:name="_Toc67730469"/>
      <w:bookmarkEnd w:id="10"/>
      <w:r w:rsidRPr="004D3578">
        <w:lastRenderedPageBreak/>
        <w:t>Foreword</w:t>
      </w:r>
      <w:bookmarkEnd w:id="11"/>
      <w:bookmarkEnd w:id="12"/>
      <w:bookmarkEnd w:id="13"/>
      <w:bookmarkEnd w:id="14"/>
      <w:bookmarkEnd w:id="15"/>
      <w:bookmarkEnd w:id="16"/>
      <w:bookmarkEnd w:id="17"/>
      <w:bookmarkEnd w:id="18"/>
      <w:bookmarkEnd w:id="19"/>
      <w:bookmarkEnd w:id="20"/>
    </w:p>
    <w:p w14:paraId="3CA585F8" w14:textId="77777777" w:rsidR="00080512" w:rsidRPr="004D3578" w:rsidRDefault="00080512">
      <w:r w:rsidRPr="004D3578">
        <w:t xml:space="preserve">This Technical </w:t>
      </w:r>
      <w:bookmarkStart w:id="21" w:name="spectype3"/>
      <w:r w:rsidRPr="00FC4C9C">
        <w:t>Specification</w:t>
      </w:r>
      <w:bookmarkEnd w:id="21"/>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FC4C9C">
      <w:pPr>
        <w:pStyle w:val="Heading1"/>
      </w:pPr>
      <w:bookmarkStart w:id="22" w:name="introduction"/>
      <w:bookmarkStart w:id="23" w:name="_Toc21948839"/>
      <w:bookmarkStart w:id="24" w:name="_Toc24978712"/>
      <w:bookmarkStart w:id="25" w:name="_Toc34346437"/>
      <w:bookmarkStart w:id="26" w:name="_Toc34740514"/>
      <w:bookmarkStart w:id="27" w:name="_Toc34747873"/>
      <w:bookmarkStart w:id="28" w:name="_Toc34748249"/>
      <w:bookmarkStart w:id="29" w:name="_Toc34749239"/>
      <w:bookmarkStart w:id="30" w:name="_Toc49689686"/>
      <w:bookmarkStart w:id="31" w:name="_Toc56336770"/>
      <w:bookmarkStart w:id="32" w:name="_Toc67730470"/>
      <w:bookmarkEnd w:id="22"/>
      <w:r w:rsidRPr="00F91D2F">
        <w:t>1</w:t>
      </w:r>
      <w:r w:rsidRPr="00F91D2F">
        <w:tab/>
        <w:t>Scope</w:t>
      </w:r>
      <w:bookmarkEnd w:id="23"/>
      <w:bookmarkEnd w:id="24"/>
      <w:bookmarkEnd w:id="25"/>
      <w:bookmarkEnd w:id="26"/>
      <w:bookmarkEnd w:id="27"/>
      <w:bookmarkEnd w:id="28"/>
      <w:bookmarkEnd w:id="29"/>
      <w:bookmarkEnd w:id="30"/>
      <w:bookmarkEnd w:id="31"/>
      <w:bookmarkEnd w:id="32"/>
    </w:p>
    <w:p w14:paraId="55549D59" w14:textId="77777777" w:rsidR="00FC4C9C" w:rsidRPr="00F91D2F" w:rsidRDefault="00FC4C9C" w:rsidP="00FC4C9C">
      <w:r w:rsidRPr="00F91D2F">
        <w:t>The present document specifies the stage 3 protocol, including message flows and API specification details, for the Nhss services, as part of the 5G Service-Based Architecture, offered by the HSS for interworking with the IP Multimedia Subsystem (IMS).</w:t>
      </w:r>
    </w:p>
    <w:p w14:paraId="2A254277" w14:textId="77777777" w:rsidR="00FC4C9C" w:rsidRPr="00F91D2F" w:rsidRDefault="00FC4C9C" w:rsidP="00FC4C9C">
      <w:r w:rsidRPr="00F91D2F">
        <w:t xml:space="preserve">The 5G System stage 2 architecture and procedures are specified in </w:t>
      </w:r>
      <w:r w:rsidR="003C2CED">
        <w:t>3GPP TS 2</w:t>
      </w:r>
      <w:r w:rsidR="003C2CED" w:rsidRPr="00F91D2F">
        <w:t>3.501</w:t>
      </w:r>
      <w:r w:rsidR="003C2CED">
        <w:t> </w:t>
      </w:r>
      <w:r w:rsidR="003F73AD">
        <w:t>[</w:t>
      </w:r>
      <w:r w:rsidRPr="00F91D2F">
        <w:t xml:space="preserve">2] and </w:t>
      </w:r>
      <w:r w:rsidR="003C2CED">
        <w:t>3GPP TS 2</w:t>
      </w:r>
      <w:r w:rsidR="003C2CED" w:rsidRPr="00F91D2F">
        <w:t>3.502</w:t>
      </w:r>
      <w:r w:rsidR="003C2CED">
        <w:t> </w:t>
      </w:r>
      <w:r w:rsidR="003F73AD">
        <w:t>[</w:t>
      </w:r>
      <w:r w:rsidRPr="00F91D2F">
        <w:t>3].</w:t>
      </w:r>
    </w:p>
    <w:p w14:paraId="72738E9E" w14:textId="77777777" w:rsidR="00FC4C9C" w:rsidRPr="00F91D2F" w:rsidRDefault="00FC4C9C" w:rsidP="00FC4C9C">
      <w:r w:rsidRPr="00F91D2F">
        <w:t xml:space="preserve">The IP Multimedia Subsystem (IMS) stage 2 architecture and procedures are specified in </w:t>
      </w:r>
      <w:r w:rsidR="003C2CED">
        <w:t>3GPP TS 2</w:t>
      </w:r>
      <w:r w:rsidR="003C2CED" w:rsidRPr="00F91D2F">
        <w:t>3.228</w:t>
      </w:r>
      <w:r w:rsidR="003C2CED">
        <w:t> </w:t>
      </w:r>
      <w:r w:rsidR="003F73AD">
        <w:t>[</w:t>
      </w:r>
      <w:r w:rsidRPr="00F91D2F">
        <w:t>6].</w:t>
      </w:r>
    </w:p>
    <w:p w14:paraId="563336DD" w14:textId="77777777" w:rsidR="00FC4C9C" w:rsidRPr="00F91D2F" w:rsidRDefault="00FC4C9C" w:rsidP="00FC4C9C">
      <w:r w:rsidRPr="00F91D2F">
        <w:t xml:space="preserve">The Technical Realization of the Service Based Architecture and the Principles and Guidelines for Services Definition are specified in </w:t>
      </w:r>
      <w:r w:rsidR="003C2CED">
        <w:t>3GPP TS 2</w:t>
      </w:r>
      <w:r w:rsidR="003C2CED" w:rsidRPr="00F91D2F">
        <w:t>9.500</w:t>
      </w:r>
      <w:r w:rsidR="003C2CED">
        <w:t> </w:t>
      </w:r>
      <w:r w:rsidR="003F73AD">
        <w:t>[</w:t>
      </w:r>
      <w:r w:rsidRPr="00F91D2F">
        <w:t xml:space="preserve">4] and </w:t>
      </w:r>
      <w:r w:rsidR="003C2CED">
        <w:t>3GPP TS 2</w:t>
      </w:r>
      <w:r w:rsidR="003C2CED" w:rsidRPr="00F91D2F">
        <w:t>9.501</w:t>
      </w:r>
      <w:r w:rsidR="003C2CED">
        <w:t> </w:t>
      </w:r>
      <w:r w:rsidR="003F73AD">
        <w:t>[</w:t>
      </w:r>
      <w:r w:rsidRPr="00F91D2F">
        <w:t>5].</w:t>
      </w:r>
    </w:p>
    <w:p w14:paraId="05CC92AE" w14:textId="77777777" w:rsidR="00FC4C9C" w:rsidRPr="00F91D2F" w:rsidRDefault="00FC4C9C" w:rsidP="00FC4C9C">
      <w:pPr>
        <w:pStyle w:val="Heading1"/>
      </w:pPr>
      <w:bookmarkStart w:id="33" w:name="_Toc21948840"/>
      <w:bookmarkStart w:id="34" w:name="_Toc24978713"/>
      <w:bookmarkStart w:id="35" w:name="_Toc34346438"/>
      <w:bookmarkStart w:id="36" w:name="_Toc34740515"/>
      <w:bookmarkStart w:id="37" w:name="_Toc34747874"/>
      <w:bookmarkStart w:id="38" w:name="_Toc34748250"/>
      <w:bookmarkStart w:id="39" w:name="_Toc34749240"/>
      <w:bookmarkStart w:id="40" w:name="_Toc49689687"/>
      <w:bookmarkStart w:id="41" w:name="_Toc56336771"/>
      <w:bookmarkStart w:id="42" w:name="_Toc67730471"/>
      <w:r w:rsidRPr="00F91D2F">
        <w:t>2</w:t>
      </w:r>
      <w:r w:rsidRPr="00F91D2F">
        <w:tab/>
        <w:t>References</w:t>
      </w:r>
      <w:bookmarkEnd w:id="33"/>
      <w:bookmarkEnd w:id="34"/>
      <w:bookmarkEnd w:id="35"/>
      <w:bookmarkEnd w:id="36"/>
      <w:bookmarkEnd w:id="37"/>
      <w:bookmarkEnd w:id="38"/>
      <w:bookmarkEnd w:id="39"/>
      <w:bookmarkEnd w:id="40"/>
      <w:bookmarkEnd w:id="41"/>
      <w:bookmarkEnd w:id="42"/>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t>[8]</w:t>
      </w:r>
      <w:r w:rsidRPr="00F91D2F">
        <w:tab/>
      </w:r>
      <w:r w:rsidR="003C2CED">
        <w:t>IETF RFC 7</w:t>
      </w:r>
      <w:r w:rsidR="003C2CED" w:rsidRPr="00F91D2F">
        <w:t>540:</w:t>
      </w:r>
      <w:r w:rsidRPr="00F91D2F">
        <w:t xml:space="preserve"> "Hypertext Transfer Protocol Version 2 (HTTP/2)".</w:t>
      </w:r>
    </w:p>
    <w:p w14:paraId="4154959C" w14:textId="77777777" w:rsidR="00FC4C9C" w:rsidRPr="00F91D2F" w:rsidRDefault="00FC4C9C" w:rsidP="00FC4C9C">
      <w:pPr>
        <w:pStyle w:val="EX"/>
        <w:rPr>
          <w:rStyle w:val="Hyperlink"/>
          <w:rFonts w:eastAsia="DengXian"/>
        </w:rPr>
      </w:pPr>
      <w:r w:rsidRPr="00F91D2F">
        <w:rPr>
          <w:snapToGrid w:val="0"/>
        </w:rPr>
        <w:t>[9]</w:t>
      </w:r>
      <w:r w:rsidRPr="00F91D2F">
        <w:rPr>
          <w:snapToGrid w:val="0"/>
        </w:rPr>
        <w:tab/>
      </w:r>
      <w:r w:rsidRPr="00F91D2F">
        <w:t xml:space="preserve">OpenAPI Initiative, "OpenAPI 3.0.0 Specification", </w:t>
      </w:r>
      <w:hyperlink r:id="rId11" w:history="1">
        <w:r w:rsidRPr="00F91D2F">
          <w:rPr>
            <w:rStyle w:val="Hyperlink"/>
            <w:rFonts w:eastAsia="DengXian"/>
          </w:rPr>
          <w:t>https://github.com/OAI/OpenAPI-Specification/blob/master/versions/3.0.0.md</w:t>
        </w:r>
      </w:hyperlink>
    </w:p>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lastRenderedPageBreak/>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77777777" w:rsidR="00815D67" w:rsidRPr="00D5668C" w:rsidRDefault="00815D67" w:rsidP="00FC4C9C">
      <w:pPr>
        <w:pStyle w:val="EX"/>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0BDE86A2" w14:textId="77777777" w:rsidR="00FC4C9C" w:rsidRPr="00F91D2F" w:rsidRDefault="00FC4C9C" w:rsidP="00FC4C9C">
      <w:pPr>
        <w:pStyle w:val="Heading1"/>
      </w:pPr>
      <w:bookmarkStart w:id="43" w:name="_Toc21948841"/>
      <w:bookmarkStart w:id="44" w:name="_Toc24978714"/>
      <w:bookmarkStart w:id="45" w:name="_Toc34346439"/>
      <w:bookmarkStart w:id="46" w:name="_Toc34740516"/>
      <w:bookmarkStart w:id="47" w:name="_Toc34747875"/>
      <w:bookmarkStart w:id="48" w:name="_Toc34748251"/>
      <w:bookmarkStart w:id="49" w:name="_Toc34749241"/>
      <w:bookmarkStart w:id="50" w:name="_Toc49689688"/>
      <w:bookmarkStart w:id="51" w:name="_Toc56336772"/>
      <w:bookmarkStart w:id="52" w:name="_Toc67730472"/>
      <w:r w:rsidRPr="00F91D2F">
        <w:lastRenderedPageBreak/>
        <w:t>3</w:t>
      </w:r>
      <w:r w:rsidRPr="00F91D2F">
        <w:tab/>
        <w:t>Definitions of terms, symbols and abbreviations</w:t>
      </w:r>
      <w:bookmarkEnd w:id="43"/>
      <w:bookmarkEnd w:id="44"/>
      <w:bookmarkEnd w:id="45"/>
      <w:bookmarkEnd w:id="46"/>
      <w:bookmarkEnd w:id="47"/>
      <w:bookmarkEnd w:id="48"/>
      <w:bookmarkEnd w:id="49"/>
      <w:bookmarkEnd w:id="50"/>
      <w:bookmarkEnd w:id="51"/>
      <w:bookmarkEnd w:id="52"/>
    </w:p>
    <w:p w14:paraId="72DFA88D" w14:textId="77777777" w:rsidR="00FC4C9C" w:rsidRPr="00F91D2F" w:rsidRDefault="00FC4C9C" w:rsidP="00FC4C9C">
      <w:pPr>
        <w:pStyle w:val="Heading2"/>
      </w:pPr>
      <w:bookmarkStart w:id="53" w:name="_Toc21948842"/>
      <w:bookmarkStart w:id="54" w:name="_Toc24978715"/>
      <w:bookmarkStart w:id="55" w:name="_Toc34346440"/>
      <w:bookmarkStart w:id="56" w:name="_Toc34740517"/>
      <w:bookmarkStart w:id="57" w:name="_Toc34747876"/>
      <w:bookmarkStart w:id="58" w:name="_Toc34748252"/>
      <w:bookmarkStart w:id="59" w:name="_Toc34749242"/>
      <w:bookmarkStart w:id="60" w:name="_Toc49689689"/>
      <w:bookmarkStart w:id="61" w:name="_Toc56336773"/>
      <w:bookmarkStart w:id="62" w:name="_Toc67730473"/>
      <w:r w:rsidRPr="00F91D2F">
        <w:t>3.1</w:t>
      </w:r>
      <w:r w:rsidRPr="00F91D2F">
        <w:tab/>
        <w:t>Terms</w:t>
      </w:r>
      <w:bookmarkEnd w:id="53"/>
      <w:bookmarkEnd w:id="54"/>
      <w:bookmarkEnd w:id="55"/>
      <w:bookmarkEnd w:id="56"/>
      <w:bookmarkEnd w:id="57"/>
      <w:bookmarkEnd w:id="58"/>
      <w:bookmarkEnd w:id="59"/>
      <w:bookmarkEnd w:id="60"/>
      <w:bookmarkEnd w:id="61"/>
      <w:bookmarkEnd w:id="62"/>
    </w:p>
    <w:p w14:paraId="09520FCE" w14:textId="77777777" w:rsidR="004A2448" w:rsidRDefault="004A2448" w:rsidP="004A2448">
      <w:pPr>
        <w:keepNext/>
      </w:pPr>
      <w:bookmarkStart w:id="63" w:name="_Toc21948843"/>
      <w:bookmarkStart w:id="64"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FC4C9C">
      <w:pPr>
        <w:pStyle w:val="Heading2"/>
      </w:pPr>
      <w:bookmarkStart w:id="65" w:name="_Toc34346441"/>
      <w:bookmarkStart w:id="66" w:name="_Toc34740518"/>
      <w:bookmarkStart w:id="67" w:name="_Toc34747877"/>
      <w:bookmarkStart w:id="68" w:name="_Toc34748253"/>
      <w:bookmarkStart w:id="69" w:name="_Toc34749243"/>
      <w:bookmarkStart w:id="70" w:name="_Toc49689690"/>
      <w:bookmarkStart w:id="71" w:name="_Toc56336774"/>
      <w:bookmarkStart w:id="72" w:name="_Toc67730474"/>
      <w:r w:rsidRPr="00F91D2F">
        <w:t>3.2</w:t>
      </w:r>
      <w:r w:rsidRPr="00F91D2F">
        <w:tab/>
      </w:r>
      <w:bookmarkEnd w:id="63"/>
      <w:bookmarkEnd w:id="64"/>
      <w:bookmarkEnd w:id="65"/>
      <w:bookmarkEnd w:id="66"/>
      <w:bookmarkEnd w:id="67"/>
      <w:bookmarkEnd w:id="68"/>
      <w:r w:rsidR="005877DF">
        <w:t>Symbols</w:t>
      </w:r>
      <w:bookmarkEnd w:id="69"/>
      <w:bookmarkEnd w:id="70"/>
      <w:bookmarkEnd w:id="71"/>
      <w:bookmarkEnd w:id="72"/>
    </w:p>
    <w:p w14:paraId="45DA1992" w14:textId="77777777" w:rsidR="005877DF" w:rsidRPr="005877DF" w:rsidRDefault="005877DF" w:rsidP="005877DF">
      <w:r>
        <w:t>Void</w:t>
      </w:r>
    </w:p>
    <w:p w14:paraId="5B13C756" w14:textId="77777777" w:rsidR="00FC4C9C" w:rsidRPr="00F91D2F" w:rsidRDefault="00FC4C9C" w:rsidP="00FC4C9C">
      <w:pPr>
        <w:pStyle w:val="Heading2"/>
      </w:pPr>
      <w:bookmarkStart w:id="73" w:name="_Toc21948844"/>
      <w:bookmarkStart w:id="74" w:name="_Toc24978717"/>
      <w:bookmarkStart w:id="75" w:name="_Toc34346442"/>
      <w:bookmarkStart w:id="76" w:name="_Toc34740519"/>
      <w:bookmarkStart w:id="77" w:name="_Toc34747878"/>
      <w:bookmarkStart w:id="78" w:name="_Toc34748254"/>
      <w:bookmarkStart w:id="79" w:name="_Toc34749244"/>
      <w:bookmarkStart w:id="80" w:name="_Toc49689691"/>
      <w:bookmarkStart w:id="81" w:name="_Toc56336775"/>
      <w:bookmarkStart w:id="82" w:name="_Toc67730475"/>
      <w:r w:rsidRPr="00F91D2F">
        <w:lastRenderedPageBreak/>
        <w:t>3.3</w:t>
      </w:r>
      <w:r w:rsidRPr="00F91D2F">
        <w:tab/>
        <w:t>Abbreviations</w:t>
      </w:r>
      <w:bookmarkEnd w:id="73"/>
      <w:bookmarkEnd w:id="74"/>
      <w:bookmarkEnd w:id="75"/>
      <w:bookmarkEnd w:id="76"/>
      <w:bookmarkEnd w:id="77"/>
      <w:bookmarkEnd w:id="78"/>
      <w:bookmarkEnd w:id="79"/>
      <w:bookmarkEnd w:id="80"/>
      <w:bookmarkEnd w:id="81"/>
      <w:bookmarkEnd w:id="82"/>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FC4C9C">
      <w:pPr>
        <w:pStyle w:val="Heading1"/>
      </w:pPr>
      <w:bookmarkStart w:id="83" w:name="_Toc21948845"/>
      <w:bookmarkStart w:id="84" w:name="_Toc24978718"/>
      <w:bookmarkStart w:id="85" w:name="_Toc34346443"/>
      <w:bookmarkStart w:id="86" w:name="_Toc34740520"/>
      <w:bookmarkStart w:id="87" w:name="_Toc34747879"/>
      <w:bookmarkStart w:id="88" w:name="_Toc34748255"/>
      <w:bookmarkStart w:id="89" w:name="_Toc34749245"/>
      <w:bookmarkStart w:id="90" w:name="_Toc49689692"/>
      <w:bookmarkStart w:id="91" w:name="_Toc56336776"/>
      <w:bookmarkStart w:id="92" w:name="_Toc67730476"/>
      <w:r w:rsidRPr="00F91D2F">
        <w:t>4</w:t>
      </w:r>
      <w:r w:rsidRPr="00F91D2F">
        <w:tab/>
        <w:t>Overview</w:t>
      </w:r>
      <w:bookmarkEnd w:id="83"/>
      <w:bookmarkEnd w:id="84"/>
      <w:bookmarkEnd w:id="85"/>
      <w:bookmarkEnd w:id="86"/>
      <w:bookmarkEnd w:id="87"/>
      <w:bookmarkEnd w:id="88"/>
      <w:bookmarkEnd w:id="89"/>
      <w:bookmarkEnd w:id="90"/>
      <w:bookmarkEnd w:id="91"/>
      <w:bookmarkEnd w:id="92"/>
    </w:p>
    <w:p w14:paraId="11864C0F" w14:textId="77777777" w:rsidR="00FC4C9C" w:rsidRPr="00F91D2F" w:rsidRDefault="00FC4C9C" w:rsidP="00FC4C9C">
      <w:pPr>
        <w:pStyle w:val="Heading2"/>
      </w:pPr>
      <w:bookmarkStart w:id="93" w:name="_Toc21948846"/>
      <w:bookmarkStart w:id="94" w:name="_Toc24978719"/>
      <w:bookmarkStart w:id="95" w:name="_Toc34346444"/>
      <w:bookmarkStart w:id="96" w:name="_Toc34740521"/>
      <w:bookmarkStart w:id="97" w:name="_Toc34747880"/>
      <w:bookmarkStart w:id="98" w:name="_Toc34748256"/>
      <w:bookmarkStart w:id="99" w:name="_Toc34749246"/>
      <w:bookmarkStart w:id="100" w:name="_Toc49689693"/>
      <w:bookmarkStart w:id="101" w:name="_Toc56336777"/>
      <w:bookmarkStart w:id="102" w:name="_Toc67730477"/>
      <w:r w:rsidRPr="00F91D2F">
        <w:t>4.1</w:t>
      </w:r>
      <w:r w:rsidRPr="00F91D2F">
        <w:tab/>
        <w:t>Introduction</w:t>
      </w:r>
      <w:bookmarkEnd w:id="93"/>
      <w:bookmarkEnd w:id="94"/>
      <w:bookmarkEnd w:id="95"/>
      <w:bookmarkEnd w:id="96"/>
      <w:bookmarkEnd w:id="97"/>
      <w:bookmarkEnd w:id="98"/>
      <w:bookmarkEnd w:id="99"/>
      <w:bookmarkEnd w:id="100"/>
      <w:bookmarkEnd w:id="101"/>
      <w:bookmarkEnd w:id="102"/>
    </w:p>
    <w:p w14:paraId="68208A5A" w14:textId="77777777" w:rsidR="00FC4C9C" w:rsidRPr="00F91D2F" w:rsidRDefault="00FC4C9C" w:rsidP="00FC4C9C">
      <w:r w:rsidRPr="00F91D2F">
        <w:t xml:space="preserve">Within the 5GC, the HSS offers services to the S-CSCF, I-CSCF and IMS-AS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77777777" w:rsidR="00FC4C9C" w:rsidRPr="00F91D2F" w:rsidRDefault="00FC4C9C" w:rsidP="00FC4C9C">
      <w:pPr>
        <w:pStyle w:val="TH"/>
        <w:rPr>
          <w:lang w:eastAsia="zh-CN"/>
        </w:rPr>
      </w:pPr>
      <w:r w:rsidRPr="00F91D2F">
        <w:object w:dxaOrig="6517" w:dyaOrig="4944" w14:anchorId="106E389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2.5pt;height:246.5pt;mso-position-horizontal:absolute" o:ole="">
            <v:imagedata r:id="rId12" o:title=""/>
          </v:shape>
          <o:OLEObject Type="Embed" ProgID="Visio.Drawing.11" ShapeID="_x0000_i1025" DrawAspect="Content" ObjectID="_1678343509" r:id="rId13"/>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FC4C9C">
      <w:pPr>
        <w:pStyle w:val="Heading1"/>
      </w:pPr>
      <w:bookmarkStart w:id="103" w:name="_Toc21948847"/>
      <w:bookmarkStart w:id="104" w:name="_Toc24978720"/>
      <w:bookmarkStart w:id="105" w:name="_Toc34346445"/>
      <w:bookmarkStart w:id="106" w:name="_Toc34740522"/>
      <w:bookmarkStart w:id="107" w:name="_Toc34747881"/>
      <w:bookmarkStart w:id="108" w:name="_Toc34748257"/>
      <w:bookmarkStart w:id="109" w:name="_Toc34749247"/>
      <w:bookmarkStart w:id="110" w:name="_Toc49689694"/>
      <w:bookmarkStart w:id="111" w:name="_Toc56336778"/>
      <w:bookmarkStart w:id="112" w:name="_Toc67730478"/>
      <w:r w:rsidRPr="00F91D2F">
        <w:t>5</w:t>
      </w:r>
      <w:r w:rsidRPr="00F91D2F">
        <w:tab/>
        <w:t>Services offered by the HSS</w:t>
      </w:r>
      <w:bookmarkEnd w:id="103"/>
      <w:bookmarkEnd w:id="104"/>
      <w:bookmarkEnd w:id="105"/>
      <w:bookmarkEnd w:id="106"/>
      <w:bookmarkEnd w:id="107"/>
      <w:bookmarkEnd w:id="108"/>
      <w:bookmarkEnd w:id="109"/>
      <w:bookmarkEnd w:id="110"/>
      <w:bookmarkEnd w:id="111"/>
      <w:bookmarkEnd w:id="112"/>
    </w:p>
    <w:p w14:paraId="3E2E6146" w14:textId="77777777" w:rsidR="00FC4C9C" w:rsidRPr="00F91D2F" w:rsidRDefault="00FC4C9C" w:rsidP="00FC4C9C">
      <w:pPr>
        <w:pStyle w:val="Heading2"/>
      </w:pPr>
      <w:bookmarkStart w:id="113" w:name="_Toc21948848"/>
      <w:bookmarkStart w:id="114" w:name="_Toc24978721"/>
      <w:bookmarkStart w:id="115" w:name="_Toc34346446"/>
      <w:bookmarkStart w:id="116" w:name="_Toc34740523"/>
      <w:bookmarkStart w:id="117" w:name="_Toc34747882"/>
      <w:bookmarkStart w:id="118" w:name="_Toc34748258"/>
      <w:bookmarkStart w:id="119" w:name="_Toc34749248"/>
      <w:bookmarkStart w:id="120" w:name="_Toc49689695"/>
      <w:bookmarkStart w:id="121" w:name="_Toc56336779"/>
      <w:bookmarkStart w:id="122" w:name="_Toc67730479"/>
      <w:r w:rsidRPr="00F91D2F">
        <w:t>5.1</w:t>
      </w:r>
      <w:r w:rsidRPr="00F91D2F">
        <w:tab/>
        <w:t>Introduction</w:t>
      </w:r>
      <w:bookmarkEnd w:id="113"/>
      <w:bookmarkEnd w:id="114"/>
      <w:bookmarkEnd w:id="115"/>
      <w:bookmarkEnd w:id="116"/>
      <w:bookmarkEnd w:id="117"/>
      <w:bookmarkEnd w:id="118"/>
      <w:bookmarkEnd w:id="119"/>
      <w:bookmarkEnd w:id="120"/>
      <w:bookmarkEnd w:id="121"/>
      <w:bookmarkEnd w:id="122"/>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77777777" w:rsidR="00FC4C9C" w:rsidRPr="00F91D2F" w:rsidRDefault="00FC4C9C" w:rsidP="00FC4C9C">
      <w:pPr>
        <w:pStyle w:val="B1"/>
      </w:pPr>
      <w:r w:rsidRPr="00F91D2F">
        <w:t>-</w:t>
      </w:r>
      <w:r w:rsidRPr="00F91D2F">
        <w:tab/>
        <w:t>Nhss_imsUEAuthentication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0"/>
        <w:gridCol w:w="855"/>
        <w:gridCol w:w="2340"/>
        <w:gridCol w:w="2970"/>
        <w:gridCol w:w="1170"/>
        <w:gridCol w:w="874"/>
      </w:tblGrid>
      <w:tr w:rsidR="00EF235D" w:rsidRPr="00E346FC" w14:paraId="331326E5" w14:textId="77777777" w:rsidTr="00EF235D">
        <w:trPr>
          <w:trHeight w:val="382"/>
        </w:trPr>
        <w:tc>
          <w:tcPr>
            <w:tcW w:w="2380" w:type="dxa"/>
            <w:shd w:val="clear" w:color="auto" w:fill="auto"/>
          </w:tcPr>
          <w:p w14:paraId="31F7FAB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Service Name</w:t>
            </w:r>
          </w:p>
        </w:tc>
        <w:tc>
          <w:tcPr>
            <w:tcW w:w="855" w:type="dxa"/>
            <w:shd w:val="clear" w:color="auto" w:fill="auto"/>
          </w:tcPr>
          <w:p w14:paraId="1158F407"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Clause</w:t>
            </w:r>
          </w:p>
        </w:tc>
        <w:tc>
          <w:tcPr>
            <w:tcW w:w="2340" w:type="dxa"/>
            <w:shd w:val="clear" w:color="auto" w:fill="auto"/>
          </w:tcPr>
          <w:p w14:paraId="1C966BF7"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Description</w:t>
            </w:r>
          </w:p>
        </w:tc>
        <w:tc>
          <w:tcPr>
            <w:tcW w:w="2970" w:type="dxa"/>
            <w:shd w:val="clear" w:color="auto" w:fill="auto"/>
          </w:tcPr>
          <w:p w14:paraId="51B897C7"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OpenAPI Specification File</w:t>
            </w:r>
          </w:p>
        </w:tc>
        <w:tc>
          <w:tcPr>
            <w:tcW w:w="1170" w:type="dxa"/>
            <w:shd w:val="clear" w:color="auto" w:fill="auto"/>
          </w:tcPr>
          <w:p w14:paraId="31A39E36"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EF235D">
        <w:trPr>
          <w:trHeight w:val="578"/>
        </w:trPr>
        <w:tc>
          <w:tcPr>
            <w:tcW w:w="2380" w:type="dxa"/>
            <w:shd w:val="clear" w:color="auto" w:fill="auto"/>
          </w:tcPr>
          <w:p w14:paraId="00C7EDCC" w14:textId="77777777" w:rsidR="00C329C6" w:rsidRPr="00EF235D" w:rsidRDefault="00C329C6" w:rsidP="00211D99">
            <w:pPr>
              <w:rPr>
                <w:rFonts w:ascii="Arial" w:hAnsi="Arial" w:cs="Arial"/>
                <w:sz w:val="18"/>
                <w:szCs w:val="18"/>
              </w:rPr>
            </w:pPr>
            <w:r w:rsidRPr="00EF235D">
              <w:rPr>
                <w:rFonts w:ascii="Arial" w:hAnsi="Arial" w:cs="Arial"/>
                <w:sz w:val="18"/>
                <w:szCs w:val="18"/>
              </w:rPr>
              <w:t>Nhss_imsUEContextManagement</w:t>
            </w:r>
          </w:p>
        </w:tc>
        <w:tc>
          <w:tcPr>
            <w:tcW w:w="855" w:type="dxa"/>
            <w:shd w:val="clear" w:color="auto" w:fill="auto"/>
          </w:tcPr>
          <w:p w14:paraId="10FA4CFB" w14:textId="77777777" w:rsidR="00C329C6" w:rsidRPr="00EF235D" w:rsidRDefault="00C329C6" w:rsidP="00211D99">
            <w:pPr>
              <w:rPr>
                <w:rFonts w:ascii="Arial" w:hAnsi="Arial" w:cs="Arial"/>
                <w:sz w:val="18"/>
                <w:szCs w:val="18"/>
              </w:rPr>
            </w:pPr>
            <w:r w:rsidRPr="00EF235D">
              <w:rPr>
                <w:rFonts w:ascii="Arial" w:hAnsi="Arial" w:cs="Arial"/>
                <w:sz w:val="18"/>
                <w:szCs w:val="18"/>
              </w:rPr>
              <w:t>6.1</w:t>
            </w:r>
          </w:p>
        </w:tc>
        <w:tc>
          <w:tcPr>
            <w:tcW w:w="2340" w:type="dxa"/>
            <w:shd w:val="clear" w:color="auto" w:fill="auto"/>
          </w:tcPr>
          <w:p w14:paraId="6D67F08E" w14:textId="77777777" w:rsidR="00C329C6" w:rsidRPr="00EF235D" w:rsidRDefault="00C329C6" w:rsidP="00211D99">
            <w:pPr>
              <w:rPr>
                <w:rFonts w:ascii="Arial" w:hAnsi="Arial" w:cs="Arial"/>
                <w:sz w:val="18"/>
                <w:szCs w:val="18"/>
              </w:rPr>
            </w:pPr>
            <w:r w:rsidRPr="00EF235D">
              <w:rPr>
                <w:rFonts w:ascii="Arial" w:hAnsi="Arial" w:cs="Arial"/>
                <w:sz w:val="18"/>
                <w:szCs w:val="18"/>
              </w:rPr>
              <w:t>Nhss UE Context Management Service for IMS</w:t>
            </w:r>
          </w:p>
        </w:tc>
        <w:tc>
          <w:tcPr>
            <w:tcW w:w="2970" w:type="dxa"/>
            <w:shd w:val="clear" w:color="auto" w:fill="auto"/>
          </w:tcPr>
          <w:p w14:paraId="478465D8" w14:textId="77777777" w:rsidR="00C329C6" w:rsidRPr="00EF235D" w:rsidRDefault="00C329C6" w:rsidP="00211D99">
            <w:pPr>
              <w:rPr>
                <w:rFonts w:ascii="Arial" w:hAnsi="Arial" w:cs="Arial"/>
                <w:sz w:val="18"/>
                <w:szCs w:val="18"/>
              </w:rPr>
            </w:pPr>
            <w:r w:rsidRPr="00EF235D">
              <w:rPr>
                <w:rFonts w:ascii="Arial" w:hAnsi="Arial" w:cs="Arial"/>
                <w:sz w:val="18"/>
                <w:szCs w:val="18"/>
              </w:rPr>
              <w:t>TS29562_Nhss_imsUECM.yaml</w:t>
            </w:r>
          </w:p>
        </w:tc>
        <w:tc>
          <w:tcPr>
            <w:tcW w:w="1170" w:type="dxa"/>
            <w:shd w:val="clear" w:color="auto" w:fill="auto"/>
          </w:tcPr>
          <w:p w14:paraId="3D43E111" w14:textId="77777777" w:rsidR="00C329C6" w:rsidRPr="00EF235D" w:rsidRDefault="00C329C6" w:rsidP="00211D99">
            <w:pPr>
              <w:rPr>
                <w:rFonts w:ascii="Arial" w:hAnsi="Arial" w:cs="Arial"/>
                <w:sz w:val="18"/>
                <w:szCs w:val="18"/>
              </w:rPr>
            </w:pPr>
            <w:r w:rsidRPr="00EF235D">
              <w:rPr>
                <w:rFonts w:ascii="Arial" w:hAnsi="Arial" w:cs="Arial"/>
                <w:sz w:val="18"/>
                <w:szCs w:val="18"/>
              </w:rPr>
              <w:t>nhss-ims-uecm</w:t>
            </w:r>
          </w:p>
        </w:tc>
        <w:tc>
          <w:tcPr>
            <w:tcW w:w="874" w:type="dxa"/>
            <w:shd w:val="clear" w:color="auto" w:fill="auto"/>
          </w:tcPr>
          <w:p w14:paraId="701E1B98" w14:textId="77777777" w:rsidR="00C329C6" w:rsidRPr="00EF235D" w:rsidRDefault="00C329C6" w:rsidP="00211D99">
            <w:pPr>
              <w:rPr>
                <w:rFonts w:ascii="Arial" w:hAnsi="Arial" w:cs="Arial"/>
                <w:sz w:val="18"/>
                <w:szCs w:val="18"/>
              </w:rPr>
            </w:pPr>
            <w:r w:rsidRPr="00EF235D">
              <w:rPr>
                <w:rFonts w:ascii="Arial" w:hAnsi="Arial" w:cs="Arial"/>
                <w:sz w:val="18"/>
                <w:szCs w:val="18"/>
              </w:rPr>
              <w:t>A.2</w:t>
            </w:r>
          </w:p>
        </w:tc>
      </w:tr>
      <w:tr w:rsidR="00EF235D" w:rsidRPr="00F018FB" w14:paraId="16160C1D" w14:textId="77777777" w:rsidTr="00EF235D">
        <w:trPr>
          <w:trHeight w:val="589"/>
        </w:trPr>
        <w:tc>
          <w:tcPr>
            <w:tcW w:w="2380" w:type="dxa"/>
            <w:shd w:val="clear" w:color="auto" w:fill="auto"/>
          </w:tcPr>
          <w:p w14:paraId="2C190BEA" w14:textId="77777777" w:rsidR="00C329C6" w:rsidRPr="00EF235D" w:rsidRDefault="00C329C6" w:rsidP="00211D99">
            <w:pPr>
              <w:rPr>
                <w:rFonts w:ascii="Arial" w:hAnsi="Arial" w:cs="Arial"/>
                <w:sz w:val="18"/>
                <w:szCs w:val="18"/>
              </w:rPr>
            </w:pPr>
            <w:r w:rsidRPr="00EF235D">
              <w:rPr>
                <w:rFonts w:ascii="Arial" w:hAnsi="Arial" w:cs="Arial"/>
                <w:sz w:val="18"/>
                <w:szCs w:val="18"/>
              </w:rPr>
              <w:t>Nhss_imsSubscriberDataManagement</w:t>
            </w:r>
          </w:p>
        </w:tc>
        <w:tc>
          <w:tcPr>
            <w:tcW w:w="855" w:type="dxa"/>
            <w:shd w:val="clear" w:color="auto" w:fill="auto"/>
          </w:tcPr>
          <w:p w14:paraId="57EAE679" w14:textId="77777777" w:rsidR="00C329C6" w:rsidRPr="00EF235D" w:rsidRDefault="00C329C6" w:rsidP="00211D99">
            <w:pPr>
              <w:rPr>
                <w:rFonts w:ascii="Arial" w:hAnsi="Arial" w:cs="Arial"/>
                <w:sz w:val="18"/>
                <w:szCs w:val="18"/>
              </w:rPr>
            </w:pPr>
            <w:r w:rsidRPr="00EF235D">
              <w:rPr>
                <w:rFonts w:ascii="Arial" w:hAnsi="Arial" w:cs="Arial"/>
                <w:sz w:val="18"/>
                <w:szCs w:val="18"/>
              </w:rPr>
              <w:t>6.2</w:t>
            </w:r>
          </w:p>
        </w:tc>
        <w:tc>
          <w:tcPr>
            <w:tcW w:w="2340" w:type="dxa"/>
            <w:shd w:val="clear" w:color="auto" w:fill="auto"/>
          </w:tcPr>
          <w:p w14:paraId="6998A152" w14:textId="77777777" w:rsidR="00C329C6" w:rsidRPr="00EF235D" w:rsidRDefault="00C329C6" w:rsidP="00211D99">
            <w:pPr>
              <w:rPr>
                <w:rFonts w:ascii="Arial" w:hAnsi="Arial" w:cs="Arial"/>
                <w:sz w:val="18"/>
                <w:szCs w:val="18"/>
              </w:rPr>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211D99">
            <w:pPr>
              <w:rPr>
                <w:rFonts w:ascii="Arial" w:hAnsi="Arial" w:cs="Arial"/>
                <w:sz w:val="18"/>
                <w:szCs w:val="18"/>
              </w:rPr>
            </w:pPr>
            <w:r w:rsidRPr="00EF235D">
              <w:rPr>
                <w:rFonts w:ascii="Arial" w:hAnsi="Arial" w:cs="Arial"/>
                <w:sz w:val="18"/>
                <w:szCs w:val="18"/>
              </w:rPr>
              <w:t>TS29562_Nhss_imsSDM.yaml</w:t>
            </w:r>
          </w:p>
        </w:tc>
        <w:tc>
          <w:tcPr>
            <w:tcW w:w="1170" w:type="dxa"/>
            <w:shd w:val="clear" w:color="auto" w:fill="auto"/>
          </w:tcPr>
          <w:p w14:paraId="69E63BB6" w14:textId="77777777" w:rsidR="00C329C6" w:rsidRPr="00EF235D" w:rsidRDefault="00C329C6" w:rsidP="00211D99">
            <w:pPr>
              <w:rPr>
                <w:rFonts w:ascii="Arial" w:hAnsi="Arial" w:cs="Arial"/>
                <w:sz w:val="18"/>
                <w:szCs w:val="18"/>
              </w:rPr>
            </w:pPr>
            <w:r w:rsidRPr="00EF235D">
              <w:rPr>
                <w:rFonts w:ascii="Arial" w:hAnsi="Arial" w:cs="Arial"/>
                <w:sz w:val="18"/>
                <w:szCs w:val="18"/>
              </w:rPr>
              <w:t>nhss-ims-sdm</w:t>
            </w:r>
          </w:p>
        </w:tc>
        <w:tc>
          <w:tcPr>
            <w:tcW w:w="874" w:type="dxa"/>
            <w:shd w:val="clear" w:color="auto" w:fill="auto"/>
          </w:tcPr>
          <w:p w14:paraId="408DAC41" w14:textId="77777777" w:rsidR="00C329C6" w:rsidRPr="00EF235D" w:rsidRDefault="00C329C6" w:rsidP="00211D99">
            <w:pPr>
              <w:rPr>
                <w:rFonts w:ascii="Arial" w:hAnsi="Arial" w:cs="Arial"/>
                <w:sz w:val="18"/>
                <w:szCs w:val="18"/>
              </w:rPr>
            </w:pPr>
            <w:r w:rsidRPr="00EF235D">
              <w:rPr>
                <w:rFonts w:ascii="Arial" w:hAnsi="Arial" w:cs="Arial"/>
                <w:sz w:val="18"/>
                <w:szCs w:val="18"/>
              </w:rPr>
              <w:t>A.3</w:t>
            </w:r>
          </w:p>
        </w:tc>
      </w:tr>
      <w:tr w:rsidR="00EF235D" w:rsidRPr="00F018FB" w14:paraId="0BC05F89" w14:textId="77777777" w:rsidTr="00EF235D">
        <w:trPr>
          <w:trHeight w:val="578"/>
        </w:trPr>
        <w:tc>
          <w:tcPr>
            <w:tcW w:w="2380" w:type="dxa"/>
            <w:shd w:val="clear" w:color="auto" w:fill="auto"/>
          </w:tcPr>
          <w:p w14:paraId="66DB677C" w14:textId="77777777" w:rsidR="00C329C6" w:rsidRPr="00EF235D" w:rsidRDefault="00C329C6" w:rsidP="00211D99">
            <w:pPr>
              <w:rPr>
                <w:rFonts w:ascii="Arial" w:hAnsi="Arial" w:cs="Arial"/>
                <w:sz w:val="18"/>
                <w:szCs w:val="18"/>
              </w:rPr>
            </w:pPr>
            <w:r w:rsidRPr="00EF235D">
              <w:rPr>
                <w:rFonts w:ascii="Arial" w:hAnsi="Arial" w:cs="Arial"/>
                <w:sz w:val="18"/>
                <w:szCs w:val="18"/>
              </w:rPr>
              <w:t>Nhss_imsUEAuthentication</w:t>
            </w:r>
          </w:p>
        </w:tc>
        <w:tc>
          <w:tcPr>
            <w:tcW w:w="855" w:type="dxa"/>
            <w:shd w:val="clear" w:color="auto" w:fill="auto"/>
          </w:tcPr>
          <w:p w14:paraId="0A1DEDAC" w14:textId="77777777" w:rsidR="00C329C6" w:rsidRPr="00EF235D" w:rsidRDefault="00C329C6" w:rsidP="00211D99">
            <w:pPr>
              <w:rPr>
                <w:rFonts w:ascii="Arial" w:hAnsi="Arial" w:cs="Arial"/>
                <w:sz w:val="18"/>
                <w:szCs w:val="18"/>
              </w:rPr>
            </w:pPr>
            <w:r w:rsidRPr="00EF235D">
              <w:rPr>
                <w:rFonts w:ascii="Arial" w:hAnsi="Arial" w:cs="Arial"/>
                <w:sz w:val="18"/>
                <w:szCs w:val="18"/>
              </w:rPr>
              <w:t>6.3</w:t>
            </w:r>
          </w:p>
        </w:tc>
        <w:tc>
          <w:tcPr>
            <w:tcW w:w="2340" w:type="dxa"/>
            <w:shd w:val="clear" w:color="auto" w:fill="auto"/>
          </w:tcPr>
          <w:p w14:paraId="393388FF" w14:textId="77777777" w:rsidR="00C329C6" w:rsidRPr="00EF235D" w:rsidRDefault="00C329C6" w:rsidP="00211D99">
            <w:pPr>
              <w:rPr>
                <w:rFonts w:ascii="Arial" w:hAnsi="Arial" w:cs="Arial"/>
                <w:sz w:val="18"/>
                <w:szCs w:val="18"/>
              </w:rPr>
            </w:pPr>
            <w:r w:rsidRPr="00EF235D">
              <w:rPr>
                <w:rFonts w:ascii="Arial" w:hAnsi="Arial" w:cs="Arial"/>
                <w:sz w:val="18"/>
                <w:szCs w:val="18"/>
              </w:rPr>
              <w:t>Nhss UE Authentication Service for IMS</w:t>
            </w:r>
          </w:p>
        </w:tc>
        <w:tc>
          <w:tcPr>
            <w:tcW w:w="2970" w:type="dxa"/>
            <w:shd w:val="clear" w:color="auto" w:fill="auto"/>
          </w:tcPr>
          <w:p w14:paraId="091B6A3E" w14:textId="77777777" w:rsidR="00C329C6" w:rsidRPr="00EF235D" w:rsidRDefault="00C329C6" w:rsidP="00211D99">
            <w:pPr>
              <w:rPr>
                <w:rFonts w:ascii="Arial" w:hAnsi="Arial" w:cs="Arial"/>
                <w:sz w:val="18"/>
                <w:szCs w:val="18"/>
              </w:rPr>
            </w:pPr>
            <w:r w:rsidRPr="00EF235D">
              <w:rPr>
                <w:rFonts w:ascii="Arial" w:hAnsi="Arial" w:cs="Arial"/>
                <w:sz w:val="18"/>
                <w:szCs w:val="18"/>
              </w:rPr>
              <w:t>TS29562_Nhss_imsUEAU.yaml</w:t>
            </w:r>
          </w:p>
        </w:tc>
        <w:tc>
          <w:tcPr>
            <w:tcW w:w="1170" w:type="dxa"/>
            <w:shd w:val="clear" w:color="auto" w:fill="auto"/>
          </w:tcPr>
          <w:p w14:paraId="7BC78A90" w14:textId="77777777" w:rsidR="00C329C6" w:rsidRPr="00EF235D" w:rsidRDefault="00C329C6" w:rsidP="00211D99">
            <w:pPr>
              <w:rPr>
                <w:rFonts w:ascii="Arial" w:hAnsi="Arial" w:cs="Arial"/>
                <w:sz w:val="18"/>
                <w:szCs w:val="18"/>
              </w:rPr>
            </w:pPr>
            <w:r w:rsidRPr="00EF235D">
              <w:rPr>
                <w:rFonts w:ascii="Arial" w:hAnsi="Arial" w:cs="Arial"/>
                <w:sz w:val="18"/>
                <w:szCs w:val="18"/>
              </w:rPr>
              <w:t>nhss-ims-ueau</w:t>
            </w:r>
          </w:p>
        </w:tc>
        <w:tc>
          <w:tcPr>
            <w:tcW w:w="874" w:type="dxa"/>
            <w:shd w:val="clear" w:color="auto" w:fill="auto"/>
          </w:tcPr>
          <w:p w14:paraId="311B9F70" w14:textId="77777777" w:rsidR="00C329C6" w:rsidRPr="00EF235D" w:rsidRDefault="00C329C6" w:rsidP="00211D99">
            <w:pPr>
              <w:rPr>
                <w:rFonts w:ascii="Arial" w:hAnsi="Arial" w:cs="Arial"/>
                <w:sz w:val="18"/>
                <w:szCs w:val="18"/>
              </w:rPr>
            </w:pPr>
            <w:r w:rsidRPr="00EF235D">
              <w:rPr>
                <w:rFonts w:ascii="Arial" w:hAnsi="Arial" w:cs="Arial"/>
                <w:sz w:val="18"/>
                <w:szCs w:val="18"/>
              </w:rPr>
              <w:t>A.4</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w:t>
      </w:r>
      <w:r w:rsidRPr="00F91D2F">
        <w:lastRenderedPageBreak/>
        <w:t xml:space="preserve">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FC4C9C">
      <w:pPr>
        <w:pStyle w:val="Heading2"/>
      </w:pPr>
      <w:bookmarkStart w:id="123" w:name="_Toc21948849"/>
      <w:bookmarkStart w:id="124" w:name="_Toc24978722"/>
      <w:bookmarkStart w:id="125" w:name="_Toc34346447"/>
      <w:bookmarkStart w:id="126" w:name="_Toc34740524"/>
      <w:bookmarkStart w:id="127" w:name="_Toc34747883"/>
      <w:bookmarkStart w:id="128" w:name="_Toc34748259"/>
      <w:bookmarkStart w:id="129" w:name="_Toc34749249"/>
      <w:bookmarkStart w:id="130" w:name="_Toc49689696"/>
      <w:bookmarkStart w:id="131" w:name="_Toc56336780"/>
      <w:bookmarkStart w:id="132" w:name="_Toc67730480"/>
      <w:r w:rsidRPr="00F91D2F">
        <w:t>5.2</w:t>
      </w:r>
      <w:r w:rsidRPr="00F91D2F">
        <w:tab/>
        <w:t>Nhss_imsUEContextManagement Service</w:t>
      </w:r>
      <w:bookmarkEnd w:id="123"/>
      <w:bookmarkEnd w:id="124"/>
      <w:bookmarkEnd w:id="125"/>
      <w:bookmarkEnd w:id="126"/>
      <w:bookmarkEnd w:id="127"/>
      <w:bookmarkEnd w:id="128"/>
      <w:bookmarkEnd w:id="129"/>
      <w:bookmarkEnd w:id="130"/>
      <w:bookmarkEnd w:id="131"/>
      <w:bookmarkEnd w:id="132"/>
    </w:p>
    <w:p w14:paraId="201C985D" w14:textId="77777777" w:rsidR="00FC4C9C" w:rsidRPr="00F91D2F" w:rsidRDefault="00FC4C9C" w:rsidP="00FC4C9C">
      <w:pPr>
        <w:pStyle w:val="Heading3"/>
      </w:pPr>
      <w:bookmarkStart w:id="133" w:name="_Toc21948850"/>
      <w:bookmarkStart w:id="134" w:name="_Toc24978723"/>
      <w:bookmarkStart w:id="135" w:name="_Toc34346448"/>
      <w:bookmarkStart w:id="136" w:name="_Toc34740525"/>
      <w:bookmarkStart w:id="137" w:name="_Toc34747884"/>
      <w:bookmarkStart w:id="138" w:name="_Toc34748260"/>
      <w:bookmarkStart w:id="139" w:name="_Toc34749250"/>
      <w:bookmarkStart w:id="140" w:name="_Toc49689697"/>
      <w:bookmarkStart w:id="141" w:name="_Toc56336781"/>
      <w:bookmarkStart w:id="142" w:name="_Toc67730481"/>
      <w:r w:rsidRPr="00F91D2F">
        <w:t>5.2.1</w:t>
      </w:r>
      <w:r w:rsidRPr="00F91D2F">
        <w:tab/>
        <w:t>Service Description</w:t>
      </w:r>
      <w:bookmarkEnd w:id="133"/>
      <w:bookmarkEnd w:id="134"/>
      <w:bookmarkEnd w:id="135"/>
      <w:bookmarkEnd w:id="136"/>
      <w:bookmarkEnd w:id="137"/>
      <w:bookmarkEnd w:id="138"/>
      <w:bookmarkEnd w:id="139"/>
      <w:bookmarkEnd w:id="140"/>
      <w:bookmarkEnd w:id="141"/>
      <w:bookmarkEnd w:id="142"/>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FC4C9C">
      <w:pPr>
        <w:pStyle w:val="Heading3"/>
      </w:pPr>
      <w:bookmarkStart w:id="143" w:name="_Toc21948851"/>
      <w:bookmarkStart w:id="144" w:name="_Toc24978724"/>
      <w:bookmarkStart w:id="145" w:name="_Toc34346449"/>
      <w:bookmarkStart w:id="146" w:name="_Toc34740526"/>
      <w:bookmarkStart w:id="147" w:name="_Toc34747885"/>
      <w:bookmarkStart w:id="148" w:name="_Toc34748261"/>
      <w:bookmarkStart w:id="149" w:name="_Toc34749251"/>
      <w:bookmarkStart w:id="150" w:name="_Toc49689698"/>
      <w:bookmarkStart w:id="151" w:name="_Toc56336782"/>
      <w:bookmarkStart w:id="152" w:name="_Toc67730482"/>
      <w:r w:rsidRPr="00F91D2F">
        <w:t>5.2.2</w:t>
      </w:r>
      <w:r w:rsidRPr="00F91D2F">
        <w:tab/>
        <w:t>Service Operations</w:t>
      </w:r>
      <w:bookmarkEnd w:id="143"/>
      <w:bookmarkEnd w:id="144"/>
      <w:bookmarkEnd w:id="145"/>
      <w:bookmarkEnd w:id="146"/>
      <w:bookmarkEnd w:id="147"/>
      <w:bookmarkEnd w:id="148"/>
      <w:bookmarkEnd w:id="149"/>
      <w:bookmarkEnd w:id="150"/>
      <w:bookmarkEnd w:id="151"/>
      <w:bookmarkEnd w:id="152"/>
    </w:p>
    <w:p w14:paraId="7801F967" w14:textId="77777777" w:rsidR="00FC4C9C" w:rsidRPr="00F91D2F" w:rsidRDefault="00FC4C9C" w:rsidP="00FC4C9C">
      <w:pPr>
        <w:pStyle w:val="Heading4"/>
      </w:pPr>
      <w:bookmarkStart w:id="153" w:name="_Toc21948852"/>
      <w:bookmarkStart w:id="154" w:name="_Toc24978725"/>
      <w:bookmarkStart w:id="155" w:name="_Toc34346450"/>
      <w:bookmarkStart w:id="156" w:name="_Toc34740527"/>
      <w:bookmarkStart w:id="157" w:name="_Toc34747886"/>
      <w:bookmarkStart w:id="158" w:name="_Toc34748262"/>
      <w:bookmarkStart w:id="159" w:name="_Toc34749252"/>
      <w:bookmarkStart w:id="160" w:name="_Toc49689699"/>
      <w:bookmarkStart w:id="161" w:name="_Toc56336783"/>
      <w:bookmarkStart w:id="162" w:name="_Toc67730483"/>
      <w:r w:rsidRPr="00F91D2F">
        <w:t>5.2.2.1</w:t>
      </w:r>
      <w:r w:rsidRPr="00F91D2F">
        <w:tab/>
        <w:t>Introduction</w:t>
      </w:r>
      <w:bookmarkEnd w:id="153"/>
      <w:bookmarkEnd w:id="154"/>
      <w:bookmarkEnd w:id="155"/>
      <w:bookmarkEnd w:id="156"/>
      <w:bookmarkEnd w:id="157"/>
      <w:bookmarkEnd w:id="158"/>
      <w:bookmarkEnd w:id="159"/>
      <w:bookmarkEnd w:id="160"/>
      <w:bookmarkEnd w:id="161"/>
      <w:bookmarkEnd w:id="162"/>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59039747" w14:textId="77777777" w:rsidR="00FC4C9C" w:rsidRPr="00F91D2F" w:rsidRDefault="00FC4C9C" w:rsidP="00FC4C9C">
      <w:pPr>
        <w:pStyle w:val="Heading4"/>
      </w:pPr>
      <w:bookmarkStart w:id="163" w:name="_Toc21948853"/>
      <w:bookmarkStart w:id="164" w:name="_Toc24978726"/>
      <w:bookmarkStart w:id="165" w:name="_Toc34346451"/>
      <w:bookmarkStart w:id="166" w:name="_Toc34740528"/>
      <w:bookmarkStart w:id="167" w:name="_Toc34747887"/>
      <w:bookmarkStart w:id="168" w:name="_Toc34748263"/>
      <w:bookmarkStart w:id="169" w:name="_Toc34749253"/>
      <w:bookmarkStart w:id="170" w:name="_Toc49689700"/>
      <w:bookmarkStart w:id="171" w:name="_Toc56336784"/>
      <w:bookmarkStart w:id="172" w:name="_Toc67730484"/>
      <w:r w:rsidRPr="00F91D2F">
        <w:t>5.2.2.2</w:t>
      </w:r>
      <w:r w:rsidRPr="00F91D2F">
        <w:tab/>
        <w:t>Registration</w:t>
      </w:r>
      <w:bookmarkEnd w:id="163"/>
      <w:bookmarkEnd w:id="164"/>
      <w:bookmarkEnd w:id="165"/>
      <w:bookmarkEnd w:id="166"/>
      <w:bookmarkEnd w:id="167"/>
      <w:bookmarkEnd w:id="168"/>
      <w:bookmarkEnd w:id="169"/>
      <w:bookmarkEnd w:id="170"/>
      <w:bookmarkEnd w:id="171"/>
      <w:bookmarkEnd w:id="172"/>
    </w:p>
    <w:p w14:paraId="79CF5CFA" w14:textId="77777777" w:rsidR="00FC4C9C" w:rsidRPr="00F91D2F" w:rsidRDefault="00FC4C9C" w:rsidP="00FC4C9C">
      <w:pPr>
        <w:pStyle w:val="Heading5"/>
      </w:pPr>
      <w:bookmarkStart w:id="173" w:name="_Toc21948854"/>
      <w:bookmarkStart w:id="174" w:name="_Toc24978727"/>
      <w:bookmarkStart w:id="175" w:name="_Toc34346452"/>
      <w:bookmarkStart w:id="176" w:name="_Toc34740529"/>
      <w:bookmarkStart w:id="177" w:name="_Toc34747888"/>
      <w:bookmarkStart w:id="178" w:name="_Toc34748264"/>
      <w:bookmarkStart w:id="179" w:name="_Toc34749254"/>
      <w:bookmarkStart w:id="180" w:name="_Toc49689701"/>
      <w:bookmarkStart w:id="181" w:name="_Toc56336785"/>
      <w:bookmarkStart w:id="182" w:name="_Toc67730485"/>
      <w:r w:rsidRPr="00F91D2F">
        <w:t>5.2.2.2.1</w:t>
      </w:r>
      <w:r w:rsidRPr="00F91D2F">
        <w:tab/>
        <w:t>General</w:t>
      </w:r>
      <w:bookmarkEnd w:id="173"/>
      <w:bookmarkEnd w:id="174"/>
      <w:bookmarkEnd w:id="175"/>
      <w:bookmarkEnd w:id="176"/>
      <w:bookmarkEnd w:id="177"/>
      <w:bookmarkEnd w:id="178"/>
      <w:bookmarkEnd w:id="179"/>
      <w:bookmarkEnd w:id="180"/>
      <w:bookmarkEnd w:id="181"/>
      <w:bookmarkEnd w:id="182"/>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lastRenderedPageBreak/>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FC4C9C">
      <w:pPr>
        <w:pStyle w:val="Heading5"/>
      </w:pPr>
      <w:bookmarkStart w:id="183" w:name="_Toc21948855"/>
      <w:bookmarkStart w:id="184" w:name="_Toc24978728"/>
      <w:bookmarkStart w:id="185" w:name="_Toc34346453"/>
      <w:bookmarkStart w:id="186" w:name="_Toc34740530"/>
      <w:bookmarkStart w:id="187" w:name="_Toc34747889"/>
      <w:bookmarkStart w:id="188" w:name="_Toc34748265"/>
      <w:bookmarkStart w:id="189" w:name="_Toc34749255"/>
      <w:bookmarkStart w:id="190" w:name="_Toc49689702"/>
      <w:bookmarkStart w:id="191" w:name="_Toc56336786"/>
      <w:bookmarkStart w:id="192" w:name="_Toc67730486"/>
      <w:r w:rsidRPr="00F91D2F">
        <w:t>5.2.2.2.2</w:t>
      </w:r>
      <w:r w:rsidRPr="00F91D2F">
        <w:tab/>
        <w:t>S-CSCF Registration</w:t>
      </w:r>
      <w:bookmarkEnd w:id="183"/>
      <w:bookmarkEnd w:id="184"/>
      <w:bookmarkEnd w:id="185"/>
      <w:bookmarkEnd w:id="186"/>
      <w:bookmarkEnd w:id="187"/>
      <w:bookmarkEnd w:id="188"/>
      <w:bookmarkEnd w:id="189"/>
      <w:bookmarkEnd w:id="190"/>
      <w:bookmarkEnd w:id="191"/>
      <w:bookmarkEnd w:id="192"/>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77777777" w:rsidR="00FC4C9C" w:rsidRPr="00F91D2F" w:rsidRDefault="00FC4C9C" w:rsidP="00FC4C9C">
      <w:pPr>
        <w:pStyle w:val="TH"/>
      </w:pPr>
      <w:r w:rsidRPr="00F91D2F">
        <w:object w:dxaOrig="8701" w:dyaOrig="2377" w14:anchorId="6F7EE228">
          <v:shape id="_x0000_i1026" type="#_x0000_t75" style="width:434.5pt;height:118.5pt" o:ole="">
            <v:imagedata r:id="rId14" o:title=""/>
          </v:shape>
          <o:OLEObject Type="Embed" ProgID="Visio.Drawing.11" ShapeID="_x0000_i1026" DrawAspect="Content" ObjectID="_1678343510" r:id="rId15"/>
        </w:object>
      </w:r>
    </w:p>
    <w:p w14:paraId="3F3F1F5A" w14:textId="77777777" w:rsidR="00FC4C9C" w:rsidRPr="00F91D2F" w:rsidRDefault="00FC4C9C" w:rsidP="00FC4C9C">
      <w:pPr>
        <w:pStyle w:val="TF"/>
      </w:pPr>
      <w:r w:rsidRPr="00F91D2F">
        <w:t>Figure 5.2.2.2.2-1: S-CSCF registration</w:t>
      </w:r>
    </w:p>
    <w:p w14:paraId="73A295A3" w14:textId="77777777"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p>
    <w:p w14:paraId="3F53752B" w14:textId="77777777" w:rsidR="00FC4C9C" w:rsidRPr="00F91D2F" w:rsidRDefault="00FC4C9C" w:rsidP="00FC4C9C">
      <w:pPr>
        <w:pStyle w:val="B1"/>
      </w:pPr>
      <w:bookmarkStart w:id="193" w:name="_Hlk16288267"/>
      <w:r w:rsidRPr="00F91D2F">
        <w:t>2a.</w:t>
      </w:r>
      <w:r>
        <w:tab/>
      </w:r>
      <w:r w:rsidR="00654E5F">
        <w:t>If the resource already exists, and if the S-CSCF registered is the same or i</w:t>
      </w:r>
      <w:r w:rsidRPr="00F91D2F">
        <w:t xml:space="preserve">f another S-CSCF is registered and S-CSCF Reassignment was previously authorized,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77777777" w:rsidR="00FC4C9C" w:rsidRDefault="00FC4C9C" w:rsidP="00FC4C9C">
      <w:pPr>
        <w:pStyle w:val="B1"/>
      </w:pPr>
      <w:r w:rsidRPr="00F91D2F">
        <w:tab/>
      </w:r>
      <w:r w:rsidR="00654E5F">
        <w:t xml:space="preserve">Additionally, if the S-CSCF reassignment pending flag was set, the </w:t>
      </w:r>
      <w:r w:rsidRPr="00F91D2F">
        <w:t>HSS shall invoke the Deregistration Notification service operation towards the old S-CSCF using the callback URI provided by the old S-CSCF.</w:t>
      </w:r>
    </w:p>
    <w:p w14:paraId="6CBDB879" w14:textId="77777777" w:rsidR="0014325B" w:rsidRPr="00F91D2F" w:rsidRDefault="0014325B" w:rsidP="002234A2">
      <w:pPr>
        <w:pStyle w:val="B1"/>
        <w:ind w:firstLine="0"/>
      </w:pPr>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77777777"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reassignment is not authorized, HTTP status code "403 Forbidden" should be returned including additional error information in the response body (in "ProblemDetails" element).</w:t>
      </w:r>
    </w:p>
    <w:p w14:paraId="6D3AB0FB" w14:textId="77777777" w:rsidR="00FC4C9C" w:rsidRPr="00F91D2F" w:rsidRDefault="00FC4C9C" w:rsidP="00FC4C9C">
      <w:bookmarkStart w:id="194" w:name="_Hlk520206353"/>
      <w:bookmarkEnd w:id="193"/>
      <w:r w:rsidRPr="00F91D2F">
        <w:t>On failure, the appropriate HTTP status code indicating the error shall be returned and appropriate additional error information should be returned in the PUT response body.</w:t>
      </w:r>
      <w:bookmarkEnd w:id="194"/>
    </w:p>
    <w:p w14:paraId="7FA47CC0" w14:textId="77777777" w:rsidR="00FC4C9C" w:rsidRPr="00F91D2F" w:rsidRDefault="00FC4C9C" w:rsidP="00FC4C9C">
      <w:pPr>
        <w:pStyle w:val="Heading4"/>
      </w:pPr>
      <w:bookmarkStart w:id="195" w:name="_Toc21948856"/>
      <w:bookmarkStart w:id="196" w:name="_Toc24978729"/>
      <w:bookmarkStart w:id="197" w:name="_Toc34346454"/>
      <w:bookmarkStart w:id="198" w:name="_Toc34740531"/>
      <w:bookmarkStart w:id="199" w:name="_Toc34747890"/>
      <w:bookmarkStart w:id="200" w:name="_Toc34748266"/>
      <w:bookmarkStart w:id="201" w:name="_Toc34749256"/>
      <w:bookmarkStart w:id="202" w:name="_Toc49689703"/>
      <w:bookmarkStart w:id="203" w:name="_Toc56336787"/>
      <w:bookmarkStart w:id="204" w:name="_Toc67730487"/>
      <w:r w:rsidRPr="00F91D2F">
        <w:t>5.2.2.3</w:t>
      </w:r>
      <w:r w:rsidRPr="00F91D2F">
        <w:tab/>
        <w:t>DeregistrationNotification</w:t>
      </w:r>
      <w:bookmarkEnd w:id="195"/>
      <w:bookmarkEnd w:id="196"/>
      <w:bookmarkEnd w:id="197"/>
      <w:bookmarkEnd w:id="198"/>
      <w:bookmarkEnd w:id="199"/>
      <w:bookmarkEnd w:id="200"/>
      <w:bookmarkEnd w:id="201"/>
      <w:bookmarkEnd w:id="202"/>
      <w:bookmarkEnd w:id="203"/>
      <w:bookmarkEnd w:id="204"/>
    </w:p>
    <w:p w14:paraId="6452BD6C" w14:textId="77777777" w:rsidR="00FC4C9C" w:rsidRPr="00F91D2F" w:rsidRDefault="00FC4C9C" w:rsidP="00FC4C9C">
      <w:pPr>
        <w:pStyle w:val="Heading5"/>
      </w:pPr>
      <w:bookmarkStart w:id="205" w:name="_Toc21948857"/>
      <w:bookmarkStart w:id="206" w:name="_Toc24978730"/>
      <w:bookmarkStart w:id="207" w:name="_Toc34346455"/>
      <w:bookmarkStart w:id="208" w:name="_Toc34740532"/>
      <w:bookmarkStart w:id="209" w:name="_Toc34747891"/>
      <w:bookmarkStart w:id="210" w:name="_Toc34748267"/>
      <w:bookmarkStart w:id="211" w:name="_Toc34749257"/>
      <w:bookmarkStart w:id="212" w:name="_Toc49689704"/>
      <w:bookmarkStart w:id="213" w:name="_Toc56336788"/>
      <w:bookmarkStart w:id="214" w:name="_Toc67730488"/>
      <w:r w:rsidRPr="00F91D2F">
        <w:t>5.2.2.3.1</w:t>
      </w:r>
      <w:r w:rsidRPr="00F91D2F">
        <w:tab/>
        <w:t>General</w:t>
      </w:r>
      <w:bookmarkEnd w:id="205"/>
      <w:bookmarkEnd w:id="206"/>
      <w:bookmarkEnd w:id="207"/>
      <w:bookmarkEnd w:id="208"/>
      <w:bookmarkEnd w:id="209"/>
      <w:bookmarkEnd w:id="210"/>
      <w:bookmarkEnd w:id="211"/>
      <w:bookmarkEnd w:id="212"/>
      <w:bookmarkEnd w:id="213"/>
      <w:bookmarkEnd w:id="214"/>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FC4C9C">
      <w:pPr>
        <w:pStyle w:val="Heading5"/>
      </w:pPr>
      <w:bookmarkStart w:id="215" w:name="_Toc21948858"/>
      <w:bookmarkStart w:id="216" w:name="_Toc24978731"/>
      <w:bookmarkStart w:id="217" w:name="_Toc34346456"/>
      <w:bookmarkStart w:id="218" w:name="_Toc34740533"/>
      <w:bookmarkStart w:id="219" w:name="_Toc34747892"/>
      <w:bookmarkStart w:id="220" w:name="_Toc34748268"/>
      <w:bookmarkStart w:id="221" w:name="_Toc34749258"/>
      <w:bookmarkStart w:id="222" w:name="_Toc49689705"/>
      <w:bookmarkStart w:id="223" w:name="_Toc56336789"/>
      <w:bookmarkStart w:id="224" w:name="_Toc67730489"/>
      <w:r w:rsidRPr="00F91D2F">
        <w:lastRenderedPageBreak/>
        <w:t>5.2.2.3.2</w:t>
      </w:r>
      <w:r w:rsidRPr="00F91D2F">
        <w:tab/>
        <w:t>HSS initiated Deregistration</w:t>
      </w:r>
      <w:bookmarkEnd w:id="215"/>
      <w:bookmarkEnd w:id="216"/>
      <w:bookmarkEnd w:id="217"/>
      <w:bookmarkEnd w:id="218"/>
      <w:bookmarkEnd w:id="219"/>
      <w:bookmarkEnd w:id="220"/>
      <w:bookmarkEnd w:id="221"/>
      <w:bookmarkEnd w:id="222"/>
      <w:bookmarkEnd w:id="223"/>
      <w:bookmarkEnd w:id="224"/>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77777777" w:rsidR="00FC4C9C" w:rsidRPr="00F91D2F" w:rsidRDefault="00FC4C9C" w:rsidP="00FC4C9C">
      <w:pPr>
        <w:pStyle w:val="TH"/>
      </w:pPr>
      <w:r w:rsidRPr="00F91D2F">
        <w:object w:dxaOrig="8701" w:dyaOrig="2377" w14:anchorId="71B713C9">
          <v:shape id="_x0000_i1027" type="#_x0000_t75" style="width:434.5pt;height:118.5pt" o:ole="">
            <v:imagedata r:id="rId16" o:title=""/>
          </v:shape>
          <o:OLEObject Type="Embed" ProgID="Visio.Drawing.11" ShapeID="_x0000_i1027" DrawAspect="Content" ObjectID="_1678343511" r:id="rId17"/>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BC05CA">
      <w:pPr>
        <w:pStyle w:val="NO"/>
        <w:ind w:left="1420" w:hanging="852"/>
      </w:pPr>
      <w:r>
        <w:t>NOTE:</w:t>
      </w:r>
      <w:r>
        <w:tab/>
        <w:t>The callbackReference identifies a public identity or an IRS or a Wildcarded PSI that shall be deregistered.</w:t>
      </w:r>
    </w:p>
    <w:p w14:paraId="5ECFC45A" w14:textId="77777777" w:rsidR="007513E2" w:rsidRDefault="007513E2" w:rsidP="00BC05CA">
      <w:pPr>
        <w:pStyle w:val="B1"/>
        <w:ind w:hanging="1"/>
      </w:pPr>
      <w:r>
        <w:t>HSS includes DeregistrationData with the Deregistration Reason that triggered the notification and additional information about the public identities that shall be deregistered such as:</w:t>
      </w:r>
    </w:p>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77777777" w:rsidR="00FC4C9C" w:rsidRDefault="00FC4C9C" w:rsidP="00FC4C9C">
      <w:pPr>
        <w:pStyle w:val="B1"/>
      </w:pPr>
      <w:r w:rsidRPr="00F91D2F">
        <w:t>2.</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8CDBCCF" w14:textId="77777777" w:rsidR="00FC4C9C" w:rsidRPr="00F91D2F" w:rsidRDefault="00FC4C9C" w:rsidP="00FC4C9C">
      <w:pPr>
        <w:pStyle w:val="Heading4"/>
      </w:pPr>
      <w:bookmarkStart w:id="225" w:name="_Toc21948859"/>
      <w:bookmarkStart w:id="226" w:name="_Toc24978732"/>
      <w:bookmarkStart w:id="227" w:name="_Toc34346457"/>
      <w:bookmarkStart w:id="228" w:name="_Toc34740534"/>
      <w:bookmarkStart w:id="229" w:name="_Toc34747893"/>
      <w:bookmarkStart w:id="230" w:name="_Toc34748269"/>
      <w:bookmarkStart w:id="231" w:name="_Toc34749259"/>
      <w:bookmarkStart w:id="232" w:name="_Toc49689706"/>
      <w:bookmarkStart w:id="233" w:name="_Toc56336790"/>
      <w:bookmarkStart w:id="234" w:name="_Toc67730490"/>
      <w:r w:rsidRPr="00F91D2F">
        <w:t>5.2.2.4</w:t>
      </w:r>
      <w:r w:rsidRPr="00F91D2F">
        <w:tab/>
        <w:t>Deregistration</w:t>
      </w:r>
      <w:bookmarkEnd w:id="225"/>
      <w:bookmarkEnd w:id="226"/>
      <w:bookmarkEnd w:id="227"/>
      <w:bookmarkEnd w:id="228"/>
      <w:bookmarkEnd w:id="229"/>
      <w:bookmarkEnd w:id="230"/>
      <w:bookmarkEnd w:id="231"/>
      <w:bookmarkEnd w:id="232"/>
      <w:bookmarkEnd w:id="233"/>
      <w:bookmarkEnd w:id="234"/>
    </w:p>
    <w:p w14:paraId="47D11396" w14:textId="77777777" w:rsidR="00FC4C9C" w:rsidRPr="00F91D2F" w:rsidRDefault="00FC4C9C" w:rsidP="00FC4C9C">
      <w:pPr>
        <w:pStyle w:val="Heading5"/>
      </w:pPr>
      <w:bookmarkStart w:id="235" w:name="_Toc21948860"/>
      <w:bookmarkStart w:id="236" w:name="_Toc24978733"/>
      <w:bookmarkStart w:id="237" w:name="_Toc34346458"/>
      <w:bookmarkStart w:id="238" w:name="_Toc34740535"/>
      <w:bookmarkStart w:id="239" w:name="_Toc34747894"/>
      <w:bookmarkStart w:id="240" w:name="_Toc34748270"/>
      <w:bookmarkStart w:id="241" w:name="_Toc34749260"/>
      <w:bookmarkStart w:id="242" w:name="_Toc49689707"/>
      <w:bookmarkStart w:id="243" w:name="_Toc56336791"/>
      <w:bookmarkStart w:id="244" w:name="_Toc67730491"/>
      <w:r w:rsidRPr="00F91D2F">
        <w:t>5.2.2.4.1</w:t>
      </w:r>
      <w:r w:rsidRPr="00F91D2F">
        <w:tab/>
        <w:t>General</w:t>
      </w:r>
      <w:bookmarkEnd w:id="235"/>
      <w:bookmarkEnd w:id="236"/>
      <w:bookmarkEnd w:id="237"/>
      <w:bookmarkEnd w:id="238"/>
      <w:bookmarkEnd w:id="239"/>
      <w:bookmarkEnd w:id="240"/>
      <w:bookmarkEnd w:id="241"/>
      <w:bookmarkEnd w:id="242"/>
      <w:bookmarkEnd w:id="243"/>
      <w:bookmarkEnd w:id="244"/>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FC4C9C">
      <w:pPr>
        <w:pStyle w:val="Heading5"/>
      </w:pPr>
      <w:bookmarkStart w:id="245" w:name="_Toc21948861"/>
      <w:bookmarkStart w:id="246" w:name="_Toc24978734"/>
      <w:bookmarkStart w:id="247" w:name="_Toc34346459"/>
      <w:bookmarkStart w:id="248" w:name="_Toc34740536"/>
      <w:bookmarkStart w:id="249" w:name="_Toc34747895"/>
      <w:bookmarkStart w:id="250" w:name="_Toc34748271"/>
      <w:bookmarkStart w:id="251" w:name="_Toc34749261"/>
      <w:bookmarkStart w:id="252" w:name="_Toc49689708"/>
      <w:bookmarkStart w:id="253" w:name="_Toc56336792"/>
      <w:bookmarkStart w:id="254" w:name="_Toc67730492"/>
      <w:r w:rsidRPr="00F91D2F">
        <w:t>5.2.2.4.2</w:t>
      </w:r>
      <w:r w:rsidRPr="00F91D2F">
        <w:tab/>
        <w:t>S-CSCF deregistration</w:t>
      </w:r>
      <w:bookmarkEnd w:id="245"/>
      <w:bookmarkEnd w:id="246"/>
      <w:bookmarkEnd w:id="247"/>
      <w:bookmarkEnd w:id="248"/>
      <w:bookmarkEnd w:id="249"/>
      <w:bookmarkEnd w:id="250"/>
      <w:bookmarkEnd w:id="251"/>
      <w:bookmarkEnd w:id="252"/>
      <w:bookmarkEnd w:id="253"/>
      <w:bookmarkEnd w:id="254"/>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77777777" w:rsidR="00FC4C9C" w:rsidRPr="00F91D2F" w:rsidRDefault="00EC7B4E" w:rsidP="00FC4C9C">
      <w:pPr>
        <w:pStyle w:val="TH"/>
      </w:pPr>
      <w:r w:rsidRPr="00F91D2F">
        <w:object w:dxaOrig="8685" w:dyaOrig="2370" w14:anchorId="177EFE95">
          <v:shape id="_x0000_i1028" type="#_x0000_t75" style="width:435.5pt;height:118.5pt" o:ole="">
            <v:imagedata r:id="rId18" o:title=""/>
          </v:shape>
          <o:OLEObject Type="Embed" ProgID="Visio.Drawing.11" ShapeID="_x0000_i1028" DrawAspect="Content" ObjectID="_1678343512" r:id="rId19"/>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08D7037C" w14:textId="77777777" w:rsidR="00FC4C9C" w:rsidRPr="00F91D2F" w:rsidRDefault="00FC4C9C" w:rsidP="00FC4C9C">
      <w:pPr>
        <w:pStyle w:val="Heading4"/>
      </w:pPr>
      <w:bookmarkStart w:id="255" w:name="_Toc21948862"/>
      <w:bookmarkStart w:id="256" w:name="_Toc24978735"/>
      <w:bookmarkStart w:id="257" w:name="_Toc34346460"/>
      <w:bookmarkStart w:id="258" w:name="_Toc34740537"/>
      <w:bookmarkStart w:id="259" w:name="_Toc34747896"/>
      <w:bookmarkStart w:id="260" w:name="_Toc34748272"/>
      <w:bookmarkStart w:id="261" w:name="_Toc34749262"/>
      <w:bookmarkStart w:id="262" w:name="_Toc49689709"/>
      <w:bookmarkStart w:id="263" w:name="_Toc56336793"/>
      <w:bookmarkStart w:id="264" w:name="_Toc67730493"/>
      <w:r w:rsidRPr="00F91D2F">
        <w:t>5.2.2.5</w:t>
      </w:r>
      <w:r w:rsidRPr="00F91D2F">
        <w:tab/>
        <w:t>Authorize</w:t>
      </w:r>
      <w:bookmarkEnd w:id="255"/>
      <w:bookmarkEnd w:id="256"/>
      <w:bookmarkEnd w:id="257"/>
      <w:bookmarkEnd w:id="258"/>
      <w:bookmarkEnd w:id="259"/>
      <w:bookmarkEnd w:id="260"/>
      <w:bookmarkEnd w:id="261"/>
      <w:bookmarkEnd w:id="262"/>
      <w:bookmarkEnd w:id="263"/>
      <w:bookmarkEnd w:id="264"/>
    </w:p>
    <w:p w14:paraId="3BAD54CF" w14:textId="77777777" w:rsidR="00FC4C9C" w:rsidRPr="00F91D2F" w:rsidRDefault="00FC4C9C" w:rsidP="00FC4C9C">
      <w:pPr>
        <w:pStyle w:val="Heading5"/>
      </w:pPr>
      <w:bookmarkStart w:id="265" w:name="_Toc21948863"/>
      <w:bookmarkStart w:id="266" w:name="_Toc24978736"/>
      <w:bookmarkStart w:id="267" w:name="_Toc34346461"/>
      <w:bookmarkStart w:id="268" w:name="_Toc34740538"/>
      <w:bookmarkStart w:id="269" w:name="_Toc34747897"/>
      <w:bookmarkStart w:id="270" w:name="_Toc34748273"/>
      <w:bookmarkStart w:id="271" w:name="_Toc34749263"/>
      <w:bookmarkStart w:id="272" w:name="_Toc49689710"/>
      <w:bookmarkStart w:id="273" w:name="_Toc56336794"/>
      <w:bookmarkStart w:id="274" w:name="_Toc67730494"/>
      <w:r w:rsidRPr="00F91D2F">
        <w:t>5.2.2.5.1</w:t>
      </w:r>
      <w:r w:rsidRPr="00F91D2F">
        <w:tab/>
        <w:t>General</w:t>
      </w:r>
      <w:bookmarkEnd w:id="265"/>
      <w:bookmarkEnd w:id="266"/>
      <w:bookmarkEnd w:id="267"/>
      <w:bookmarkEnd w:id="268"/>
      <w:bookmarkEnd w:id="269"/>
      <w:bookmarkEnd w:id="270"/>
      <w:bookmarkEnd w:id="271"/>
      <w:bookmarkEnd w:id="272"/>
      <w:bookmarkEnd w:id="273"/>
      <w:bookmarkEnd w:id="274"/>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FC4C9C">
      <w:pPr>
        <w:pStyle w:val="Heading5"/>
      </w:pPr>
      <w:bookmarkStart w:id="275" w:name="_Toc21948864"/>
      <w:bookmarkStart w:id="276" w:name="_Toc24978737"/>
      <w:bookmarkStart w:id="277" w:name="_Toc34346462"/>
      <w:bookmarkStart w:id="278" w:name="_Toc34740539"/>
      <w:bookmarkStart w:id="279" w:name="_Toc34747898"/>
      <w:bookmarkStart w:id="280" w:name="_Toc34748274"/>
      <w:bookmarkStart w:id="281" w:name="_Toc34749264"/>
      <w:bookmarkStart w:id="282" w:name="_Toc49689711"/>
      <w:bookmarkStart w:id="283" w:name="_Toc56336795"/>
      <w:bookmarkStart w:id="284" w:name="_Toc67730495"/>
      <w:r w:rsidRPr="00F91D2F">
        <w:t>5.2.2.5.2</w:t>
      </w:r>
      <w:r w:rsidRPr="00F91D2F">
        <w:tab/>
        <w:t>Authorization request</w:t>
      </w:r>
      <w:bookmarkEnd w:id="275"/>
      <w:bookmarkEnd w:id="276"/>
      <w:bookmarkEnd w:id="277"/>
      <w:bookmarkEnd w:id="278"/>
      <w:bookmarkEnd w:id="279"/>
      <w:bookmarkEnd w:id="280"/>
      <w:bookmarkEnd w:id="281"/>
      <w:bookmarkEnd w:id="282"/>
      <w:bookmarkEnd w:id="283"/>
      <w:bookmarkEnd w:id="284"/>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77777777" w:rsidR="00FC4C9C" w:rsidRPr="00F91D2F" w:rsidRDefault="00C95320" w:rsidP="00FC4C9C">
      <w:pPr>
        <w:pStyle w:val="TH"/>
      </w:pPr>
      <w:r w:rsidRPr="00F91D2F">
        <w:object w:dxaOrig="9404" w:dyaOrig="3095" w14:anchorId="7DF957A4">
          <v:shape id="_x0000_i1029" type="#_x0000_t75" style="width:341.5pt;height:112.5pt" o:ole="">
            <v:imagedata r:id="rId20" o:title=""/>
          </v:shape>
          <o:OLEObject Type="Embed" ProgID="Visio.Drawing.11" ShapeID="_x0000_i1029" DrawAspect="Content" ObjectID="_1678343513" r:id="rId21"/>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5EE6BA75" w14:textId="77777777" w:rsidR="00211D99" w:rsidRPr="00F91D2F" w:rsidRDefault="00211D99" w:rsidP="00211D99">
      <w:pPr>
        <w:pStyle w:val="Heading4"/>
      </w:pPr>
      <w:bookmarkStart w:id="285" w:name="_Toc34346463"/>
      <w:bookmarkStart w:id="286" w:name="_Toc34740540"/>
      <w:bookmarkStart w:id="287" w:name="_Toc34747899"/>
      <w:bookmarkStart w:id="288" w:name="_Toc34748275"/>
      <w:bookmarkStart w:id="289" w:name="_Toc34749265"/>
      <w:bookmarkStart w:id="290" w:name="_Toc49689712"/>
      <w:bookmarkStart w:id="291" w:name="_Toc56336796"/>
      <w:bookmarkStart w:id="292" w:name="_Toc21948865"/>
      <w:bookmarkStart w:id="293" w:name="_Toc24978738"/>
      <w:bookmarkStart w:id="294" w:name="_Toc67730496"/>
      <w:r w:rsidRPr="00F91D2F">
        <w:t>5.2.2.</w:t>
      </w:r>
      <w:r>
        <w:t>6</w:t>
      </w:r>
      <w:r w:rsidRPr="00F91D2F">
        <w:tab/>
        <w:t>RestorationInfoGet</w:t>
      </w:r>
      <w:bookmarkEnd w:id="285"/>
      <w:bookmarkEnd w:id="286"/>
      <w:bookmarkEnd w:id="287"/>
      <w:bookmarkEnd w:id="288"/>
      <w:bookmarkEnd w:id="289"/>
      <w:bookmarkEnd w:id="290"/>
      <w:bookmarkEnd w:id="291"/>
      <w:bookmarkEnd w:id="294"/>
    </w:p>
    <w:p w14:paraId="548BF77D" w14:textId="77777777" w:rsidR="00211D99" w:rsidRDefault="00211D99" w:rsidP="00211D99">
      <w:pPr>
        <w:pStyle w:val="Heading5"/>
      </w:pPr>
      <w:bookmarkStart w:id="295" w:name="_Toc34346464"/>
      <w:bookmarkStart w:id="296" w:name="_Toc34740541"/>
      <w:bookmarkStart w:id="297" w:name="_Toc34747900"/>
      <w:bookmarkStart w:id="298" w:name="_Toc34748276"/>
      <w:bookmarkStart w:id="299" w:name="_Toc34749266"/>
      <w:bookmarkStart w:id="300" w:name="_Toc49689713"/>
      <w:bookmarkStart w:id="301" w:name="_Toc56336797"/>
      <w:bookmarkStart w:id="302" w:name="_Toc67730497"/>
      <w:r w:rsidRPr="00F91D2F">
        <w:t>5.2.2.</w:t>
      </w:r>
      <w:r>
        <w:t>6</w:t>
      </w:r>
      <w:r w:rsidRPr="00F91D2F">
        <w:t>.1</w:t>
      </w:r>
      <w:r w:rsidRPr="00F91D2F">
        <w:tab/>
        <w:t>General</w:t>
      </w:r>
      <w:bookmarkEnd w:id="295"/>
      <w:bookmarkEnd w:id="296"/>
      <w:bookmarkEnd w:id="297"/>
      <w:bookmarkEnd w:id="298"/>
      <w:bookmarkEnd w:id="299"/>
      <w:bookmarkEnd w:id="300"/>
      <w:bookmarkEnd w:id="301"/>
      <w:bookmarkEnd w:id="302"/>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211D99">
      <w:pPr>
        <w:pStyle w:val="Heading5"/>
      </w:pPr>
      <w:bookmarkStart w:id="303" w:name="_Toc34346465"/>
      <w:bookmarkStart w:id="304" w:name="_Toc34740542"/>
      <w:bookmarkStart w:id="305" w:name="_Toc34747901"/>
      <w:bookmarkStart w:id="306" w:name="_Toc34748277"/>
      <w:bookmarkStart w:id="307" w:name="_Toc34749267"/>
      <w:bookmarkStart w:id="308" w:name="_Toc49689714"/>
      <w:bookmarkStart w:id="309" w:name="_Toc56336798"/>
      <w:bookmarkStart w:id="310" w:name="_Toc67730498"/>
      <w:r>
        <w:t>5.2.2.6.2</w:t>
      </w:r>
      <w:r w:rsidRPr="00F91D2F">
        <w:tab/>
        <w:t>Restoration</w:t>
      </w:r>
      <w:r>
        <w:t xml:space="preserve"> </w:t>
      </w:r>
      <w:r w:rsidRPr="000B71E3">
        <w:t>Information Retrieval</w:t>
      </w:r>
      <w:bookmarkEnd w:id="303"/>
      <w:bookmarkEnd w:id="304"/>
      <w:bookmarkEnd w:id="305"/>
      <w:bookmarkEnd w:id="306"/>
      <w:bookmarkEnd w:id="307"/>
      <w:bookmarkEnd w:id="308"/>
      <w:bookmarkEnd w:id="309"/>
      <w:bookmarkEnd w:id="310"/>
    </w:p>
    <w:p w14:paraId="6724EB54" w14:textId="77777777"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or during a terminating request procedure)</w:t>
      </w:r>
      <w:r>
        <w:t>.</w:t>
      </w:r>
      <w:r w:rsidRPr="00F91D2F">
        <w:t xml:space="preserve"> The request contains the IMS UE's identity (/{imsUeId}) which shall be an IMPU</w:t>
      </w:r>
      <w:r>
        <w:t>.</w:t>
      </w:r>
    </w:p>
    <w:p w14:paraId="0E64D667" w14:textId="77777777" w:rsidR="00211D99" w:rsidRPr="00F91D2F" w:rsidRDefault="00211D99" w:rsidP="00211D99">
      <w:pPr>
        <w:pStyle w:val="TH"/>
      </w:pPr>
      <w:r w:rsidRPr="00F91D2F">
        <w:object w:dxaOrig="9390" w:dyaOrig="3090" w14:anchorId="61A433A6">
          <v:shape id="_x0000_i1030" type="#_x0000_t75" style="width:341.5pt;height:112pt" o:ole="">
            <v:imagedata r:id="rId22" o:title=""/>
          </v:shape>
          <o:OLEObject Type="Embed" ProgID="Visio.Drawing.11" ShapeID="_x0000_i1030" DrawAspect="Content" ObjectID="_1678343514" r:id="rId23"/>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lastRenderedPageBreak/>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6C0AC6A6" w14:textId="77777777" w:rsidR="00211D99" w:rsidRPr="00F91D2F" w:rsidRDefault="00211D99" w:rsidP="00211D99">
      <w:pPr>
        <w:pStyle w:val="Heading4"/>
      </w:pPr>
      <w:bookmarkStart w:id="311" w:name="_Toc34346466"/>
      <w:bookmarkStart w:id="312" w:name="_Toc34740543"/>
      <w:bookmarkStart w:id="313" w:name="_Toc34747902"/>
      <w:bookmarkStart w:id="314" w:name="_Toc34748278"/>
      <w:bookmarkStart w:id="315" w:name="_Toc34749268"/>
      <w:bookmarkStart w:id="316" w:name="_Toc49689715"/>
      <w:bookmarkStart w:id="317" w:name="_Toc56336799"/>
      <w:bookmarkStart w:id="318" w:name="_Toc67730499"/>
      <w:r w:rsidRPr="00F91D2F">
        <w:t>5.2.2.</w:t>
      </w:r>
      <w:r>
        <w:t>7</w:t>
      </w:r>
      <w:r w:rsidRPr="00F91D2F">
        <w:tab/>
        <w:t>RestorationInfoUpdate</w:t>
      </w:r>
      <w:bookmarkEnd w:id="311"/>
      <w:bookmarkEnd w:id="312"/>
      <w:bookmarkEnd w:id="313"/>
      <w:bookmarkEnd w:id="314"/>
      <w:bookmarkEnd w:id="315"/>
      <w:bookmarkEnd w:id="316"/>
      <w:bookmarkEnd w:id="317"/>
      <w:bookmarkEnd w:id="318"/>
    </w:p>
    <w:p w14:paraId="7473C3A4" w14:textId="77777777" w:rsidR="00211D99" w:rsidRDefault="00211D99" w:rsidP="00211D99">
      <w:pPr>
        <w:pStyle w:val="Heading5"/>
      </w:pPr>
      <w:bookmarkStart w:id="319" w:name="_Toc34346467"/>
      <w:bookmarkStart w:id="320" w:name="_Toc34740544"/>
      <w:bookmarkStart w:id="321" w:name="_Toc34747903"/>
      <w:bookmarkStart w:id="322" w:name="_Toc34748279"/>
      <w:bookmarkStart w:id="323" w:name="_Toc34749269"/>
      <w:bookmarkStart w:id="324" w:name="_Toc49689716"/>
      <w:bookmarkStart w:id="325" w:name="_Toc56336800"/>
      <w:bookmarkStart w:id="326" w:name="_Toc67730500"/>
      <w:r w:rsidRPr="00F91D2F">
        <w:t>5.2.2.</w:t>
      </w:r>
      <w:r>
        <w:t>7</w:t>
      </w:r>
      <w:r w:rsidRPr="00F91D2F">
        <w:t>.1</w:t>
      </w:r>
      <w:r w:rsidRPr="00F91D2F">
        <w:tab/>
        <w:t>General</w:t>
      </w:r>
      <w:bookmarkEnd w:id="319"/>
      <w:bookmarkEnd w:id="320"/>
      <w:bookmarkEnd w:id="321"/>
      <w:bookmarkEnd w:id="322"/>
      <w:bookmarkEnd w:id="323"/>
      <w:bookmarkEnd w:id="324"/>
      <w:bookmarkEnd w:id="325"/>
      <w:bookmarkEnd w:id="326"/>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211D99">
      <w:pPr>
        <w:pStyle w:val="Heading5"/>
      </w:pPr>
      <w:bookmarkStart w:id="327" w:name="_Toc34346468"/>
      <w:bookmarkStart w:id="328" w:name="_Toc34740545"/>
      <w:bookmarkStart w:id="329" w:name="_Toc34747904"/>
      <w:bookmarkStart w:id="330" w:name="_Toc34748280"/>
      <w:bookmarkStart w:id="331" w:name="_Toc34749270"/>
      <w:bookmarkStart w:id="332" w:name="_Toc49689717"/>
      <w:bookmarkStart w:id="333" w:name="_Toc56336801"/>
      <w:bookmarkStart w:id="334" w:name="_Toc67730501"/>
      <w:r>
        <w:t>5.2.2.7.2</w:t>
      </w:r>
      <w:r w:rsidRPr="00F91D2F">
        <w:tab/>
        <w:t>Restoration</w:t>
      </w:r>
      <w:r>
        <w:t xml:space="preserve"> </w:t>
      </w:r>
      <w:r w:rsidRPr="000B71E3">
        <w:t>Information</w:t>
      </w:r>
      <w:r>
        <w:rPr>
          <w:rFonts w:hint="eastAsia"/>
          <w:lang w:eastAsia="zh-CN"/>
        </w:rPr>
        <w:t xml:space="preserve"> Update</w:t>
      </w:r>
      <w:bookmarkEnd w:id="327"/>
      <w:bookmarkEnd w:id="328"/>
      <w:bookmarkEnd w:id="329"/>
      <w:bookmarkEnd w:id="330"/>
      <w:bookmarkEnd w:id="331"/>
      <w:bookmarkEnd w:id="332"/>
      <w:bookmarkEnd w:id="333"/>
      <w:bookmarkEnd w:id="334"/>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77777777" w:rsidR="00211D99" w:rsidRPr="00F91D2F" w:rsidRDefault="00211D99" w:rsidP="00211D99">
      <w:pPr>
        <w:pStyle w:val="TH"/>
      </w:pPr>
      <w:r w:rsidRPr="00F91D2F">
        <w:object w:dxaOrig="9390" w:dyaOrig="3090" w14:anchorId="735E57EB">
          <v:shape id="_x0000_i1031" type="#_x0000_t75" style="width:341.5pt;height:112pt" o:ole="">
            <v:imagedata r:id="rId24" o:title=""/>
          </v:shape>
          <o:OLEObject Type="Embed" ProgID="Visio.Drawing.11" ShapeID="_x0000_i1031" DrawAspect="Content" ObjectID="_1678343515" r:id="rId25"/>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5D4EA3E0" w14:textId="77777777" w:rsidR="00211D99" w:rsidRPr="00F91D2F" w:rsidRDefault="00211D99" w:rsidP="00211D99">
      <w:pPr>
        <w:pStyle w:val="Heading4"/>
      </w:pPr>
      <w:bookmarkStart w:id="335" w:name="_Toc34346469"/>
      <w:bookmarkStart w:id="336" w:name="_Toc34740546"/>
      <w:bookmarkStart w:id="337" w:name="_Toc34747905"/>
      <w:bookmarkStart w:id="338" w:name="_Toc34748281"/>
      <w:bookmarkStart w:id="339" w:name="_Toc34749271"/>
      <w:bookmarkStart w:id="340" w:name="_Toc49689718"/>
      <w:bookmarkStart w:id="341" w:name="_Toc56336802"/>
      <w:bookmarkStart w:id="342" w:name="_Toc67730502"/>
      <w:r w:rsidRPr="00F91D2F">
        <w:t>5.2.2.</w:t>
      </w:r>
      <w:r>
        <w:t>8</w:t>
      </w:r>
      <w:r>
        <w:tab/>
        <w:t>RestorationInfoDelete</w:t>
      </w:r>
      <w:bookmarkEnd w:id="335"/>
      <w:bookmarkEnd w:id="336"/>
      <w:bookmarkEnd w:id="337"/>
      <w:bookmarkEnd w:id="338"/>
      <w:bookmarkEnd w:id="339"/>
      <w:bookmarkEnd w:id="340"/>
      <w:bookmarkEnd w:id="341"/>
      <w:bookmarkEnd w:id="342"/>
    </w:p>
    <w:p w14:paraId="2CF1B28D" w14:textId="77777777" w:rsidR="00211D99" w:rsidRDefault="00211D99" w:rsidP="00211D99">
      <w:pPr>
        <w:pStyle w:val="Heading5"/>
      </w:pPr>
      <w:bookmarkStart w:id="343" w:name="_Toc34346470"/>
      <w:bookmarkStart w:id="344" w:name="_Toc34740547"/>
      <w:bookmarkStart w:id="345" w:name="_Toc34747906"/>
      <w:bookmarkStart w:id="346" w:name="_Toc34748282"/>
      <w:bookmarkStart w:id="347" w:name="_Toc34749272"/>
      <w:bookmarkStart w:id="348" w:name="_Toc49689719"/>
      <w:bookmarkStart w:id="349" w:name="_Toc56336803"/>
      <w:bookmarkStart w:id="350" w:name="_Toc67730503"/>
      <w:r w:rsidRPr="00F91D2F">
        <w:t>5.2.2.</w:t>
      </w:r>
      <w:r>
        <w:t>8</w:t>
      </w:r>
      <w:r w:rsidRPr="00F91D2F">
        <w:t>.1</w:t>
      </w:r>
      <w:r w:rsidRPr="00F91D2F">
        <w:tab/>
        <w:t>General</w:t>
      </w:r>
      <w:bookmarkEnd w:id="343"/>
      <w:bookmarkEnd w:id="344"/>
      <w:bookmarkEnd w:id="345"/>
      <w:bookmarkEnd w:id="346"/>
      <w:bookmarkEnd w:id="347"/>
      <w:bookmarkEnd w:id="348"/>
      <w:bookmarkEnd w:id="349"/>
      <w:bookmarkEnd w:id="350"/>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lastRenderedPageBreak/>
        <w:t>NF Consumer is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211D99">
      <w:pPr>
        <w:pStyle w:val="Heading5"/>
      </w:pPr>
      <w:bookmarkStart w:id="351" w:name="_Toc34346471"/>
      <w:bookmarkStart w:id="352" w:name="_Toc34740548"/>
      <w:bookmarkStart w:id="353" w:name="_Toc34747907"/>
      <w:bookmarkStart w:id="354" w:name="_Toc34748283"/>
      <w:bookmarkStart w:id="355" w:name="_Toc34749273"/>
      <w:bookmarkStart w:id="356" w:name="_Toc49689720"/>
      <w:bookmarkStart w:id="357" w:name="_Toc56336804"/>
      <w:bookmarkStart w:id="358" w:name="_Toc67730504"/>
      <w:r>
        <w:t>5.2.2.8.2</w:t>
      </w:r>
      <w:r w:rsidRPr="00F91D2F">
        <w:tab/>
        <w:t>Restoration</w:t>
      </w:r>
      <w:r>
        <w:t xml:space="preserve"> </w:t>
      </w:r>
      <w:r w:rsidRPr="000B71E3">
        <w:t>Information</w:t>
      </w:r>
      <w:r>
        <w:rPr>
          <w:rFonts w:hint="eastAsia"/>
          <w:lang w:eastAsia="zh-CN"/>
        </w:rPr>
        <w:t xml:space="preserve"> </w:t>
      </w:r>
      <w:r>
        <w:rPr>
          <w:lang w:eastAsia="zh-CN"/>
        </w:rPr>
        <w:t>Delete</w:t>
      </w:r>
      <w:bookmarkEnd w:id="351"/>
      <w:bookmarkEnd w:id="352"/>
      <w:bookmarkEnd w:id="353"/>
      <w:bookmarkEnd w:id="354"/>
      <w:bookmarkEnd w:id="355"/>
      <w:bookmarkEnd w:id="356"/>
      <w:bookmarkEnd w:id="357"/>
      <w:bookmarkEnd w:id="358"/>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77777777" w:rsidR="00211D99" w:rsidRPr="00F91D2F" w:rsidRDefault="00211D99" w:rsidP="00211D99">
      <w:pPr>
        <w:pStyle w:val="TH"/>
      </w:pPr>
      <w:r w:rsidRPr="00F91D2F">
        <w:object w:dxaOrig="9390" w:dyaOrig="3090" w14:anchorId="055FD2CD">
          <v:shape id="_x0000_i1032" type="#_x0000_t75" style="width:341.5pt;height:112pt" o:ole="">
            <v:imagedata r:id="rId26" o:title=""/>
          </v:shape>
          <o:OLEObject Type="Embed" ProgID="Visio.Drawing.11" ShapeID="_x0000_i1032" DrawAspect="Content" ObjectID="_1678343516" r:id="rId27"/>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2FA5DAB1" w14:textId="77777777" w:rsidR="00FC4C9C" w:rsidRPr="00F91D2F" w:rsidRDefault="00FC4C9C" w:rsidP="00FC4C9C">
      <w:pPr>
        <w:pStyle w:val="Heading2"/>
      </w:pPr>
      <w:bookmarkStart w:id="359" w:name="_Toc34346472"/>
      <w:bookmarkStart w:id="360" w:name="_Toc34740549"/>
      <w:bookmarkStart w:id="361" w:name="_Toc34747908"/>
      <w:bookmarkStart w:id="362" w:name="_Toc34748284"/>
      <w:bookmarkStart w:id="363" w:name="_Toc34749274"/>
      <w:bookmarkStart w:id="364" w:name="_Toc49689721"/>
      <w:bookmarkStart w:id="365" w:name="_Toc56336805"/>
      <w:bookmarkStart w:id="366" w:name="_Toc67730505"/>
      <w:r w:rsidRPr="00F91D2F">
        <w:t>5.3</w:t>
      </w:r>
      <w:r w:rsidRPr="00F91D2F">
        <w:tab/>
        <w:t>Nhss_imsSubscriberDataManagement Service</w:t>
      </w:r>
      <w:bookmarkEnd w:id="292"/>
      <w:bookmarkEnd w:id="293"/>
      <w:bookmarkEnd w:id="359"/>
      <w:bookmarkEnd w:id="360"/>
      <w:bookmarkEnd w:id="361"/>
      <w:bookmarkEnd w:id="362"/>
      <w:bookmarkEnd w:id="363"/>
      <w:bookmarkEnd w:id="364"/>
      <w:bookmarkEnd w:id="365"/>
      <w:bookmarkEnd w:id="366"/>
    </w:p>
    <w:p w14:paraId="08C37299" w14:textId="77777777" w:rsidR="00FC4C9C" w:rsidRPr="00F91D2F" w:rsidRDefault="00FC4C9C" w:rsidP="00FC4C9C">
      <w:pPr>
        <w:pStyle w:val="Heading3"/>
      </w:pPr>
      <w:bookmarkStart w:id="367" w:name="_Toc21948866"/>
      <w:bookmarkStart w:id="368" w:name="_Toc24978739"/>
      <w:bookmarkStart w:id="369" w:name="_Toc34346473"/>
      <w:bookmarkStart w:id="370" w:name="_Toc34740550"/>
      <w:bookmarkStart w:id="371" w:name="_Toc34747909"/>
      <w:bookmarkStart w:id="372" w:name="_Toc34748285"/>
      <w:bookmarkStart w:id="373" w:name="_Toc34749275"/>
      <w:bookmarkStart w:id="374" w:name="_Toc49689722"/>
      <w:bookmarkStart w:id="375" w:name="_Toc56336806"/>
      <w:bookmarkStart w:id="376" w:name="_Toc67730506"/>
      <w:r w:rsidRPr="00F91D2F">
        <w:t>5.3.1</w:t>
      </w:r>
      <w:r w:rsidRPr="00F91D2F">
        <w:tab/>
        <w:t>Service Description</w:t>
      </w:r>
      <w:bookmarkEnd w:id="367"/>
      <w:bookmarkEnd w:id="368"/>
      <w:bookmarkEnd w:id="369"/>
      <w:bookmarkEnd w:id="370"/>
      <w:bookmarkEnd w:id="371"/>
      <w:bookmarkEnd w:id="372"/>
      <w:bookmarkEnd w:id="373"/>
      <w:bookmarkEnd w:id="374"/>
      <w:bookmarkEnd w:id="375"/>
      <w:bookmarkEnd w:id="376"/>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FC4C9C">
      <w:pPr>
        <w:pStyle w:val="Heading3"/>
      </w:pPr>
      <w:bookmarkStart w:id="377" w:name="_Toc21948867"/>
      <w:bookmarkStart w:id="378" w:name="_Toc24978740"/>
      <w:bookmarkStart w:id="379" w:name="_Toc34346474"/>
      <w:bookmarkStart w:id="380" w:name="_Toc34740551"/>
      <w:bookmarkStart w:id="381" w:name="_Toc34747910"/>
      <w:bookmarkStart w:id="382" w:name="_Toc34748286"/>
      <w:bookmarkStart w:id="383" w:name="_Toc34749276"/>
      <w:bookmarkStart w:id="384" w:name="_Toc49689723"/>
      <w:bookmarkStart w:id="385" w:name="_Toc56336807"/>
      <w:bookmarkStart w:id="386" w:name="_Toc67730507"/>
      <w:r w:rsidRPr="00F91D2F">
        <w:t>5.3.2</w:t>
      </w:r>
      <w:r w:rsidRPr="00F91D2F">
        <w:tab/>
        <w:t>Service Operations</w:t>
      </w:r>
      <w:bookmarkEnd w:id="377"/>
      <w:bookmarkEnd w:id="378"/>
      <w:bookmarkEnd w:id="379"/>
      <w:bookmarkEnd w:id="380"/>
      <w:bookmarkEnd w:id="381"/>
      <w:bookmarkEnd w:id="382"/>
      <w:bookmarkEnd w:id="383"/>
      <w:bookmarkEnd w:id="384"/>
      <w:bookmarkEnd w:id="385"/>
      <w:bookmarkEnd w:id="386"/>
    </w:p>
    <w:p w14:paraId="035750F1" w14:textId="77777777" w:rsidR="00FC4C9C" w:rsidRPr="00F91D2F" w:rsidRDefault="00FC4C9C" w:rsidP="00FC4C9C">
      <w:pPr>
        <w:pStyle w:val="Heading4"/>
      </w:pPr>
      <w:bookmarkStart w:id="387" w:name="_Toc21948868"/>
      <w:bookmarkStart w:id="388" w:name="_Toc24978741"/>
      <w:bookmarkStart w:id="389" w:name="_Toc34346475"/>
      <w:bookmarkStart w:id="390" w:name="_Toc34740552"/>
      <w:bookmarkStart w:id="391" w:name="_Toc34747911"/>
      <w:bookmarkStart w:id="392" w:name="_Toc34748287"/>
      <w:bookmarkStart w:id="393" w:name="_Toc34749277"/>
      <w:bookmarkStart w:id="394" w:name="_Toc49689724"/>
      <w:bookmarkStart w:id="395" w:name="_Toc56336808"/>
      <w:bookmarkStart w:id="396" w:name="_Toc67730508"/>
      <w:r w:rsidRPr="00F91D2F">
        <w:t>5.3.2.1</w:t>
      </w:r>
      <w:r w:rsidRPr="00F91D2F">
        <w:tab/>
        <w:t>Introduction</w:t>
      </w:r>
      <w:bookmarkEnd w:id="387"/>
      <w:bookmarkEnd w:id="388"/>
      <w:bookmarkEnd w:id="389"/>
      <w:bookmarkEnd w:id="390"/>
      <w:bookmarkEnd w:id="391"/>
      <w:bookmarkEnd w:id="392"/>
      <w:bookmarkEnd w:id="393"/>
      <w:bookmarkEnd w:id="394"/>
      <w:bookmarkEnd w:id="395"/>
      <w:bookmarkEnd w:id="396"/>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lastRenderedPageBreak/>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FC4C9C">
      <w:pPr>
        <w:pStyle w:val="Heading4"/>
      </w:pPr>
      <w:bookmarkStart w:id="397" w:name="_Toc21948869"/>
      <w:bookmarkStart w:id="398" w:name="_Toc24978742"/>
      <w:bookmarkStart w:id="399" w:name="_Toc34346476"/>
      <w:bookmarkStart w:id="400" w:name="_Toc34740553"/>
      <w:bookmarkStart w:id="401" w:name="_Toc34747912"/>
      <w:bookmarkStart w:id="402" w:name="_Toc34748288"/>
      <w:bookmarkStart w:id="403" w:name="_Toc34749278"/>
      <w:bookmarkStart w:id="404" w:name="_Toc49689725"/>
      <w:bookmarkStart w:id="405" w:name="_Toc56336809"/>
      <w:bookmarkStart w:id="406" w:name="_Toc67730509"/>
      <w:r w:rsidRPr="00F91D2F">
        <w:t>5.3.2.2</w:t>
      </w:r>
      <w:r w:rsidRPr="00F91D2F">
        <w:tab/>
        <w:t>Get</w:t>
      </w:r>
      <w:bookmarkEnd w:id="397"/>
      <w:bookmarkEnd w:id="398"/>
      <w:bookmarkEnd w:id="399"/>
      <w:bookmarkEnd w:id="400"/>
      <w:bookmarkEnd w:id="401"/>
      <w:bookmarkEnd w:id="402"/>
      <w:bookmarkEnd w:id="403"/>
      <w:bookmarkEnd w:id="404"/>
      <w:bookmarkEnd w:id="405"/>
      <w:bookmarkEnd w:id="406"/>
    </w:p>
    <w:p w14:paraId="069F462F" w14:textId="77777777" w:rsidR="00FC4C9C" w:rsidRPr="00F91D2F" w:rsidRDefault="00FC4C9C" w:rsidP="00FC4C9C">
      <w:pPr>
        <w:pStyle w:val="Heading5"/>
      </w:pPr>
      <w:bookmarkStart w:id="407" w:name="_Toc21948870"/>
      <w:bookmarkStart w:id="408" w:name="_Toc24978743"/>
      <w:bookmarkStart w:id="409" w:name="_Toc34346477"/>
      <w:bookmarkStart w:id="410" w:name="_Toc34740554"/>
      <w:bookmarkStart w:id="411" w:name="_Toc34747913"/>
      <w:bookmarkStart w:id="412" w:name="_Toc34748289"/>
      <w:bookmarkStart w:id="413" w:name="_Toc34749279"/>
      <w:bookmarkStart w:id="414" w:name="_Toc49689726"/>
      <w:bookmarkStart w:id="415" w:name="_Toc56336810"/>
      <w:bookmarkStart w:id="416" w:name="_Toc67730510"/>
      <w:r w:rsidRPr="00F91D2F">
        <w:t>5.3.2.2.1</w:t>
      </w:r>
      <w:r w:rsidRPr="00F91D2F">
        <w:tab/>
        <w:t>General</w:t>
      </w:r>
      <w:bookmarkEnd w:id="407"/>
      <w:bookmarkEnd w:id="408"/>
      <w:bookmarkEnd w:id="409"/>
      <w:bookmarkEnd w:id="410"/>
      <w:bookmarkEnd w:id="411"/>
      <w:bookmarkEnd w:id="412"/>
      <w:bookmarkEnd w:id="413"/>
      <w:bookmarkEnd w:id="414"/>
      <w:bookmarkEnd w:id="415"/>
      <w:bookmarkEnd w:id="416"/>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 xml:space="preserve">When the feature SharedData is supported and the retrieved UE-individual data (i.e. data other than Shared Subscription Data) contain SharedDataIds, the NF service consumer shall also retrieve the shared data identified by the received </w:t>
      </w:r>
      <w:r w:rsidRPr="00F91D2F">
        <w:lastRenderedPageBreak/>
        <w:t>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A20EF2">
      <w:pPr>
        <w:pStyle w:val="Heading5"/>
      </w:pPr>
      <w:bookmarkStart w:id="417" w:name="_Toc34346478"/>
      <w:bookmarkStart w:id="418" w:name="_Toc34740555"/>
      <w:bookmarkStart w:id="419" w:name="_Toc34747914"/>
      <w:bookmarkStart w:id="420" w:name="_Toc34748290"/>
      <w:bookmarkStart w:id="421" w:name="_Toc34749280"/>
      <w:bookmarkStart w:id="422" w:name="_Toc49689727"/>
      <w:bookmarkStart w:id="423" w:name="_Toc56336811"/>
      <w:bookmarkStart w:id="424" w:name="_Toc67730511"/>
      <w:r>
        <w:t>5.3.2.2.2</w:t>
      </w:r>
      <w:r>
        <w:tab/>
        <w:t>Identity Data</w:t>
      </w:r>
      <w:bookmarkEnd w:id="417"/>
      <w:bookmarkEnd w:id="418"/>
      <w:bookmarkEnd w:id="419"/>
      <w:bookmarkEnd w:id="420"/>
      <w:bookmarkEnd w:id="421"/>
      <w:bookmarkEnd w:id="422"/>
      <w:bookmarkEnd w:id="423"/>
      <w:bookmarkEnd w:id="424"/>
    </w:p>
    <w:p w14:paraId="11FA9BC6" w14:textId="77777777" w:rsidR="00A20EF2" w:rsidRPr="00F91D2F" w:rsidRDefault="00A20EF2" w:rsidP="00BC05CA">
      <w:pPr>
        <w:pStyle w:val="Heading6"/>
      </w:pPr>
      <w:bookmarkStart w:id="425" w:name="_Toc21948871"/>
      <w:bookmarkStart w:id="426" w:name="_Toc24978744"/>
      <w:bookmarkStart w:id="427" w:name="_Toc34346479"/>
      <w:bookmarkStart w:id="428" w:name="_Toc34740556"/>
      <w:bookmarkStart w:id="429" w:name="_Toc34747915"/>
      <w:bookmarkStart w:id="430" w:name="_Toc34748291"/>
      <w:bookmarkStart w:id="431" w:name="_Toc34749281"/>
      <w:bookmarkStart w:id="432" w:name="_Toc49689728"/>
      <w:bookmarkStart w:id="433" w:name="_Toc56336812"/>
      <w:bookmarkStart w:id="434" w:name="_Toc67730512"/>
      <w:r w:rsidRPr="00F91D2F">
        <w:t>5.3.2.2.</w:t>
      </w:r>
      <w:r>
        <w:t>2.1</w:t>
      </w:r>
      <w:r w:rsidRPr="00F91D2F">
        <w:tab/>
        <w:t>IMS Identity Data Retrieval</w:t>
      </w:r>
      <w:bookmarkEnd w:id="425"/>
      <w:bookmarkEnd w:id="426"/>
      <w:bookmarkEnd w:id="427"/>
      <w:bookmarkEnd w:id="428"/>
      <w:bookmarkEnd w:id="429"/>
      <w:bookmarkEnd w:id="430"/>
      <w:bookmarkEnd w:id="431"/>
      <w:bookmarkEnd w:id="432"/>
      <w:bookmarkEnd w:id="433"/>
      <w:bookmarkEnd w:id="434"/>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7777777" w:rsidR="00A20EF2" w:rsidRPr="00F91D2F" w:rsidRDefault="00A20EF2" w:rsidP="00A20EF2">
      <w:pPr>
        <w:pStyle w:val="TH"/>
      </w:pPr>
      <w:r w:rsidRPr="00F91D2F">
        <w:object w:dxaOrig="7364" w:dyaOrig="2006" w14:anchorId="4826C2D6">
          <v:shape id="_x0000_i1033" type="#_x0000_t75" style="width:367.5pt;height:100.5pt" o:ole="">
            <v:imagedata r:id="rId28" o:title=""/>
          </v:shape>
          <o:OLEObject Type="Embed" ProgID="Visio.Drawing.11" ShapeID="_x0000_i1033" DrawAspect="Content" ObjectID="_1678343517" r:id="rId29"/>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2349669" w14:textId="77777777" w:rsidR="00A20EF2" w:rsidRPr="00F91D2F" w:rsidRDefault="00A20EF2" w:rsidP="00BC05CA">
      <w:pPr>
        <w:pStyle w:val="Heading6"/>
      </w:pPr>
      <w:bookmarkStart w:id="435" w:name="_Toc21948872"/>
      <w:bookmarkStart w:id="436" w:name="_Toc24978745"/>
      <w:bookmarkStart w:id="437" w:name="_Toc34346480"/>
      <w:bookmarkStart w:id="438" w:name="_Toc34740557"/>
      <w:bookmarkStart w:id="439" w:name="_Toc34747916"/>
      <w:bookmarkStart w:id="440" w:name="_Toc34748292"/>
      <w:bookmarkStart w:id="441" w:name="_Toc34749282"/>
      <w:bookmarkStart w:id="442" w:name="_Toc49689729"/>
      <w:bookmarkStart w:id="443" w:name="_Toc56336813"/>
      <w:bookmarkStart w:id="444" w:name="_Toc67730513"/>
      <w:r w:rsidRPr="00F91D2F">
        <w:t>5.3.2.2.</w:t>
      </w:r>
      <w:r>
        <w:t>2.2</w:t>
      </w:r>
      <w:r w:rsidRPr="00F91D2F">
        <w:tab/>
      </w:r>
      <w:r>
        <w:t>MSISDN(s)</w:t>
      </w:r>
      <w:r w:rsidRPr="00F91D2F">
        <w:t xml:space="preserve"> Retrieval</w:t>
      </w:r>
      <w:bookmarkEnd w:id="435"/>
      <w:bookmarkEnd w:id="436"/>
      <w:bookmarkEnd w:id="437"/>
      <w:bookmarkEnd w:id="438"/>
      <w:bookmarkEnd w:id="439"/>
      <w:bookmarkEnd w:id="440"/>
      <w:bookmarkEnd w:id="441"/>
      <w:bookmarkEnd w:id="442"/>
      <w:bookmarkEnd w:id="443"/>
      <w:bookmarkEnd w:id="444"/>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77777777" w:rsidR="00A20EF2" w:rsidRPr="00F91D2F" w:rsidRDefault="00A20EF2" w:rsidP="00A20EF2">
      <w:pPr>
        <w:pStyle w:val="TH"/>
      </w:pPr>
      <w:r w:rsidRPr="00F91D2F">
        <w:object w:dxaOrig="7364" w:dyaOrig="2006" w14:anchorId="120D66B5">
          <v:shape id="_x0000_i1034" type="#_x0000_t75" style="width:367.5pt;height:100.5pt" o:ole="">
            <v:imagedata r:id="rId30" o:title=""/>
          </v:shape>
          <o:OLEObject Type="Embed" ProgID="Visio.Drawing.11" ShapeID="_x0000_i1034" DrawAspect="Content" ObjectID="_1678343518" r:id="rId31"/>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lastRenderedPageBreak/>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34CD154F" w14:textId="77777777" w:rsidR="00A20EF2" w:rsidRPr="00F91D2F" w:rsidRDefault="00A20EF2" w:rsidP="00BC05CA">
      <w:pPr>
        <w:pStyle w:val="Heading6"/>
      </w:pPr>
      <w:bookmarkStart w:id="445" w:name="_Toc21948873"/>
      <w:bookmarkStart w:id="446" w:name="_Toc24978746"/>
      <w:bookmarkStart w:id="447" w:name="_Toc34346481"/>
      <w:bookmarkStart w:id="448" w:name="_Toc34740558"/>
      <w:bookmarkStart w:id="449" w:name="_Toc34747917"/>
      <w:bookmarkStart w:id="450" w:name="_Toc34748293"/>
      <w:bookmarkStart w:id="451" w:name="_Toc34749283"/>
      <w:bookmarkStart w:id="452" w:name="_Toc49689730"/>
      <w:bookmarkStart w:id="453" w:name="_Toc56336814"/>
      <w:bookmarkStart w:id="454" w:name="_Toc67730514"/>
      <w:r w:rsidRPr="00F91D2F">
        <w:t>5.3.2.2.</w:t>
      </w:r>
      <w:r>
        <w:t>2.3</w:t>
      </w:r>
      <w:r w:rsidRPr="00F91D2F">
        <w:tab/>
      </w:r>
      <w:r>
        <w:t>Private Identities</w:t>
      </w:r>
      <w:r w:rsidRPr="00F91D2F">
        <w:t xml:space="preserve"> Retrieval</w:t>
      </w:r>
      <w:bookmarkEnd w:id="445"/>
      <w:bookmarkEnd w:id="446"/>
      <w:bookmarkEnd w:id="447"/>
      <w:bookmarkEnd w:id="448"/>
      <w:bookmarkEnd w:id="449"/>
      <w:bookmarkEnd w:id="450"/>
      <w:bookmarkEnd w:id="451"/>
      <w:bookmarkEnd w:id="452"/>
      <w:bookmarkEnd w:id="453"/>
      <w:bookmarkEnd w:id="454"/>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77777777" w:rsidR="00A20EF2" w:rsidRPr="00F91D2F" w:rsidRDefault="00DC22E9" w:rsidP="00A20EF2">
      <w:pPr>
        <w:pStyle w:val="TH"/>
      </w:pPr>
      <w:r w:rsidRPr="00F91D2F">
        <w:object w:dxaOrig="7063" w:dyaOrig="2461" w14:anchorId="2729F4DD">
          <v:shape id="_x0000_i1035" type="#_x0000_t75" style="width:352.5pt;height:123pt" o:ole="">
            <v:imagedata r:id="rId32" o:title=""/>
          </v:shape>
          <o:OLEObject Type="Embed" ProgID="Visio.Drawing.11" ShapeID="_x0000_i1035" DrawAspect="Content" ObjectID="_1678343519" r:id="rId33"/>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parameters indicating the supported-features.</w:t>
      </w:r>
    </w:p>
    <w:p w14:paraId="0DA295BE" w14:textId="77777777"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07654F2" w14:textId="77777777" w:rsidR="004F1906" w:rsidRPr="00F91D2F" w:rsidRDefault="004F1906" w:rsidP="002234A2">
      <w:pPr>
        <w:pStyle w:val="Heading6"/>
      </w:pPr>
      <w:bookmarkStart w:id="455" w:name="_Toc49689731"/>
      <w:bookmarkStart w:id="456" w:name="_Toc56336815"/>
      <w:bookmarkStart w:id="457" w:name="_Toc34346482"/>
      <w:bookmarkStart w:id="458" w:name="_Toc34740559"/>
      <w:bookmarkStart w:id="459" w:name="_Toc34747918"/>
      <w:bookmarkStart w:id="460" w:name="_Toc34748294"/>
      <w:bookmarkStart w:id="461" w:name="_Toc34749284"/>
      <w:bookmarkStart w:id="462" w:name="_Toc67730515"/>
      <w:r w:rsidRPr="00F91D2F">
        <w:t>5.3.2.2.</w:t>
      </w:r>
      <w:r>
        <w:t>2.4</w:t>
      </w:r>
      <w:r w:rsidRPr="00F91D2F">
        <w:tab/>
      </w:r>
      <w:r>
        <w:t>IMEI(SV)</w:t>
      </w:r>
      <w:r w:rsidRPr="00F91D2F">
        <w:t xml:space="preserve"> Retrieval</w:t>
      </w:r>
      <w:bookmarkEnd w:id="455"/>
      <w:bookmarkEnd w:id="456"/>
      <w:bookmarkEnd w:id="462"/>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77777777" w:rsidR="004F1906" w:rsidRDefault="00740376" w:rsidP="004F1906">
      <w:pPr>
        <w:pStyle w:val="TH"/>
      </w:pPr>
      <w:r>
        <w:object w:dxaOrig="9404" w:dyaOrig="3095" w14:anchorId="0FA3843A">
          <v:shape id="_x0000_i1036" type="#_x0000_t75" style="width:388.5pt;height:127.5pt" o:ole="">
            <v:imagedata r:id="rId34" o:title=""/>
          </v:shape>
          <o:OLEObject Type="Embed" ProgID="Visio.Drawing.15" ShapeID="_x0000_i1036" DrawAspect="Content" ObjectID="_1678343520" r:id="rId35"/>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lastRenderedPageBreak/>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7CB4A9B6" w14:textId="77777777" w:rsidR="00A20EF2" w:rsidRDefault="00A20EF2" w:rsidP="00A20EF2">
      <w:pPr>
        <w:pStyle w:val="Heading5"/>
      </w:pPr>
      <w:bookmarkStart w:id="463" w:name="_Toc49689732"/>
      <w:bookmarkStart w:id="464" w:name="_Toc56336816"/>
      <w:bookmarkStart w:id="465" w:name="_Toc67730516"/>
      <w:r>
        <w:t>5.3.2.2.3</w:t>
      </w:r>
      <w:r>
        <w:tab/>
        <w:t>IMS Location Data and Status</w:t>
      </w:r>
      <w:bookmarkEnd w:id="457"/>
      <w:bookmarkEnd w:id="458"/>
      <w:bookmarkEnd w:id="459"/>
      <w:bookmarkEnd w:id="460"/>
      <w:bookmarkEnd w:id="461"/>
      <w:bookmarkEnd w:id="463"/>
      <w:bookmarkEnd w:id="464"/>
      <w:bookmarkEnd w:id="465"/>
    </w:p>
    <w:p w14:paraId="39DFB7E8" w14:textId="77777777" w:rsidR="00A20EF2" w:rsidRPr="00F91D2F" w:rsidRDefault="00A20EF2" w:rsidP="00BC05CA">
      <w:pPr>
        <w:pStyle w:val="Heading6"/>
      </w:pPr>
      <w:bookmarkStart w:id="466" w:name="_Toc21948874"/>
      <w:bookmarkStart w:id="467" w:name="_Toc24978747"/>
      <w:bookmarkStart w:id="468" w:name="_Toc34346483"/>
      <w:bookmarkStart w:id="469" w:name="_Toc34740560"/>
      <w:bookmarkStart w:id="470" w:name="_Toc34747919"/>
      <w:bookmarkStart w:id="471" w:name="_Toc34748295"/>
      <w:bookmarkStart w:id="472" w:name="_Toc34749285"/>
      <w:bookmarkStart w:id="473" w:name="_Toc49689733"/>
      <w:bookmarkStart w:id="474" w:name="_Toc56336817"/>
      <w:bookmarkStart w:id="475" w:name="_Toc67730517"/>
      <w:r w:rsidRPr="00F91D2F">
        <w:t>5.3.2.2.</w:t>
      </w:r>
      <w:r>
        <w:t>3.1</w:t>
      </w:r>
      <w:r w:rsidRPr="00F91D2F">
        <w:tab/>
      </w:r>
      <w:r>
        <w:t>S-CSCF Capabilities</w:t>
      </w:r>
      <w:r w:rsidRPr="00F91D2F">
        <w:t xml:space="preserve"> Retrieval</w:t>
      </w:r>
      <w:bookmarkEnd w:id="466"/>
      <w:bookmarkEnd w:id="467"/>
      <w:bookmarkEnd w:id="468"/>
      <w:bookmarkEnd w:id="469"/>
      <w:bookmarkEnd w:id="470"/>
      <w:bookmarkEnd w:id="471"/>
      <w:bookmarkEnd w:id="472"/>
      <w:bookmarkEnd w:id="473"/>
      <w:bookmarkEnd w:id="474"/>
      <w:bookmarkEnd w:id="475"/>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77777777" w:rsidR="00A20EF2" w:rsidRPr="00F91D2F" w:rsidRDefault="00A20EF2" w:rsidP="00A20EF2">
      <w:pPr>
        <w:pStyle w:val="TH"/>
      </w:pPr>
      <w:r w:rsidRPr="00F91D2F">
        <w:object w:dxaOrig="8701" w:dyaOrig="2377" w14:anchorId="0F14528E">
          <v:shape id="_x0000_i1037" type="#_x0000_t75" style="width:434.5pt;height:118.5pt" o:ole="">
            <v:imagedata r:id="rId36" o:title=""/>
          </v:shape>
          <o:OLEObject Type="Embed" ProgID="Visio.Drawing.11" ShapeID="_x0000_i1037" DrawAspect="Content" ObjectID="_1678343521" r:id="rId37"/>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11A362" w14:textId="77777777" w:rsidR="00A20EF2" w:rsidRPr="00F91D2F" w:rsidRDefault="00A20EF2" w:rsidP="00BC05CA">
      <w:pPr>
        <w:pStyle w:val="Heading6"/>
      </w:pPr>
      <w:bookmarkStart w:id="476" w:name="_Toc34346484"/>
      <w:bookmarkStart w:id="477" w:name="_Toc34740561"/>
      <w:bookmarkStart w:id="478" w:name="_Toc34747920"/>
      <w:bookmarkStart w:id="479" w:name="_Toc34748296"/>
      <w:bookmarkStart w:id="480" w:name="_Toc34749286"/>
      <w:bookmarkStart w:id="481" w:name="_Toc49689734"/>
      <w:bookmarkStart w:id="482" w:name="_Toc56336818"/>
      <w:bookmarkStart w:id="483" w:name="_Toc67730518"/>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476"/>
      <w:bookmarkEnd w:id="477"/>
      <w:bookmarkEnd w:id="478"/>
      <w:bookmarkEnd w:id="479"/>
      <w:bookmarkEnd w:id="480"/>
      <w:bookmarkEnd w:id="481"/>
      <w:bookmarkEnd w:id="482"/>
      <w:bookmarkEnd w:id="483"/>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77777777" w:rsidR="003F73AD" w:rsidRDefault="00B8430A" w:rsidP="003F73AD">
      <w:pPr>
        <w:pStyle w:val="TH"/>
      </w:pPr>
      <w:r>
        <w:object w:dxaOrig="9404" w:dyaOrig="3095" w14:anchorId="19AFCEE1">
          <v:shape id="_x0000_i1038" type="#_x0000_t75" style="width:388pt;height:127.5pt" o:ole="">
            <v:imagedata r:id="rId38" o:title=""/>
          </v:shape>
          <o:OLEObject Type="Embed" ProgID="Visio.Drawing.15" ShapeID="_x0000_i1038" DrawAspect="Content" ObjectID="_1678343522" r:id="rId39"/>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317EF1CC" w14:textId="77777777" w:rsidR="00DD5DBA" w:rsidRPr="00F91D2F" w:rsidRDefault="00DD5DBA" w:rsidP="00BC05CA">
      <w:pPr>
        <w:pStyle w:val="Heading6"/>
      </w:pPr>
      <w:bookmarkStart w:id="484" w:name="_Toc34346485"/>
      <w:bookmarkStart w:id="485" w:name="_Toc34740562"/>
      <w:bookmarkStart w:id="486" w:name="_Toc34747921"/>
      <w:bookmarkStart w:id="487" w:name="_Toc34748297"/>
      <w:bookmarkStart w:id="488" w:name="_Toc34749287"/>
      <w:bookmarkStart w:id="489" w:name="_Toc49689735"/>
      <w:bookmarkStart w:id="490" w:name="_Toc56336819"/>
      <w:bookmarkStart w:id="491" w:name="_Toc67730519"/>
      <w:r w:rsidRPr="00F91D2F">
        <w:t>5.3.2.2.</w:t>
      </w:r>
      <w:r>
        <w:t>3.3</w:t>
      </w:r>
      <w:r w:rsidRPr="00F91D2F">
        <w:tab/>
      </w:r>
      <w:r>
        <w:t>IMS Registration Status Retrieval</w:t>
      </w:r>
      <w:bookmarkEnd w:id="484"/>
      <w:bookmarkEnd w:id="485"/>
      <w:bookmarkEnd w:id="486"/>
      <w:bookmarkEnd w:id="487"/>
      <w:bookmarkEnd w:id="488"/>
      <w:bookmarkEnd w:id="489"/>
      <w:bookmarkEnd w:id="490"/>
      <w:bookmarkEnd w:id="491"/>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77777777" w:rsidR="003F73AD" w:rsidRDefault="00B8430A" w:rsidP="003F73AD">
      <w:pPr>
        <w:pStyle w:val="TH"/>
      </w:pPr>
      <w:r>
        <w:object w:dxaOrig="9404" w:dyaOrig="3095" w14:anchorId="08A0578C">
          <v:shape id="_x0000_i1039" type="#_x0000_t75" style="width:388pt;height:127.5pt" o:ole="">
            <v:imagedata r:id="rId40" o:title=""/>
          </v:shape>
          <o:OLEObject Type="Embed" ProgID="Visio.Drawing.15" ShapeID="_x0000_i1039" DrawAspect="Content" ObjectID="_1678343523" r:id="rId41"/>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489A7765" w14:textId="77777777" w:rsidR="00B8430A" w:rsidRPr="00F91D2F" w:rsidRDefault="00B8430A" w:rsidP="00B8430A">
      <w:pPr>
        <w:pStyle w:val="Heading6"/>
      </w:pPr>
      <w:bookmarkStart w:id="492" w:name="_Toc56336820"/>
      <w:bookmarkStart w:id="493" w:name="_Toc34346486"/>
      <w:bookmarkStart w:id="494" w:name="_Toc34740563"/>
      <w:bookmarkStart w:id="495" w:name="_Toc34747922"/>
      <w:bookmarkStart w:id="496" w:name="_Toc34748298"/>
      <w:bookmarkStart w:id="497" w:name="_Toc34749288"/>
      <w:bookmarkStart w:id="498" w:name="_Toc49689736"/>
      <w:bookmarkStart w:id="499" w:name="_Toc67730520"/>
      <w:r w:rsidRPr="00F91D2F">
        <w:t>5.3.2.2.</w:t>
      </w:r>
      <w:r>
        <w:t>3.4</w:t>
      </w:r>
      <w:r w:rsidRPr="00F91D2F">
        <w:tab/>
      </w:r>
      <w:r>
        <w:t>S-CSCF Selection Assistance Information</w:t>
      </w:r>
      <w:r w:rsidRPr="00F91D2F">
        <w:t xml:space="preserve"> Retrieval</w:t>
      </w:r>
      <w:bookmarkEnd w:id="492"/>
      <w:bookmarkEnd w:id="499"/>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xml:space="preserve">. The request contains the UE's identity (/{imsUeId}), the type of the </w:t>
      </w:r>
      <w:r w:rsidRPr="00F91D2F">
        <w:lastRenderedPageBreak/>
        <w:t>requested information (/</w:t>
      </w:r>
      <w:r>
        <w:t>ims-data/location-data</w:t>
      </w:r>
      <w:r w:rsidRPr="00F91D2F">
        <w:t>/</w:t>
      </w:r>
      <w:r>
        <w:t>scscf-selection-assistance-info</w:t>
      </w:r>
      <w:r w:rsidRPr="00F91D2F">
        <w:t>) and query parameters (e.g. supported-features).</w:t>
      </w:r>
      <w:bookmarkStart w:id="500" w:name="_Hlk55842017"/>
    </w:p>
    <w:p w14:paraId="72D2CBAD" w14:textId="77777777" w:rsidR="00B8430A" w:rsidRDefault="00B8430A" w:rsidP="00061564">
      <w:pPr>
        <w:pStyle w:val="TH"/>
      </w:pPr>
      <w:r w:rsidRPr="00126589">
        <w:t xml:space="preserve"> </w:t>
      </w:r>
      <w:r w:rsidRPr="00F91D2F">
        <w:object w:dxaOrig="8700" w:dyaOrig="2383" w14:anchorId="0A4B461E">
          <v:shape id="_x0000_i1040" type="#_x0000_t75" style="width:432.5pt;height:118pt" o:ole="">
            <v:imagedata r:id="rId42" o:title=""/>
          </v:shape>
          <o:OLEObject Type="Embed" ProgID="Visio.Drawing.11" ShapeID="_x0000_i1040" DrawAspect="Content" ObjectID="_1678343524" r:id="rId43"/>
        </w:object>
      </w:r>
      <w:bookmarkEnd w:id="500"/>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002E0C43" w14:textId="77777777" w:rsidR="00A20EF2" w:rsidRDefault="00A20EF2" w:rsidP="00A20EF2">
      <w:pPr>
        <w:pStyle w:val="Heading5"/>
      </w:pPr>
      <w:bookmarkStart w:id="501" w:name="_Toc56336821"/>
      <w:bookmarkStart w:id="502" w:name="_Toc67730521"/>
      <w:r>
        <w:t>5.3.2.2.4</w:t>
      </w:r>
      <w:r>
        <w:tab/>
        <w:t>IMS Profile Data</w:t>
      </w:r>
      <w:bookmarkEnd w:id="493"/>
      <w:bookmarkEnd w:id="494"/>
      <w:bookmarkEnd w:id="495"/>
      <w:bookmarkEnd w:id="496"/>
      <w:bookmarkEnd w:id="497"/>
      <w:bookmarkEnd w:id="498"/>
      <w:bookmarkEnd w:id="501"/>
      <w:bookmarkEnd w:id="502"/>
    </w:p>
    <w:p w14:paraId="01991A7E" w14:textId="77777777" w:rsidR="00DD5DBA" w:rsidRPr="00F91D2F" w:rsidRDefault="00DD5DBA" w:rsidP="00BC05CA">
      <w:pPr>
        <w:pStyle w:val="Heading6"/>
      </w:pPr>
      <w:bookmarkStart w:id="503" w:name="_Toc24978748"/>
      <w:bookmarkStart w:id="504" w:name="_Toc34346487"/>
      <w:bookmarkStart w:id="505" w:name="_Toc34740564"/>
      <w:bookmarkStart w:id="506" w:name="_Toc34747923"/>
      <w:bookmarkStart w:id="507" w:name="_Toc34748299"/>
      <w:bookmarkStart w:id="508" w:name="_Toc34749289"/>
      <w:bookmarkStart w:id="509" w:name="_Toc49689737"/>
      <w:bookmarkStart w:id="510" w:name="_Toc56336822"/>
      <w:bookmarkStart w:id="511" w:name="_Toc67730522"/>
      <w:r w:rsidRPr="00F91D2F">
        <w:t>5.3.2.2.</w:t>
      </w:r>
      <w:r>
        <w:t>4.1</w:t>
      </w:r>
      <w:r w:rsidRPr="00F91D2F">
        <w:tab/>
      </w:r>
      <w:r>
        <w:t>IMS User Profile</w:t>
      </w:r>
      <w:r w:rsidRPr="00F91D2F">
        <w:t xml:space="preserve"> Retrieval</w:t>
      </w:r>
      <w:bookmarkEnd w:id="503"/>
      <w:bookmarkEnd w:id="504"/>
      <w:bookmarkEnd w:id="505"/>
      <w:bookmarkEnd w:id="506"/>
      <w:bookmarkEnd w:id="507"/>
      <w:bookmarkEnd w:id="508"/>
      <w:bookmarkEnd w:id="509"/>
      <w:bookmarkEnd w:id="510"/>
      <w:bookmarkEnd w:id="511"/>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77777777" w:rsidR="003F73AD" w:rsidRDefault="003F73AD" w:rsidP="003F73AD">
      <w:pPr>
        <w:pStyle w:val="TH"/>
      </w:pPr>
      <w:r>
        <w:object w:dxaOrig="8677" w:dyaOrig="2365" w14:anchorId="04CD9F7B">
          <v:shape id="_x0000_i1041" type="#_x0000_t75" style="width:433.5pt;height:118.5pt" o:ole="">
            <v:imagedata r:id="rId44" o:title=""/>
          </v:shape>
          <o:OLEObject Type="Embed" ProgID="Visio.Drawing.15" ShapeID="_x0000_i1041" DrawAspect="Content" ObjectID="_1678343525" r:id="rId45"/>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77777777"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E5060A2" w14:textId="77777777" w:rsidR="00DD5DBA" w:rsidRPr="00F91D2F" w:rsidRDefault="00DD5DBA" w:rsidP="00BC05CA">
      <w:pPr>
        <w:pStyle w:val="Heading6"/>
      </w:pPr>
      <w:bookmarkStart w:id="512" w:name="_Toc34346488"/>
      <w:bookmarkStart w:id="513" w:name="_Toc34740565"/>
      <w:bookmarkStart w:id="514" w:name="_Toc34747924"/>
      <w:bookmarkStart w:id="515" w:name="_Toc34748300"/>
      <w:bookmarkStart w:id="516" w:name="_Toc34749290"/>
      <w:bookmarkStart w:id="517" w:name="_Toc49689738"/>
      <w:bookmarkStart w:id="518" w:name="_Toc56336823"/>
      <w:bookmarkStart w:id="519" w:name="_Toc67730523"/>
      <w:r w:rsidRPr="00F91D2F">
        <w:lastRenderedPageBreak/>
        <w:t>5.3.2.2.</w:t>
      </w:r>
      <w:r>
        <w:t>4.2</w:t>
      </w:r>
      <w:r w:rsidRPr="00F91D2F">
        <w:tab/>
      </w:r>
      <w:r>
        <w:t>Service Priority Level Information</w:t>
      </w:r>
      <w:r w:rsidRPr="00F91D2F">
        <w:t xml:space="preserve"> Retrieval</w:t>
      </w:r>
      <w:bookmarkEnd w:id="512"/>
      <w:bookmarkEnd w:id="513"/>
      <w:bookmarkEnd w:id="514"/>
      <w:bookmarkEnd w:id="515"/>
      <w:bookmarkEnd w:id="516"/>
      <w:bookmarkEnd w:id="517"/>
      <w:bookmarkEnd w:id="518"/>
      <w:bookmarkEnd w:id="519"/>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77777777" w:rsidR="003F73AD" w:rsidRDefault="003F73AD" w:rsidP="003F73AD">
      <w:pPr>
        <w:pStyle w:val="TH"/>
      </w:pPr>
      <w:r>
        <w:object w:dxaOrig="11727" w:dyaOrig="2909" w14:anchorId="5F6BD619">
          <v:shape id="_x0000_i1042" type="#_x0000_t75" style="width:483.5pt;height:120.5pt" o:ole="">
            <v:imagedata r:id="rId46" o:title=""/>
          </v:shape>
          <o:OLEObject Type="Embed" ProgID="Visio.Drawing.15" ShapeID="_x0000_i1042" DrawAspect="Content" ObjectID="_1678343526" r:id="rId47"/>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B5F49BB" w14:textId="77777777" w:rsidR="00DD5DBA" w:rsidRPr="00F91D2F" w:rsidRDefault="00DD5DBA" w:rsidP="00BC05CA">
      <w:pPr>
        <w:pStyle w:val="Heading6"/>
      </w:pPr>
      <w:bookmarkStart w:id="520" w:name="_Toc34346489"/>
      <w:bookmarkStart w:id="521" w:name="_Toc34740566"/>
      <w:bookmarkStart w:id="522" w:name="_Toc34747925"/>
      <w:bookmarkStart w:id="523" w:name="_Toc34748301"/>
      <w:bookmarkStart w:id="524" w:name="_Toc34749291"/>
      <w:bookmarkStart w:id="525" w:name="_Toc49689739"/>
      <w:bookmarkStart w:id="526" w:name="_Toc56336824"/>
      <w:bookmarkStart w:id="527" w:name="_Toc67730524"/>
      <w:r w:rsidRPr="00F91D2F">
        <w:t>5.3.2.2.</w:t>
      </w:r>
      <w:r>
        <w:t>4.3</w:t>
      </w:r>
      <w:r w:rsidRPr="00F91D2F">
        <w:tab/>
      </w:r>
      <w:r>
        <w:t>Initial Filter Criteria</w:t>
      </w:r>
      <w:r w:rsidRPr="00F91D2F">
        <w:t xml:space="preserve"> Retrieval</w:t>
      </w:r>
      <w:bookmarkEnd w:id="520"/>
      <w:bookmarkEnd w:id="521"/>
      <w:bookmarkEnd w:id="522"/>
      <w:bookmarkEnd w:id="523"/>
      <w:bookmarkEnd w:id="524"/>
      <w:bookmarkEnd w:id="525"/>
      <w:bookmarkEnd w:id="526"/>
      <w:bookmarkEnd w:id="527"/>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77777777" w:rsidR="003F73AD" w:rsidRDefault="003F73AD" w:rsidP="003F73AD">
      <w:pPr>
        <w:pStyle w:val="TH"/>
      </w:pPr>
      <w:r>
        <w:object w:dxaOrig="12137" w:dyaOrig="3853" w14:anchorId="47016190">
          <v:shape id="_x0000_i1043" type="#_x0000_t75" style="width:517.5pt;height:164.5pt" o:ole="">
            <v:imagedata r:id="rId48" o:title=""/>
          </v:shape>
          <o:OLEObject Type="Embed" ProgID="Visio.Drawing.15" ShapeID="_x0000_i1043" DrawAspect="Content" ObjectID="_1678343527" r:id="rId49"/>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51A6B889" w14:textId="77777777" w:rsidR="00DD5DBA" w:rsidRPr="00F91D2F" w:rsidRDefault="00DD5DBA" w:rsidP="00BC05CA">
      <w:pPr>
        <w:pStyle w:val="Heading6"/>
      </w:pPr>
      <w:bookmarkStart w:id="528" w:name="_Toc34346490"/>
      <w:bookmarkStart w:id="529" w:name="_Toc34740567"/>
      <w:bookmarkStart w:id="530" w:name="_Toc34747926"/>
      <w:bookmarkStart w:id="531" w:name="_Toc34748302"/>
      <w:bookmarkStart w:id="532" w:name="_Toc34749292"/>
      <w:bookmarkStart w:id="533" w:name="_Toc49689740"/>
      <w:bookmarkStart w:id="534" w:name="_Toc56336825"/>
      <w:bookmarkStart w:id="535" w:name="_Toc67730525"/>
      <w:r w:rsidRPr="00F91D2F">
        <w:t>5.3.2.2.</w:t>
      </w:r>
      <w:r>
        <w:t>4.4</w:t>
      </w:r>
      <w:r w:rsidRPr="00F91D2F">
        <w:tab/>
      </w:r>
      <w:r>
        <w:t>Service Trace Level Information</w:t>
      </w:r>
      <w:r w:rsidRPr="00F91D2F">
        <w:t xml:space="preserve"> Retrieval</w:t>
      </w:r>
      <w:bookmarkEnd w:id="528"/>
      <w:bookmarkEnd w:id="529"/>
      <w:bookmarkEnd w:id="530"/>
      <w:bookmarkEnd w:id="531"/>
      <w:bookmarkEnd w:id="532"/>
      <w:bookmarkEnd w:id="533"/>
      <w:bookmarkEnd w:id="534"/>
      <w:bookmarkEnd w:id="535"/>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77777777" w:rsidR="003F73AD" w:rsidRDefault="003F73AD" w:rsidP="003F73AD">
      <w:pPr>
        <w:pStyle w:val="TH"/>
      </w:pPr>
      <w:r>
        <w:object w:dxaOrig="9404" w:dyaOrig="3095" w14:anchorId="1B089B0B">
          <v:shape id="_x0000_i1044" type="#_x0000_t75" style="width:388pt;height:128pt" o:ole="">
            <v:imagedata r:id="rId50" o:title=""/>
          </v:shape>
          <o:OLEObject Type="Embed" ProgID="Visio.Drawing.15" ShapeID="_x0000_i1044" DrawAspect="Content" ObjectID="_1678343528" r:id="rId51"/>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64E946F" w14:textId="77777777" w:rsidR="00A20EF2" w:rsidRDefault="00A20EF2" w:rsidP="00A20EF2">
      <w:pPr>
        <w:pStyle w:val="Heading5"/>
      </w:pPr>
      <w:bookmarkStart w:id="536" w:name="_Toc34346491"/>
      <w:bookmarkStart w:id="537" w:name="_Toc34740568"/>
      <w:bookmarkStart w:id="538" w:name="_Toc34747927"/>
      <w:bookmarkStart w:id="539" w:name="_Toc34748303"/>
      <w:bookmarkStart w:id="540" w:name="_Toc34749293"/>
      <w:bookmarkStart w:id="541" w:name="_Toc49689741"/>
      <w:bookmarkStart w:id="542" w:name="_Toc56336826"/>
      <w:bookmarkStart w:id="543" w:name="_Toc67730526"/>
      <w:r>
        <w:t>5.3.2.2.5</w:t>
      </w:r>
      <w:r>
        <w:tab/>
        <w:t>Access Data</w:t>
      </w:r>
      <w:bookmarkEnd w:id="536"/>
      <w:bookmarkEnd w:id="537"/>
      <w:bookmarkEnd w:id="538"/>
      <w:bookmarkEnd w:id="539"/>
      <w:bookmarkEnd w:id="540"/>
      <w:bookmarkEnd w:id="541"/>
      <w:bookmarkEnd w:id="542"/>
      <w:bookmarkEnd w:id="543"/>
    </w:p>
    <w:p w14:paraId="6FA144E2" w14:textId="77777777" w:rsidR="00DD5DBA" w:rsidRPr="00F91D2F" w:rsidRDefault="00DD5DBA" w:rsidP="00BC05CA">
      <w:pPr>
        <w:pStyle w:val="Heading6"/>
      </w:pPr>
      <w:bookmarkStart w:id="544" w:name="_Toc34346492"/>
      <w:bookmarkStart w:id="545" w:name="_Toc34740569"/>
      <w:bookmarkStart w:id="546" w:name="_Toc34747928"/>
      <w:bookmarkStart w:id="547" w:name="_Toc34748304"/>
      <w:bookmarkStart w:id="548" w:name="_Toc34749294"/>
      <w:bookmarkStart w:id="549" w:name="_Toc49689742"/>
      <w:bookmarkStart w:id="550" w:name="_Toc56336827"/>
      <w:bookmarkStart w:id="551" w:name="_Toc67730527"/>
      <w:r w:rsidRPr="00F91D2F">
        <w:t>5.3.2.2.</w:t>
      </w:r>
      <w:r>
        <w:t>5.1</w:t>
      </w:r>
      <w:r w:rsidRPr="00F91D2F">
        <w:tab/>
      </w:r>
      <w:r>
        <w:t>Location Information</w:t>
      </w:r>
      <w:r w:rsidRPr="00F91D2F">
        <w:t xml:space="preserve"> Retrieval</w:t>
      </w:r>
      <w:r>
        <w:t xml:space="preserve"> for CS/PS Domains</w:t>
      </w:r>
      <w:bookmarkEnd w:id="544"/>
      <w:bookmarkEnd w:id="545"/>
      <w:bookmarkEnd w:id="546"/>
      <w:bookmarkEnd w:id="547"/>
      <w:bookmarkEnd w:id="548"/>
      <w:bookmarkEnd w:id="549"/>
      <w:bookmarkEnd w:id="550"/>
      <w:bookmarkEnd w:id="551"/>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77777777" w:rsidR="003F73AD" w:rsidRDefault="003F73AD" w:rsidP="003F73AD">
      <w:pPr>
        <w:pStyle w:val="TH"/>
      </w:pPr>
      <w:r>
        <w:object w:dxaOrig="11926" w:dyaOrig="3070" w14:anchorId="3430C4A5">
          <v:shape id="_x0000_i1045" type="#_x0000_t75" style="width:492.5pt;height:126.5pt" o:ole="">
            <v:imagedata r:id="rId52" o:title=""/>
          </v:shape>
          <o:OLEObject Type="Embed" ProgID="Visio.Drawing.15" ShapeID="_x0000_i1045" DrawAspect="Content" ObjectID="_1678343529" r:id="rId53"/>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lastRenderedPageBreak/>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129E4740" w14:textId="77777777" w:rsidR="00D95FFC" w:rsidRPr="00F91D2F" w:rsidRDefault="00D95FFC" w:rsidP="002234A2">
      <w:pPr>
        <w:pStyle w:val="Heading6"/>
      </w:pPr>
      <w:bookmarkStart w:id="552" w:name="_Toc49689743"/>
      <w:bookmarkStart w:id="553" w:name="_Toc56336828"/>
      <w:bookmarkStart w:id="554" w:name="_Toc34346493"/>
      <w:bookmarkStart w:id="555" w:name="_Toc34740570"/>
      <w:bookmarkStart w:id="556" w:name="_Toc34747929"/>
      <w:bookmarkStart w:id="557" w:name="_Toc34748305"/>
      <w:bookmarkStart w:id="558" w:name="_Toc34749295"/>
      <w:bookmarkStart w:id="559" w:name="_Toc67730528"/>
      <w:r w:rsidRPr="00F91D2F">
        <w:t>5.3.2.2.</w:t>
      </w:r>
      <w:r>
        <w:t>5.2</w:t>
      </w:r>
      <w:r w:rsidRPr="00F91D2F">
        <w:tab/>
      </w:r>
      <w:r>
        <w:t>IP Address Information</w:t>
      </w:r>
      <w:r w:rsidRPr="00F91D2F">
        <w:t xml:space="preserve"> Retrieval</w:t>
      </w:r>
      <w:bookmarkEnd w:id="552"/>
      <w:bookmarkEnd w:id="553"/>
      <w:bookmarkEnd w:id="559"/>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77777777" w:rsidR="00D95FFC" w:rsidRDefault="00D95FFC" w:rsidP="00D95FFC">
      <w:pPr>
        <w:pStyle w:val="TH"/>
      </w:pPr>
      <w:r>
        <w:object w:dxaOrig="11727" w:dyaOrig="2909" w14:anchorId="4DF4CB00">
          <v:shape id="_x0000_i1046" type="#_x0000_t75" style="width:483.5pt;height:120.5pt" o:ole="">
            <v:imagedata r:id="rId54" o:title=""/>
          </v:shape>
          <o:OLEObject Type="Embed" ProgID="Visio.Drawing.15" ShapeID="_x0000_i1046" DrawAspect="Content" ObjectID="_1678343530" r:id="rId55"/>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304C220F" w14:textId="77777777" w:rsidR="006F6573" w:rsidRPr="00F91D2F" w:rsidRDefault="006F6573" w:rsidP="002234A2">
      <w:pPr>
        <w:pStyle w:val="Heading6"/>
      </w:pPr>
      <w:bookmarkStart w:id="560" w:name="_Toc49689744"/>
      <w:bookmarkStart w:id="561" w:name="_Toc56336829"/>
      <w:bookmarkStart w:id="562" w:name="_Toc67730529"/>
      <w:r w:rsidRPr="00F91D2F">
        <w:t>5.3.2.2.</w:t>
      </w:r>
      <w:r>
        <w:t>5.3</w:t>
      </w:r>
      <w:r w:rsidRPr="00F91D2F">
        <w:tab/>
      </w:r>
      <w:r>
        <w:t>T-ADS Information</w:t>
      </w:r>
      <w:r w:rsidRPr="00F91D2F">
        <w:t xml:space="preserve"> Retrieval</w:t>
      </w:r>
      <w:bookmarkEnd w:id="560"/>
      <w:bookmarkEnd w:id="561"/>
      <w:bookmarkEnd w:id="562"/>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77777777" w:rsidR="006F6573" w:rsidRDefault="006F6573" w:rsidP="006F6573">
      <w:pPr>
        <w:pStyle w:val="TH"/>
      </w:pPr>
      <w:r>
        <w:object w:dxaOrig="11727" w:dyaOrig="2909" w14:anchorId="431CAFC4">
          <v:shape id="_x0000_i1047" type="#_x0000_t75" style="width:483.5pt;height:120.5pt" o:ole="">
            <v:imagedata r:id="rId56" o:title=""/>
          </v:shape>
          <o:OLEObject Type="Embed" ProgID="Visio.Drawing.15" ShapeID="_x0000_i1047" DrawAspect="Content" ObjectID="_1678343531" r:id="rId57"/>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4AD0CF84" w14:textId="77777777" w:rsidR="00BF707D" w:rsidRPr="00F91D2F" w:rsidRDefault="00BF707D" w:rsidP="00BF707D">
      <w:pPr>
        <w:pStyle w:val="Heading6"/>
      </w:pPr>
      <w:bookmarkStart w:id="563" w:name="_Toc49689745"/>
      <w:bookmarkStart w:id="564" w:name="_Toc56336830"/>
      <w:bookmarkStart w:id="565" w:name="_Toc67730530"/>
      <w:r w:rsidRPr="00F91D2F">
        <w:t>5.3.2.2.</w:t>
      </w:r>
      <w:r>
        <w:t>5.4</w:t>
      </w:r>
      <w:r w:rsidRPr="00F91D2F">
        <w:tab/>
      </w:r>
      <w:r>
        <w:t>User State</w:t>
      </w:r>
      <w:r w:rsidRPr="00F91D2F">
        <w:t xml:space="preserve"> Retrieval</w:t>
      </w:r>
      <w:r>
        <w:t xml:space="preserve"> for CS/PS Domains</w:t>
      </w:r>
      <w:bookmarkEnd w:id="563"/>
      <w:bookmarkEnd w:id="564"/>
      <w:bookmarkEnd w:id="565"/>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77777777" w:rsidR="00BF707D" w:rsidRDefault="00BF707D" w:rsidP="00BF707D">
      <w:pPr>
        <w:pStyle w:val="TH"/>
      </w:pPr>
      <w:r>
        <w:object w:dxaOrig="11926" w:dyaOrig="3070" w14:anchorId="3E8FDA34">
          <v:shape id="_x0000_i1048" type="#_x0000_t75" style="width:492.5pt;height:126.5pt" o:ole="">
            <v:imagedata r:id="rId58" o:title=""/>
          </v:shape>
          <o:OLEObject Type="Embed" ProgID="Visio.Drawing.15" ShapeID="_x0000_i1048" DrawAspect="Content" ObjectID="_1678343532" r:id="rId59"/>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lastRenderedPageBreak/>
        <w:t>On failure, the appropriate HTTP status code indicating the error shall be returned and appropriate additional error information should be returned in the GET response body.</w:t>
      </w:r>
    </w:p>
    <w:p w14:paraId="5CFCECF3" w14:textId="77777777" w:rsidR="00F21D74" w:rsidRPr="00F91D2F" w:rsidRDefault="00F21D74" w:rsidP="002234A2">
      <w:pPr>
        <w:pStyle w:val="Heading6"/>
      </w:pPr>
      <w:bookmarkStart w:id="566" w:name="_Toc49689746"/>
      <w:bookmarkStart w:id="567" w:name="_Toc56336831"/>
      <w:bookmarkStart w:id="568" w:name="_Toc67730531"/>
      <w:r w:rsidRPr="00F91D2F">
        <w:t>5.3.2.2.</w:t>
      </w:r>
      <w:r>
        <w:t>5.5</w:t>
      </w:r>
      <w:r w:rsidRPr="00F91D2F">
        <w:tab/>
      </w:r>
      <w:r>
        <w:t xml:space="preserve">CSRN </w:t>
      </w:r>
      <w:r w:rsidRPr="00F91D2F">
        <w:t>Retrieval</w:t>
      </w:r>
      <w:bookmarkEnd w:id="566"/>
      <w:bookmarkEnd w:id="567"/>
      <w:bookmarkEnd w:id="568"/>
    </w:p>
    <w:p w14:paraId="6E1B0FD9" w14:textId="77777777"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TS 23.003 [13])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77777777" w:rsidR="00F21D74" w:rsidRDefault="00F21D74" w:rsidP="00F21D74">
      <w:pPr>
        <w:pStyle w:val="TH"/>
      </w:pPr>
      <w:r>
        <w:object w:dxaOrig="11727" w:dyaOrig="2909" w14:anchorId="2FB2DB3A">
          <v:shape id="_x0000_i1049" type="#_x0000_t75" style="width:483.5pt;height:120pt" o:ole="">
            <v:imagedata r:id="rId60" o:title=""/>
          </v:shape>
          <o:OLEObject Type="Embed" ProgID="Visio.Drawing.15" ShapeID="_x0000_i1049" DrawAspect="Content" ObjectID="_1678343533" r:id="rId61"/>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270C4BB8" w14:textId="77777777" w:rsidR="00672A10" w:rsidRPr="00F91D2F" w:rsidRDefault="00672A10" w:rsidP="002234A2">
      <w:pPr>
        <w:pStyle w:val="Heading6"/>
      </w:pPr>
      <w:bookmarkStart w:id="569" w:name="_Toc49689747"/>
      <w:bookmarkStart w:id="570" w:name="_Toc56336832"/>
      <w:bookmarkStart w:id="571" w:name="_Toc67730532"/>
      <w:r w:rsidRPr="00F91D2F">
        <w:t>5.3.2.2.</w:t>
      </w:r>
      <w:r>
        <w:t>5.6</w:t>
      </w:r>
      <w:r w:rsidRPr="00F91D2F">
        <w:tab/>
      </w:r>
      <w:r>
        <w:t>Reference Location Information</w:t>
      </w:r>
      <w:r w:rsidRPr="00F91D2F">
        <w:t xml:space="preserve"> Retrieval</w:t>
      </w:r>
      <w:bookmarkEnd w:id="569"/>
      <w:bookmarkEnd w:id="570"/>
      <w:bookmarkEnd w:id="571"/>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77777777" w:rsidR="00672A10" w:rsidRDefault="00672A10" w:rsidP="00672A10">
      <w:pPr>
        <w:pStyle w:val="TH"/>
      </w:pPr>
      <w:r>
        <w:object w:dxaOrig="11727" w:dyaOrig="2909" w14:anchorId="7B910DD8">
          <v:shape id="_x0000_i1050" type="#_x0000_t75" style="width:483.5pt;height:119pt" o:ole="">
            <v:imagedata r:id="rId62" o:title=""/>
          </v:shape>
          <o:OLEObject Type="Embed" ProgID="Visio.Drawing.15" ShapeID="_x0000_i1050" DrawAspect="Content" ObjectID="_1678343534" r:id="rId63"/>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37410293" w14:textId="77777777" w:rsidR="00C57482" w:rsidRDefault="00C57482" w:rsidP="00C57482">
      <w:pPr>
        <w:pStyle w:val="Heading5"/>
      </w:pPr>
      <w:bookmarkStart w:id="572" w:name="_Toc49689748"/>
      <w:bookmarkStart w:id="573" w:name="_Toc56336833"/>
      <w:bookmarkStart w:id="574" w:name="_Toc67730533"/>
      <w:r>
        <w:t>5.3.2.2.6</w:t>
      </w:r>
      <w:r>
        <w:tab/>
        <w:t>SRVCC Data</w:t>
      </w:r>
      <w:bookmarkEnd w:id="554"/>
      <w:bookmarkEnd w:id="555"/>
      <w:bookmarkEnd w:id="556"/>
      <w:bookmarkEnd w:id="557"/>
      <w:bookmarkEnd w:id="558"/>
      <w:bookmarkEnd w:id="572"/>
      <w:bookmarkEnd w:id="573"/>
      <w:bookmarkEnd w:id="574"/>
    </w:p>
    <w:p w14:paraId="540C995E" w14:textId="77777777" w:rsidR="00DD5DBA" w:rsidRPr="00F91D2F" w:rsidRDefault="00DD5DBA" w:rsidP="00BC05CA">
      <w:pPr>
        <w:pStyle w:val="Heading6"/>
      </w:pPr>
      <w:bookmarkStart w:id="575" w:name="_Toc34346494"/>
      <w:bookmarkStart w:id="576" w:name="_Toc34740571"/>
      <w:bookmarkStart w:id="577" w:name="_Toc34747930"/>
      <w:bookmarkStart w:id="578" w:name="_Toc34748306"/>
      <w:bookmarkStart w:id="579" w:name="_Toc34749296"/>
      <w:bookmarkStart w:id="580" w:name="_Toc49689749"/>
      <w:bookmarkStart w:id="581" w:name="_Toc56336834"/>
      <w:bookmarkStart w:id="582" w:name="_Toc67730534"/>
      <w:r w:rsidRPr="00F91D2F">
        <w:t>5.3.2.2.</w:t>
      </w:r>
      <w:r w:rsidR="00C57482">
        <w:t>6</w:t>
      </w:r>
      <w:r>
        <w:t>.</w:t>
      </w:r>
      <w:r w:rsidR="00C57482">
        <w:t>1</w:t>
      </w:r>
      <w:r w:rsidRPr="00F91D2F">
        <w:tab/>
      </w:r>
      <w:r>
        <w:t>SRVCC Data Retrieval</w:t>
      </w:r>
      <w:bookmarkEnd w:id="575"/>
      <w:bookmarkEnd w:id="576"/>
      <w:bookmarkEnd w:id="577"/>
      <w:bookmarkEnd w:id="578"/>
      <w:bookmarkEnd w:id="579"/>
      <w:bookmarkEnd w:id="580"/>
      <w:bookmarkEnd w:id="581"/>
      <w:bookmarkEnd w:id="582"/>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77777777" w:rsidR="003F73AD" w:rsidRDefault="003F73AD" w:rsidP="003F73AD">
      <w:pPr>
        <w:pStyle w:val="TH"/>
      </w:pPr>
      <w:r>
        <w:object w:dxaOrig="11727" w:dyaOrig="3281" w14:anchorId="06CD0624">
          <v:shape id="_x0000_i1051" type="#_x0000_t75" style="width:483.5pt;height:135pt" o:ole="">
            <v:imagedata r:id="rId64" o:title=""/>
          </v:shape>
          <o:OLEObject Type="Embed" ProgID="Visio.Drawing.15" ShapeID="_x0000_i1051" DrawAspect="Content" ObjectID="_1678343535" r:id="rId65"/>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CC5040C" w14:textId="77777777" w:rsidR="00A20EF2" w:rsidRPr="00A20EF2" w:rsidRDefault="00A20EF2" w:rsidP="00BC05CA">
      <w:pPr>
        <w:pStyle w:val="Heading5"/>
      </w:pPr>
      <w:bookmarkStart w:id="583" w:name="_Toc34346495"/>
      <w:bookmarkStart w:id="584" w:name="_Toc34740572"/>
      <w:bookmarkStart w:id="585" w:name="_Toc34747931"/>
      <w:bookmarkStart w:id="586" w:name="_Toc34748307"/>
      <w:bookmarkStart w:id="587" w:name="_Toc34749297"/>
      <w:bookmarkStart w:id="588" w:name="_Toc49689750"/>
      <w:bookmarkStart w:id="589" w:name="_Toc56336835"/>
      <w:bookmarkStart w:id="590" w:name="_Toc67730535"/>
      <w:r>
        <w:t>5.3.2.2.</w:t>
      </w:r>
      <w:r w:rsidR="00C57482">
        <w:t>7</w:t>
      </w:r>
      <w:r>
        <w:tab/>
        <w:t>Service Data</w:t>
      </w:r>
      <w:bookmarkEnd w:id="583"/>
      <w:bookmarkEnd w:id="584"/>
      <w:bookmarkEnd w:id="585"/>
      <w:bookmarkEnd w:id="586"/>
      <w:bookmarkEnd w:id="587"/>
      <w:bookmarkEnd w:id="588"/>
      <w:bookmarkEnd w:id="589"/>
      <w:bookmarkEnd w:id="590"/>
    </w:p>
    <w:p w14:paraId="2D3932C7" w14:textId="77777777" w:rsidR="00DD5DBA" w:rsidRPr="00F91D2F" w:rsidRDefault="00DD5DBA" w:rsidP="00BC05CA">
      <w:pPr>
        <w:pStyle w:val="Heading6"/>
      </w:pPr>
      <w:bookmarkStart w:id="591" w:name="_Toc34346496"/>
      <w:bookmarkStart w:id="592" w:name="_Toc34740573"/>
      <w:bookmarkStart w:id="593" w:name="_Toc34747932"/>
      <w:bookmarkStart w:id="594" w:name="_Toc34748308"/>
      <w:bookmarkStart w:id="595" w:name="_Toc34749298"/>
      <w:bookmarkStart w:id="596" w:name="_Toc49689751"/>
      <w:bookmarkStart w:id="597" w:name="_Toc56336836"/>
      <w:bookmarkStart w:id="598" w:name="_Toc67730536"/>
      <w:r w:rsidRPr="00F91D2F">
        <w:t>5.3.2.2.</w:t>
      </w:r>
      <w:r w:rsidR="00C57482">
        <w:t>7</w:t>
      </w:r>
      <w:r>
        <w:t>.1</w:t>
      </w:r>
      <w:r w:rsidRPr="00F91D2F">
        <w:tab/>
      </w:r>
      <w:r>
        <w:t>PSI Activation State Retrieval</w:t>
      </w:r>
      <w:bookmarkEnd w:id="591"/>
      <w:bookmarkEnd w:id="592"/>
      <w:bookmarkEnd w:id="593"/>
      <w:bookmarkEnd w:id="594"/>
      <w:bookmarkEnd w:id="595"/>
      <w:bookmarkEnd w:id="596"/>
      <w:bookmarkEnd w:id="597"/>
      <w:bookmarkEnd w:id="598"/>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77777777" w:rsidR="003F73AD" w:rsidRDefault="00F31710" w:rsidP="003F73AD">
      <w:pPr>
        <w:pStyle w:val="TH"/>
      </w:pPr>
      <w:r>
        <w:object w:dxaOrig="9404" w:dyaOrig="3095" w14:anchorId="0271517F">
          <v:shape id="_x0000_i1052" type="#_x0000_t75" style="width:388pt;height:128pt" o:ole="">
            <v:imagedata r:id="rId66" o:title=""/>
          </v:shape>
          <o:OLEObject Type="Embed" ProgID="Visio.Drawing.15" ShapeID="_x0000_i1052" DrawAspect="Content" ObjectID="_1678343536" r:id="rId67"/>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lastRenderedPageBreak/>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57E0611C" w14:textId="77777777" w:rsidR="00CB590A" w:rsidRPr="00F91D2F" w:rsidRDefault="00CB590A" w:rsidP="00CB590A">
      <w:pPr>
        <w:pStyle w:val="Heading6"/>
      </w:pPr>
      <w:bookmarkStart w:id="599" w:name="_Toc49689752"/>
      <w:bookmarkStart w:id="600" w:name="_Toc56336837"/>
      <w:bookmarkStart w:id="601" w:name="_Toc34346497"/>
      <w:bookmarkStart w:id="602" w:name="_Toc34740574"/>
      <w:bookmarkStart w:id="603" w:name="_Toc34747933"/>
      <w:bookmarkStart w:id="604" w:name="_Toc34748309"/>
      <w:bookmarkStart w:id="605" w:name="_Toc34749299"/>
      <w:bookmarkStart w:id="606" w:name="_Toc67730537"/>
      <w:r w:rsidRPr="00F91D2F">
        <w:t>5.3.2.2.</w:t>
      </w:r>
      <w:r>
        <w:t>7.2</w:t>
      </w:r>
      <w:r w:rsidRPr="00F91D2F">
        <w:tab/>
      </w:r>
      <w:r>
        <w:t>SMS Registration Information retrieval</w:t>
      </w:r>
      <w:bookmarkEnd w:id="599"/>
      <w:bookmarkEnd w:id="600"/>
      <w:bookmarkEnd w:id="606"/>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77777777" w:rsidR="00CB590A" w:rsidRDefault="00CB590A" w:rsidP="00CB590A">
      <w:pPr>
        <w:pStyle w:val="TH"/>
      </w:pPr>
      <w:r>
        <w:object w:dxaOrig="11727" w:dyaOrig="3281" w14:anchorId="50503460">
          <v:shape id="_x0000_i1053" type="#_x0000_t75" style="width:483.5pt;height:135pt" o:ole="">
            <v:imagedata r:id="rId68" o:title=""/>
          </v:shape>
          <o:OLEObject Type="Embed" ProgID="Visio.Drawing.15" ShapeID="_x0000_i1053" DrawAspect="Content" ObjectID="_1678343537" r:id="rId69"/>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535FA2B6" w14:textId="77777777" w:rsidR="00B1392B" w:rsidRPr="00F91D2F" w:rsidRDefault="00B1392B" w:rsidP="00B1392B">
      <w:pPr>
        <w:pStyle w:val="Heading6"/>
      </w:pPr>
      <w:bookmarkStart w:id="607" w:name="_Toc49689753"/>
      <w:bookmarkStart w:id="608" w:name="_Toc56336838"/>
      <w:bookmarkStart w:id="609" w:name="_Toc67730538"/>
      <w:r w:rsidRPr="00F91D2F">
        <w:t>5.3.2.2.</w:t>
      </w:r>
      <w:r>
        <w:t>7.3</w:t>
      </w:r>
      <w:r w:rsidRPr="00F91D2F">
        <w:tab/>
      </w:r>
      <w:r>
        <w:t>DSAI Information retrieval</w:t>
      </w:r>
      <w:bookmarkEnd w:id="607"/>
      <w:bookmarkEnd w:id="608"/>
      <w:bookmarkEnd w:id="609"/>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77777777" w:rsidR="00B1392B" w:rsidRDefault="00740376" w:rsidP="00B1392B">
      <w:pPr>
        <w:pStyle w:val="TH"/>
      </w:pPr>
      <w:r>
        <w:object w:dxaOrig="9404" w:dyaOrig="3095" w14:anchorId="2FF62C68">
          <v:shape id="_x0000_i1054" type="#_x0000_t75" style="width:388.5pt;height:128pt" o:ole="">
            <v:imagedata r:id="rId70" o:title=""/>
          </v:shape>
          <o:OLEObject Type="Embed" ProgID="Visio.Drawing.15" ShapeID="_x0000_i1054" DrawAspect="Content" ObjectID="_1678343538" r:id="rId71"/>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6596CD83" w14:textId="77777777" w:rsidR="00DD5DBA" w:rsidRPr="00A20EF2" w:rsidRDefault="00DD5DBA" w:rsidP="00BC05CA">
      <w:pPr>
        <w:pStyle w:val="Heading5"/>
      </w:pPr>
      <w:bookmarkStart w:id="610" w:name="_Toc49689754"/>
      <w:bookmarkStart w:id="611" w:name="_Toc56336839"/>
      <w:bookmarkStart w:id="612" w:name="_Toc67730539"/>
      <w:r>
        <w:t>5.3.2.2.</w:t>
      </w:r>
      <w:r w:rsidR="00C57482">
        <w:t>8</w:t>
      </w:r>
      <w:r>
        <w:tab/>
        <w:t>Repository Data</w:t>
      </w:r>
      <w:bookmarkEnd w:id="601"/>
      <w:bookmarkEnd w:id="602"/>
      <w:bookmarkEnd w:id="603"/>
      <w:bookmarkEnd w:id="604"/>
      <w:bookmarkEnd w:id="605"/>
      <w:bookmarkEnd w:id="610"/>
      <w:bookmarkEnd w:id="611"/>
      <w:bookmarkEnd w:id="612"/>
    </w:p>
    <w:p w14:paraId="6556FE64" w14:textId="77777777" w:rsidR="00FC4C9C" w:rsidRPr="00F91D2F" w:rsidRDefault="00FC4C9C" w:rsidP="00BC05CA">
      <w:pPr>
        <w:pStyle w:val="Heading6"/>
      </w:pPr>
      <w:bookmarkStart w:id="613" w:name="_Toc34346498"/>
      <w:bookmarkStart w:id="614" w:name="_Toc34740575"/>
      <w:bookmarkStart w:id="615" w:name="_Toc34747934"/>
      <w:bookmarkStart w:id="616" w:name="_Toc34748310"/>
      <w:bookmarkStart w:id="617" w:name="_Toc34749300"/>
      <w:bookmarkStart w:id="618" w:name="_Toc49689755"/>
      <w:bookmarkStart w:id="619" w:name="_Toc56336840"/>
      <w:bookmarkStart w:id="620" w:name="_Toc67730540"/>
      <w:r w:rsidRPr="00F91D2F">
        <w:t>5.3.2.2.</w:t>
      </w:r>
      <w:r w:rsidR="00C57482">
        <w:t>8</w:t>
      </w:r>
      <w:r w:rsidR="00DD5DBA">
        <w:t>.1</w:t>
      </w:r>
      <w:r w:rsidRPr="00F91D2F">
        <w:tab/>
        <w:t>Repository Data Retrieval</w:t>
      </w:r>
      <w:bookmarkEnd w:id="613"/>
      <w:bookmarkEnd w:id="614"/>
      <w:bookmarkEnd w:id="615"/>
      <w:bookmarkEnd w:id="616"/>
      <w:bookmarkEnd w:id="617"/>
      <w:bookmarkEnd w:id="618"/>
      <w:bookmarkEnd w:id="619"/>
      <w:bookmarkEnd w:id="620"/>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77777777" w:rsidR="00FC4C9C" w:rsidRPr="00F91D2F" w:rsidRDefault="00FC4C9C" w:rsidP="00FC4C9C">
      <w:pPr>
        <w:pStyle w:val="TH"/>
      </w:pPr>
      <w:r w:rsidRPr="00F91D2F">
        <w:object w:dxaOrig="8701" w:dyaOrig="2377" w14:anchorId="121260FC">
          <v:shape id="_x0000_i1055" type="#_x0000_t75" style="width:434.5pt;height:118.5pt" o:ole="">
            <v:imagedata r:id="rId72" o:title=""/>
          </v:shape>
          <o:OLEObject Type="Embed" ProgID="Visio.Drawing.11" ShapeID="_x0000_i1055" DrawAspect="Content" ObjectID="_1678343539" r:id="rId73"/>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7C78B0B6" w14:textId="77777777" w:rsidR="00DD5DBA" w:rsidRPr="00A20EF2" w:rsidRDefault="00DD5DBA" w:rsidP="00BC05CA">
      <w:pPr>
        <w:pStyle w:val="Heading5"/>
      </w:pPr>
      <w:bookmarkStart w:id="621" w:name="_Toc34346499"/>
      <w:bookmarkStart w:id="622" w:name="_Toc34740576"/>
      <w:bookmarkStart w:id="623" w:name="_Toc34747935"/>
      <w:bookmarkStart w:id="624" w:name="_Toc34748311"/>
      <w:bookmarkStart w:id="625" w:name="_Toc34749301"/>
      <w:bookmarkStart w:id="626" w:name="_Toc49689756"/>
      <w:bookmarkStart w:id="627" w:name="_Toc56336841"/>
      <w:bookmarkStart w:id="628" w:name="_Toc11338358"/>
      <w:bookmarkStart w:id="629" w:name="_Toc27584961"/>
      <w:bookmarkStart w:id="630" w:name="_Toc27584967"/>
      <w:bookmarkStart w:id="631" w:name="_Toc21948875"/>
      <w:bookmarkStart w:id="632" w:name="_Toc24978749"/>
      <w:bookmarkStart w:id="633" w:name="_Toc67730541"/>
      <w:r>
        <w:lastRenderedPageBreak/>
        <w:t>5.3.2.2.</w:t>
      </w:r>
      <w:r w:rsidR="00C57482">
        <w:t>9</w:t>
      </w:r>
      <w:r>
        <w:tab/>
        <w:t>Shared Subscription Data</w:t>
      </w:r>
      <w:bookmarkEnd w:id="621"/>
      <w:bookmarkEnd w:id="622"/>
      <w:bookmarkEnd w:id="623"/>
      <w:bookmarkEnd w:id="624"/>
      <w:bookmarkEnd w:id="625"/>
      <w:bookmarkEnd w:id="626"/>
      <w:bookmarkEnd w:id="627"/>
      <w:bookmarkEnd w:id="633"/>
    </w:p>
    <w:p w14:paraId="3D20399E" w14:textId="77777777" w:rsidR="00DF5F91" w:rsidRPr="006A7EE2" w:rsidRDefault="00DF5F91" w:rsidP="00BC05CA">
      <w:pPr>
        <w:pStyle w:val="Heading6"/>
      </w:pPr>
      <w:bookmarkStart w:id="634" w:name="_Toc34346500"/>
      <w:bookmarkStart w:id="635" w:name="_Toc34740577"/>
      <w:bookmarkStart w:id="636" w:name="_Toc34747936"/>
      <w:bookmarkStart w:id="637" w:name="_Toc34748312"/>
      <w:bookmarkStart w:id="638" w:name="_Toc34749302"/>
      <w:bookmarkStart w:id="639" w:name="_Toc49689757"/>
      <w:bookmarkStart w:id="640" w:name="_Toc56336842"/>
      <w:bookmarkStart w:id="641" w:name="_Toc67730542"/>
      <w:r w:rsidRPr="006A7EE2">
        <w:t>5.</w:t>
      </w:r>
      <w:r>
        <w:t>3</w:t>
      </w:r>
      <w:r w:rsidRPr="006A7EE2">
        <w:t>.2.2.</w:t>
      </w:r>
      <w:r w:rsidR="00C57482">
        <w:t>9</w:t>
      </w:r>
      <w:r w:rsidR="00DD5DBA">
        <w:t>.</w:t>
      </w:r>
      <w:r>
        <w:t>1</w:t>
      </w:r>
      <w:r w:rsidRPr="006A7EE2">
        <w:tab/>
        <w:t>Shared Subscription Data Retrieval</w:t>
      </w:r>
      <w:bookmarkEnd w:id="628"/>
      <w:bookmarkEnd w:id="629"/>
      <w:bookmarkEnd w:id="634"/>
      <w:bookmarkEnd w:id="635"/>
      <w:bookmarkEnd w:id="636"/>
      <w:bookmarkEnd w:id="637"/>
      <w:bookmarkEnd w:id="638"/>
      <w:bookmarkEnd w:id="639"/>
      <w:bookmarkEnd w:id="640"/>
      <w:bookmarkEnd w:id="641"/>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77777777" w:rsidR="00DF5F91" w:rsidRPr="006A7EE2" w:rsidRDefault="00DF5F91" w:rsidP="00DF5F91">
      <w:pPr>
        <w:pStyle w:val="TH"/>
      </w:pPr>
      <w:r w:rsidRPr="006A7EE2">
        <w:object w:dxaOrig="8714" w:dyaOrig="2400" w14:anchorId="661F56CC">
          <v:shape id="_x0000_i1056" type="#_x0000_t75" style="width:435.5pt;height:120.5pt" o:ole="">
            <v:imagedata r:id="rId74" o:title=""/>
          </v:shape>
          <o:OLEObject Type="Embed" ProgID="Visio.Drawing.11" ShapeID="_x0000_i1056" DrawAspect="Content" ObjectID="_1678343540" r:id="rId75"/>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58AB4A05" w14:textId="77777777" w:rsidR="00FA6EB7" w:rsidRPr="006A7EE2" w:rsidRDefault="00FA6EB7" w:rsidP="00FA6EB7">
      <w:pPr>
        <w:pStyle w:val="Heading4"/>
      </w:pPr>
      <w:bookmarkStart w:id="642" w:name="_Toc34346501"/>
      <w:bookmarkStart w:id="643" w:name="_Toc34740578"/>
      <w:bookmarkStart w:id="644" w:name="_Toc34747937"/>
      <w:bookmarkStart w:id="645" w:name="_Toc34748313"/>
      <w:bookmarkStart w:id="646" w:name="_Toc34749303"/>
      <w:bookmarkStart w:id="647" w:name="_Toc49689758"/>
      <w:bookmarkStart w:id="648" w:name="_Toc56336843"/>
      <w:bookmarkStart w:id="649" w:name="_Toc67730543"/>
      <w:r w:rsidRPr="006A7EE2">
        <w:t>5.</w:t>
      </w:r>
      <w:r>
        <w:t>3</w:t>
      </w:r>
      <w:r w:rsidRPr="006A7EE2">
        <w:t>.2.</w:t>
      </w:r>
      <w:r>
        <w:t>3</w:t>
      </w:r>
      <w:r w:rsidRPr="006A7EE2">
        <w:tab/>
        <w:t>Subscribe</w:t>
      </w:r>
      <w:bookmarkEnd w:id="630"/>
      <w:bookmarkEnd w:id="642"/>
      <w:bookmarkEnd w:id="643"/>
      <w:bookmarkEnd w:id="644"/>
      <w:bookmarkEnd w:id="645"/>
      <w:bookmarkEnd w:id="646"/>
      <w:bookmarkEnd w:id="647"/>
      <w:bookmarkEnd w:id="648"/>
      <w:bookmarkEnd w:id="649"/>
    </w:p>
    <w:p w14:paraId="3E43956E" w14:textId="77777777" w:rsidR="00FA6EB7" w:rsidRPr="006A7EE2" w:rsidRDefault="00FA6EB7" w:rsidP="00FA6EB7">
      <w:pPr>
        <w:pStyle w:val="Heading5"/>
      </w:pPr>
      <w:bookmarkStart w:id="650" w:name="_Toc11338363"/>
      <w:bookmarkStart w:id="651" w:name="_Toc27584968"/>
      <w:bookmarkStart w:id="652" w:name="_Toc34346502"/>
      <w:bookmarkStart w:id="653" w:name="_Toc34740579"/>
      <w:bookmarkStart w:id="654" w:name="_Toc34747938"/>
      <w:bookmarkStart w:id="655" w:name="_Toc34748314"/>
      <w:bookmarkStart w:id="656" w:name="_Toc34749304"/>
      <w:bookmarkStart w:id="657" w:name="_Toc49689759"/>
      <w:bookmarkStart w:id="658" w:name="_Toc56336844"/>
      <w:bookmarkStart w:id="659" w:name="_Toc67730544"/>
      <w:r w:rsidRPr="006A7EE2">
        <w:t>5.</w:t>
      </w:r>
      <w:r>
        <w:t>3</w:t>
      </w:r>
      <w:r w:rsidRPr="006A7EE2">
        <w:t>.2.</w:t>
      </w:r>
      <w:r>
        <w:t>3</w:t>
      </w:r>
      <w:r w:rsidRPr="006A7EE2">
        <w:t>.1</w:t>
      </w:r>
      <w:r w:rsidRPr="006A7EE2">
        <w:tab/>
        <w:t>General</w:t>
      </w:r>
      <w:bookmarkEnd w:id="650"/>
      <w:bookmarkEnd w:id="651"/>
      <w:bookmarkEnd w:id="652"/>
      <w:bookmarkEnd w:id="653"/>
      <w:bookmarkEnd w:id="654"/>
      <w:bookmarkEnd w:id="655"/>
      <w:bookmarkEnd w:id="656"/>
      <w:bookmarkEnd w:id="657"/>
      <w:bookmarkEnd w:id="658"/>
      <w:bookmarkEnd w:id="659"/>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FA6EB7">
      <w:pPr>
        <w:pStyle w:val="Heading5"/>
      </w:pPr>
      <w:bookmarkStart w:id="660" w:name="_Toc11338364"/>
      <w:bookmarkStart w:id="661" w:name="_Toc27584969"/>
      <w:bookmarkStart w:id="662" w:name="_Toc34346503"/>
      <w:bookmarkStart w:id="663" w:name="_Toc34740580"/>
      <w:bookmarkStart w:id="664" w:name="_Toc34747939"/>
      <w:bookmarkStart w:id="665" w:name="_Toc34748315"/>
      <w:bookmarkStart w:id="666" w:name="_Toc34749305"/>
      <w:bookmarkStart w:id="667" w:name="_Toc49689760"/>
      <w:bookmarkStart w:id="668" w:name="_Toc56336845"/>
      <w:bookmarkStart w:id="669" w:name="_Toc67730545"/>
      <w:r w:rsidRPr="006A7EE2">
        <w:t>5.</w:t>
      </w:r>
      <w:r>
        <w:t>3</w:t>
      </w:r>
      <w:r w:rsidRPr="006A7EE2">
        <w:t>.2.</w:t>
      </w:r>
      <w:r>
        <w:t>3</w:t>
      </w:r>
      <w:r w:rsidRPr="006A7EE2">
        <w:t>.2</w:t>
      </w:r>
      <w:r w:rsidRPr="006A7EE2">
        <w:tab/>
        <w:t>Subscription to notifications of data change</w:t>
      </w:r>
      <w:bookmarkEnd w:id="660"/>
      <w:bookmarkEnd w:id="661"/>
      <w:bookmarkEnd w:id="662"/>
      <w:bookmarkEnd w:id="663"/>
      <w:bookmarkEnd w:id="664"/>
      <w:bookmarkEnd w:id="665"/>
      <w:bookmarkEnd w:id="666"/>
      <w:bookmarkEnd w:id="667"/>
      <w:bookmarkEnd w:id="668"/>
      <w:bookmarkEnd w:id="669"/>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77777777" w:rsidR="00FA6EB7" w:rsidRPr="006A7EE2" w:rsidRDefault="00FA6EB7" w:rsidP="00FA6EB7">
      <w:pPr>
        <w:pStyle w:val="TH"/>
      </w:pPr>
      <w:r w:rsidRPr="006A7EE2">
        <w:object w:dxaOrig="8700" w:dyaOrig="2383" w14:anchorId="5B51B33D">
          <v:shape id="_x0000_i1057" type="#_x0000_t75" style="width:436pt;height:120.5pt" o:ole="">
            <v:imagedata r:id="rId76" o:title=""/>
          </v:shape>
          <o:OLEObject Type="Embed" ProgID="Visio.Drawing.11" ShapeID="_x0000_i1057" DrawAspect="Content" ObjectID="_1678343541" r:id="rId77"/>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lastRenderedPageBreak/>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1B6E43AB" w14:textId="77777777" w:rsidR="00FA6EB7" w:rsidRPr="006A7EE2" w:rsidRDefault="00FA6EB7" w:rsidP="00FA6EB7">
      <w:pPr>
        <w:pStyle w:val="Heading5"/>
      </w:pPr>
      <w:bookmarkStart w:id="670" w:name="_Toc11338365"/>
      <w:bookmarkStart w:id="671" w:name="_Toc27584970"/>
      <w:bookmarkStart w:id="672" w:name="_Toc34346504"/>
      <w:bookmarkStart w:id="673" w:name="_Toc34740581"/>
      <w:bookmarkStart w:id="674" w:name="_Toc34747940"/>
      <w:bookmarkStart w:id="675" w:name="_Toc34748316"/>
      <w:bookmarkStart w:id="676" w:name="_Toc34749306"/>
      <w:bookmarkStart w:id="677" w:name="_Toc49689761"/>
      <w:bookmarkStart w:id="678" w:name="_Toc56336846"/>
      <w:bookmarkStart w:id="679" w:name="_Toc11338366"/>
      <w:bookmarkStart w:id="680" w:name="_Toc27584971"/>
      <w:bookmarkStart w:id="681" w:name="_Toc67730546"/>
      <w:r w:rsidRPr="006A7EE2">
        <w:t>5.</w:t>
      </w:r>
      <w:r>
        <w:t>3</w:t>
      </w:r>
      <w:r w:rsidRPr="006A7EE2">
        <w:t>.2.</w:t>
      </w:r>
      <w:r>
        <w:t>3</w:t>
      </w:r>
      <w:r w:rsidRPr="006A7EE2">
        <w:t>.3</w:t>
      </w:r>
      <w:r w:rsidRPr="006A7EE2">
        <w:tab/>
        <w:t>Subscription to notifications of shared data change</w:t>
      </w:r>
      <w:bookmarkEnd w:id="670"/>
      <w:bookmarkEnd w:id="671"/>
      <w:bookmarkEnd w:id="672"/>
      <w:bookmarkEnd w:id="673"/>
      <w:bookmarkEnd w:id="674"/>
      <w:bookmarkEnd w:id="675"/>
      <w:bookmarkEnd w:id="676"/>
      <w:bookmarkEnd w:id="677"/>
      <w:bookmarkEnd w:id="678"/>
      <w:bookmarkEnd w:id="681"/>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77777777" w:rsidR="00FA6EB7" w:rsidRPr="006A7EE2" w:rsidRDefault="00FA6EB7" w:rsidP="00FA6EB7">
      <w:pPr>
        <w:pStyle w:val="TH"/>
      </w:pPr>
      <w:r w:rsidRPr="006A7EE2">
        <w:object w:dxaOrig="8700" w:dyaOrig="2383" w14:anchorId="685610E9">
          <v:shape id="_x0000_i1058" type="#_x0000_t75" style="width:433.5pt;height:119pt" o:ole="">
            <v:imagedata r:id="rId78" o:title=""/>
          </v:shape>
          <o:OLEObject Type="Embed" ProgID="Visio.Drawing.11" ShapeID="_x0000_i1058" DrawAspect="Content" ObjectID="_1678343542" r:id="rId79"/>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77777777" w:rsidR="00FA6EB7" w:rsidRPr="006A7EE2" w:rsidRDefault="00FA6EB7" w:rsidP="00FA6EB7">
      <w:pPr>
        <w:pStyle w:val="B1"/>
      </w:pPr>
      <w:r w:rsidRPr="006A7EE2">
        <w:t>2.</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57616DFD" w14:textId="77777777" w:rsidR="00D50462" w:rsidRPr="00F91D2F" w:rsidRDefault="00D50462" w:rsidP="00D50462">
      <w:pPr>
        <w:pStyle w:val="Heading5"/>
      </w:pPr>
      <w:bookmarkStart w:id="682" w:name="_Toc49689762"/>
      <w:bookmarkStart w:id="683" w:name="_Toc56336847"/>
      <w:bookmarkStart w:id="684" w:name="_Toc34346505"/>
      <w:bookmarkStart w:id="685" w:name="_Toc34740582"/>
      <w:bookmarkStart w:id="686" w:name="_Toc34747941"/>
      <w:bookmarkStart w:id="687" w:name="_Toc34748317"/>
      <w:bookmarkStart w:id="688" w:name="_Toc34749307"/>
      <w:bookmarkStart w:id="689" w:name="_Toc67730547"/>
      <w:r w:rsidRPr="00F91D2F">
        <w:t>5.3.2.</w:t>
      </w:r>
      <w:r>
        <w:t>3</w:t>
      </w:r>
      <w:r w:rsidRPr="00F91D2F">
        <w:t>.</w:t>
      </w:r>
      <w:r>
        <w:t>4</w:t>
      </w:r>
      <w:r w:rsidRPr="00F91D2F">
        <w:tab/>
      </w:r>
      <w:r>
        <w:t>Subscriptions to notification of UE Reachability for IP</w:t>
      </w:r>
      <w:bookmarkEnd w:id="682"/>
      <w:bookmarkEnd w:id="683"/>
      <w:bookmarkEnd w:id="689"/>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77777777" w:rsidR="00983C79" w:rsidRDefault="00983C79" w:rsidP="00983C79">
      <w:pPr>
        <w:pStyle w:val="TH"/>
        <w:ind w:hanging="284"/>
      </w:pPr>
      <w:r>
        <w:object w:dxaOrig="12511" w:dyaOrig="2909" w14:anchorId="48D3AE1C">
          <v:shape id="_x0000_i1059" type="#_x0000_t75" style="width:443.5pt;height:99.5pt" o:ole="">
            <v:imagedata r:id="rId80" o:title=""/>
          </v:shape>
          <o:OLEObject Type="Embed" ProgID="Visio.Drawing.15" ShapeID="_x0000_i1059" DrawAspect="Content" ObjectID="_1678343543" r:id="rId81"/>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7860923" w14:textId="77777777" w:rsidR="00FA6EB7" w:rsidRPr="006A7EE2" w:rsidRDefault="00FA6EB7" w:rsidP="00FA6EB7">
      <w:pPr>
        <w:pStyle w:val="Heading4"/>
      </w:pPr>
      <w:bookmarkStart w:id="690" w:name="_Toc49689763"/>
      <w:bookmarkStart w:id="691" w:name="_Toc56336848"/>
      <w:bookmarkStart w:id="692" w:name="_Toc67730548"/>
      <w:r w:rsidRPr="006A7EE2">
        <w:t>5.</w:t>
      </w:r>
      <w:r>
        <w:t>3</w:t>
      </w:r>
      <w:r w:rsidRPr="006A7EE2">
        <w:t>.2.</w:t>
      </w:r>
      <w:r>
        <w:t>4</w:t>
      </w:r>
      <w:r w:rsidRPr="006A7EE2">
        <w:tab/>
        <w:t>Unsubscribe</w:t>
      </w:r>
      <w:bookmarkEnd w:id="679"/>
      <w:bookmarkEnd w:id="680"/>
      <w:bookmarkEnd w:id="684"/>
      <w:bookmarkEnd w:id="685"/>
      <w:bookmarkEnd w:id="686"/>
      <w:bookmarkEnd w:id="687"/>
      <w:bookmarkEnd w:id="688"/>
      <w:bookmarkEnd w:id="690"/>
      <w:bookmarkEnd w:id="691"/>
      <w:bookmarkEnd w:id="692"/>
    </w:p>
    <w:p w14:paraId="7C195BD4" w14:textId="77777777" w:rsidR="00FA6EB7" w:rsidRPr="006A7EE2" w:rsidRDefault="00FA6EB7" w:rsidP="00FA6EB7">
      <w:pPr>
        <w:pStyle w:val="Heading5"/>
      </w:pPr>
      <w:bookmarkStart w:id="693" w:name="_Toc11338367"/>
      <w:bookmarkStart w:id="694" w:name="_Toc27584972"/>
      <w:bookmarkStart w:id="695" w:name="_Toc34346506"/>
      <w:bookmarkStart w:id="696" w:name="_Toc34740583"/>
      <w:bookmarkStart w:id="697" w:name="_Toc34747942"/>
      <w:bookmarkStart w:id="698" w:name="_Toc34748318"/>
      <w:bookmarkStart w:id="699" w:name="_Toc34749308"/>
      <w:bookmarkStart w:id="700" w:name="_Toc49689764"/>
      <w:bookmarkStart w:id="701" w:name="_Toc56336849"/>
      <w:bookmarkStart w:id="702" w:name="_Toc67730549"/>
      <w:r w:rsidRPr="006A7EE2">
        <w:t>5.</w:t>
      </w:r>
      <w:r>
        <w:t>3</w:t>
      </w:r>
      <w:r w:rsidRPr="006A7EE2">
        <w:t>.2.</w:t>
      </w:r>
      <w:r>
        <w:t>4</w:t>
      </w:r>
      <w:r w:rsidRPr="006A7EE2">
        <w:t>.1</w:t>
      </w:r>
      <w:r w:rsidRPr="006A7EE2">
        <w:tab/>
        <w:t>General</w:t>
      </w:r>
      <w:bookmarkEnd w:id="693"/>
      <w:bookmarkEnd w:id="694"/>
      <w:bookmarkEnd w:id="695"/>
      <w:bookmarkEnd w:id="696"/>
      <w:bookmarkEnd w:id="697"/>
      <w:bookmarkEnd w:id="698"/>
      <w:bookmarkEnd w:id="699"/>
      <w:bookmarkEnd w:id="700"/>
      <w:bookmarkEnd w:id="701"/>
      <w:bookmarkEnd w:id="702"/>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FA6EB7">
      <w:pPr>
        <w:pStyle w:val="Heading5"/>
      </w:pPr>
      <w:bookmarkStart w:id="703" w:name="_Toc11338368"/>
      <w:bookmarkStart w:id="704" w:name="_Toc27584973"/>
      <w:bookmarkStart w:id="705" w:name="_Toc34346507"/>
      <w:bookmarkStart w:id="706" w:name="_Toc34740584"/>
      <w:bookmarkStart w:id="707" w:name="_Toc34747943"/>
      <w:bookmarkStart w:id="708" w:name="_Toc34748319"/>
      <w:bookmarkStart w:id="709" w:name="_Toc34749309"/>
      <w:bookmarkStart w:id="710" w:name="_Toc49689765"/>
      <w:bookmarkStart w:id="711" w:name="_Toc56336850"/>
      <w:bookmarkStart w:id="712" w:name="_Toc67730550"/>
      <w:r w:rsidRPr="006A7EE2">
        <w:t>5.</w:t>
      </w:r>
      <w:r>
        <w:t>3</w:t>
      </w:r>
      <w:r w:rsidRPr="006A7EE2">
        <w:t>.2.</w:t>
      </w:r>
      <w:r>
        <w:t>4</w:t>
      </w:r>
      <w:r w:rsidRPr="006A7EE2">
        <w:t>.2</w:t>
      </w:r>
      <w:r w:rsidRPr="006A7EE2">
        <w:tab/>
        <w:t>Unsubscribe to notifications of data change</w:t>
      </w:r>
      <w:bookmarkEnd w:id="703"/>
      <w:bookmarkEnd w:id="704"/>
      <w:bookmarkEnd w:id="705"/>
      <w:bookmarkEnd w:id="706"/>
      <w:bookmarkEnd w:id="707"/>
      <w:bookmarkEnd w:id="708"/>
      <w:bookmarkEnd w:id="709"/>
      <w:bookmarkEnd w:id="710"/>
      <w:bookmarkEnd w:id="711"/>
      <w:bookmarkEnd w:id="712"/>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77777777" w:rsidR="00FA6EB7" w:rsidRPr="006A7EE2" w:rsidRDefault="00FA6EB7" w:rsidP="00FA6EB7">
      <w:pPr>
        <w:pStyle w:val="TH"/>
      </w:pPr>
      <w:r w:rsidRPr="006A7EE2">
        <w:object w:dxaOrig="8700" w:dyaOrig="2383" w14:anchorId="7BCB3E7C">
          <v:shape id="_x0000_i1060" type="#_x0000_t75" style="width:433.5pt;height:119pt" o:ole="">
            <v:imagedata r:id="rId82" o:title=""/>
          </v:shape>
          <o:OLEObject Type="Embed" ProgID="Visio.Drawing.11" ShapeID="_x0000_i1060" DrawAspect="Content" ObjectID="_1678343544" r:id="rId83"/>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118865E2" w14:textId="77777777" w:rsidR="00FA6EB7" w:rsidRPr="006A7EE2" w:rsidRDefault="00FA6EB7" w:rsidP="00FA6EB7">
      <w:pPr>
        <w:pStyle w:val="Heading5"/>
      </w:pPr>
      <w:bookmarkStart w:id="713" w:name="_Toc11338369"/>
      <w:bookmarkStart w:id="714" w:name="_Toc27584974"/>
      <w:bookmarkStart w:id="715" w:name="_Toc34346508"/>
      <w:bookmarkStart w:id="716" w:name="_Toc34740585"/>
      <w:bookmarkStart w:id="717" w:name="_Toc34747944"/>
      <w:bookmarkStart w:id="718" w:name="_Toc34748320"/>
      <w:bookmarkStart w:id="719" w:name="_Toc34749310"/>
      <w:bookmarkStart w:id="720" w:name="_Toc49689766"/>
      <w:bookmarkStart w:id="721" w:name="_Toc56336851"/>
      <w:bookmarkStart w:id="722" w:name="_Toc27584984"/>
      <w:bookmarkStart w:id="723" w:name="_Toc11338370"/>
      <w:bookmarkStart w:id="724" w:name="_Toc27584975"/>
      <w:bookmarkStart w:id="725" w:name="_Toc67730551"/>
      <w:r w:rsidRPr="006A7EE2">
        <w:t>5.</w:t>
      </w:r>
      <w:r>
        <w:t>3</w:t>
      </w:r>
      <w:r w:rsidRPr="006A7EE2">
        <w:t>.2.</w:t>
      </w:r>
      <w:r>
        <w:t>4</w:t>
      </w:r>
      <w:r w:rsidRPr="006A7EE2">
        <w:t>.3</w:t>
      </w:r>
      <w:r w:rsidRPr="006A7EE2">
        <w:tab/>
        <w:t>Unsubscribe to notifications of shared data change</w:t>
      </w:r>
      <w:bookmarkEnd w:id="713"/>
      <w:bookmarkEnd w:id="714"/>
      <w:bookmarkEnd w:id="715"/>
      <w:bookmarkEnd w:id="716"/>
      <w:bookmarkEnd w:id="717"/>
      <w:bookmarkEnd w:id="718"/>
      <w:bookmarkEnd w:id="719"/>
      <w:bookmarkEnd w:id="720"/>
      <w:bookmarkEnd w:id="721"/>
      <w:bookmarkEnd w:id="725"/>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77777777" w:rsidR="00FA6EB7" w:rsidRPr="006A7EE2" w:rsidRDefault="00FA6EB7" w:rsidP="00FA6EB7">
      <w:pPr>
        <w:pStyle w:val="TH"/>
      </w:pPr>
      <w:r w:rsidRPr="006A7EE2">
        <w:object w:dxaOrig="8700" w:dyaOrig="2383" w14:anchorId="3F2924D7">
          <v:shape id="_x0000_i1061" type="#_x0000_t75" style="width:436pt;height:119pt" o:ole="">
            <v:imagedata r:id="rId84" o:title=""/>
          </v:shape>
          <o:OLEObject Type="Embed" ProgID="Visio.Drawing.11" ShapeID="_x0000_i1061" DrawAspect="Content" ObjectID="_1678343545" r:id="rId85"/>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1E1BBE50" w14:textId="77777777" w:rsidR="00D50462" w:rsidRPr="00F91D2F" w:rsidRDefault="00D50462" w:rsidP="00D50462">
      <w:pPr>
        <w:pStyle w:val="Heading5"/>
      </w:pPr>
      <w:bookmarkStart w:id="726" w:name="_Toc49689767"/>
      <w:bookmarkStart w:id="727" w:name="_Toc56336852"/>
      <w:bookmarkStart w:id="728" w:name="_Toc34346509"/>
      <w:bookmarkStart w:id="729" w:name="_Toc34740586"/>
      <w:bookmarkStart w:id="730" w:name="_Toc34747945"/>
      <w:bookmarkStart w:id="731" w:name="_Toc34748321"/>
      <w:bookmarkStart w:id="732" w:name="_Toc34749311"/>
      <w:bookmarkStart w:id="733" w:name="_Toc67730552"/>
      <w:r w:rsidRPr="006A7EE2">
        <w:t>5.</w:t>
      </w:r>
      <w:r>
        <w:t>3</w:t>
      </w:r>
      <w:r w:rsidRPr="006A7EE2">
        <w:t>.2.</w:t>
      </w:r>
      <w:r>
        <w:t>4</w:t>
      </w:r>
      <w:r w:rsidRPr="006A7EE2">
        <w:t>.</w:t>
      </w:r>
      <w:r>
        <w:t>4</w:t>
      </w:r>
      <w:r w:rsidRPr="006A7EE2">
        <w:tab/>
      </w:r>
      <w:r>
        <w:t>Unsubscribe to notification of UE Reachability for IP</w:t>
      </w:r>
      <w:bookmarkEnd w:id="726"/>
      <w:bookmarkEnd w:id="727"/>
      <w:bookmarkEnd w:id="733"/>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77777777" w:rsidR="00D50462" w:rsidRPr="006A7EE2" w:rsidRDefault="00D50462" w:rsidP="00D50462">
      <w:pPr>
        <w:pStyle w:val="TH"/>
      </w:pPr>
      <w:r w:rsidRPr="006A7EE2">
        <w:object w:dxaOrig="11403" w:dyaOrig="3070" w14:anchorId="28772772">
          <v:shape id="_x0000_i1062" type="#_x0000_t75" style="width:473pt;height:128.5pt" o:ole="">
            <v:imagedata r:id="rId86" o:title=""/>
          </v:shape>
          <o:OLEObject Type="Embed" ProgID="Visio.Drawing.11" ShapeID="_x0000_i1062" DrawAspect="Content" ObjectID="_1678343546" r:id="rId87"/>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9E7D4D6" w14:textId="77777777" w:rsidR="00FA6EB7" w:rsidRPr="006A7EE2" w:rsidRDefault="00FA6EB7" w:rsidP="00FA6EB7">
      <w:pPr>
        <w:pStyle w:val="Heading4"/>
      </w:pPr>
      <w:bookmarkStart w:id="734" w:name="_Toc49689768"/>
      <w:bookmarkStart w:id="735" w:name="_Toc56336853"/>
      <w:bookmarkStart w:id="736" w:name="_Toc67730553"/>
      <w:r w:rsidRPr="006A7EE2">
        <w:t>5.</w:t>
      </w:r>
      <w:r>
        <w:t>3</w:t>
      </w:r>
      <w:r w:rsidRPr="006A7EE2">
        <w:t>.2.</w:t>
      </w:r>
      <w:r>
        <w:t>5</w:t>
      </w:r>
      <w:r w:rsidRPr="006A7EE2">
        <w:tab/>
        <w:t>ModifySubscription</w:t>
      </w:r>
      <w:bookmarkEnd w:id="722"/>
      <w:bookmarkEnd w:id="728"/>
      <w:bookmarkEnd w:id="729"/>
      <w:bookmarkEnd w:id="730"/>
      <w:bookmarkEnd w:id="731"/>
      <w:bookmarkEnd w:id="732"/>
      <w:bookmarkEnd w:id="734"/>
      <w:bookmarkEnd w:id="735"/>
      <w:bookmarkEnd w:id="736"/>
    </w:p>
    <w:p w14:paraId="6DDCD5BA" w14:textId="77777777" w:rsidR="00FA6EB7" w:rsidRPr="006A7EE2" w:rsidRDefault="00FA6EB7" w:rsidP="00FA6EB7">
      <w:pPr>
        <w:pStyle w:val="Heading5"/>
      </w:pPr>
      <w:bookmarkStart w:id="737" w:name="_Toc11338378"/>
      <w:bookmarkStart w:id="738" w:name="_Toc27584985"/>
      <w:bookmarkStart w:id="739" w:name="_Toc34346510"/>
      <w:bookmarkStart w:id="740" w:name="_Toc34740587"/>
      <w:bookmarkStart w:id="741" w:name="_Toc34747946"/>
      <w:bookmarkStart w:id="742" w:name="_Toc34748322"/>
      <w:bookmarkStart w:id="743" w:name="_Toc34749312"/>
      <w:bookmarkStart w:id="744" w:name="_Toc49689769"/>
      <w:bookmarkStart w:id="745" w:name="_Toc56336854"/>
      <w:bookmarkStart w:id="746" w:name="_Toc67730554"/>
      <w:r w:rsidRPr="006A7EE2">
        <w:t>5.</w:t>
      </w:r>
      <w:r>
        <w:t>3</w:t>
      </w:r>
      <w:r w:rsidRPr="006A7EE2">
        <w:t>.2.</w:t>
      </w:r>
      <w:r>
        <w:t>5</w:t>
      </w:r>
      <w:r w:rsidRPr="006A7EE2">
        <w:t>.1</w:t>
      </w:r>
      <w:r w:rsidRPr="006A7EE2">
        <w:tab/>
        <w:t>General</w:t>
      </w:r>
      <w:bookmarkEnd w:id="737"/>
      <w:bookmarkEnd w:id="738"/>
      <w:bookmarkEnd w:id="739"/>
      <w:bookmarkEnd w:id="740"/>
      <w:bookmarkEnd w:id="741"/>
      <w:bookmarkEnd w:id="742"/>
      <w:bookmarkEnd w:id="743"/>
      <w:bookmarkEnd w:id="744"/>
      <w:bookmarkEnd w:id="745"/>
      <w:bookmarkEnd w:id="746"/>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FA6EB7">
      <w:pPr>
        <w:pStyle w:val="Heading5"/>
      </w:pPr>
      <w:bookmarkStart w:id="747" w:name="_Toc11338379"/>
      <w:bookmarkStart w:id="748" w:name="_Toc27584986"/>
      <w:bookmarkStart w:id="749" w:name="_Toc34346511"/>
      <w:bookmarkStart w:id="750" w:name="_Toc34740588"/>
      <w:bookmarkStart w:id="751" w:name="_Toc34747947"/>
      <w:bookmarkStart w:id="752" w:name="_Toc34748323"/>
      <w:bookmarkStart w:id="753" w:name="_Toc34749313"/>
      <w:bookmarkStart w:id="754" w:name="_Toc49689770"/>
      <w:bookmarkStart w:id="755" w:name="_Toc56336855"/>
      <w:bookmarkStart w:id="756" w:name="_Toc67730555"/>
      <w:r w:rsidRPr="006A7EE2">
        <w:t>5.</w:t>
      </w:r>
      <w:r>
        <w:t>3</w:t>
      </w:r>
      <w:r w:rsidRPr="006A7EE2">
        <w:t>.2.</w:t>
      </w:r>
      <w:r>
        <w:t>5</w:t>
      </w:r>
      <w:r w:rsidRPr="006A7EE2">
        <w:t>.2</w:t>
      </w:r>
      <w:r w:rsidRPr="006A7EE2">
        <w:tab/>
        <w:t>Modification of a subscription to notifications of data change</w:t>
      </w:r>
      <w:bookmarkEnd w:id="747"/>
      <w:bookmarkEnd w:id="748"/>
      <w:bookmarkEnd w:id="749"/>
      <w:bookmarkEnd w:id="750"/>
      <w:bookmarkEnd w:id="751"/>
      <w:bookmarkEnd w:id="752"/>
      <w:bookmarkEnd w:id="753"/>
      <w:bookmarkEnd w:id="754"/>
      <w:bookmarkEnd w:id="755"/>
      <w:bookmarkEnd w:id="756"/>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77777777" w:rsidR="00FA6EB7" w:rsidRPr="006A7EE2" w:rsidRDefault="00FA6EB7" w:rsidP="00FA6EB7">
      <w:pPr>
        <w:pStyle w:val="TH"/>
      </w:pPr>
      <w:r w:rsidRPr="006A7EE2">
        <w:object w:dxaOrig="8700" w:dyaOrig="2383" w14:anchorId="7E3103FF">
          <v:shape id="_x0000_i1063" type="#_x0000_t75" style="width:436pt;height:119pt" o:ole="">
            <v:imagedata r:id="rId88" o:title=""/>
          </v:shape>
          <o:OLEObject Type="Embed" ProgID="Visio.Drawing.11" ShapeID="_x0000_i1063" DrawAspect="Content" ObjectID="_1678343547" r:id="rId89"/>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77777777" w:rsidR="00FA6EB7" w:rsidRPr="006A7EE2" w:rsidRDefault="00FA6EB7" w:rsidP="00FA6EB7">
      <w:pPr>
        <w:pStyle w:val="B1"/>
      </w:pPr>
      <w:r w:rsidRPr="006A7EE2">
        <w:t>2a.</w:t>
      </w:r>
      <w:r w:rsidRPr="006A7EE2">
        <w:tab/>
        <w:t xml:space="preserve">On success, the </w:t>
      </w:r>
      <w:r>
        <w:t>HSS</w:t>
      </w:r>
      <w:r w:rsidRPr="006A7EE2">
        <w:t xml:space="preserve"> responds with "200 OK".</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353376C8" w14:textId="77777777" w:rsidR="00FA6EB7" w:rsidRPr="006A7EE2" w:rsidRDefault="00FA6EB7" w:rsidP="00FA6EB7">
      <w:pPr>
        <w:pStyle w:val="Heading5"/>
      </w:pPr>
      <w:bookmarkStart w:id="757" w:name="_Toc11338380"/>
      <w:bookmarkStart w:id="758" w:name="_Toc27584987"/>
      <w:bookmarkStart w:id="759" w:name="_Toc34346512"/>
      <w:bookmarkStart w:id="760" w:name="_Toc34740589"/>
      <w:bookmarkStart w:id="761" w:name="_Toc34747948"/>
      <w:bookmarkStart w:id="762" w:name="_Toc34748324"/>
      <w:bookmarkStart w:id="763" w:name="_Toc34749314"/>
      <w:bookmarkStart w:id="764" w:name="_Toc49689771"/>
      <w:bookmarkStart w:id="765" w:name="_Toc56336856"/>
      <w:bookmarkStart w:id="766" w:name="_Toc67730556"/>
      <w:r w:rsidRPr="006A7EE2">
        <w:t>5.</w:t>
      </w:r>
      <w:r>
        <w:t>3</w:t>
      </w:r>
      <w:r w:rsidRPr="006A7EE2">
        <w:t>.2.</w:t>
      </w:r>
      <w:r>
        <w:t>5</w:t>
      </w:r>
      <w:r w:rsidRPr="006A7EE2">
        <w:t>.3</w:t>
      </w:r>
      <w:r w:rsidRPr="006A7EE2">
        <w:tab/>
        <w:t>Modification of a subscription to notifications of shared data change</w:t>
      </w:r>
      <w:bookmarkEnd w:id="757"/>
      <w:bookmarkEnd w:id="758"/>
      <w:bookmarkEnd w:id="759"/>
      <w:bookmarkEnd w:id="760"/>
      <w:bookmarkEnd w:id="761"/>
      <w:bookmarkEnd w:id="762"/>
      <w:bookmarkEnd w:id="763"/>
      <w:bookmarkEnd w:id="764"/>
      <w:bookmarkEnd w:id="765"/>
      <w:bookmarkEnd w:id="766"/>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7777777" w:rsidR="00FA6EB7" w:rsidRPr="006A7EE2" w:rsidRDefault="00FA6EB7" w:rsidP="00FA6EB7">
      <w:pPr>
        <w:pStyle w:val="TH"/>
      </w:pPr>
      <w:r w:rsidRPr="006A7EE2">
        <w:object w:dxaOrig="8700" w:dyaOrig="2383" w14:anchorId="397347B2">
          <v:shape id="_x0000_i1064" type="#_x0000_t75" style="width:436pt;height:119pt" o:ole="">
            <v:imagedata r:id="rId90" o:title=""/>
          </v:shape>
          <o:OLEObject Type="Embed" ProgID="Visio.Drawing.11" ShapeID="_x0000_i1064" DrawAspect="Content" ObjectID="_1678343548" r:id="rId91"/>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77777777" w:rsidR="00FA6EB7" w:rsidRPr="006A7EE2" w:rsidRDefault="00FA6EB7" w:rsidP="00FA6EB7">
      <w:pPr>
        <w:pStyle w:val="B1"/>
      </w:pPr>
      <w:r w:rsidRPr="006A7EE2">
        <w:t>2a.</w:t>
      </w:r>
      <w:r w:rsidRPr="006A7EE2">
        <w:tab/>
        <w:t xml:space="preserve">On success, the </w:t>
      </w:r>
      <w:r>
        <w:t>HSS</w:t>
      </w:r>
      <w:r w:rsidRPr="006A7EE2">
        <w:t xml:space="preserve"> responds with "200 OK".</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04F5E654" w14:textId="77777777" w:rsidR="00D50462" w:rsidRPr="006A7EE2" w:rsidRDefault="00D50462" w:rsidP="00D50462">
      <w:pPr>
        <w:pStyle w:val="Heading5"/>
      </w:pPr>
      <w:bookmarkStart w:id="767" w:name="_Toc49689772"/>
      <w:bookmarkStart w:id="768" w:name="_Toc56336857"/>
      <w:bookmarkStart w:id="769" w:name="_Toc34346513"/>
      <w:bookmarkStart w:id="770" w:name="_Toc34740590"/>
      <w:bookmarkStart w:id="771" w:name="_Toc34747949"/>
      <w:bookmarkStart w:id="772" w:name="_Toc34748325"/>
      <w:bookmarkStart w:id="773" w:name="_Toc34749315"/>
      <w:bookmarkStart w:id="774" w:name="_Toc67730557"/>
      <w:r w:rsidRPr="006A7EE2">
        <w:lastRenderedPageBreak/>
        <w:t>5.</w:t>
      </w:r>
      <w:r>
        <w:t>3</w:t>
      </w:r>
      <w:r w:rsidRPr="006A7EE2">
        <w:t>.2.</w:t>
      </w:r>
      <w:r>
        <w:t>5</w:t>
      </w:r>
      <w:r w:rsidRPr="006A7EE2">
        <w:t>.</w:t>
      </w:r>
      <w:r>
        <w:t>4</w:t>
      </w:r>
      <w:r w:rsidRPr="006A7EE2">
        <w:tab/>
        <w:t>Modification of a subscription to notifications of data change</w:t>
      </w:r>
      <w:bookmarkEnd w:id="767"/>
      <w:bookmarkEnd w:id="768"/>
      <w:bookmarkEnd w:id="774"/>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77777777" w:rsidR="00D50462" w:rsidRPr="006A7EE2" w:rsidRDefault="00D50462" w:rsidP="00D50462">
      <w:pPr>
        <w:pStyle w:val="TH"/>
      </w:pPr>
      <w:r w:rsidRPr="006A7EE2">
        <w:object w:dxaOrig="12449" w:dyaOrig="3319" w14:anchorId="16924D76">
          <v:shape id="_x0000_i1065" type="#_x0000_t75" style="width:452.5pt;height:120.5pt" o:ole="">
            <v:imagedata r:id="rId92" o:title=""/>
          </v:shape>
          <o:OLEObject Type="Embed" ProgID="Visio.Drawing.11" ShapeID="_x0000_i1065" DrawAspect="Content" ObjectID="_1678343549" r:id="rId93"/>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77777777" w:rsidR="00D50462" w:rsidRPr="006A7EE2" w:rsidRDefault="00D50462" w:rsidP="00D50462">
      <w:pPr>
        <w:pStyle w:val="B1"/>
      </w:pPr>
      <w:r w:rsidRPr="006A7EE2">
        <w:t>2a.</w:t>
      </w:r>
      <w:r w:rsidRPr="006A7EE2">
        <w:tab/>
        <w:t xml:space="preserve">On success, the </w:t>
      </w:r>
      <w:r>
        <w:t>HSS</w:t>
      </w:r>
      <w:r w:rsidRPr="006A7EE2">
        <w:t xml:space="preserve"> responds with "200 OK".</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604B8A7D" w14:textId="77777777" w:rsidR="00FA6EB7" w:rsidRPr="006A7EE2" w:rsidRDefault="00FA6EB7" w:rsidP="00FA6EB7">
      <w:pPr>
        <w:pStyle w:val="Heading4"/>
      </w:pPr>
      <w:bookmarkStart w:id="775" w:name="_Toc49689773"/>
      <w:bookmarkStart w:id="776" w:name="_Toc56336858"/>
      <w:bookmarkStart w:id="777" w:name="_Toc67730558"/>
      <w:r w:rsidRPr="006A7EE2">
        <w:t>5.</w:t>
      </w:r>
      <w:r>
        <w:t>3</w:t>
      </w:r>
      <w:r w:rsidRPr="006A7EE2">
        <w:t>.2.</w:t>
      </w:r>
      <w:r>
        <w:t>6</w:t>
      </w:r>
      <w:r w:rsidRPr="006A7EE2">
        <w:tab/>
        <w:t>Notification</w:t>
      </w:r>
      <w:bookmarkEnd w:id="723"/>
      <w:bookmarkEnd w:id="724"/>
      <w:bookmarkEnd w:id="769"/>
      <w:bookmarkEnd w:id="770"/>
      <w:bookmarkEnd w:id="771"/>
      <w:bookmarkEnd w:id="772"/>
      <w:bookmarkEnd w:id="773"/>
      <w:bookmarkEnd w:id="775"/>
      <w:bookmarkEnd w:id="776"/>
      <w:bookmarkEnd w:id="777"/>
    </w:p>
    <w:p w14:paraId="4D0CD405" w14:textId="77777777" w:rsidR="00FA6EB7" w:rsidRPr="006A7EE2" w:rsidRDefault="00FA6EB7" w:rsidP="00FA6EB7">
      <w:pPr>
        <w:pStyle w:val="Heading5"/>
      </w:pPr>
      <w:bookmarkStart w:id="778" w:name="_Toc11338371"/>
      <w:bookmarkStart w:id="779" w:name="_Toc27584976"/>
      <w:bookmarkStart w:id="780" w:name="_Toc34346514"/>
      <w:bookmarkStart w:id="781" w:name="_Toc34740591"/>
      <w:bookmarkStart w:id="782" w:name="_Toc34747950"/>
      <w:bookmarkStart w:id="783" w:name="_Toc34748326"/>
      <w:bookmarkStart w:id="784" w:name="_Toc34749316"/>
      <w:bookmarkStart w:id="785" w:name="_Toc49689774"/>
      <w:bookmarkStart w:id="786" w:name="_Toc56336859"/>
      <w:bookmarkStart w:id="787" w:name="_Toc67730559"/>
      <w:r w:rsidRPr="006A7EE2">
        <w:t>5.</w:t>
      </w:r>
      <w:r>
        <w:t>3</w:t>
      </w:r>
      <w:r w:rsidRPr="006A7EE2">
        <w:t>.2.</w:t>
      </w:r>
      <w:r>
        <w:t>6</w:t>
      </w:r>
      <w:r w:rsidRPr="006A7EE2">
        <w:t>.1</w:t>
      </w:r>
      <w:r w:rsidRPr="006A7EE2">
        <w:tab/>
        <w:t>General</w:t>
      </w:r>
      <w:bookmarkEnd w:id="778"/>
      <w:bookmarkEnd w:id="779"/>
      <w:bookmarkEnd w:id="780"/>
      <w:bookmarkEnd w:id="781"/>
      <w:bookmarkEnd w:id="782"/>
      <w:bookmarkEnd w:id="783"/>
      <w:bookmarkEnd w:id="784"/>
      <w:bookmarkEnd w:id="785"/>
      <w:bookmarkEnd w:id="786"/>
      <w:bookmarkEnd w:id="787"/>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FA6EB7">
      <w:pPr>
        <w:pStyle w:val="Heading5"/>
      </w:pPr>
      <w:bookmarkStart w:id="788" w:name="_Toc11338372"/>
      <w:bookmarkStart w:id="789" w:name="_Toc27584977"/>
      <w:bookmarkStart w:id="790" w:name="_Toc34346515"/>
      <w:bookmarkStart w:id="791" w:name="_Toc34740592"/>
      <w:bookmarkStart w:id="792" w:name="_Toc34747951"/>
      <w:bookmarkStart w:id="793" w:name="_Toc34748327"/>
      <w:bookmarkStart w:id="794" w:name="_Toc34749317"/>
      <w:bookmarkStart w:id="795" w:name="_Toc49689775"/>
      <w:bookmarkStart w:id="796" w:name="_Toc56336860"/>
      <w:bookmarkStart w:id="797" w:name="_Toc67730560"/>
      <w:r w:rsidRPr="006A7EE2">
        <w:t>5.</w:t>
      </w:r>
      <w:r>
        <w:t>3</w:t>
      </w:r>
      <w:r w:rsidRPr="006A7EE2">
        <w:t>.2.</w:t>
      </w:r>
      <w:r>
        <w:t>6</w:t>
      </w:r>
      <w:r w:rsidRPr="006A7EE2">
        <w:t>.2</w:t>
      </w:r>
      <w:r w:rsidRPr="006A7EE2">
        <w:tab/>
        <w:t>Data Change Notification To NF</w:t>
      </w:r>
      <w:bookmarkEnd w:id="788"/>
      <w:bookmarkEnd w:id="789"/>
      <w:bookmarkEnd w:id="790"/>
      <w:bookmarkEnd w:id="791"/>
      <w:bookmarkEnd w:id="792"/>
      <w:bookmarkEnd w:id="793"/>
      <w:bookmarkEnd w:id="794"/>
      <w:bookmarkEnd w:id="795"/>
      <w:bookmarkEnd w:id="796"/>
      <w:bookmarkEnd w:id="797"/>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77777777" w:rsidR="00FA6EB7" w:rsidRPr="006A7EE2" w:rsidRDefault="00FA6EB7" w:rsidP="00FA6EB7">
      <w:pPr>
        <w:pStyle w:val="TH"/>
      </w:pPr>
      <w:r w:rsidRPr="006A7EE2">
        <w:object w:dxaOrig="8701" w:dyaOrig="2317" w14:anchorId="05B25A86">
          <v:shape id="_x0000_i1066" type="#_x0000_t75" style="width:435.5pt;height:114.5pt" o:ole="">
            <v:imagedata r:id="rId94" o:title=""/>
          </v:shape>
          <o:OLEObject Type="Embed" ProgID="Visio.Drawing.11" ShapeID="_x0000_i1066" DrawAspect="Content" ObjectID="_1678343550" r:id="rId95"/>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lastRenderedPageBreak/>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07A7BE29" w14:textId="77777777" w:rsidR="00D50462" w:rsidRPr="006A7EE2" w:rsidRDefault="00D50462" w:rsidP="00D50462">
      <w:pPr>
        <w:pStyle w:val="Heading5"/>
      </w:pPr>
      <w:bookmarkStart w:id="798" w:name="_Toc49689776"/>
      <w:bookmarkStart w:id="799" w:name="_Toc56336861"/>
      <w:bookmarkStart w:id="800" w:name="_Toc34346516"/>
      <w:bookmarkStart w:id="801" w:name="_Toc34740593"/>
      <w:bookmarkStart w:id="802" w:name="_Toc34747952"/>
      <w:bookmarkStart w:id="803" w:name="_Toc34748328"/>
      <w:bookmarkStart w:id="804" w:name="_Toc34749318"/>
      <w:bookmarkStart w:id="805" w:name="_Toc11338387"/>
      <w:bookmarkStart w:id="806" w:name="_Toc27584994"/>
      <w:bookmarkStart w:id="807" w:name="_Toc67730561"/>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798"/>
      <w:bookmarkEnd w:id="799"/>
      <w:bookmarkEnd w:id="807"/>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77777777" w:rsidR="00D50462" w:rsidRPr="006A7EE2" w:rsidRDefault="00D50462" w:rsidP="00D50462">
      <w:pPr>
        <w:pStyle w:val="TH"/>
      </w:pPr>
      <w:r w:rsidRPr="006A7EE2">
        <w:object w:dxaOrig="11378" w:dyaOrig="2722" w14:anchorId="26477211">
          <v:shape id="_x0000_i1067" type="#_x0000_t75" style="width:429.5pt;height:105pt" o:ole="">
            <v:imagedata r:id="rId96" o:title=""/>
          </v:shape>
          <o:OLEObject Type="Embed" ProgID="Visio.Drawing.11" ShapeID="_x0000_i1067" DrawAspect="Content" ObjectID="_1678343551" r:id="rId97"/>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1ABA02A" w14:textId="77777777" w:rsidR="0071107A" w:rsidRDefault="0071107A" w:rsidP="0071107A">
      <w:pPr>
        <w:pStyle w:val="Heading4"/>
      </w:pPr>
      <w:bookmarkStart w:id="808" w:name="_Toc49689777"/>
      <w:bookmarkStart w:id="809" w:name="_Toc56336862"/>
      <w:bookmarkStart w:id="810" w:name="_Toc67730562"/>
      <w:r>
        <w:t>5.3.2.7</w:t>
      </w:r>
      <w:r>
        <w:tab/>
        <w:t>Update</w:t>
      </w:r>
      <w:bookmarkEnd w:id="800"/>
      <w:bookmarkEnd w:id="801"/>
      <w:bookmarkEnd w:id="802"/>
      <w:bookmarkEnd w:id="803"/>
      <w:bookmarkEnd w:id="804"/>
      <w:bookmarkEnd w:id="808"/>
      <w:bookmarkEnd w:id="809"/>
      <w:bookmarkEnd w:id="810"/>
    </w:p>
    <w:p w14:paraId="602C55BB" w14:textId="77777777" w:rsidR="0071107A" w:rsidRDefault="0071107A" w:rsidP="0071107A">
      <w:pPr>
        <w:pStyle w:val="Heading5"/>
      </w:pPr>
      <w:bookmarkStart w:id="811" w:name="_Toc34346517"/>
      <w:bookmarkStart w:id="812" w:name="_Toc34740594"/>
      <w:bookmarkStart w:id="813" w:name="_Toc34747953"/>
      <w:bookmarkStart w:id="814" w:name="_Toc34748329"/>
      <w:bookmarkStart w:id="815" w:name="_Toc34749319"/>
      <w:bookmarkStart w:id="816" w:name="_Toc49689778"/>
      <w:bookmarkStart w:id="817" w:name="_Toc56336863"/>
      <w:bookmarkStart w:id="818" w:name="_Toc67730563"/>
      <w:r>
        <w:t>5.3.2.7.1</w:t>
      </w:r>
      <w:r>
        <w:tab/>
        <w:t>General</w:t>
      </w:r>
      <w:bookmarkEnd w:id="811"/>
      <w:bookmarkEnd w:id="812"/>
      <w:bookmarkEnd w:id="813"/>
      <w:bookmarkEnd w:id="814"/>
      <w:bookmarkEnd w:id="815"/>
      <w:bookmarkEnd w:id="816"/>
      <w:bookmarkEnd w:id="817"/>
      <w:bookmarkEnd w:id="818"/>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C17A86">
      <w:pPr>
        <w:pStyle w:val="Heading5"/>
      </w:pPr>
      <w:bookmarkStart w:id="819" w:name="_Toc34346518"/>
      <w:bookmarkStart w:id="820" w:name="_Toc34740595"/>
      <w:bookmarkStart w:id="821" w:name="_Toc34747954"/>
      <w:bookmarkStart w:id="822" w:name="_Toc34748330"/>
      <w:bookmarkStart w:id="823" w:name="_Toc34749320"/>
      <w:bookmarkStart w:id="824" w:name="_Toc49689779"/>
      <w:bookmarkStart w:id="825" w:name="_Toc56336864"/>
      <w:bookmarkStart w:id="826" w:name="_Toc67730564"/>
      <w:r w:rsidRPr="006A7EE2">
        <w:t>5.3.2.</w:t>
      </w:r>
      <w:r>
        <w:t>7</w:t>
      </w:r>
      <w:r w:rsidRPr="006A7EE2">
        <w:t>.2</w:t>
      </w:r>
      <w:r w:rsidRPr="006A7EE2">
        <w:tab/>
      </w:r>
      <w:r>
        <w:t>Repository Data Creation or Update</w:t>
      </w:r>
      <w:bookmarkEnd w:id="819"/>
      <w:bookmarkEnd w:id="820"/>
      <w:bookmarkEnd w:id="821"/>
      <w:bookmarkEnd w:id="822"/>
      <w:bookmarkEnd w:id="823"/>
      <w:bookmarkEnd w:id="824"/>
      <w:bookmarkEnd w:id="825"/>
      <w:bookmarkEnd w:id="826"/>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77777777" w:rsidR="002945FE" w:rsidRPr="006A7EE2" w:rsidRDefault="002945FE" w:rsidP="002945FE">
      <w:pPr>
        <w:pStyle w:val="TH"/>
      </w:pPr>
      <w:r w:rsidRPr="006A7EE2">
        <w:object w:dxaOrig="11527" w:dyaOrig="3419" w14:anchorId="1DEFB02C">
          <v:shape id="_x0000_i1068" type="#_x0000_t75" style="width:440pt;height:128.5pt" o:ole="">
            <v:imagedata r:id="rId98" o:title=""/>
          </v:shape>
          <o:OLEObject Type="Embed" ProgID="Visio.Drawing.11" ShapeID="_x0000_i1068" DrawAspect="Content" ObjectID="_1678343552" r:id="rId99"/>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DE8B3BB" w14:textId="77777777" w:rsidR="00C17A86" w:rsidRPr="006A7EE2" w:rsidRDefault="00C17A86" w:rsidP="00C17A86">
      <w:pPr>
        <w:pStyle w:val="Heading5"/>
      </w:pPr>
      <w:bookmarkStart w:id="827" w:name="_Toc34346519"/>
      <w:bookmarkStart w:id="828" w:name="_Toc34740596"/>
      <w:bookmarkStart w:id="829" w:name="_Toc34747955"/>
      <w:bookmarkStart w:id="830" w:name="_Toc34748331"/>
      <w:bookmarkStart w:id="831" w:name="_Toc34749321"/>
      <w:bookmarkStart w:id="832" w:name="_Toc49689780"/>
      <w:bookmarkStart w:id="833" w:name="_Toc56336865"/>
      <w:bookmarkStart w:id="834" w:name="_Toc67730565"/>
      <w:r w:rsidRPr="006A7EE2">
        <w:t>5.3.2.</w:t>
      </w:r>
      <w:r>
        <w:t>7</w:t>
      </w:r>
      <w:r w:rsidRPr="006A7EE2">
        <w:t>.</w:t>
      </w:r>
      <w:r>
        <w:t>3</w:t>
      </w:r>
      <w:r w:rsidRPr="006A7EE2">
        <w:tab/>
      </w:r>
      <w:r>
        <w:t>Repository Data Deletion</w:t>
      </w:r>
      <w:bookmarkEnd w:id="827"/>
      <w:bookmarkEnd w:id="828"/>
      <w:bookmarkEnd w:id="829"/>
      <w:bookmarkEnd w:id="830"/>
      <w:bookmarkEnd w:id="831"/>
      <w:bookmarkEnd w:id="832"/>
      <w:bookmarkEnd w:id="833"/>
      <w:bookmarkEnd w:id="834"/>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77777777" w:rsidR="00C17A86" w:rsidRPr="006A7EE2" w:rsidRDefault="00C17A86" w:rsidP="002945FE">
      <w:pPr>
        <w:pStyle w:val="TH"/>
      </w:pPr>
      <w:r w:rsidRPr="006A7EE2">
        <w:object w:dxaOrig="11527" w:dyaOrig="3853" w14:anchorId="0F465217">
          <v:shape id="_x0000_i1069" type="#_x0000_t75" style="width:440pt;height:144.5pt" o:ole="">
            <v:imagedata r:id="rId100" o:title=""/>
          </v:shape>
          <o:OLEObject Type="Embed" ProgID="Visio.Drawing.11" ShapeID="_x0000_i1069" DrawAspect="Content" ObjectID="_1678343553" r:id="rId101"/>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77777777" w:rsidR="00C17A86" w:rsidRPr="006A7EE2" w:rsidRDefault="00C17A86" w:rsidP="00C17A86">
      <w:pPr>
        <w:pStyle w:val="B1"/>
        <w:rPr>
          <w:lang w:val="sv-SE"/>
        </w:rPr>
      </w:pPr>
      <w:r w:rsidRPr="006A7EE2">
        <w:lastRenderedPageBreak/>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4DEC8CD3" w14:textId="77777777" w:rsidR="0071107A" w:rsidRPr="006A7EE2" w:rsidRDefault="0071107A" w:rsidP="0071107A">
      <w:pPr>
        <w:pStyle w:val="Heading5"/>
      </w:pPr>
      <w:bookmarkStart w:id="835" w:name="_Toc34346520"/>
      <w:bookmarkStart w:id="836" w:name="_Toc34740597"/>
      <w:bookmarkStart w:id="837" w:name="_Toc34747956"/>
      <w:bookmarkStart w:id="838" w:name="_Toc34748332"/>
      <w:bookmarkStart w:id="839" w:name="_Toc34749322"/>
      <w:bookmarkStart w:id="840" w:name="_Toc49689781"/>
      <w:bookmarkStart w:id="841" w:name="_Toc56336866"/>
      <w:bookmarkStart w:id="842" w:name="_Toc67730566"/>
      <w:r w:rsidRPr="006A7EE2">
        <w:t>5.3.2.</w:t>
      </w:r>
      <w:r>
        <w:t>7</w:t>
      </w:r>
      <w:r w:rsidRPr="006A7EE2">
        <w:t>.</w:t>
      </w:r>
      <w:r w:rsidR="00C17A86">
        <w:t>4</w:t>
      </w:r>
      <w:r w:rsidRPr="006A7EE2">
        <w:tab/>
      </w:r>
      <w:bookmarkEnd w:id="805"/>
      <w:bookmarkEnd w:id="806"/>
      <w:r>
        <w:t>STN-SR update</w:t>
      </w:r>
      <w:bookmarkEnd w:id="835"/>
      <w:bookmarkEnd w:id="836"/>
      <w:bookmarkEnd w:id="837"/>
      <w:bookmarkEnd w:id="838"/>
      <w:bookmarkEnd w:id="839"/>
      <w:bookmarkEnd w:id="840"/>
      <w:bookmarkEnd w:id="841"/>
      <w:bookmarkEnd w:id="842"/>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77777777" w:rsidR="0071107A" w:rsidRPr="006A7EE2" w:rsidRDefault="0071107A" w:rsidP="0071107A">
      <w:pPr>
        <w:pStyle w:val="TH"/>
      </w:pPr>
      <w:r w:rsidRPr="006A7EE2">
        <w:object w:dxaOrig="9404" w:dyaOrig="2992" w14:anchorId="17C8087C">
          <v:shape id="_x0000_i1070" type="#_x0000_t75" style="width:426.5pt;height:134pt" o:ole="">
            <v:imagedata r:id="rId102" o:title=""/>
          </v:shape>
          <o:OLEObject Type="Embed" ProgID="Visio.Drawing.11" ShapeID="_x0000_i1070" DrawAspect="Content" ObjectID="_1678343554" r:id="rId103"/>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2ABC35EE" w14:textId="77777777" w:rsidR="0020000B" w:rsidRPr="006A7EE2" w:rsidRDefault="0020000B" w:rsidP="0020000B">
      <w:pPr>
        <w:pStyle w:val="Heading5"/>
      </w:pPr>
      <w:bookmarkStart w:id="843" w:name="_Toc34346521"/>
      <w:bookmarkStart w:id="844" w:name="_Toc34740598"/>
      <w:bookmarkStart w:id="845" w:name="_Toc34747957"/>
      <w:bookmarkStart w:id="846" w:name="_Toc34748333"/>
      <w:bookmarkStart w:id="847" w:name="_Toc34749323"/>
      <w:bookmarkStart w:id="848" w:name="_Toc49689782"/>
      <w:bookmarkStart w:id="849" w:name="_Toc56336867"/>
      <w:bookmarkStart w:id="850" w:name="_Toc67730567"/>
      <w:r w:rsidRPr="006A7EE2">
        <w:t>5.3.2.</w:t>
      </w:r>
      <w:r>
        <w:t>7</w:t>
      </w:r>
      <w:r w:rsidRPr="006A7EE2">
        <w:t>.</w:t>
      </w:r>
      <w:r w:rsidR="00C17A86">
        <w:t>5</w:t>
      </w:r>
      <w:r w:rsidRPr="006A7EE2">
        <w:tab/>
      </w:r>
      <w:r>
        <w:t>PSI activation state update</w:t>
      </w:r>
      <w:bookmarkEnd w:id="843"/>
      <w:bookmarkEnd w:id="844"/>
      <w:bookmarkEnd w:id="845"/>
      <w:bookmarkEnd w:id="846"/>
      <w:bookmarkEnd w:id="847"/>
      <w:bookmarkEnd w:id="848"/>
      <w:bookmarkEnd w:id="849"/>
      <w:bookmarkEnd w:id="850"/>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77777777" w:rsidR="0020000B" w:rsidRPr="006A7EE2" w:rsidRDefault="0020000B" w:rsidP="00BC05CA">
      <w:pPr>
        <w:pStyle w:val="TH"/>
      </w:pPr>
      <w:r w:rsidRPr="006A7EE2">
        <w:object w:dxaOrig="11527" w:dyaOrig="3990" w14:anchorId="6FFA4580">
          <v:shape id="_x0000_i1071" type="#_x0000_t75" style="width:440pt;height:149.5pt" o:ole="">
            <v:imagedata r:id="rId104" o:title=""/>
          </v:shape>
          <o:OLEObject Type="Embed" ProgID="Visio.Drawing.11" ShapeID="_x0000_i1071" DrawAspect="Content" ObjectID="_1678343555" r:id="rId105"/>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lastRenderedPageBreak/>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11F09E97" w14:textId="77777777" w:rsidR="000C5347" w:rsidRPr="006A7EE2" w:rsidRDefault="000C5347" w:rsidP="000C5347">
      <w:pPr>
        <w:pStyle w:val="Heading5"/>
      </w:pPr>
      <w:bookmarkStart w:id="851" w:name="_Toc49689783"/>
      <w:bookmarkStart w:id="852" w:name="_Toc56336868"/>
      <w:bookmarkStart w:id="853" w:name="_Toc34346522"/>
      <w:bookmarkStart w:id="854" w:name="_Toc34740599"/>
      <w:bookmarkStart w:id="855" w:name="_Toc34747958"/>
      <w:bookmarkStart w:id="856" w:name="_Toc34748334"/>
      <w:bookmarkStart w:id="857" w:name="_Toc34749324"/>
      <w:bookmarkStart w:id="858" w:name="_Toc67730568"/>
      <w:r w:rsidRPr="006A7EE2">
        <w:t>5.3.2.</w:t>
      </w:r>
      <w:r>
        <w:t>7</w:t>
      </w:r>
      <w:r w:rsidRPr="006A7EE2">
        <w:t>.</w:t>
      </w:r>
      <w:r>
        <w:t>6</w:t>
      </w:r>
      <w:r w:rsidRPr="006A7EE2">
        <w:tab/>
      </w:r>
      <w:r>
        <w:t>SMS Registration Information Creation or Update</w:t>
      </w:r>
      <w:bookmarkEnd w:id="851"/>
      <w:bookmarkEnd w:id="852"/>
      <w:bookmarkEnd w:id="858"/>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7777777" w:rsidR="000C5347" w:rsidRPr="006A7EE2" w:rsidRDefault="000C5347" w:rsidP="000C5347">
      <w:pPr>
        <w:pStyle w:val="TH"/>
      </w:pPr>
      <w:r w:rsidRPr="006A7EE2">
        <w:object w:dxaOrig="11527" w:dyaOrig="3419" w14:anchorId="6F493223">
          <v:shape id="_x0000_i1072" type="#_x0000_t75" style="width:440pt;height:128.5pt" o:ole="">
            <v:imagedata r:id="rId106" o:title=""/>
          </v:shape>
          <o:OLEObject Type="Embed" ProgID="Visio.Drawing.11" ShapeID="_x0000_i1072" DrawAspect="Content" ObjectID="_1678343556" r:id="rId107"/>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2FD40686"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63099095" w14:textId="77777777" w:rsidR="000C5347" w:rsidRPr="006A7EE2" w:rsidRDefault="000C5347" w:rsidP="000C5347">
      <w:pPr>
        <w:pStyle w:val="Heading5"/>
      </w:pPr>
      <w:bookmarkStart w:id="859" w:name="_Toc49689784"/>
      <w:bookmarkStart w:id="860" w:name="_Toc56336869"/>
      <w:bookmarkStart w:id="861" w:name="_Toc67730569"/>
      <w:r w:rsidRPr="006A7EE2">
        <w:t>5.3.2.</w:t>
      </w:r>
      <w:r>
        <w:t>7</w:t>
      </w:r>
      <w:r w:rsidRPr="006A7EE2">
        <w:t>.</w:t>
      </w:r>
      <w:r>
        <w:t>7</w:t>
      </w:r>
      <w:r w:rsidRPr="006A7EE2">
        <w:tab/>
      </w:r>
      <w:r>
        <w:t>SMS Registration Information Deletion</w:t>
      </w:r>
      <w:bookmarkEnd w:id="859"/>
      <w:bookmarkEnd w:id="860"/>
      <w:bookmarkEnd w:id="861"/>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77777777" w:rsidR="000C5347" w:rsidRPr="006A7EE2" w:rsidRDefault="000C5347" w:rsidP="000C5347">
      <w:pPr>
        <w:pStyle w:val="TH"/>
      </w:pPr>
      <w:r w:rsidRPr="006A7EE2">
        <w:object w:dxaOrig="11527" w:dyaOrig="3853" w14:anchorId="6615659E">
          <v:shape id="_x0000_i1073" type="#_x0000_t75" style="width:440pt;height:144.5pt" o:ole="">
            <v:imagedata r:id="rId108" o:title=""/>
          </v:shape>
          <o:OLEObject Type="Embed" ProgID="Visio.Drawing.11" ShapeID="_x0000_i1073" DrawAspect="Content" ObjectID="_1678343557" r:id="rId109"/>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267D6032" w14:textId="77777777" w:rsidR="00B1392B" w:rsidRPr="006A7EE2" w:rsidRDefault="00B1392B" w:rsidP="00B1392B">
      <w:pPr>
        <w:pStyle w:val="Heading5"/>
      </w:pPr>
      <w:bookmarkStart w:id="862" w:name="_Toc49689785"/>
      <w:bookmarkStart w:id="863" w:name="_Toc56336870"/>
      <w:bookmarkStart w:id="864" w:name="_Toc67730570"/>
      <w:r w:rsidRPr="006A7EE2">
        <w:t>5.3.2.</w:t>
      </w:r>
      <w:r>
        <w:t>7</w:t>
      </w:r>
      <w:r w:rsidRPr="006A7EE2">
        <w:t>.</w:t>
      </w:r>
      <w:r>
        <w:t>8</w:t>
      </w:r>
      <w:r w:rsidRPr="006A7EE2">
        <w:tab/>
      </w:r>
      <w:r>
        <w:t>DSAI tag activation state update</w:t>
      </w:r>
      <w:bookmarkEnd w:id="862"/>
      <w:bookmarkEnd w:id="863"/>
      <w:bookmarkEnd w:id="864"/>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7777777" w:rsidR="00B1392B" w:rsidRPr="006A7EE2" w:rsidRDefault="00740376" w:rsidP="00B1392B">
      <w:pPr>
        <w:pStyle w:val="TH"/>
      </w:pPr>
      <w:r w:rsidRPr="006A7EE2">
        <w:object w:dxaOrig="9404" w:dyaOrig="2992" w14:anchorId="5DE856CF">
          <v:shape id="_x0000_i1074" type="#_x0000_t75" style="width:359pt;height:112.5pt" o:ole="">
            <v:imagedata r:id="rId110" o:title=""/>
          </v:shape>
          <o:OLEObject Type="Embed" ProgID="Visio.Drawing.11" ShapeID="_x0000_i1074" DrawAspect="Content" ObjectID="_1678343558" r:id="rId111"/>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09C599C1" w14:textId="77777777" w:rsidR="00FC4C9C" w:rsidRPr="00F91D2F" w:rsidRDefault="00FC4C9C" w:rsidP="00FC4C9C">
      <w:pPr>
        <w:pStyle w:val="Heading2"/>
        <w:ind w:left="0" w:firstLine="0"/>
      </w:pPr>
      <w:bookmarkStart w:id="865" w:name="_Toc49689786"/>
      <w:bookmarkStart w:id="866" w:name="_Toc56336871"/>
      <w:bookmarkStart w:id="867" w:name="_Toc67730571"/>
      <w:r w:rsidRPr="00F91D2F">
        <w:lastRenderedPageBreak/>
        <w:t>5.</w:t>
      </w:r>
      <w:r>
        <w:t>4</w:t>
      </w:r>
      <w:r w:rsidRPr="00F91D2F">
        <w:tab/>
      </w:r>
      <w:r>
        <w:t xml:space="preserve">Nhss_imsUEAuthentication </w:t>
      </w:r>
      <w:r w:rsidRPr="00F91D2F">
        <w:t>Service</w:t>
      </w:r>
      <w:bookmarkEnd w:id="631"/>
      <w:bookmarkEnd w:id="632"/>
      <w:bookmarkEnd w:id="853"/>
      <w:bookmarkEnd w:id="854"/>
      <w:bookmarkEnd w:id="855"/>
      <w:bookmarkEnd w:id="856"/>
      <w:bookmarkEnd w:id="857"/>
      <w:bookmarkEnd w:id="865"/>
      <w:bookmarkEnd w:id="866"/>
      <w:bookmarkEnd w:id="867"/>
    </w:p>
    <w:p w14:paraId="7CA84179" w14:textId="77777777" w:rsidR="00FC4C9C" w:rsidRPr="00F91D2F" w:rsidRDefault="00FC4C9C" w:rsidP="00FC4C9C">
      <w:pPr>
        <w:pStyle w:val="Heading3"/>
      </w:pPr>
      <w:bookmarkStart w:id="868" w:name="_Toc21948876"/>
      <w:bookmarkStart w:id="869" w:name="_Toc24978750"/>
      <w:bookmarkStart w:id="870" w:name="_Toc34346523"/>
      <w:bookmarkStart w:id="871" w:name="_Toc34740600"/>
      <w:bookmarkStart w:id="872" w:name="_Toc34747959"/>
      <w:bookmarkStart w:id="873" w:name="_Toc34748335"/>
      <w:bookmarkStart w:id="874" w:name="_Toc34749325"/>
      <w:bookmarkStart w:id="875" w:name="_Toc49689787"/>
      <w:bookmarkStart w:id="876" w:name="_Toc56336872"/>
      <w:bookmarkStart w:id="877" w:name="_Toc67730572"/>
      <w:r w:rsidRPr="00F91D2F">
        <w:t>5.</w:t>
      </w:r>
      <w:r>
        <w:t>4</w:t>
      </w:r>
      <w:r w:rsidRPr="00F91D2F">
        <w:t>.1</w:t>
      </w:r>
      <w:r w:rsidRPr="00F91D2F">
        <w:tab/>
        <w:t>Service Description</w:t>
      </w:r>
      <w:bookmarkEnd w:id="868"/>
      <w:bookmarkEnd w:id="869"/>
      <w:bookmarkEnd w:id="870"/>
      <w:bookmarkEnd w:id="871"/>
      <w:bookmarkEnd w:id="872"/>
      <w:bookmarkEnd w:id="873"/>
      <w:bookmarkEnd w:id="874"/>
      <w:bookmarkEnd w:id="875"/>
      <w:bookmarkEnd w:id="876"/>
      <w:bookmarkEnd w:id="877"/>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FC4C9C">
      <w:pPr>
        <w:pStyle w:val="Heading3"/>
      </w:pPr>
      <w:bookmarkStart w:id="878" w:name="_Toc21948877"/>
      <w:bookmarkStart w:id="879" w:name="_Toc24978751"/>
      <w:bookmarkStart w:id="880" w:name="_Toc34346524"/>
      <w:bookmarkStart w:id="881" w:name="_Toc34740601"/>
      <w:bookmarkStart w:id="882" w:name="_Toc34747960"/>
      <w:bookmarkStart w:id="883" w:name="_Toc34748336"/>
      <w:bookmarkStart w:id="884" w:name="_Toc34749326"/>
      <w:bookmarkStart w:id="885" w:name="_Toc49689788"/>
      <w:bookmarkStart w:id="886" w:name="_Toc56336873"/>
      <w:bookmarkStart w:id="887" w:name="_Toc67730573"/>
      <w:r w:rsidRPr="00F91D2F">
        <w:t>5.</w:t>
      </w:r>
      <w:r>
        <w:t>4</w:t>
      </w:r>
      <w:r w:rsidRPr="00F91D2F">
        <w:t>.2</w:t>
      </w:r>
      <w:r w:rsidRPr="00F91D2F">
        <w:tab/>
        <w:t>Service Operations</w:t>
      </w:r>
      <w:bookmarkEnd w:id="878"/>
      <w:bookmarkEnd w:id="879"/>
      <w:bookmarkEnd w:id="880"/>
      <w:bookmarkEnd w:id="881"/>
      <w:bookmarkEnd w:id="882"/>
      <w:bookmarkEnd w:id="883"/>
      <w:bookmarkEnd w:id="884"/>
      <w:bookmarkEnd w:id="885"/>
      <w:bookmarkEnd w:id="886"/>
      <w:bookmarkEnd w:id="887"/>
    </w:p>
    <w:p w14:paraId="524CDD2A" w14:textId="77777777" w:rsidR="00FC4C9C" w:rsidRPr="00F91D2F" w:rsidRDefault="00FC4C9C" w:rsidP="00FC4C9C">
      <w:pPr>
        <w:pStyle w:val="Heading4"/>
      </w:pPr>
      <w:bookmarkStart w:id="888" w:name="_Toc21948878"/>
      <w:bookmarkStart w:id="889" w:name="_Toc24978752"/>
      <w:bookmarkStart w:id="890" w:name="_Toc34346525"/>
      <w:bookmarkStart w:id="891" w:name="_Toc34740602"/>
      <w:bookmarkStart w:id="892" w:name="_Toc34747961"/>
      <w:bookmarkStart w:id="893" w:name="_Toc34748337"/>
      <w:bookmarkStart w:id="894" w:name="_Toc34749327"/>
      <w:bookmarkStart w:id="895" w:name="_Toc49689789"/>
      <w:bookmarkStart w:id="896" w:name="_Toc56336874"/>
      <w:bookmarkStart w:id="897" w:name="_Toc67730574"/>
      <w:r w:rsidRPr="00F91D2F">
        <w:t>5.</w:t>
      </w:r>
      <w:r>
        <w:t>4</w:t>
      </w:r>
      <w:r w:rsidRPr="00F91D2F">
        <w:t>.2.1</w:t>
      </w:r>
      <w:r w:rsidRPr="00F91D2F">
        <w:tab/>
        <w:t>Introduction</w:t>
      </w:r>
      <w:bookmarkEnd w:id="888"/>
      <w:bookmarkEnd w:id="889"/>
      <w:bookmarkEnd w:id="890"/>
      <w:bookmarkEnd w:id="891"/>
      <w:bookmarkEnd w:id="892"/>
      <w:bookmarkEnd w:id="893"/>
      <w:bookmarkEnd w:id="894"/>
      <w:bookmarkEnd w:id="895"/>
      <w:bookmarkEnd w:id="896"/>
      <w:bookmarkEnd w:id="897"/>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FC4C9C">
      <w:pPr>
        <w:pStyle w:val="Heading4"/>
      </w:pPr>
      <w:bookmarkStart w:id="898" w:name="_Toc21948879"/>
      <w:bookmarkStart w:id="899" w:name="_Toc24978753"/>
      <w:bookmarkStart w:id="900" w:name="_Toc34346526"/>
      <w:bookmarkStart w:id="901" w:name="_Toc34740603"/>
      <w:bookmarkStart w:id="902" w:name="_Toc34747962"/>
      <w:bookmarkStart w:id="903" w:name="_Toc34748338"/>
      <w:bookmarkStart w:id="904" w:name="_Toc34749328"/>
      <w:bookmarkStart w:id="905" w:name="_Toc49689790"/>
      <w:bookmarkStart w:id="906" w:name="_Toc56336875"/>
      <w:bookmarkStart w:id="907" w:name="_Toc67730575"/>
      <w:r w:rsidRPr="00F91D2F">
        <w:t>5.</w:t>
      </w:r>
      <w:r>
        <w:t>4</w:t>
      </w:r>
      <w:r w:rsidRPr="00F91D2F">
        <w:t>.2.2</w:t>
      </w:r>
      <w:r w:rsidRPr="00F91D2F">
        <w:tab/>
        <w:t>Get</w:t>
      </w:r>
      <w:bookmarkEnd w:id="898"/>
      <w:bookmarkEnd w:id="899"/>
      <w:bookmarkEnd w:id="900"/>
      <w:bookmarkEnd w:id="901"/>
      <w:bookmarkEnd w:id="902"/>
      <w:bookmarkEnd w:id="903"/>
      <w:bookmarkEnd w:id="904"/>
      <w:bookmarkEnd w:id="905"/>
      <w:bookmarkEnd w:id="906"/>
      <w:bookmarkEnd w:id="907"/>
    </w:p>
    <w:p w14:paraId="264624ED" w14:textId="77777777" w:rsidR="00FC4C9C" w:rsidRPr="00F91D2F" w:rsidRDefault="00FC4C9C" w:rsidP="00FC4C9C">
      <w:pPr>
        <w:pStyle w:val="Heading5"/>
      </w:pPr>
      <w:bookmarkStart w:id="908" w:name="_Toc21948880"/>
      <w:bookmarkStart w:id="909" w:name="_Toc24978754"/>
      <w:bookmarkStart w:id="910" w:name="_Toc34346527"/>
      <w:bookmarkStart w:id="911" w:name="_Toc34740604"/>
      <w:bookmarkStart w:id="912" w:name="_Toc34747963"/>
      <w:bookmarkStart w:id="913" w:name="_Toc34748339"/>
      <w:bookmarkStart w:id="914" w:name="_Toc34749329"/>
      <w:bookmarkStart w:id="915" w:name="_Toc49689791"/>
      <w:bookmarkStart w:id="916" w:name="_Toc56336876"/>
      <w:bookmarkStart w:id="917" w:name="_Toc67730576"/>
      <w:r w:rsidRPr="00F91D2F">
        <w:t>5.</w:t>
      </w:r>
      <w:r>
        <w:t>4</w:t>
      </w:r>
      <w:r w:rsidRPr="00F91D2F">
        <w:t>.2.2.1</w:t>
      </w:r>
      <w:r w:rsidRPr="00F91D2F">
        <w:tab/>
        <w:t>General</w:t>
      </w:r>
      <w:bookmarkEnd w:id="908"/>
      <w:bookmarkEnd w:id="909"/>
      <w:bookmarkEnd w:id="910"/>
      <w:bookmarkEnd w:id="911"/>
      <w:bookmarkEnd w:id="912"/>
      <w:bookmarkEnd w:id="913"/>
      <w:bookmarkEnd w:id="914"/>
      <w:bookmarkEnd w:id="915"/>
      <w:bookmarkEnd w:id="916"/>
      <w:bookmarkEnd w:id="917"/>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FC4C9C">
      <w:pPr>
        <w:pStyle w:val="Heading5"/>
      </w:pPr>
      <w:bookmarkStart w:id="918" w:name="_Toc11338422"/>
      <w:bookmarkStart w:id="919" w:name="_Toc21948881"/>
      <w:bookmarkStart w:id="920" w:name="_Toc24978755"/>
      <w:bookmarkStart w:id="921" w:name="_Toc34346528"/>
      <w:bookmarkStart w:id="922" w:name="_Toc34740605"/>
      <w:bookmarkStart w:id="923" w:name="_Toc34747964"/>
      <w:bookmarkStart w:id="924" w:name="_Toc34748340"/>
      <w:bookmarkStart w:id="925" w:name="_Toc34749330"/>
      <w:bookmarkStart w:id="926" w:name="_Toc49689792"/>
      <w:bookmarkStart w:id="927" w:name="_Toc56336877"/>
      <w:bookmarkStart w:id="928" w:name="_Toc67730577"/>
      <w:r w:rsidRPr="000B71E3">
        <w:t>5.4.2.2.2</w:t>
      </w:r>
      <w:r w:rsidRPr="000B71E3">
        <w:tab/>
        <w:t>Authentication Information Retrieval</w:t>
      </w:r>
      <w:bookmarkEnd w:id="918"/>
      <w:bookmarkEnd w:id="919"/>
      <w:bookmarkEnd w:id="920"/>
      <w:bookmarkEnd w:id="921"/>
      <w:bookmarkEnd w:id="922"/>
      <w:bookmarkEnd w:id="923"/>
      <w:bookmarkEnd w:id="924"/>
      <w:bookmarkEnd w:id="925"/>
      <w:bookmarkEnd w:id="926"/>
      <w:bookmarkEnd w:id="927"/>
      <w:bookmarkEnd w:id="928"/>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7777777" w:rsidR="00FC4C9C" w:rsidRPr="00F91D2F" w:rsidRDefault="00FC4C9C" w:rsidP="00FC4C9C">
      <w:pPr>
        <w:pStyle w:val="TH"/>
      </w:pPr>
      <w:r w:rsidRPr="006129B9">
        <w:object w:dxaOrig="11413" w:dyaOrig="3073" w14:anchorId="35571911">
          <v:shape id="_x0000_i1075" type="#_x0000_t75" style="width:447.5pt;height:119pt" o:ole="">
            <v:imagedata r:id="rId112" o:title=""/>
          </v:shape>
          <o:OLEObject Type="Embed" ProgID="Visio.Drawing.11" ShapeID="_x0000_i1075" DrawAspect="Content" ObjectID="_1678343559" r:id="rId113"/>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7777777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508FBB16" w14:textId="77777777" w:rsidR="00FC4C9C" w:rsidRPr="00F91D2F" w:rsidRDefault="00FC4C9C" w:rsidP="00FC4C9C">
      <w:pPr>
        <w:pStyle w:val="Heading1"/>
      </w:pPr>
      <w:bookmarkStart w:id="929" w:name="_Toc21948882"/>
      <w:bookmarkStart w:id="930" w:name="_Toc24978756"/>
      <w:bookmarkStart w:id="931" w:name="_Toc34346529"/>
      <w:bookmarkStart w:id="932" w:name="_Toc34740606"/>
      <w:bookmarkStart w:id="933" w:name="_Toc34747965"/>
      <w:bookmarkStart w:id="934" w:name="_Toc34748341"/>
      <w:bookmarkStart w:id="935" w:name="_Toc34749331"/>
      <w:bookmarkStart w:id="936" w:name="_Toc49689793"/>
      <w:bookmarkStart w:id="937" w:name="_Toc56336878"/>
      <w:bookmarkStart w:id="938" w:name="_Toc67730578"/>
      <w:r w:rsidRPr="00F91D2F">
        <w:lastRenderedPageBreak/>
        <w:t>6</w:t>
      </w:r>
      <w:r w:rsidRPr="00F91D2F">
        <w:tab/>
        <w:t>API Definitions</w:t>
      </w:r>
      <w:bookmarkEnd w:id="929"/>
      <w:bookmarkEnd w:id="930"/>
      <w:bookmarkEnd w:id="931"/>
      <w:bookmarkEnd w:id="932"/>
      <w:bookmarkEnd w:id="933"/>
      <w:bookmarkEnd w:id="934"/>
      <w:bookmarkEnd w:id="935"/>
      <w:bookmarkEnd w:id="936"/>
      <w:bookmarkEnd w:id="937"/>
      <w:bookmarkEnd w:id="938"/>
    </w:p>
    <w:p w14:paraId="35090B51" w14:textId="77777777" w:rsidR="00FC4C9C" w:rsidRPr="00F91D2F" w:rsidRDefault="00FC4C9C" w:rsidP="00FC4C9C">
      <w:pPr>
        <w:pStyle w:val="Heading2"/>
      </w:pPr>
      <w:bookmarkStart w:id="939" w:name="_Toc21948883"/>
      <w:bookmarkStart w:id="940" w:name="_Toc24978757"/>
      <w:bookmarkStart w:id="941" w:name="_Toc34346530"/>
      <w:bookmarkStart w:id="942" w:name="_Toc34740607"/>
      <w:bookmarkStart w:id="943" w:name="_Toc34747966"/>
      <w:bookmarkStart w:id="944" w:name="_Toc34748342"/>
      <w:bookmarkStart w:id="945" w:name="_Toc34749332"/>
      <w:bookmarkStart w:id="946" w:name="_Toc49689794"/>
      <w:bookmarkStart w:id="947" w:name="_Toc56336879"/>
      <w:bookmarkStart w:id="948" w:name="_Toc67730579"/>
      <w:r w:rsidRPr="00F91D2F">
        <w:t>6.1</w:t>
      </w:r>
      <w:r w:rsidRPr="00F91D2F">
        <w:tab/>
        <w:t>Nhss_imsUEContextManagement Service API</w:t>
      </w:r>
      <w:bookmarkEnd w:id="939"/>
      <w:bookmarkEnd w:id="940"/>
      <w:bookmarkEnd w:id="941"/>
      <w:bookmarkEnd w:id="942"/>
      <w:bookmarkEnd w:id="943"/>
      <w:bookmarkEnd w:id="944"/>
      <w:bookmarkEnd w:id="945"/>
      <w:bookmarkEnd w:id="946"/>
      <w:bookmarkEnd w:id="947"/>
      <w:bookmarkEnd w:id="948"/>
    </w:p>
    <w:p w14:paraId="3703F17A" w14:textId="77777777" w:rsidR="00FC4C9C" w:rsidRPr="00F91D2F" w:rsidRDefault="00FC4C9C" w:rsidP="00FC4C9C">
      <w:pPr>
        <w:pStyle w:val="Heading3"/>
      </w:pPr>
      <w:bookmarkStart w:id="949" w:name="_Toc21948884"/>
      <w:bookmarkStart w:id="950" w:name="_Toc24978758"/>
      <w:bookmarkStart w:id="951" w:name="_Toc34346531"/>
      <w:bookmarkStart w:id="952" w:name="_Toc34740608"/>
      <w:bookmarkStart w:id="953" w:name="_Toc34747967"/>
      <w:bookmarkStart w:id="954" w:name="_Toc34748343"/>
      <w:bookmarkStart w:id="955" w:name="_Toc34749333"/>
      <w:bookmarkStart w:id="956" w:name="_Toc49689795"/>
      <w:bookmarkStart w:id="957" w:name="_Toc56336880"/>
      <w:bookmarkStart w:id="958" w:name="_Toc67730580"/>
      <w:r w:rsidRPr="00F91D2F">
        <w:t>6.1.1</w:t>
      </w:r>
      <w:r w:rsidRPr="00F91D2F">
        <w:tab/>
        <w:t>Introduction</w:t>
      </w:r>
      <w:bookmarkEnd w:id="949"/>
      <w:bookmarkEnd w:id="950"/>
      <w:bookmarkEnd w:id="951"/>
      <w:bookmarkEnd w:id="952"/>
      <w:bookmarkEnd w:id="953"/>
      <w:bookmarkEnd w:id="954"/>
      <w:bookmarkEnd w:id="955"/>
      <w:bookmarkEnd w:id="956"/>
      <w:bookmarkEnd w:id="957"/>
      <w:bookmarkEnd w:id="958"/>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FC4C9C">
      <w:pPr>
        <w:pStyle w:val="Heading3"/>
      </w:pPr>
      <w:bookmarkStart w:id="959" w:name="_Toc21948885"/>
      <w:bookmarkStart w:id="960" w:name="_Toc24978759"/>
      <w:bookmarkStart w:id="961" w:name="_Toc34346532"/>
      <w:bookmarkStart w:id="962" w:name="_Toc34740609"/>
      <w:bookmarkStart w:id="963" w:name="_Toc34747968"/>
      <w:bookmarkStart w:id="964" w:name="_Toc34748344"/>
      <w:bookmarkStart w:id="965" w:name="_Toc34749334"/>
      <w:bookmarkStart w:id="966" w:name="_Toc49689796"/>
      <w:bookmarkStart w:id="967" w:name="_Toc56336881"/>
      <w:bookmarkStart w:id="968" w:name="_Toc67730581"/>
      <w:r w:rsidRPr="00F91D2F">
        <w:t>6.1.2</w:t>
      </w:r>
      <w:r w:rsidRPr="00F91D2F">
        <w:tab/>
        <w:t>Usage of HTTP</w:t>
      </w:r>
      <w:bookmarkEnd w:id="959"/>
      <w:bookmarkEnd w:id="960"/>
      <w:bookmarkEnd w:id="961"/>
      <w:bookmarkEnd w:id="962"/>
      <w:bookmarkEnd w:id="963"/>
      <w:bookmarkEnd w:id="964"/>
      <w:bookmarkEnd w:id="965"/>
      <w:bookmarkEnd w:id="966"/>
      <w:bookmarkEnd w:id="967"/>
      <w:bookmarkEnd w:id="968"/>
    </w:p>
    <w:p w14:paraId="3A00CD6E" w14:textId="77777777" w:rsidR="00FC4C9C" w:rsidRPr="00F91D2F" w:rsidRDefault="00FC4C9C" w:rsidP="00FC4C9C">
      <w:pPr>
        <w:pStyle w:val="Heading4"/>
      </w:pPr>
      <w:bookmarkStart w:id="969" w:name="_Toc21948886"/>
      <w:bookmarkStart w:id="970" w:name="_Toc24978760"/>
      <w:bookmarkStart w:id="971" w:name="_Toc34346533"/>
      <w:bookmarkStart w:id="972" w:name="_Toc34740610"/>
      <w:bookmarkStart w:id="973" w:name="_Toc34747969"/>
      <w:bookmarkStart w:id="974" w:name="_Toc34748345"/>
      <w:bookmarkStart w:id="975" w:name="_Toc34749335"/>
      <w:bookmarkStart w:id="976" w:name="_Toc49689797"/>
      <w:bookmarkStart w:id="977" w:name="_Toc56336882"/>
      <w:bookmarkStart w:id="978" w:name="_Toc67730582"/>
      <w:r w:rsidRPr="00F91D2F">
        <w:t>6.1.2.1</w:t>
      </w:r>
      <w:r w:rsidRPr="00F91D2F">
        <w:tab/>
        <w:t>General</w:t>
      </w:r>
      <w:bookmarkEnd w:id="969"/>
      <w:bookmarkEnd w:id="970"/>
      <w:bookmarkEnd w:id="971"/>
      <w:bookmarkEnd w:id="972"/>
      <w:bookmarkEnd w:id="973"/>
      <w:bookmarkEnd w:id="974"/>
      <w:bookmarkEnd w:id="975"/>
      <w:bookmarkEnd w:id="976"/>
      <w:bookmarkEnd w:id="977"/>
      <w:bookmarkEnd w:id="978"/>
    </w:p>
    <w:p w14:paraId="4BD5D4CB"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clause 5 of </w:t>
      </w:r>
      <w:r w:rsidR="003C2CED">
        <w:t>3GPP TS 2</w:t>
      </w:r>
      <w:r w:rsidR="003C2CED" w:rsidRPr="00F91D2F">
        <w:t>9.500</w:t>
      </w:r>
      <w:r w:rsidR="003C2CED">
        <w:t> [</w:t>
      </w:r>
      <w:r w:rsidRPr="00F91D2F">
        <w:t>4].</w:t>
      </w:r>
    </w:p>
    <w:p w14:paraId="655155CC"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FC4C9C">
      <w:pPr>
        <w:pStyle w:val="Heading4"/>
      </w:pPr>
      <w:bookmarkStart w:id="979" w:name="_Toc21948887"/>
      <w:bookmarkStart w:id="980" w:name="_Toc24978761"/>
      <w:bookmarkStart w:id="981" w:name="_Toc34346534"/>
      <w:bookmarkStart w:id="982" w:name="_Toc34740611"/>
      <w:bookmarkStart w:id="983" w:name="_Toc34747970"/>
      <w:bookmarkStart w:id="984" w:name="_Toc34748346"/>
      <w:bookmarkStart w:id="985" w:name="_Toc34749336"/>
      <w:bookmarkStart w:id="986" w:name="_Toc49689798"/>
      <w:bookmarkStart w:id="987" w:name="_Toc56336883"/>
      <w:bookmarkStart w:id="988" w:name="_Toc67730583"/>
      <w:r w:rsidRPr="00F91D2F">
        <w:t>6.1.2.2</w:t>
      </w:r>
      <w:r w:rsidRPr="00F91D2F">
        <w:tab/>
        <w:t>HTTP standard headers</w:t>
      </w:r>
      <w:bookmarkEnd w:id="979"/>
      <w:bookmarkEnd w:id="980"/>
      <w:bookmarkEnd w:id="981"/>
      <w:bookmarkEnd w:id="982"/>
      <w:bookmarkEnd w:id="983"/>
      <w:bookmarkEnd w:id="984"/>
      <w:bookmarkEnd w:id="985"/>
      <w:bookmarkEnd w:id="986"/>
      <w:bookmarkEnd w:id="987"/>
      <w:bookmarkEnd w:id="988"/>
    </w:p>
    <w:p w14:paraId="1A79EC95" w14:textId="77777777" w:rsidR="00FC4C9C" w:rsidRPr="00F91D2F" w:rsidRDefault="00FC4C9C" w:rsidP="00FC4C9C">
      <w:pPr>
        <w:pStyle w:val="Heading5"/>
        <w:rPr>
          <w:lang w:eastAsia="zh-CN"/>
        </w:rPr>
      </w:pPr>
      <w:bookmarkStart w:id="989" w:name="_Toc21948888"/>
      <w:bookmarkStart w:id="990" w:name="_Toc24978762"/>
      <w:bookmarkStart w:id="991" w:name="_Toc34346535"/>
      <w:bookmarkStart w:id="992" w:name="_Toc34740612"/>
      <w:bookmarkStart w:id="993" w:name="_Toc34747971"/>
      <w:bookmarkStart w:id="994" w:name="_Toc34748347"/>
      <w:bookmarkStart w:id="995" w:name="_Toc34749337"/>
      <w:bookmarkStart w:id="996" w:name="_Toc49689799"/>
      <w:bookmarkStart w:id="997" w:name="_Toc56336884"/>
      <w:bookmarkStart w:id="998" w:name="_Toc67730584"/>
      <w:r w:rsidRPr="00F91D2F">
        <w:t>6.1.2.2.1</w:t>
      </w:r>
      <w:r w:rsidRPr="00F91D2F">
        <w:rPr>
          <w:lang w:eastAsia="zh-CN"/>
        </w:rPr>
        <w:tab/>
        <w:t>General</w:t>
      </w:r>
      <w:bookmarkEnd w:id="989"/>
      <w:bookmarkEnd w:id="990"/>
      <w:bookmarkEnd w:id="991"/>
      <w:bookmarkEnd w:id="992"/>
      <w:bookmarkEnd w:id="993"/>
      <w:bookmarkEnd w:id="994"/>
      <w:bookmarkEnd w:id="995"/>
      <w:bookmarkEnd w:id="996"/>
      <w:bookmarkEnd w:id="997"/>
      <w:bookmarkEnd w:id="998"/>
    </w:p>
    <w:p w14:paraId="5275DD6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FC4C9C">
      <w:pPr>
        <w:pStyle w:val="Heading5"/>
      </w:pPr>
      <w:bookmarkStart w:id="999" w:name="_Toc21948889"/>
      <w:bookmarkStart w:id="1000" w:name="_Toc24978763"/>
      <w:bookmarkStart w:id="1001" w:name="_Toc34346536"/>
      <w:bookmarkStart w:id="1002" w:name="_Toc34740613"/>
      <w:bookmarkStart w:id="1003" w:name="_Toc34747972"/>
      <w:bookmarkStart w:id="1004" w:name="_Toc34748348"/>
      <w:bookmarkStart w:id="1005" w:name="_Toc34749338"/>
      <w:bookmarkStart w:id="1006" w:name="_Toc49689800"/>
      <w:bookmarkStart w:id="1007" w:name="_Toc56336885"/>
      <w:bookmarkStart w:id="1008" w:name="_Toc67730585"/>
      <w:r w:rsidRPr="00F91D2F">
        <w:t>6.1.2.2.2</w:t>
      </w:r>
      <w:r w:rsidRPr="00F91D2F">
        <w:tab/>
        <w:t>Content type</w:t>
      </w:r>
      <w:bookmarkEnd w:id="999"/>
      <w:bookmarkEnd w:id="1000"/>
      <w:bookmarkEnd w:id="1001"/>
      <w:bookmarkEnd w:id="1002"/>
      <w:bookmarkEnd w:id="1003"/>
      <w:bookmarkEnd w:id="1004"/>
      <w:bookmarkEnd w:id="1005"/>
      <w:bookmarkEnd w:id="1006"/>
      <w:bookmarkEnd w:id="1007"/>
      <w:bookmarkEnd w:id="1008"/>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FC4C9C">
      <w:pPr>
        <w:pStyle w:val="Heading4"/>
      </w:pPr>
      <w:bookmarkStart w:id="1009" w:name="_Toc21948890"/>
      <w:bookmarkStart w:id="1010" w:name="_Toc24978764"/>
      <w:bookmarkStart w:id="1011" w:name="_Toc34346537"/>
      <w:bookmarkStart w:id="1012" w:name="_Toc34740614"/>
      <w:bookmarkStart w:id="1013" w:name="_Toc34747973"/>
      <w:bookmarkStart w:id="1014" w:name="_Toc34748349"/>
      <w:bookmarkStart w:id="1015" w:name="_Toc34749339"/>
      <w:bookmarkStart w:id="1016" w:name="_Toc49689801"/>
      <w:bookmarkStart w:id="1017" w:name="_Toc56336886"/>
      <w:bookmarkStart w:id="1018" w:name="_Toc67730586"/>
      <w:r w:rsidRPr="00F91D2F">
        <w:t>6.1.2.3</w:t>
      </w:r>
      <w:r w:rsidRPr="00F91D2F">
        <w:tab/>
        <w:t>HTTP custom headers</w:t>
      </w:r>
      <w:bookmarkEnd w:id="1009"/>
      <w:bookmarkEnd w:id="1010"/>
      <w:bookmarkEnd w:id="1011"/>
      <w:bookmarkEnd w:id="1012"/>
      <w:bookmarkEnd w:id="1013"/>
      <w:bookmarkEnd w:id="1014"/>
      <w:bookmarkEnd w:id="1015"/>
      <w:bookmarkEnd w:id="1016"/>
      <w:bookmarkEnd w:id="1017"/>
      <w:bookmarkEnd w:id="1018"/>
    </w:p>
    <w:p w14:paraId="72866BAA" w14:textId="77777777" w:rsidR="00FC4C9C" w:rsidRPr="00F91D2F" w:rsidRDefault="00FC4C9C" w:rsidP="00FC4C9C">
      <w:pPr>
        <w:pStyle w:val="Heading5"/>
        <w:rPr>
          <w:lang w:eastAsia="zh-CN"/>
        </w:rPr>
      </w:pPr>
      <w:bookmarkStart w:id="1019" w:name="_Toc21948891"/>
      <w:bookmarkStart w:id="1020" w:name="_Toc24978765"/>
      <w:bookmarkStart w:id="1021" w:name="_Toc34346538"/>
      <w:bookmarkStart w:id="1022" w:name="_Toc34740615"/>
      <w:bookmarkStart w:id="1023" w:name="_Toc34747974"/>
      <w:bookmarkStart w:id="1024" w:name="_Toc34748350"/>
      <w:bookmarkStart w:id="1025" w:name="_Toc34749340"/>
      <w:bookmarkStart w:id="1026" w:name="_Toc49689802"/>
      <w:bookmarkStart w:id="1027" w:name="_Toc56336887"/>
      <w:bookmarkStart w:id="1028" w:name="_Toc67730587"/>
      <w:r w:rsidRPr="00F91D2F">
        <w:t>6.1.2.3.1</w:t>
      </w:r>
      <w:r w:rsidRPr="00F91D2F">
        <w:rPr>
          <w:lang w:eastAsia="zh-CN"/>
        </w:rPr>
        <w:tab/>
        <w:t>General</w:t>
      </w:r>
      <w:bookmarkEnd w:id="1019"/>
      <w:bookmarkEnd w:id="1020"/>
      <w:bookmarkEnd w:id="1021"/>
      <w:bookmarkEnd w:id="1022"/>
      <w:bookmarkEnd w:id="1023"/>
      <w:bookmarkEnd w:id="1024"/>
      <w:bookmarkEnd w:id="1025"/>
      <w:bookmarkEnd w:id="1026"/>
      <w:bookmarkEnd w:id="1027"/>
      <w:bookmarkEnd w:id="1028"/>
    </w:p>
    <w:p w14:paraId="29DD5B5C"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FC4C9C">
      <w:pPr>
        <w:pStyle w:val="Heading3"/>
      </w:pPr>
      <w:bookmarkStart w:id="1029" w:name="_Toc21948892"/>
      <w:bookmarkStart w:id="1030" w:name="_Toc24978766"/>
      <w:bookmarkStart w:id="1031" w:name="_Toc34346539"/>
      <w:bookmarkStart w:id="1032" w:name="_Toc34740616"/>
      <w:bookmarkStart w:id="1033" w:name="_Toc34747975"/>
      <w:bookmarkStart w:id="1034" w:name="_Toc34748351"/>
      <w:bookmarkStart w:id="1035" w:name="_Toc34749341"/>
      <w:bookmarkStart w:id="1036" w:name="_Toc49689803"/>
      <w:bookmarkStart w:id="1037" w:name="_Toc56336888"/>
      <w:bookmarkStart w:id="1038" w:name="_Toc67730588"/>
      <w:r w:rsidRPr="00F91D2F">
        <w:lastRenderedPageBreak/>
        <w:t>6.1.3</w:t>
      </w:r>
      <w:r w:rsidRPr="00F91D2F">
        <w:tab/>
        <w:t>Resources</w:t>
      </w:r>
      <w:bookmarkEnd w:id="1029"/>
      <w:bookmarkEnd w:id="1030"/>
      <w:bookmarkEnd w:id="1031"/>
      <w:bookmarkEnd w:id="1032"/>
      <w:bookmarkEnd w:id="1033"/>
      <w:bookmarkEnd w:id="1034"/>
      <w:bookmarkEnd w:id="1035"/>
      <w:bookmarkEnd w:id="1036"/>
      <w:bookmarkEnd w:id="1037"/>
      <w:bookmarkEnd w:id="1038"/>
    </w:p>
    <w:p w14:paraId="15A72066" w14:textId="77777777" w:rsidR="00FC4C9C" w:rsidRPr="00F91D2F" w:rsidRDefault="00FC4C9C" w:rsidP="00FC4C9C">
      <w:pPr>
        <w:pStyle w:val="Heading4"/>
      </w:pPr>
      <w:bookmarkStart w:id="1039" w:name="_Toc21948893"/>
      <w:bookmarkStart w:id="1040" w:name="_Toc24978767"/>
      <w:bookmarkStart w:id="1041" w:name="_Toc34346540"/>
      <w:bookmarkStart w:id="1042" w:name="_Toc34740617"/>
      <w:bookmarkStart w:id="1043" w:name="_Toc34747976"/>
      <w:bookmarkStart w:id="1044" w:name="_Toc34748352"/>
      <w:bookmarkStart w:id="1045" w:name="_Toc34749342"/>
      <w:bookmarkStart w:id="1046" w:name="_Toc49689804"/>
      <w:bookmarkStart w:id="1047" w:name="_Toc56336889"/>
      <w:bookmarkStart w:id="1048" w:name="_Toc67730589"/>
      <w:r w:rsidRPr="00F91D2F">
        <w:t>6.1.3.1</w:t>
      </w:r>
      <w:r w:rsidRPr="00F91D2F">
        <w:tab/>
        <w:t>Overview</w:t>
      </w:r>
      <w:bookmarkEnd w:id="1039"/>
      <w:bookmarkEnd w:id="1040"/>
      <w:bookmarkEnd w:id="1041"/>
      <w:bookmarkEnd w:id="1042"/>
      <w:bookmarkEnd w:id="1043"/>
      <w:bookmarkEnd w:id="1044"/>
      <w:bookmarkEnd w:id="1045"/>
      <w:bookmarkEnd w:id="1046"/>
      <w:bookmarkEnd w:id="1047"/>
      <w:bookmarkEnd w:id="1048"/>
    </w:p>
    <w:p w14:paraId="479298C9" w14:textId="77777777" w:rsidR="00FC4C9C" w:rsidRPr="00F91D2F" w:rsidRDefault="00F31710" w:rsidP="00FC4C9C">
      <w:pPr>
        <w:pStyle w:val="TH"/>
      </w:pPr>
      <w:r>
        <w:object w:dxaOrig="6471" w:dyaOrig="4641" w14:anchorId="69698128">
          <v:shape id="_x0000_i1076" type="#_x0000_t75" style="width:323pt;height:232pt" o:ole="">
            <v:imagedata r:id="rId114" o:title=""/>
          </v:shape>
          <o:OLEObject Type="Embed" ProgID="Visio.Drawing.11" ShapeID="_x0000_i1076" DrawAspect="Content" ObjectID="_1678343560" r:id="rId115"/>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FC4C9C">
      <w:pPr>
        <w:pStyle w:val="Heading4"/>
      </w:pPr>
      <w:bookmarkStart w:id="1049" w:name="_Toc21948894"/>
      <w:bookmarkStart w:id="1050" w:name="_Toc24978768"/>
      <w:bookmarkStart w:id="1051" w:name="_Toc34346541"/>
      <w:bookmarkStart w:id="1052" w:name="_Toc34740618"/>
      <w:bookmarkStart w:id="1053" w:name="_Toc34747977"/>
      <w:bookmarkStart w:id="1054" w:name="_Toc34748353"/>
      <w:bookmarkStart w:id="1055" w:name="_Toc34749343"/>
      <w:bookmarkStart w:id="1056" w:name="_Toc49689805"/>
      <w:bookmarkStart w:id="1057" w:name="_Toc56336890"/>
      <w:bookmarkStart w:id="1058" w:name="_Toc67730590"/>
      <w:r w:rsidRPr="00F91D2F">
        <w:t>6.1.3.2</w:t>
      </w:r>
      <w:r w:rsidRPr="00F91D2F">
        <w:tab/>
        <w:t xml:space="preserve">Resource: </w:t>
      </w:r>
      <w:r>
        <w:t>Scscf R</w:t>
      </w:r>
      <w:r w:rsidRPr="000B71E3">
        <w:t>egis</w:t>
      </w:r>
      <w:r>
        <w:t>t</w:t>
      </w:r>
      <w:r w:rsidRPr="000B71E3">
        <w:t>ration</w:t>
      </w:r>
      <w:bookmarkEnd w:id="1049"/>
      <w:bookmarkEnd w:id="1050"/>
      <w:bookmarkEnd w:id="1051"/>
      <w:bookmarkEnd w:id="1052"/>
      <w:bookmarkEnd w:id="1053"/>
      <w:bookmarkEnd w:id="1054"/>
      <w:bookmarkEnd w:id="1055"/>
      <w:bookmarkEnd w:id="1056"/>
      <w:bookmarkEnd w:id="1057"/>
      <w:bookmarkEnd w:id="1058"/>
    </w:p>
    <w:p w14:paraId="6873C706" w14:textId="77777777" w:rsidR="00FC4C9C" w:rsidRPr="00F91D2F" w:rsidRDefault="00FC4C9C" w:rsidP="00FC4C9C">
      <w:pPr>
        <w:pStyle w:val="Heading5"/>
      </w:pPr>
      <w:bookmarkStart w:id="1059" w:name="_Toc21948895"/>
      <w:bookmarkStart w:id="1060" w:name="_Toc24978769"/>
      <w:bookmarkStart w:id="1061" w:name="_Toc34346542"/>
      <w:bookmarkStart w:id="1062" w:name="_Toc34740619"/>
      <w:bookmarkStart w:id="1063" w:name="_Toc34747978"/>
      <w:bookmarkStart w:id="1064" w:name="_Toc34748354"/>
      <w:bookmarkStart w:id="1065" w:name="_Toc34749344"/>
      <w:bookmarkStart w:id="1066" w:name="_Toc49689806"/>
      <w:bookmarkStart w:id="1067" w:name="_Toc56336891"/>
      <w:bookmarkStart w:id="1068" w:name="_Toc67730591"/>
      <w:r w:rsidRPr="00F91D2F">
        <w:t>6.1.3.2.1</w:t>
      </w:r>
      <w:r w:rsidRPr="00F91D2F">
        <w:tab/>
        <w:t>Description</w:t>
      </w:r>
      <w:bookmarkEnd w:id="1059"/>
      <w:bookmarkEnd w:id="1060"/>
      <w:bookmarkEnd w:id="1061"/>
      <w:bookmarkEnd w:id="1062"/>
      <w:bookmarkEnd w:id="1063"/>
      <w:bookmarkEnd w:id="1064"/>
      <w:bookmarkEnd w:id="1065"/>
      <w:bookmarkEnd w:id="1066"/>
      <w:bookmarkEnd w:id="1067"/>
      <w:bookmarkEnd w:id="1068"/>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FC4C9C">
      <w:pPr>
        <w:pStyle w:val="Heading5"/>
      </w:pPr>
      <w:bookmarkStart w:id="1069" w:name="_Toc21948896"/>
      <w:bookmarkStart w:id="1070" w:name="_Toc24978770"/>
      <w:bookmarkStart w:id="1071" w:name="_Toc34346543"/>
      <w:bookmarkStart w:id="1072" w:name="_Toc34740620"/>
      <w:bookmarkStart w:id="1073" w:name="_Toc34747979"/>
      <w:bookmarkStart w:id="1074" w:name="_Toc34748355"/>
      <w:bookmarkStart w:id="1075" w:name="_Toc34749345"/>
      <w:bookmarkStart w:id="1076" w:name="_Toc49689807"/>
      <w:bookmarkStart w:id="1077" w:name="_Toc56336892"/>
      <w:bookmarkStart w:id="1078" w:name="_Toc67730592"/>
      <w:r w:rsidRPr="00F91D2F">
        <w:t>6.1.3.2.2</w:t>
      </w:r>
      <w:r w:rsidRPr="00F91D2F">
        <w:tab/>
        <w:t>Resource Definition</w:t>
      </w:r>
      <w:bookmarkEnd w:id="1069"/>
      <w:bookmarkEnd w:id="1070"/>
      <w:bookmarkEnd w:id="1071"/>
      <w:bookmarkEnd w:id="1072"/>
      <w:bookmarkEnd w:id="1073"/>
      <w:bookmarkEnd w:id="1074"/>
      <w:bookmarkEnd w:id="1075"/>
      <w:bookmarkEnd w:id="1076"/>
      <w:bookmarkEnd w:id="1077"/>
      <w:bookmarkEnd w:id="1078"/>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FC4C9C">
      <w:pPr>
        <w:rPr>
          <w:rFonts w:ascii="Arial" w:hAnsi="Arial" w:cs="Arial"/>
        </w:rPr>
      </w:pPr>
      <w:r w:rsidRPr="00F91D2F">
        <w:t>This resource shall support the resource URI variables defined in table 6.1.3.2.2-1</w:t>
      </w:r>
      <w:r w:rsidRPr="00F91D2F">
        <w:rPr>
          <w:rFonts w:ascii="Arial" w:hAnsi="Arial" w:cs="Arial"/>
        </w:rPr>
        <w:t>.</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7777777"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clause </w:t>
            </w:r>
            <w:r>
              <w:t>4.3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FC4C9C">
      <w:pPr>
        <w:pStyle w:val="Heading5"/>
      </w:pPr>
      <w:bookmarkStart w:id="1079" w:name="_Toc21948897"/>
      <w:bookmarkStart w:id="1080" w:name="_Toc24978771"/>
      <w:bookmarkStart w:id="1081" w:name="_Toc34346544"/>
      <w:bookmarkStart w:id="1082" w:name="_Toc34740621"/>
      <w:bookmarkStart w:id="1083" w:name="_Toc34747980"/>
      <w:bookmarkStart w:id="1084" w:name="_Toc34748356"/>
      <w:bookmarkStart w:id="1085" w:name="_Toc34749346"/>
      <w:bookmarkStart w:id="1086" w:name="_Toc49689808"/>
      <w:bookmarkStart w:id="1087" w:name="_Toc56336893"/>
      <w:bookmarkStart w:id="1088" w:name="_Toc67730593"/>
      <w:r w:rsidRPr="00F91D2F">
        <w:t>6.1.3.2.3</w:t>
      </w:r>
      <w:r w:rsidRPr="00F91D2F">
        <w:tab/>
        <w:t>Resource Standard Methods</w:t>
      </w:r>
      <w:bookmarkEnd w:id="1079"/>
      <w:bookmarkEnd w:id="1080"/>
      <w:bookmarkEnd w:id="1081"/>
      <w:bookmarkEnd w:id="1082"/>
      <w:bookmarkEnd w:id="1083"/>
      <w:bookmarkEnd w:id="1084"/>
      <w:bookmarkEnd w:id="1085"/>
      <w:bookmarkEnd w:id="1086"/>
      <w:bookmarkEnd w:id="1087"/>
      <w:bookmarkEnd w:id="1088"/>
    </w:p>
    <w:p w14:paraId="467DC179" w14:textId="77777777" w:rsidR="00FC4C9C" w:rsidRPr="00F91D2F" w:rsidRDefault="00FC4C9C" w:rsidP="00FC4C9C">
      <w:pPr>
        <w:pStyle w:val="Heading6"/>
      </w:pPr>
      <w:bookmarkStart w:id="1089" w:name="_Toc21948898"/>
      <w:bookmarkStart w:id="1090" w:name="_Toc24978772"/>
      <w:bookmarkStart w:id="1091" w:name="_Toc34346545"/>
      <w:bookmarkStart w:id="1092" w:name="_Toc34740622"/>
      <w:bookmarkStart w:id="1093" w:name="_Toc34747981"/>
      <w:bookmarkStart w:id="1094" w:name="_Toc34748357"/>
      <w:bookmarkStart w:id="1095" w:name="_Toc34749347"/>
      <w:bookmarkStart w:id="1096" w:name="_Toc49689809"/>
      <w:bookmarkStart w:id="1097" w:name="_Toc56336894"/>
      <w:bookmarkStart w:id="1098" w:name="_Toc67730594"/>
      <w:r w:rsidRPr="00F91D2F">
        <w:t>6.1.3.2.3.1</w:t>
      </w:r>
      <w:r w:rsidRPr="00F91D2F">
        <w:tab/>
      </w:r>
      <w:r>
        <w:t>PUT</w:t>
      </w:r>
      <w:bookmarkEnd w:id="1089"/>
      <w:bookmarkEnd w:id="1090"/>
      <w:bookmarkEnd w:id="1091"/>
      <w:bookmarkEnd w:id="1092"/>
      <w:bookmarkEnd w:id="1093"/>
      <w:bookmarkEnd w:id="1094"/>
      <w:bookmarkEnd w:id="1095"/>
      <w:bookmarkEnd w:id="1096"/>
      <w:bookmarkEnd w:id="1097"/>
      <w:bookmarkEnd w:id="1098"/>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C4C9C" w:rsidRPr="00F91D2F" w14:paraId="21555826"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BC05C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25"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649"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BC05C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25"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649"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BC05C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649"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654E5F" w:rsidRPr="00F91D2F" w14:paraId="0FEDBF29" w14:textId="77777777" w:rsidTr="00BC05C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654E5F" w:rsidRDefault="00654E5F" w:rsidP="00654E5F">
            <w:pPr>
              <w:pStyle w:val="TAL"/>
            </w:pPr>
            <w:r w:rsidRPr="006A7EE2">
              <w:t>ProblemDetails</w:t>
            </w:r>
          </w:p>
        </w:tc>
        <w:tc>
          <w:tcPr>
            <w:tcW w:w="225" w:type="pct"/>
            <w:tcBorders>
              <w:top w:val="single" w:sz="4" w:space="0" w:color="auto"/>
              <w:left w:val="single" w:sz="6" w:space="0" w:color="000000"/>
              <w:bottom w:val="single" w:sz="4" w:space="0" w:color="auto"/>
              <w:right w:val="single" w:sz="6" w:space="0" w:color="000000"/>
            </w:tcBorders>
          </w:tcPr>
          <w:p w14:paraId="61FFCEB7" w14:textId="77777777" w:rsidR="00654E5F" w:rsidRPr="00F91D2F" w:rsidRDefault="00654E5F" w:rsidP="00654E5F">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DAA3FFD" w14:textId="77777777" w:rsidR="00654E5F" w:rsidRPr="00F91D2F" w:rsidRDefault="00654E5F" w:rsidP="00654E5F">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654E5F" w:rsidRPr="00296A3D" w:rsidRDefault="00654E5F" w:rsidP="00654E5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654E5F" w:rsidRPr="000B71E3" w:rsidRDefault="00654E5F" w:rsidP="00654E5F">
            <w:pPr>
              <w:pStyle w:val="TAL"/>
            </w:pPr>
            <w:r w:rsidRPr="000B71E3">
              <w:t xml:space="preserve">The "cause" attribute </w:t>
            </w:r>
            <w:r>
              <w:t xml:space="preserve">may be used to indicate </w:t>
            </w:r>
            <w:r w:rsidRPr="000B71E3">
              <w:t>the following application error:</w:t>
            </w:r>
          </w:p>
          <w:p w14:paraId="721AF9CA" w14:textId="77777777" w:rsidR="00654E5F" w:rsidRDefault="00654E5F" w:rsidP="00654E5F">
            <w:pPr>
              <w:pStyle w:val="TAL"/>
            </w:pPr>
            <w:r w:rsidRPr="000B71E3">
              <w:t>- USER_NOT_FOUND</w:t>
            </w:r>
          </w:p>
        </w:tc>
      </w:tr>
      <w:tr w:rsidR="00654E5F" w:rsidRPr="00F91D2F" w14:paraId="024D38EC"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654E5F" w:rsidRDefault="00654E5F" w:rsidP="00654E5F">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44EE05FA" w14:textId="77777777" w:rsidR="00654E5F" w:rsidRPr="00F91D2F" w:rsidRDefault="00654E5F" w:rsidP="00654E5F">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7A682CE5" w14:textId="77777777" w:rsidR="00654E5F" w:rsidRPr="00F91D2F" w:rsidRDefault="00654E5F" w:rsidP="00654E5F">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654E5F" w:rsidRPr="00296A3D" w:rsidRDefault="00654E5F" w:rsidP="00654E5F">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654E5F" w:rsidRPr="000B71E3" w:rsidRDefault="00654E5F" w:rsidP="00654E5F">
            <w:pPr>
              <w:pStyle w:val="TAL"/>
            </w:pPr>
            <w:r w:rsidRPr="000B71E3">
              <w:t xml:space="preserve">The "cause" attribute </w:t>
            </w:r>
            <w:r>
              <w:t xml:space="preserve">may be used to indicate </w:t>
            </w:r>
            <w:r w:rsidRPr="000B71E3">
              <w:t>one of the following application errors:</w:t>
            </w:r>
          </w:p>
          <w:p w14:paraId="2D83EA51" w14:textId="77777777" w:rsidR="00654E5F" w:rsidRDefault="00654E5F" w:rsidP="00654E5F">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654E5F" w:rsidRDefault="00654E5F" w:rsidP="00654E5F">
            <w:pPr>
              <w:pStyle w:val="TAL"/>
            </w:pPr>
            <w:r>
              <w:t>- IDENTITIES_DO_NOT_MATCH</w:t>
            </w:r>
          </w:p>
          <w:p w14:paraId="5E446E6D" w14:textId="77777777" w:rsidR="00654E5F" w:rsidRDefault="00654E5F" w:rsidP="00654E5F">
            <w:pPr>
              <w:pStyle w:val="TAL"/>
            </w:pPr>
            <w:r>
              <w:t>- ERROR_IN_REGISTRATION_TYPE</w:t>
            </w:r>
          </w:p>
        </w:tc>
      </w:tr>
    </w:tbl>
    <w:p w14:paraId="678D69BC" w14:textId="77777777" w:rsidR="00FC4C9C" w:rsidRPr="00F91D2F" w:rsidRDefault="00FC4C9C" w:rsidP="00FC4C9C"/>
    <w:p w14:paraId="371E2D63" w14:textId="77777777" w:rsidR="00FC4C9C" w:rsidRPr="00F91D2F" w:rsidRDefault="00FC4C9C" w:rsidP="00FC4C9C">
      <w:pPr>
        <w:pStyle w:val="Heading5"/>
      </w:pPr>
      <w:bookmarkStart w:id="1099" w:name="_Toc21948900"/>
      <w:bookmarkStart w:id="1100" w:name="_Toc24978774"/>
      <w:bookmarkStart w:id="1101" w:name="_Toc34346546"/>
      <w:bookmarkStart w:id="1102" w:name="_Toc34740623"/>
      <w:bookmarkStart w:id="1103" w:name="_Toc34747982"/>
      <w:bookmarkStart w:id="1104" w:name="_Toc34748358"/>
      <w:bookmarkStart w:id="1105" w:name="_Toc34749348"/>
      <w:bookmarkStart w:id="1106" w:name="_Toc49689810"/>
      <w:bookmarkStart w:id="1107" w:name="_Toc56336895"/>
      <w:bookmarkStart w:id="1108" w:name="_Toc67730595"/>
      <w:r w:rsidRPr="00F91D2F">
        <w:t>6.1.3.2.4</w:t>
      </w:r>
      <w:r w:rsidRPr="00F91D2F">
        <w:tab/>
        <w:t>Resource Custom Operations</w:t>
      </w:r>
      <w:bookmarkEnd w:id="1099"/>
      <w:bookmarkEnd w:id="1100"/>
      <w:bookmarkEnd w:id="1101"/>
      <w:bookmarkEnd w:id="1102"/>
      <w:bookmarkEnd w:id="1103"/>
      <w:bookmarkEnd w:id="1104"/>
      <w:bookmarkEnd w:id="1105"/>
      <w:bookmarkEnd w:id="1106"/>
      <w:bookmarkEnd w:id="1107"/>
      <w:bookmarkEnd w:id="1108"/>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211D99">
      <w:pPr>
        <w:pStyle w:val="Heading4"/>
      </w:pPr>
      <w:bookmarkStart w:id="1109" w:name="_Toc34346547"/>
      <w:bookmarkStart w:id="1110" w:name="_Toc34740624"/>
      <w:bookmarkStart w:id="1111" w:name="_Toc34747983"/>
      <w:bookmarkStart w:id="1112" w:name="_Toc34748359"/>
      <w:bookmarkStart w:id="1113" w:name="_Toc34749349"/>
      <w:bookmarkStart w:id="1114" w:name="_Toc49689811"/>
      <w:bookmarkStart w:id="1115" w:name="_Toc56336896"/>
      <w:bookmarkStart w:id="1116" w:name="_Toc21948907"/>
      <w:bookmarkStart w:id="1117" w:name="_Toc24978781"/>
      <w:bookmarkStart w:id="1118" w:name="_Toc67730596"/>
      <w:r w:rsidRPr="00302BE4">
        <w:lastRenderedPageBreak/>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109"/>
      <w:bookmarkEnd w:id="1110"/>
      <w:bookmarkEnd w:id="1111"/>
      <w:bookmarkEnd w:id="1112"/>
      <w:bookmarkEnd w:id="1113"/>
      <w:bookmarkEnd w:id="1114"/>
      <w:bookmarkEnd w:id="1115"/>
      <w:bookmarkEnd w:id="1118"/>
    </w:p>
    <w:p w14:paraId="4EB2CDCD" w14:textId="77777777" w:rsidR="00211D99" w:rsidRPr="00302BE4" w:rsidRDefault="00211D99" w:rsidP="00211D99">
      <w:pPr>
        <w:pStyle w:val="Heading5"/>
      </w:pPr>
      <w:bookmarkStart w:id="1119" w:name="_Toc34346548"/>
      <w:bookmarkStart w:id="1120" w:name="_Toc34740625"/>
      <w:bookmarkStart w:id="1121" w:name="_Toc34747984"/>
      <w:bookmarkStart w:id="1122" w:name="_Toc34748360"/>
      <w:bookmarkStart w:id="1123" w:name="_Toc34749350"/>
      <w:bookmarkStart w:id="1124" w:name="_Toc49689812"/>
      <w:bookmarkStart w:id="1125" w:name="_Toc56336897"/>
      <w:bookmarkStart w:id="1126" w:name="_Toc67730597"/>
      <w:r w:rsidRPr="00302BE4">
        <w:t>6.</w:t>
      </w:r>
      <w:r>
        <w:t>1</w:t>
      </w:r>
      <w:r w:rsidRPr="00302BE4">
        <w:t>.3.</w:t>
      </w:r>
      <w:r>
        <w:t>3</w:t>
      </w:r>
      <w:r w:rsidRPr="00302BE4">
        <w:t>.1</w:t>
      </w:r>
      <w:r w:rsidRPr="00302BE4">
        <w:tab/>
        <w:t>Description</w:t>
      </w:r>
      <w:bookmarkEnd w:id="1119"/>
      <w:bookmarkEnd w:id="1120"/>
      <w:bookmarkEnd w:id="1121"/>
      <w:bookmarkEnd w:id="1122"/>
      <w:bookmarkEnd w:id="1123"/>
      <w:bookmarkEnd w:id="1124"/>
      <w:bookmarkEnd w:id="1125"/>
      <w:bookmarkEnd w:id="1126"/>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211D99">
      <w:pPr>
        <w:pStyle w:val="Heading5"/>
      </w:pPr>
      <w:bookmarkStart w:id="1127" w:name="_Toc34346549"/>
      <w:bookmarkStart w:id="1128" w:name="_Toc34740626"/>
      <w:bookmarkStart w:id="1129" w:name="_Toc34747985"/>
      <w:bookmarkStart w:id="1130" w:name="_Toc34748361"/>
      <w:bookmarkStart w:id="1131" w:name="_Toc34749351"/>
      <w:bookmarkStart w:id="1132" w:name="_Toc49689813"/>
      <w:bookmarkStart w:id="1133" w:name="_Toc56336898"/>
      <w:bookmarkStart w:id="1134" w:name="_Toc67730598"/>
      <w:r w:rsidRPr="00302BE4">
        <w:t>6.</w:t>
      </w:r>
      <w:r>
        <w:t>1</w:t>
      </w:r>
      <w:r w:rsidRPr="00302BE4">
        <w:t>.3.</w:t>
      </w:r>
      <w:r>
        <w:t>3</w:t>
      </w:r>
      <w:r w:rsidRPr="00302BE4">
        <w:t>.2</w:t>
      </w:r>
      <w:r w:rsidRPr="00302BE4">
        <w:tab/>
        <w:t>Resource Definition</w:t>
      </w:r>
      <w:bookmarkEnd w:id="1127"/>
      <w:bookmarkEnd w:id="1128"/>
      <w:bookmarkEnd w:id="1129"/>
      <w:bookmarkEnd w:id="1130"/>
      <w:bookmarkEnd w:id="1131"/>
      <w:bookmarkEnd w:id="1132"/>
      <w:bookmarkEnd w:id="1133"/>
      <w:bookmarkEnd w:id="1134"/>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211D99">
      <w:pPr>
        <w:rPr>
          <w:rFonts w:ascii="Arial" w:hAnsi="Arial" w:cs="Arial"/>
        </w:rPr>
      </w:pPr>
      <w:r w:rsidRPr="00302BE4">
        <w:t>This resource shall support the resource URI variables defined in table 6.</w:t>
      </w:r>
      <w:r>
        <w:t>1</w:t>
      </w:r>
      <w:r w:rsidRPr="00302BE4">
        <w:t>.3.</w:t>
      </w:r>
      <w:r w:rsidR="00D5668C">
        <w:t>3</w:t>
      </w:r>
      <w:r w:rsidRPr="00302BE4">
        <w:t>.2-1</w:t>
      </w:r>
      <w:r w:rsidRPr="00302BE4">
        <w:rPr>
          <w:rFonts w:ascii="Arial" w:hAnsi="Arial" w:cs="Arial"/>
        </w:rPr>
        <w:t>.</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77777777" w:rsidR="00211D99" w:rsidRPr="00DF6FDD" w:rsidRDefault="00211D99" w:rsidP="00211D99">
            <w:pPr>
              <w:pStyle w:val="TAL"/>
            </w:pPr>
            <w:r w:rsidRPr="000B71E3">
              <w:br/>
              <w:t>pattern: "</w:t>
            </w:r>
            <w:r>
              <w:t>^(</w:t>
            </w:r>
            <w:r w:rsidRPr="00292D54">
              <w:t>sip\:([a-zA-Z0-9_\-.!~*()&amp;=+$,;?\/]+)\@([A-Za-z0-9]+([-A-Za-z0-9]+)\.)+[a-z]{2,}|tel\:\+[0-9]{5,15}</w:t>
            </w:r>
            <w:r>
              <w:t>)</w:t>
            </w:r>
            <w:r w:rsidRPr="00292D54">
              <w:t>$</w:t>
            </w:r>
            <w:r w:rsidRPr="000B71E3">
              <w:t>"</w:t>
            </w:r>
          </w:p>
        </w:tc>
      </w:tr>
    </w:tbl>
    <w:p w14:paraId="24453CC5" w14:textId="77777777" w:rsidR="002945FE" w:rsidRDefault="002945FE" w:rsidP="002945FE">
      <w:bookmarkStart w:id="1135" w:name="_Toc34346550"/>
      <w:bookmarkStart w:id="1136" w:name="_Toc34740627"/>
    </w:p>
    <w:p w14:paraId="0F391082" w14:textId="77777777" w:rsidR="00211D99" w:rsidRPr="00302BE4" w:rsidRDefault="00211D99" w:rsidP="00211D99">
      <w:pPr>
        <w:pStyle w:val="Heading5"/>
      </w:pPr>
      <w:bookmarkStart w:id="1137" w:name="_Toc34747986"/>
      <w:bookmarkStart w:id="1138" w:name="_Toc34748362"/>
      <w:bookmarkStart w:id="1139" w:name="_Toc34749352"/>
      <w:bookmarkStart w:id="1140" w:name="_Toc49689814"/>
      <w:bookmarkStart w:id="1141" w:name="_Toc56336899"/>
      <w:bookmarkStart w:id="1142" w:name="_Toc67730599"/>
      <w:r w:rsidRPr="00302BE4">
        <w:t>6.</w:t>
      </w:r>
      <w:r>
        <w:t>1</w:t>
      </w:r>
      <w:r w:rsidRPr="00302BE4">
        <w:t>.3.</w:t>
      </w:r>
      <w:r>
        <w:t>3</w:t>
      </w:r>
      <w:r w:rsidRPr="00302BE4">
        <w:t>.3</w:t>
      </w:r>
      <w:r w:rsidRPr="00302BE4">
        <w:tab/>
        <w:t>Resource Standard Methods</w:t>
      </w:r>
      <w:bookmarkEnd w:id="1135"/>
      <w:bookmarkEnd w:id="1136"/>
      <w:bookmarkEnd w:id="1137"/>
      <w:bookmarkEnd w:id="1138"/>
      <w:bookmarkEnd w:id="1139"/>
      <w:bookmarkEnd w:id="1140"/>
      <w:bookmarkEnd w:id="1141"/>
      <w:bookmarkEnd w:id="1142"/>
    </w:p>
    <w:p w14:paraId="1B3B14E2" w14:textId="77777777" w:rsidR="00211D99" w:rsidRPr="00302BE4" w:rsidRDefault="00211D99" w:rsidP="00211D99">
      <w:pPr>
        <w:pStyle w:val="Heading6"/>
      </w:pPr>
      <w:bookmarkStart w:id="1143" w:name="_Toc34346551"/>
      <w:bookmarkStart w:id="1144" w:name="_Toc34740628"/>
      <w:bookmarkStart w:id="1145" w:name="_Toc34747987"/>
      <w:bookmarkStart w:id="1146" w:name="_Toc34748363"/>
      <w:bookmarkStart w:id="1147" w:name="_Toc34749353"/>
      <w:bookmarkStart w:id="1148" w:name="_Toc49689815"/>
      <w:bookmarkStart w:id="1149" w:name="_Toc56336900"/>
      <w:bookmarkStart w:id="1150" w:name="_Toc67730600"/>
      <w:r w:rsidRPr="00302BE4">
        <w:t>6.</w:t>
      </w:r>
      <w:r>
        <w:t>1</w:t>
      </w:r>
      <w:r w:rsidRPr="00302BE4">
        <w:t>.3.</w:t>
      </w:r>
      <w:r>
        <w:t>3</w:t>
      </w:r>
      <w:r w:rsidRPr="00302BE4">
        <w:t>.3.1</w:t>
      </w:r>
      <w:r w:rsidRPr="00302BE4">
        <w:tab/>
        <w:t>GET</w:t>
      </w:r>
      <w:bookmarkEnd w:id="1143"/>
      <w:bookmarkEnd w:id="1144"/>
      <w:bookmarkEnd w:id="1145"/>
      <w:bookmarkEnd w:id="1146"/>
      <w:bookmarkEnd w:id="1147"/>
      <w:bookmarkEnd w:id="1148"/>
      <w:bookmarkEnd w:id="1149"/>
      <w:bookmarkEnd w:id="1150"/>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DF6FDD" w:rsidRDefault="00211D99" w:rsidP="00211D99">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11D99" w:rsidRPr="00DF6FDD" w14:paraId="530BE3E6"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25"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49"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211D99">
            <w:pPr>
              <w:pStyle w:val="TAN"/>
              <w:ind w:left="0" w:firstLine="0"/>
            </w:pPr>
            <w:r w:rsidRPr="00DF6FDD">
              <w:t xml:space="preserve">A response body containing </w:t>
            </w:r>
            <w:r w:rsidRPr="00DF6FDD">
              <w:rPr>
                <w:lang w:eastAsia="zh-CN"/>
              </w:rPr>
              <w:t>information for the S-CSCF to handle the requests for a user.</w:t>
            </w:r>
          </w:p>
        </w:tc>
      </w:tr>
      <w:tr w:rsidR="00211D99" w:rsidRPr="00DF6FDD" w14:paraId="2A9179C8" w14:textId="77777777"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211D99" w:rsidRPr="00DF6FDD" w:rsidRDefault="00211D99" w:rsidP="00211D99">
            <w:pPr>
              <w:pStyle w:val="TAL"/>
            </w:pPr>
            <w:r w:rsidRPr="00DF6FDD">
              <w:t>ProblemDetails</w:t>
            </w:r>
          </w:p>
        </w:tc>
        <w:tc>
          <w:tcPr>
            <w:tcW w:w="225" w:type="pct"/>
            <w:tcBorders>
              <w:top w:val="single" w:sz="4" w:space="0" w:color="auto"/>
              <w:left w:val="single" w:sz="6" w:space="0" w:color="000000"/>
              <w:bottom w:val="single" w:sz="4" w:space="0" w:color="auto"/>
              <w:right w:val="single" w:sz="6" w:space="0" w:color="000000"/>
            </w:tcBorders>
          </w:tcPr>
          <w:p w14:paraId="100E3E3B" w14:textId="77777777" w:rsidR="00211D99" w:rsidRPr="00DF6FDD" w:rsidRDefault="00211D99" w:rsidP="00211D99">
            <w:pPr>
              <w:pStyle w:val="TAC"/>
            </w:pPr>
            <w:r w:rsidRPr="00DF6FDD">
              <w:t>O</w:t>
            </w:r>
          </w:p>
        </w:tc>
        <w:tc>
          <w:tcPr>
            <w:tcW w:w="649" w:type="pct"/>
            <w:tcBorders>
              <w:top w:val="single" w:sz="4" w:space="0" w:color="auto"/>
              <w:left w:val="single" w:sz="6" w:space="0" w:color="000000"/>
              <w:bottom w:val="single" w:sz="4" w:space="0" w:color="auto"/>
              <w:right w:val="single" w:sz="6" w:space="0" w:color="000000"/>
            </w:tcBorders>
          </w:tcPr>
          <w:p w14:paraId="0D7609A5" w14:textId="77777777" w:rsidR="00211D99" w:rsidRPr="00DF6FDD" w:rsidRDefault="00211D99" w:rsidP="00211D99">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211D99" w:rsidRPr="00DF6FDD" w:rsidRDefault="00211D99" w:rsidP="00211D99">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211D99" w:rsidRPr="00DF6FDD" w:rsidRDefault="00211D99" w:rsidP="00211D99">
            <w:pPr>
              <w:pStyle w:val="TAL"/>
            </w:pPr>
            <w:r w:rsidRPr="00DF6FDD">
              <w:t>The "cause" attribute may be used to indicate the following application error:</w:t>
            </w:r>
          </w:p>
          <w:p w14:paraId="72D2347B" w14:textId="77777777" w:rsidR="00211D99" w:rsidRDefault="00211D99" w:rsidP="00211D99">
            <w:pPr>
              <w:pStyle w:val="TAL"/>
            </w:pPr>
            <w:r w:rsidRPr="00DF6FDD">
              <w:t xml:space="preserve">- </w:t>
            </w:r>
            <w:r>
              <w:t>DATA</w:t>
            </w:r>
            <w:r w:rsidRPr="00DF6FDD">
              <w:t>_NOT_FOUND</w:t>
            </w:r>
          </w:p>
          <w:p w14:paraId="05344135" w14:textId="77777777" w:rsidR="00211D99" w:rsidRDefault="00211D99" w:rsidP="00211D99">
            <w:pPr>
              <w:pStyle w:val="TAL"/>
            </w:pPr>
          </w:p>
          <w:p w14:paraId="40B63EBC" w14:textId="77777777" w:rsidR="00211D99" w:rsidRPr="00DF6FDD" w:rsidRDefault="00211D99" w:rsidP="00211D99">
            <w:pPr>
              <w:pStyle w:val="TAL"/>
            </w:pPr>
            <w:r>
              <w:t>NOTE: DATA</w:t>
            </w:r>
            <w:r w:rsidRPr="00DF6FDD">
              <w:t>_NOT_FOUND</w:t>
            </w:r>
            <w:r>
              <w:t xml:space="preserve"> indicates that there is no restoration info stored under the scscf-registration resource.</w:t>
            </w:r>
          </w:p>
        </w:tc>
      </w:tr>
    </w:tbl>
    <w:p w14:paraId="29F9AC13" w14:textId="77777777" w:rsidR="00211D99" w:rsidRPr="00555979" w:rsidRDefault="00211D99" w:rsidP="00211D99"/>
    <w:p w14:paraId="6A4B1424" w14:textId="77777777" w:rsidR="00211D99" w:rsidRPr="00F91D2F" w:rsidRDefault="00211D99" w:rsidP="00211D99">
      <w:pPr>
        <w:pStyle w:val="Heading6"/>
      </w:pPr>
      <w:bookmarkStart w:id="1151" w:name="_Toc34346552"/>
      <w:bookmarkStart w:id="1152" w:name="_Toc34740629"/>
      <w:bookmarkStart w:id="1153" w:name="_Toc34747988"/>
      <w:bookmarkStart w:id="1154" w:name="_Toc34748364"/>
      <w:bookmarkStart w:id="1155" w:name="_Toc34749354"/>
      <w:bookmarkStart w:id="1156" w:name="_Toc49689816"/>
      <w:bookmarkStart w:id="1157" w:name="_Toc56336901"/>
      <w:bookmarkStart w:id="1158" w:name="_Toc67730601"/>
      <w:r w:rsidRPr="00F91D2F">
        <w:t>6.1.3.</w:t>
      </w:r>
      <w:r>
        <w:t>3</w:t>
      </w:r>
      <w:r w:rsidRPr="00F91D2F">
        <w:t>.3.</w:t>
      </w:r>
      <w:r>
        <w:t>2</w:t>
      </w:r>
      <w:r w:rsidRPr="00F91D2F">
        <w:tab/>
      </w:r>
      <w:r>
        <w:t>PUT</w:t>
      </w:r>
      <w:bookmarkEnd w:id="1151"/>
      <w:bookmarkEnd w:id="1152"/>
      <w:bookmarkEnd w:id="1153"/>
      <w:bookmarkEnd w:id="1154"/>
      <w:bookmarkEnd w:id="1155"/>
      <w:bookmarkEnd w:id="1156"/>
      <w:bookmarkEnd w:id="1157"/>
      <w:bookmarkEnd w:id="1158"/>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lastRenderedPageBreak/>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11D99" w:rsidRPr="00DF6FDD" w14:paraId="112FAABF"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25"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649"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25"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649"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25"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649"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211D99" w:rsidRPr="00DF6FDD" w14:paraId="4C513703"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211D99" w:rsidRPr="00DF6FDD" w:rsidRDefault="00211D99" w:rsidP="00061564">
            <w:pPr>
              <w:pStyle w:val="TAL"/>
            </w:pPr>
            <w:r w:rsidRPr="00DF6FDD">
              <w:t>ProblemDetails</w:t>
            </w:r>
          </w:p>
        </w:tc>
        <w:tc>
          <w:tcPr>
            <w:tcW w:w="225" w:type="pct"/>
            <w:tcBorders>
              <w:top w:val="single" w:sz="4" w:space="0" w:color="auto"/>
              <w:left w:val="single" w:sz="6" w:space="0" w:color="000000"/>
              <w:bottom w:val="single" w:sz="6" w:space="0" w:color="000000"/>
              <w:right w:val="single" w:sz="6" w:space="0" w:color="000000"/>
            </w:tcBorders>
          </w:tcPr>
          <w:p w14:paraId="77BBD805" w14:textId="77777777" w:rsidR="00211D99" w:rsidRPr="00DF6FDD" w:rsidRDefault="00211D99" w:rsidP="00211D99">
            <w:pPr>
              <w:pStyle w:val="TAC"/>
            </w:pPr>
            <w:r w:rsidRPr="00DF6FDD">
              <w:t>O</w:t>
            </w:r>
          </w:p>
        </w:tc>
        <w:tc>
          <w:tcPr>
            <w:tcW w:w="649" w:type="pct"/>
            <w:tcBorders>
              <w:top w:val="single" w:sz="4" w:space="0" w:color="auto"/>
              <w:left w:val="single" w:sz="6" w:space="0" w:color="000000"/>
              <w:bottom w:val="single" w:sz="6" w:space="0" w:color="000000"/>
              <w:right w:val="single" w:sz="6" w:space="0" w:color="000000"/>
            </w:tcBorders>
          </w:tcPr>
          <w:p w14:paraId="7C5B1EFE" w14:textId="77777777" w:rsidR="00211D99" w:rsidRPr="00DF6FDD" w:rsidRDefault="00211D99" w:rsidP="00211D99">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211D99" w:rsidRPr="00DF6FDD" w:rsidRDefault="00211D99" w:rsidP="00211D99">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211D99" w:rsidRPr="00DF6FDD" w:rsidRDefault="00211D99" w:rsidP="00211D99">
            <w:pPr>
              <w:pStyle w:val="TAL"/>
            </w:pPr>
            <w:r w:rsidRPr="00DF6FDD">
              <w:t>The "cause" attribute may be used to indicate one of the following application errors:</w:t>
            </w:r>
          </w:p>
          <w:p w14:paraId="66EC94E5" w14:textId="77777777" w:rsidR="00211D99" w:rsidRDefault="00211D99" w:rsidP="00211D99">
            <w:pPr>
              <w:pStyle w:val="TAL"/>
              <w:rPr>
                <w:lang w:val="en-US"/>
              </w:rPr>
            </w:pPr>
            <w:r w:rsidRPr="00DF6FDD">
              <w:t xml:space="preserve">- </w:t>
            </w:r>
            <w:r w:rsidRPr="00DF6FDD">
              <w:rPr>
                <w:lang w:val="en-US"/>
              </w:rPr>
              <w:t>OPERATION_NOT_ALLOWED</w:t>
            </w:r>
          </w:p>
          <w:p w14:paraId="1D1909DB" w14:textId="77777777" w:rsidR="00211D99" w:rsidRDefault="00211D99" w:rsidP="00211D99">
            <w:pPr>
              <w:pStyle w:val="TAL"/>
              <w:rPr>
                <w:lang w:val="en-US"/>
              </w:rPr>
            </w:pPr>
          </w:p>
          <w:p w14:paraId="649BE947" w14:textId="77777777" w:rsidR="00211D99" w:rsidRPr="00DF6FDD" w:rsidRDefault="00211D99" w:rsidP="00211D99">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62B84F58" w14:textId="77777777" w:rsidR="00211D99" w:rsidRDefault="00211D99" w:rsidP="00211D99"/>
    <w:p w14:paraId="53C8DA54" w14:textId="77777777" w:rsidR="00211D99" w:rsidRPr="00F91D2F" w:rsidRDefault="00211D99" w:rsidP="00211D99">
      <w:pPr>
        <w:pStyle w:val="Heading6"/>
      </w:pPr>
      <w:bookmarkStart w:id="1159" w:name="_Toc34346553"/>
      <w:bookmarkStart w:id="1160" w:name="_Toc34740630"/>
      <w:bookmarkStart w:id="1161" w:name="_Toc34747989"/>
      <w:bookmarkStart w:id="1162" w:name="_Toc34748365"/>
      <w:bookmarkStart w:id="1163" w:name="_Toc34749355"/>
      <w:bookmarkStart w:id="1164" w:name="_Toc49689817"/>
      <w:bookmarkStart w:id="1165" w:name="_Toc56336902"/>
      <w:bookmarkStart w:id="1166" w:name="_Toc67730602"/>
      <w:r w:rsidRPr="00F91D2F">
        <w:t>6.1.3.</w:t>
      </w:r>
      <w:r>
        <w:t>3</w:t>
      </w:r>
      <w:r w:rsidRPr="00F91D2F">
        <w:t>.3.</w:t>
      </w:r>
      <w:r>
        <w:t>3</w:t>
      </w:r>
      <w:r w:rsidRPr="00F91D2F">
        <w:tab/>
      </w:r>
      <w:r>
        <w:t>DELETE</w:t>
      </w:r>
      <w:bookmarkEnd w:id="1159"/>
      <w:bookmarkEnd w:id="1160"/>
      <w:bookmarkEnd w:id="1161"/>
      <w:bookmarkEnd w:id="1162"/>
      <w:bookmarkEnd w:id="1163"/>
      <w:bookmarkEnd w:id="1164"/>
      <w:bookmarkEnd w:id="1165"/>
      <w:bookmarkEnd w:id="1166"/>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lastRenderedPageBreak/>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11D99" w:rsidRPr="00DF6FDD" w14:paraId="0067025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25"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649"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211D99" w:rsidRPr="00DF6FDD" w14:paraId="333E03D0" w14:textId="77777777" w:rsidTr="00211D9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211D99" w:rsidRPr="00DF6FDD" w:rsidRDefault="00211D99" w:rsidP="00061564">
            <w:pPr>
              <w:pStyle w:val="TAL"/>
            </w:pPr>
            <w:r w:rsidRPr="00DF6FDD">
              <w:t>ProblemDetails</w:t>
            </w:r>
          </w:p>
        </w:tc>
        <w:tc>
          <w:tcPr>
            <w:tcW w:w="225" w:type="pct"/>
            <w:tcBorders>
              <w:top w:val="single" w:sz="4" w:space="0" w:color="auto"/>
              <w:left w:val="single" w:sz="6" w:space="0" w:color="000000"/>
              <w:bottom w:val="single" w:sz="4" w:space="0" w:color="auto"/>
              <w:right w:val="single" w:sz="6" w:space="0" w:color="000000"/>
            </w:tcBorders>
          </w:tcPr>
          <w:p w14:paraId="3BD4EE67" w14:textId="77777777" w:rsidR="00211D99" w:rsidRPr="00DF6FDD" w:rsidRDefault="00211D99" w:rsidP="00211D99">
            <w:pPr>
              <w:pStyle w:val="TAC"/>
            </w:pPr>
            <w:r w:rsidRPr="00DF6FDD">
              <w:t>O</w:t>
            </w:r>
          </w:p>
        </w:tc>
        <w:tc>
          <w:tcPr>
            <w:tcW w:w="649" w:type="pct"/>
            <w:tcBorders>
              <w:top w:val="single" w:sz="4" w:space="0" w:color="auto"/>
              <w:left w:val="single" w:sz="6" w:space="0" w:color="000000"/>
              <w:bottom w:val="single" w:sz="4" w:space="0" w:color="auto"/>
              <w:right w:val="single" w:sz="6" w:space="0" w:color="000000"/>
            </w:tcBorders>
          </w:tcPr>
          <w:p w14:paraId="72CABEF4" w14:textId="77777777" w:rsidR="00211D99" w:rsidRPr="00DF6FDD" w:rsidRDefault="00211D99" w:rsidP="00211D99">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211D99" w:rsidRPr="00DF6FDD" w:rsidRDefault="00211D99" w:rsidP="00211D99">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211D99" w:rsidRPr="00DF6FDD" w:rsidRDefault="00211D99" w:rsidP="00211D99">
            <w:pPr>
              <w:pStyle w:val="TAL"/>
            </w:pPr>
            <w:r w:rsidRPr="00DF6FDD">
              <w:t>The "cause" attribute may be used to indicate one of the following application errors:</w:t>
            </w:r>
          </w:p>
          <w:p w14:paraId="27C906D2" w14:textId="77777777" w:rsidR="00211D99" w:rsidRDefault="00211D99" w:rsidP="00211D99">
            <w:pPr>
              <w:pStyle w:val="TAL"/>
              <w:rPr>
                <w:lang w:val="en-US"/>
              </w:rPr>
            </w:pPr>
            <w:r w:rsidRPr="00DF6FDD">
              <w:t xml:space="preserve">- </w:t>
            </w:r>
            <w:r w:rsidRPr="00DF6FDD">
              <w:rPr>
                <w:lang w:val="en-US"/>
              </w:rPr>
              <w:t>OPERATION_NOT_ALLOWED</w:t>
            </w:r>
          </w:p>
          <w:p w14:paraId="661777E2" w14:textId="77777777" w:rsidR="00211D99" w:rsidRDefault="00211D99" w:rsidP="00211D99">
            <w:pPr>
              <w:pStyle w:val="TAL"/>
              <w:rPr>
                <w:lang w:val="en-US"/>
              </w:rPr>
            </w:pPr>
          </w:p>
          <w:p w14:paraId="2D5F11E3" w14:textId="77777777" w:rsidR="00211D99" w:rsidRPr="00DF6FDD" w:rsidRDefault="00211D99" w:rsidP="00211D99">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211D99" w:rsidRPr="00DF6FDD" w14:paraId="59EC4686"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211D99" w:rsidRPr="00DF6FDD" w:rsidRDefault="00211D99" w:rsidP="00061564">
            <w:pPr>
              <w:pStyle w:val="TAL"/>
            </w:pPr>
            <w:r w:rsidRPr="00DF6FDD">
              <w:t>ProblemDetails</w:t>
            </w:r>
          </w:p>
        </w:tc>
        <w:tc>
          <w:tcPr>
            <w:tcW w:w="225" w:type="pct"/>
            <w:tcBorders>
              <w:top w:val="single" w:sz="4" w:space="0" w:color="auto"/>
              <w:left w:val="single" w:sz="6" w:space="0" w:color="000000"/>
              <w:bottom w:val="single" w:sz="6" w:space="0" w:color="000000"/>
              <w:right w:val="single" w:sz="6" w:space="0" w:color="000000"/>
            </w:tcBorders>
          </w:tcPr>
          <w:p w14:paraId="4194A60D" w14:textId="77777777" w:rsidR="00211D99" w:rsidRPr="00DF6FDD" w:rsidRDefault="00211D99" w:rsidP="00211D99">
            <w:pPr>
              <w:pStyle w:val="TAC"/>
            </w:pPr>
            <w:r w:rsidRPr="00DF6FDD">
              <w:t>O</w:t>
            </w:r>
          </w:p>
        </w:tc>
        <w:tc>
          <w:tcPr>
            <w:tcW w:w="649" w:type="pct"/>
            <w:tcBorders>
              <w:top w:val="single" w:sz="4" w:space="0" w:color="auto"/>
              <w:left w:val="single" w:sz="6" w:space="0" w:color="000000"/>
              <w:bottom w:val="single" w:sz="6" w:space="0" w:color="000000"/>
              <w:right w:val="single" w:sz="6" w:space="0" w:color="000000"/>
            </w:tcBorders>
          </w:tcPr>
          <w:p w14:paraId="7EB30FEB" w14:textId="77777777" w:rsidR="00211D99" w:rsidRPr="00DF6FDD" w:rsidRDefault="00211D99" w:rsidP="00211D99">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211D99" w:rsidRPr="00DF6FDD" w:rsidRDefault="00211D99" w:rsidP="00211D99">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211D99" w:rsidRPr="00DF6FDD" w:rsidRDefault="00211D99" w:rsidP="00211D99">
            <w:pPr>
              <w:pStyle w:val="TAL"/>
            </w:pPr>
            <w:r w:rsidRPr="00DF6FDD">
              <w:t>The "cause" attribute may be used to indicate one of the following application errors:</w:t>
            </w:r>
          </w:p>
          <w:p w14:paraId="0CC8C3A0" w14:textId="77777777" w:rsidR="00211D99" w:rsidRDefault="00211D99" w:rsidP="00211D99">
            <w:pPr>
              <w:pStyle w:val="TAL"/>
              <w:rPr>
                <w:lang w:val="en-US"/>
              </w:rPr>
            </w:pPr>
            <w:r w:rsidRPr="00DF6FDD">
              <w:t xml:space="preserve">- </w:t>
            </w:r>
            <w:r>
              <w:t>DATA_</w:t>
            </w:r>
            <w:r w:rsidRPr="00DF6FDD">
              <w:rPr>
                <w:lang w:val="en-US"/>
              </w:rPr>
              <w:t>NOT_</w:t>
            </w:r>
            <w:r>
              <w:rPr>
                <w:lang w:val="en-US"/>
              </w:rPr>
              <w:t>FOUND</w:t>
            </w:r>
          </w:p>
          <w:p w14:paraId="0D0577DE" w14:textId="77777777" w:rsidR="00211D99" w:rsidRDefault="00211D99" w:rsidP="00211D99">
            <w:pPr>
              <w:pStyle w:val="TAL"/>
              <w:rPr>
                <w:lang w:val="en-US"/>
              </w:rPr>
            </w:pPr>
          </w:p>
          <w:p w14:paraId="25D43B1B" w14:textId="77777777" w:rsidR="00211D99" w:rsidRPr="00DF6FDD" w:rsidRDefault="00211D99" w:rsidP="00211D99">
            <w:pPr>
              <w:pStyle w:val="TAL"/>
            </w:pPr>
            <w:r>
              <w:t>NOTE: DATA</w:t>
            </w:r>
            <w:r w:rsidRPr="00DF6FDD">
              <w:t>_NOT_FOUND</w:t>
            </w:r>
            <w:r>
              <w:t xml:space="preserve"> indicates that there is no restoration info stored under the scscf-registration resource.</w:t>
            </w:r>
          </w:p>
        </w:tc>
      </w:tr>
    </w:tbl>
    <w:p w14:paraId="585A5E5A" w14:textId="77777777" w:rsidR="002945FE" w:rsidRDefault="002945FE" w:rsidP="002945FE">
      <w:bookmarkStart w:id="1167" w:name="_Toc34346554"/>
      <w:bookmarkStart w:id="1168" w:name="_Toc34740631"/>
    </w:p>
    <w:p w14:paraId="1DE298C9" w14:textId="77777777" w:rsidR="00FC4C9C" w:rsidRPr="00F91D2F" w:rsidRDefault="00FC4C9C" w:rsidP="00FC4C9C">
      <w:pPr>
        <w:pStyle w:val="Heading3"/>
      </w:pPr>
      <w:bookmarkStart w:id="1169" w:name="_Toc34747990"/>
      <w:bookmarkStart w:id="1170" w:name="_Toc34748366"/>
      <w:bookmarkStart w:id="1171" w:name="_Toc34749356"/>
      <w:bookmarkStart w:id="1172" w:name="_Toc49689818"/>
      <w:bookmarkStart w:id="1173" w:name="_Toc56336903"/>
      <w:bookmarkStart w:id="1174" w:name="_Toc67730603"/>
      <w:r w:rsidRPr="00F91D2F">
        <w:t>6.1.4</w:t>
      </w:r>
      <w:r w:rsidRPr="00F91D2F">
        <w:tab/>
        <w:t>Custom Operations without associated resources</w:t>
      </w:r>
      <w:bookmarkEnd w:id="1116"/>
      <w:bookmarkEnd w:id="1117"/>
      <w:bookmarkEnd w:id="1167"/>
      <w:bookmarkEnd w:id="1168"/>
      <w:bookmarkEnd w:id="1169"/>
      <w:bookmarkEnd w:id="1170"/>
      <w:bookmarkEnd w:id="1171"/>
      <w:bookmarkEnd w:id="1172"/>
      <w:bookmarkEnd w:id="1173"/>
      <w:bookmarkEnd w:id="1174"/>
    </w:p>
    <w:p w14:paraId="190C14B0" w14:textId="77777777" w:rsidR="00FC4C9C" w:rsidRPr="00F91D2F" w:rsidRDefault="00FC4C9C" w:rsidP="00FC4C9C">
      <w:pPr>
        <w:pStyle w:val="Heading4"/>
      </w:pPr>
      <w:bookmarkStart w:id="1175" w:name="_Toc21948908"/>
      <w:bookmarkStart w:id="1176" w:name="_Toc24978782"/>
      <w:bookmarkStart w:id="1177" w:name="_Toc34346555"/>
      <w:bookmarkStart w:id="1178" w:name="_Toc34740632"/>
      <w:bookmarkStart w:id="1179" w:name="_Toc34747991"/>
      <w:bookmarkStart w:id="1180" w:name="_Toc34748367"/>
      <w:bookmarkStart w:id="1181" w:name="_Toc34749357"/>
      <w:bookmarkStart w:id="1182" w:name="_Toc49689819"/>
      <w:bookmarkStart w:id="1183" w:name="_Toc56336904"/>
      <w:bookmarkStart w:id="1184" w:name="_Toc67730604"/>
      <w:r w:rsidRPr="00F91D2F">
        <w:t>6.1.4.1</w:t>
      </w:r>
      <w:r w:rsidRPr="00F91D2F">
        <w:tab/>
        <w:t>Overview</w:t>
      </w:r>
      <w:bookmarkEnd w:id="1175"/>
      <w:bookmarkEnd w:id="1176"/>
      <w:bookmarkEnd w:id="1177"/>
      <w:bookmarkEnd w:id="1178"/>
      <w:bookmarkEnd w:id="1179"/>
      <w:bookmarkEnd w:id="1180"/>
      <w:bookmarkEnd w:id="1181"/>
      <w:bookmarkEnd w:id="1182"/>
      <w:bookmarkEnd w:id="1183"/>
      <w:bookmarkEnd w:id="1184"/>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FC4C9C">
      <w:pPr>
        <w:pStyle w:val="Heading4"/>
      </w:pPr>
      <w:bookmarkStart w:id="1185" w:name="_Toc21948909"/>
      <w:bookmarkStart w:id="1186" w:name="_Toc24978783"/>
      <w:bookmarkStart w:id="1187" w:name="_Toc34346556"/>
      <w:bookmarkStart w:id="1188" w:name="_Toc34740633"/>
      <w:bookmarkStart w:id="1189" w:name="_Toc34747992"/>
      <w:bookmarkStart w:id="1190" w:name="_Toc34748368"/>
      <w:bookmarkStart w:id="1191" w:name="_Toc34749358"/>
      <w:bookmarkStart w:id="1192" w:name="_Toc49689820"/>
      <w:bookmarkStart w:id="1193" w:name="_Toc56336905"/>
      <w:bookmarkStart w:id="1194" w:name="_Toc67730605"/>
      <w:r w:rsidRPr="00F91D2F">
        <w:t>6.1.4.2</w:t>
      </w:r>
      <w:r w:rsidRPr="00F91D2F">
        <w:tab/>
        <w:t xml:space="preserve">Operation: </w:t>
      </w:r>
      <w:r>
        <w:t>Authorize</w:t>
      </w:r>
      <w:bookmarkEnd w:id="1185"/>
      <w:bookmarkEnd w:id="1186"/>
      <w:bookmarkEnd w:id="1187"/>
      <w:bookmarkEnd w:id="1188"/>
      <w:bookmarkEnd w:id="1189"/>
      <w:bookmarkEnd w:id="1190"/>
      <w:bookmarkEnd w:id="1191"/>
      <w:bookmarkEnd w:id="1192"/>
      <w:bookmarkEnd w:id="1193"/>
      <w:bookmarkEnd w:id="1194"/>
    </w:p>
    <w:p w14:paraId="2FC5D227" w14:textId="77777777" w:rsidR="00FC4C9C" w:rsidRPr="00F91D2F" w:rsidRDefault="00FC4C9C" w:rsidP="00FC4C9C">
      <w:pPr>
        <w:pStyle w:val="Heading5"/>
      </w:pPr>
      <w:bookmarkStart w:id="1195" w:name="_Toc21948910"/>
      <w:bookmarkStart w:id="1196" w:name="_Toc24978784"/>
      <w:bookmarkStart w:id="1197" w:name="_Toc34346557"/>
      <w:bookmarkStart w:id="1198" w:name="_Toc34740634"/>
      <w:bookmarkStart w:id="1199" w:name="_Toc34747993"/>
      <w:bookmarkStart w:id="1200" w:name="_Toc34748369"/>
      <w:bookmarkStart w:id="1201" w:name="_Toc34749359"/>
      <w:bookmarkStart w:id="1202" w:name="_Toc49689821"/>
      <w:bookmarkStart w:id="1203" w:name="_Toc56336906"/>
      <w:bookmarkStart w:id="1204" w:name="_Toc67730606"/>
      <w:r w:rsidRPr="00F91D2F">
        <w:t>6.1.4.2.1</w:t>
      </w:r>
      <w:r w:rsidRPr="00F91D2F">
        <w:tab/>
        <w:t>Description</w:t>
      </w:r>
      <w:bookmarkEnd w:id="1195"/>
      <w:bookmarkEnd w:id="1196"/>
      <w:bookmarkEnd w:id="1197"/>
      <w:bookmarkEnd w:id="1198"/>
      <w:bookmarkEnd w:id="1199"/>
      <w:bookmarkEnd w:id="1200"/>
      <w:bookmarkEnd w:id="1201"/>
      <w:bookmarkEnd w:id="1202"/>
      <w:bookmarkEnd w:id="1203"/>
      <w:bookmarkEnd w:id="1204"/>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FC4C9C">
      <w:pPr>
        <w:pStyle w:val="Heading5"/>
      </w:pPr>
      <w:bookmarkStart w:id="1205" w:name="_Toc21948911"/>
      <w:bookmarkStart w:id="1206" w:name="_Toc24978785"/>
      <w:bookmarkStart w:id="1207" w:name="_Toc34346558"/>
      <w:bookmarkStart w:id="1208" w:name="_Toc34740635"/>
      <w:bookmarkStart w:id="1209" w:name="_Toc34747994"/>
      <w:bookmarkStart w:id="1210" w:name="_Toc34748370"/>
      <w:bookmarkStart w:id="1211" w:name="_Toc34749360"/>
      <w:bookmarkStart w:id="1212" w:name="_Toc49689822"/>
      <w:bookmarkStart w:id="1213" w:name="_Toc56336907"/>
      <w:bookmarkStart w:id="1214" w:name="_Toc67730607"/>
      <w:r w:rsidRPr="00F91D2F">
        <w:t>6.1.4.2.2</w:t>
      </w:r>
      <w:r w:rsidRPr="00F91D2F">
        <w:tab/>
        <w:t>Operation Definition</w:t>
      </w:r>
      <w:bookmarkEnd w:id="1205"/>
      <w:bookmarkEnd w:id="1206"/>
      <w:bookmarkEnd w:id="1207"/>
      <w:bookmarkEnd w:id="1208"/>
      <w:bookmarkEnd w:id="1209"/>
      <w:bookmarkEnd w:id="1210"/>
      <w:bookmarkEnd w:id="1211"/>
      <w:bookmarkEnd w:id="1212"/>
      <w:bookmarkEnd w:id="1213"/>
      <w:bookmarkEnd w:id="1214"/>
    </w:p>
    <w:p w14:paraId="481AAB82" w14:textId="77777777" w:rsidR="00FC4C9C" w:rsidRDefault="00FC4C9C" w:rsidP="00FC4C9C">
      <w:pPr>
        <w:rPr>
          <w:rFonts w:ascii="Arial" w:hAnsi="Arial" w:cs="Arial"/>
        </w:rPr>
      </w:pPr>
      <w:r>
        <w:t>This resource shall support the resource URI variables defined in table 6.1.4.2.2-1</w:t>
      </w:r>
      <w:r>
        <w:rPr>
          <w:rFonts w:ascii="Arial" w:hAnsi="Arial" w:cs="Arial"/>
        </w:rPr>
        <w:t>.</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77777777"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clause </w:t>
            </w:r>
            <w:r>
              <w:t>4.3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lastRenderedPageBreak/>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FC4C9C" w:rsidRPr="000B71E3" w14:paraId="4C186E92" w14:textId="77777777" w:rsidTr="002234A2">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2234A2">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25"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FC4C9C" w:rsidRPr="000B71E3" w14:paraId="5C576F1F" w14:textId="77777777" w:rsidTr="002234A2">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2278ABC2" w14:textId="77777777"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A61E8C7" w14:textId="77777777"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FC4C9C" w:rsidRPr="000B71E3" w:rsidRDefault="00FC4C9C" w:rsidP="000C5926">
            <w:pPr>
              <w:pStyle w:val="TAL"/>
            </w:pPr>
            <w:r w:rsidRPr="000B71E3">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FC4C9C" w:rsidRPr="000B71E3" w:rsidRDefault="00FC4C9C" w:rsidP="000C5926">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FC4C9C" w:rsidRDefault="00FC4C9C" w:rsidP="000C5926">
            <w:pPr>
              <w:pStyle w:val="TAL"/>
            </w:pPr>
            <w:r w:rsidRPr="000B71E3">
              <w:t>- USER_NOT_FOUND</w:t>
            </w:r>
          </w:p>
          <w:p w14:paraId="47E94DB8" w14:textId="77777777" w:rsidR="00FC4C9C" w:rsidRPr="000B71E3" w:rsidRDefault="00FC4C9C" w:rsidP="000C5926">
            <w:pPr>
              <w:pStyle w:val="TAL"/>
            </w:pPr>
            <w:r>
              <w:t>- IDENTITY_NOT_REGISTERED</w:t>
            </w:r>
          </w:p>
        </w:tc>
      </w:tr>
      <w:tr w:rsidR="00FC4C9C" w:rsidRPr="000B71E3" w14:paraId="549F28BF" w14:textId="77777777" w:rsidTr="002234A2">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6BBEB47F" w14:textId="77777777"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E1F6992" w14:textId="77777777"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FC4C9C" w:rsidRPr="000B71E3" w:rsidRDefault="00FC4C9C" w:rsidP="000C5926">
            <w:pPr>
              <w:pStyle w:val="TAL"/>
            </w:pPr>
            <w:r w:rsidRPr="000B71E3">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FC4C9C" w:rsidRPr="000B71E3" w:rsidRDefault="00FC4C9C" w:rsidP="000C5926">
            <w:pPr>
              <w:pStyle w:val="TAL"/>
            </w:pPr>
            <w:r w:rsidRPr="000B71E3">
              <w:t xml:space="preserve">The "cause" attribute </w:t>
            </w:r>
            <w:r>
              <w:t xml:space="preserve">may be used to indicate </w:t>
            </w:r>
            <w:r w:rsidRPr="000B71E3">
              <w:t>one of the following application errors:</w:t>
            </w:r>
          </w:p>
          <w:p w14:paraId="6BA88D93" w14:textId="77777777" w:rsidR="00FC4C9C" w:rsidRPr="000B71E3" w:rsidRDefault="00FC4C9C" w:rsidP="000C5926">
            <w:pPr>
              <w:pStyle w:val="TAL"/>
            </w:pPr>
            <w:r w:rsidRPr="000B71E3">
              <w:t>- AUTH</w:t>
            </w:r>
            <w:r>
              <w:t>ORIZA</w:t>
            </w:r>
            <w:r w:rsidRPr="000B71E3">
              <w:t>TION_REJECTED</w:t>
            </w:r>
          </w:p>
          <w:p w14:paraId="3C4C427A" w14:textId="77777777" w:rsidR="00FC4C9C" w:rsidRPr="000B71E3" w:rsidRDefault="00FC4C9C" w:rsidP="000C5926">
            <w:pPr>
              <w:pStyle w:val="TAL"/>
            </w:pPr>
            <w:r w:rsidRPr="000B71E3">
              <w:t xml:space="preserve">- </w:t>
            </w:r>
            <w:r>
              <w:t>IDENTITIES_DONT_MATCH</w:t>
            </w:r>
          </w:p>
        </w:tc>
      </w:tr>
    </w:tbl>
    <w:p w14:paraId="78EB0CD6" w14:textId="77777777" w:rsidR="00FC4C9C" w:rsidRPr="000B71E3" w:rsidRDefault="00FC4C9C" w:rsidP="00FC4C9C"/>
    <w:p w14:paraId="6C586BB2" w14:textId="77777777" w:rsidR="00FC4C9C" w:rsidRPr="00F91D2F" w:rsidRDefault="00FC4C9C" w:rsidP="00FC4C9C">
      <w:pPr>
        <w:pStyle w:val="Heading3"/>
      </w:pPr>
      <w:bookmarkStart w:id="1215" w:name="_Toc21948913"/>
      <w:bookmarkStart w:id="1216" w:name="_Toc24978787"/>
      <w:bookmarkStart w:id="1217" w:name="_Toc34346559"/>
      <w:bookmarkStart w:id="1218" w:name="_Toc34740636"/>
      <w:bookmarkStart w:id="1219" w:name="_Toc34747995"/>
      <w:bookmarkStart w:id="1220" w:name="_Toc34748371"/>
      <w:bookmarkStart w:id="1221" w:name="_Toc34749361"/>
      <w:bookmarkStart w:id="1222" w:name="_Toc49689823"/>
      <w:bookmarkStart w:id="1223" w:name="_Toc56336908"/>
      <w:bookmarkStart w:id="1224" w:name="_Toc67730608"/>
      <w:r w:rsidRPr="00F91D2F">
        <w:t>6.1.5</w:t>
      </w:r>
      <w:r w:rsidRPr="00F91D2F">
        <w:tab/>
        <w:t>Notifications</w:t>
      </w:r>
      <w:bookmarkEnd w:id="1215"/>
      <w:bookmarkEnd w:id="1216"/>
      <w:bookmarkEnd w:id="1217"/>
      <w:bookmarkEnd w:id="1218"/>
      <w:bookmarkEnd w:id="1219"/>
      <w:bookmarkEnd w:id="1220"/>
      <w:bookmarkEnd w:id="1221"/>
      <w:bookmarkEnd w:id="1222"/>
      <w:bookmarkEnd w:id="1223"/>
      <w:bookmarkEnd w:id="1224"/>
    </w:p>
    <w:p w14:paraId="1728728B" w14:textId="77777777" w:rsidR="00FC4C9C" w:rsidRPr="00F91D2F" w:rsidRDefault="00FC4C9C" w:rsidP="00FC4C9C">
      <w:pPr>
        <w:pStyle w:val="Heading4"/>
      </w:pPr>
      <w:bookmarkStart w:id="1225" w:name="_Toc21948914"/>
      <w:bookmarkStart w:id="1226" w:name="_Toc24978788"/>
      <w:bookmarkStart w:id="1227" w:name="_Toc34346560"/>
      <w:bookmarkStart w:id="1228" w:name="_Toc34740637"/>
      <w:bookmarkStart w:id="1229" w:name="_Toc34747996"/>
      <w:bookmarkStart w:id="1230" w:name="_Toc34748372"/>
      <w:bookmarkStart w:id="1231" w:name="_Toc34749362"/>
      <w:bookmarkStart w:id="1232" w:name="_Toc49689824"/>
      <w:bookmarkStart w:id="1233" w:name="_Toc56336909"/>
      <w:bookmarkStart w:id="1234" w:name="_Toc67730609"/>
      <w:r w:rsidRPr="00F91D2F">
        <w:t>6.1.5.1</w:t>
      </w:r>
      <w:r w:rsidRPr="00F91D2F">
        <w:tab/>
        <w:t>General</w:t>
      </w:r>
      <w:bookmarkEnd w:id="1225"/>
      <w:bookmarkEnd w:id="1226"/>
      <w:bookmarkEnd w:id="1227"/>
      <w:bookmarkEnd w:id="1228"/>
      <w:bookmarkEnd w:id="1229"/>
      <w:bookmarkEnd w:id="1230"/>
      <w:bookmarkEnd w:id="1231"/>
      <w:bookmarkEnd w:id="1232"/>
      <w:bookmarkEnd w:id="1233"/>
      <w:bookmarkEnd w:id="1234"/>
    </w:p>
    <w:p w14:paraId="05BF011C" w14:textId="77777777" w:rsidR="00FC4C9C" w:rsidRDefault="00FC4C9C" w:rsidP="00FC4C9C">
      <w:pPr>
        <w:pStyle w:val="Heading4"/>
      </w:pPr>
      <w:bookmarkStart w:id="1235" w:name="_Toc21948915"/>
      <w:bookmarkStart w:id="1236" w:name="_Toc24978789"/>
      <w:bookmarkStart w:id="1237" w:name="_Toc34346561"/>
      <w:bookmarkStart w:id="1238" w:name="_Toc34740638"/>
      <w:bookmarkStart w:id="1239" w:name="_Toc34747997"/>
      <w:bookmarkStart w:id="1240" w:name="_Toc34748373"/>
      <w:bookmarkStart w:id="1241" w:name="_Toc34749363"/>
      <w:bookmarkStart w:id="1242" w:name="_Toc49689825"/>
      <w:bookmarkStart w:id="1243" w:name="_Toc56336910"/>
      <w:bookmarkStart w:id="1244" w:name="_Toc67730610"/>
      <w:r w:rsidRPr="00F91D2F">
        <w:t>6.1.5.2</w:t>
      </w:r>
      <w:r w:rsidRPr="00F91D2F">
        <w:tab/>
      </w:r>
      <w:bookmarkEnd w:id="1235"/>
      <w:bookmarkEnd w:id="1236"/>
      <w:r w:rsidR="00C91AF8" w:rsidRPr="000B71E3">
        <w:t>Deregistration Notification</w:t>
      </w:r>
      <w:bookmarkEnd w:id="1237"/>
      <w:bookmarkEnd w:id="1238"/>
      <w:bookmarkEnd w:id="1239"/>
      <w:bookmarkEnd w:id="1240"/>
      <w:bookmarkEnd w:id="1241"/>
      <w:bookmarkEnd w:id="1242"/>
      <w:bookmarkEnd w:id="1243"/>
      <w:bookmarkEnd w:id="1244"/>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91AF8" w:rsidRPr="000B71E3" w14:paraId="58570E99"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649"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25"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649"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C91AF8" w:rsidRPr="000B71E3" w14:paraId="5E411F42"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C91AF8" w:rsidRPr="000B71E3" w:rsidRDefault="00C91AF8" w:rsidP="002A6015">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7DDD944" w14:textId="77777777" w:rsidR="00C91AF8" w:rsidRPr="000B71E3" w:rsidRDefault="00C91AF8" w:rsidP="002A601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14:paraId="24E4ED68" w14:textId="77777777" w:rsidR="00C91AF8" w:rsidRPr="000B71E3" w:rsidRDefault="00C91AF8" w:rsidP="002A6015">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C91AF8" w:rsidRPr="000B71E3" w:rsidRDefault="00C91AF8" w:rsidP="002A6015">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77777777" w:rsidR="00C91AF8" w:rsidRPr="000B71E3" w:rsidRDefault="00C91AF8" w:rsidP="002A6015">
            <w:pPr>
              <w:pStyle w:val="TAL"/>
            </w:pPr>
            <w:r w:rsidRPr="000B71E3">
              <w:t>The "cause" attribute shall be set to the following application error:</w:t>
            </w:r>
          </w:p>
          <w:p w14:paraId="030126FB" w14:textId="77777777" w:rsidR="00C91AF8" w:rsidRPr="000B71E3" w:rsidRDefault="00C91AF8" w:rsidP="002A6015">
            <w:pPr>
              <w:pStyle w:val="TAL"/>
            </w:pPr>
            <w:r w:rsidRPr="000B71E3">
              <w:t>- CONTEXT_NOT_FOUND</w:t>
            </w:r>
          </w:p>
        </w:tc>
      </w:tr>
    </w:tbl>
    <w:p w14:paraId="03590A0A" w14:textId="77777777" w:rsidR="00C91AF8" w:rsidRPr="00C91AF8" w:rsidRDefault="00C91AF8" w:rsidP="00BC05CA"/>
    <w:p w14:paraId="09E2CAB2" w14:textId="77777777" w:rsidR="00FC4C9C" w:rsidRPr="00F91D2F" w:rsidRDefault="00FC4C9C" w:rsidP="00FC4C9C">
      <w:pPr>
        <w:pStyle w:val="Heading3"/>
      </w:pPr>
      <w:bookmarkStart w:id="1245" w:name="_Toc21948917"/>
      <w:bookmarkStart w:id="1246" w:name="_Toc24978791"/>
      <w:bookmarkStart w:id="1247" w:name="_Toc34346562"/>
      <w:bookmarkStart w:id="1248" w:name="_Toc34740639"/>
      <w:bookmarkStart w:id="1249" w:name="_Toc34747998"/>
      <w:bookmarkStart w:id="1250" w:name="_Toc34748374"/>
      <w:bookmarkStart w:id="1251" w:name="_Toc34749364"/>
      <w:bookmarkStart w:id="1252" w:name="_Toc49689826"/>
      <w:bookmarkStart w:id="1253" w:name="_Toc56336911"/>
      <w:bookmarkStart w:id="1254" w:name="_Toc67730611"/>
      <w:r w:rsidRPr="00F91D2F">
        <w:lastRenderedPageBreak/>
        <w:t>6.1.6</w:t>
      </w:r>
      <w:r w:rsidRPr="00F91D2F">
        <w:tab/>
        <w:t>Data Model</w:t>
      </w:r>
      <w:bookmarkEnd w:id="1245"/>
      <w:bookmarkEnd w:id="1246"/>
      <w:bookmarkEnd w:id="1247"/>
      <w:bookmarkEnd w:id="1248"/>
      <w:bookmarkEnd w:id="1249"/>
      <w:bookmarkEnd w:id="1250"/>
      <w:bookmarkEnd w:id="1251"/>
      <w:bookmarkEnd w:id="1252"/>
      <w:bookmarkEnd w:id="1253"/>
      <w:bookmarkEnd w:id="1254"/>
    </w:p>
    <w:p w14:paraId="5C86D6D2" w14:textId="77777777" w:rsidR="00FC4C9C" w:rsidRPr="00F91D2F" w:rsidRDefault="00FC4C9C" w:rsidP="00FC4C9C">
      <w:pPr>
        <w:pStyle w:val="Heading4"/>
      </w:pPr>
      <w:bookmarkStart w:id="1255" w:name="_Toc21948918"/>
      <w:bookmarkStart w:id="1256" w:name="_Toc24978792"/>
      <w:bookmarkStart w:id="1257" w:name="_Toc34346563"/>
      <w:bookmarkStart w:id="1258" w:name="_Toc34740640"/>
      <w:bookmarkStart w:id="1259" w:name="_Toc34747999"/>
      <w:bookmarkStart w:id="1260" w:name="_Toc34748375"/>
      <w:bookmarkStart w:id="1261" w:name="_Toc34749365"/>
      <w:bookmarkStart w:id="1262" w:name="_Toc49689827"/>
      <w:bookmarkStart w:id="1263" w:name="_Toc56336912"/>
      <w:bookmarkStart w:id="1264" w:name="_Toc67730612"/>
      <w:r w:rsidRPr="00F91D2F">
        <w:t>6.1.6.1</w:t>
      </w:r>
      <w:r w:rsidRPr="00F91D2F">
        <w:tab/>
        <w:t>General</w:t>
      </w:r>
      <w:bookmarkEnd w:id="1255"/>
      <w:bookmarkEnd w:id="1256"/>
      <w:bookmarkEnd w:id="1257"/>
      <w:bookmarkEnd w:id="1258"/>
      <w:bookmarkEnd w:id="1259"/>
      <w:bookmarkEnd w:id="1260"/>
      <w:bookmarkEnd w:id="1261"/>
      <w:bookmarkEnd w:id="1262"/>
      <w:bookmarkEnd w:id="1263"/>
      <w:bookmarkEnd w:id="1264"/>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77777777"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B657C1"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B657C1" w:rsidRPr="00DF6FDD" w:rsidRDefault="00B657C1" w:rsidP="00B657C1">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B657C1" w:rsidRDefault="00B657C1" w:rsidP="00B657C1">
            <w:pPr>
              <w:pStyle w:val="TAL"/>
            </w:pPr>
            <w:r>
              <w:t>6.2.6.2.</w:t>
            </w:r>
            <w:r w:rsidR="00E61BF9">
              <w:t>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B657C1" w:rsidRPr="00DF6FDD" w:rsidRDefault="00B657C1" w:rsidP="00B657C1">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B657C1" w:rsidRPr="00F91D2F" w:rsidRDefault="00B657C1" w:rsidP="00B657C1">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FC4C9C">
      <w:pPr>
        <w:pStyle w:val="Heading4"/>
      </w:pPr>
      <w:bookmarkStart w:id="1265" w:name="_Toc21948919"/>
      <w:bookmarkStart w:id="1266" w:name="_Toc24978793"/>
      <w:bookmarkStart w:id="1267" w:name="_Toc34346564"/>
      <w:bookmarkStart w:id="1268" w:name="_Toc34740641"/>
      <w:bookmarkStart w:id="1269" w:name="_Toc34748000"/>
      <w:bookmarkStart w:id="1270" w:name="_Toc34748376"/>
      <w:bookmarkStart w:id="1271" w:name="_Toc34749366"/>
      <w:bookmarkStart w:id="1272" w:name="_Toc49689828"/>
      <w:bookmarkStart w:id="1273" w:name="_Toc56336913"/>
      <w:bookmarkStart w:id="1274" w:name="_Toc67730613"/>
      <w:r w:rsidRPr="00F91D2F">
        <w:t>6.1.6.2</w:t>
      </w:r>
      <w:r w:rsidRPr="00F91D2F">
        <w:tab/>
        <w:t>Structured data types</w:t>
      </w:r>
      <w:bookmarkEnd w:id="1265"/>
      <w:bookmarkEnd w:id="1266"/>
      <w:bookmarkEnd w:id="1267"/>
      <w:bookmarkEnd w:id="1268"/>
      <w:bookmarkEnd w:id="1269"/>
      <w:bookmarkEnd w:id="1270"/>
      <w:bookmarkEnd w:id="1271"/>
      <w:bookmarkEnd w:id="1272"/>
      <w:bookmarkEnd w:id="1273"/>
      <w:bookmarkEnd w:id="1274"/>
    </w:p>
    <w:p w14:paraId="09344AE7" w14:textId="77777777" w:rsidR="00FC4C9C" w:rsidRPr="00F91D2F" w:rsidRDefault="00FC4C9C" w:rsidP="00FC4C9C">
      <w:pPr>
        <w:pStyle w:val="Heading5"/>
      </w:pPr>
      <w:bookmarkStart w:id="1275" w:name="_Toc21948920"/>
      <w:bookmarkStart w:id="1276" w:name="_Toc24978794"/>
      <w:bookmarkStart w:id="1277" w:name="_Toc34346565"/>
      <w:bookmarkStart w:id="1278" w:name="_Toc34740642"/>
      <w:bookmarkStart w:id="1279" w:name="_Toc34748001"/>
      <w:bookmarkStart w:id="1280" w:name="_Toc34748377"/>
      <w:bookmarkStart w:id="1281" w:name="_Toc34749367"/>
      <w:bookmarkStart w:id="1282" w:name="_Toc49689829"/>
      <w:bookmarkStart w:id="1283" w:name="_Toc56336914"/>
      <w:bookmarkStart w:id="1284" w:name="_Toc67730614"/>
      <w:r w:rsidRPr="00F91D2F">
        <w:t>6.1.6.2.1</w:t>
      </w:r>
      <w:r w:rsidRPr="00F91D2F">
        <w:tab/>
        <w:t>Introduction</w:t>
      </w:r>
      <w:bookmarkEnd w:id="1275"/>
      <w:bookmarkEnd w:id="1276"/>
      <w:bookmarkEnd w:id="1277"/>
      <w:bookmarkEnd w:id="1278"/>
      <w:bookmarkEnd w:id="1279"/>
      <w:bookmarkEnd w:id="1280"/>
      <w:bookmarkEnd w:id="1281"/>
      <w:bookmarkEnd w:id="1282"/>
      <w:bookmarkEnd w:id="1283"/>
      <w:bookmarkEnd w:id="1284"/>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FC4C9C">
      <w:pPr>
        <w:pStyle w:val="Heading5"/>
      </w:pPr>
      <w:bookmarkStart w:id="1285" w:name="_Toc21948921"/>
      <w:bookmarkStart w:id="1286" w:name="_Toc24978795"/>
      <w:bookmarkStart w:id="1287" w:name="_Toc34346566"/>
      <w:bookmarkStart w:id="1288" w:name="_Toc34740643"/>
      <w:bookmarkStart w:id="1289" w:name="_Toc34748002"/>
      <w:bookmarkStart w:id="1290" w:name="_Toc34748378"/>
      <w:bookmarkStart w:id="1291" w:name="_Toc34749368"/>
      <w:bookmarkStart w:id="1292" w:name="_Toc49689830"/>
      <w:bookmarkStart w:id="1293" w:name="_Toc56336915"/>
      <w:bookmarkStart w:id="1294" w:name="_Toc67730615"/>
      <w:r w:rsidRPr="00F91D2F">
        <w:lastRenderedPageBreak/>
        <w:t>6.1.6.2.2</w:t>
      </w:r>
      <w:r w:rsidRPr="00F91D2F">
        <w:tab/>
        <w:t xml:space="preserve">Type: </w:t>
      </w:r>
      <w:r w:rsidR="0038165E" w:rsidRPr="006635DB">
        <w:rPr>
          <w:rFonts w:eastAsia="SimSun"/>
        </w:rPr>
        <w:t>Authorization</w:t>
      </w:r>
      <w:r w:rsidR="0038165E">
        <w:t>Request</w:t>
      </w:r>
      <w:bookmarkEnd w:id="1285"/>
      <w:bookmarkEnd w:id="1286"/>
      <w:bookmarkEnd w:id="1287"/>
      <w:bookmarkEnd w:id="1288"/>
      <w:bookmarkEnd w:id="1289"/>
      <w:bookmarkEnd w:id="1290"/>
      <w:bookmarkEnd w:id="1291"/>
      <w:bookmarkEnd w:id="1292"/>
      <w:bookmarkEnd w:id="1293"/>
      <w:bookmarkEnd w:id="1294"/>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0C5926">
            <w:pPr>
              <w:pStyle w:val="TAH"/>
              <w:jc w:val="left"/>
            </w:pPr>
            <w:r w:rsidRPr="00F91D2F">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295" w:name="_Toc21948922"/>
      <w:bookmarkStart w:id="1296" w:name="_Toc24978796"/>
    </w:p>
    <w:p w14:paraId="1B1FD001" w14:textId="77777777" w:rsidR="00FC4C9C" w:rsidRPr="00F91D2F" w:rsidRDefault="00FC4C9C" w:rsidP="00FC4C9C">
      <w:pPr>
        <w:pStyle w:val="Heading5"/>
      </w:pPr>
      <w:bookmarkStart w:id="1297" w:name="_Toc34346567"/>
      <w:bookmarkStart w:id="1298" w:name="_Toc34740644"/>
      <w:bookmarkStart w:id="1299" w:name="_Toc34748003"/>
      <w:bookmarkStart w:id="1300" w:name="_Toc34748379"/>
      <w:bookmarkStart w:id="1301" w:name="_Toc34749369"/>
      <w:bookmarkStart w:id="1302" w:name="_Toc49689831"/>
      <w:bookmarkStart w:id="1303" w:name="_Toc56336916"/>
      <w:bookmarkStart w:id="1304" w:name="_Toc67730616"/>
      <w:r w:rsidRPr="00F91D2F">
        <w:t>6.1.6.2.3</w:t>
      </w:r>
      <w:r w:rsidRPr="00F91D2F">
        <w:tab/>
        <w:t xml:space="preserve">Type: </w:t>
      </w:r>
      <w:r w:rsidR="00B569E6" w:rsidRPr="005059A5">
        <w:t>Auth</w:t>
      </w:r>
      <w:r w:rsidR="00B569E6">
        <w:t>orizationResponse</w:t>
      </w:r>
      <w:bookmarkEnd w:id="1295"/>
      <w:bookmarkEnd w:id="1296"/>
      <w:bookmarkEnd w:id="1297"/>
      <w:bookmarkEnd w:id="1298"/>
      <w:bookmarkEnd w:id="1299"/>
      <w:bookmarkEnd w:id="1300"/>
      <w:bookmarkEnd w:id="1301"/>
      <w:bookmarkEnd w:id="1302"/>
      <w:bookmarkEnd w:id="1303"/>
      <w:bookmarkEnd w:id="1304"/>
    </w:p>
    <w:p w14:paraId="2E7B7920" w14:textId="77777777" w:rsidR="00B569E6" w:rsidRPr="00F91D2F" w:rsidRDefault="00B569E6" w:rsidP="00B569E6">
      <w:pPr>
        <w:pStyle w:val="TH"/>
      </w:pPr>
      <w:bookmarkStart w:id="1305"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B569E6">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211D99">
      <w:pPr>
        <w:pStyle w:val="Heading5"/>
      </w:pPr>
      <w:bookmarkStart w:id="1306" w:name="_Toc34346568"/>
      <w:bookmarkStart w:id="1307" w:name="_Toc34740645"/>
      <w:bookmarkStart w:id="1308" w:name="_Toc34748004"/>
      <w:bookmarkStart w:id="1309" w:name="_Toc34748380"/>
      <w:bookmarkStart w:id="1310" w:name="_Toc34749370"/>
      <w:bookmarkStart w:id="1311" w:name="_Toc49689832"/>
      <w:bookmarkStart w:id="1312" w:name="_Toc56336917"/>
      <w:bookmarkStart w:id="1313" w:name="_Toc24978797"/>
      <w:bookmarkStart w:id="1314" w:name="_Toc67730617"/>
      <w:r w:rsidRPr="00F91D2F">
        <w:t>6.1.6.2.</w:t>
      </w:r>
      <w:r>
        <w:t>4</w:t>
      </w:r>
      <w:r w:rsidRPr="00F91D2F">
        <w:tab/>
        <w:t xml:space="preserve">Type: </w:t>
      </w:r>
      <w:r w:rsidRPr="00615227">
        <w:t>Scscf</w:t>
      </w:r>
      <w:r w:rsidRPr="00615227">
        <w:rPr>
          <w:rFonts w:hint="eastAsia"/>
          <w:lang w:eastAsia="zh-CN"/>
        </w:rPr>
        <w:t>Restoration</w:t>
      </w:r>
      <w:r w:rsidRPr="00615227">
        <w:t>Info</w:t>
      </w:r>
      <w:bookmarkEnd w:id="1306"/>
      <w:bookmarkEnd w:id="1307"/>
      <w:bookmarkEnd w:id="1308"/>
      <w:bookmarkEnd w:id="1309"/>
      <w:bookmarkEnd w:id="1310"/>
      <w:bookmarkEnd w:id="1311"/>
      <w:bookmarkEnd w:id="1312"/>
      <w:bookmarkEnd w:id="1314"/>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211D99">
      <w:pPr>
        <w:pStyle w:val="Heading5"/>
      </w:pPr>
      <w:bookmarkStart w:id="1315" w:name="_Toc34346569"/>
      <w:bookmarkStart w:id="1316" w:name="_Toc34740646"/>
      <w:bookmarkStart w:id="1317" w:name="_Toc34748005"/>
      <w:bookmarkStart w:id="1318" w:name="_Toc34748381"/>
      <w:bookmarkStart w:id="1319" w:name="_Toc34749371"/>
      <w:bookmarkStart w:id="1320" w:name="_Toc49689833"/>
      <w:bookmarkStart w:id="1321" w:name="_Toc56336918"/>
      <w:bookmarkStart w:id="1322" w:name="_Toc67730618"/>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315"/>
      <w:bookmarkEnd w:id="1316"/>
      <w:bookmarkEnd w:id="1317"/>
      <w:bookmarkEnd w:id="1318"/>
      <w:bookmarkEnd w:id="1319"/>
      <w:bookmarkEnd w:id="1320"/>
      <w:bookmarkEnd w:id="1321"/>
      <w:bookmarkEnd w:id="1322"/>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211D99">
      <w:pPr>
        <w:pStyle w:val="Heading5"/>
      </w:pPr>
      <w:bookmarkStart w:id="1323" w:name="_Toc34346570"/>
      <w:bookmarkStart w:id="1324" w:name="_Toc34740647"/>
      <w:bookmarkStart w:id="1325" w:name="_Toc34748006"/>
      <w:bookmarkStart w:id="1326" w:name="_Toc34748382"/>
      <w:bookmarkStart w:id="1327" w:name="_Toc34749372"/>
      <w:bookmarkStart w:id="1328" w:name="_Toc49689834"/>
      <w:bookmarkStart w:id="1329" w:name="_Toc56336919"/>
      <w:bookmarkStart w:id="1330" w:name="_Toc67730619"/>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323"/>
      <w:bookmarkEnd w:id="1324"/>
      <w:bookmarkEnd w:id="1325"/>
      <w:bookmarkEnd w:id="1326"/>
      <w:bookmarkEnd w:id="1327"/>
      <w:bookmarkEnd w:id="1328"/>
      <w:bookmarkEnd w:id="1329"/>
      <w:bookmarkEnd w:id="1330"/>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211D99">
      <w:pPr>
        <w:pStyle w:val="Heading5"/>
      </w:pPr>
      <w:bookmarkStart w:id="1331" w:name="_Toc34346571"/>
      <w:bookmarkStart w:id="1332" w:name="_Toc34740648"/>
      <w:bookmarkStart w:id="1333" w:name="_Toc34748007"/>
      <w:bookmarkStart w:id="1334" w:name="_Toc34748383"/>
      <w:bookmarkStart w:id="1335" w:name="_Toc34749373"/>
      <w:bookmarkStart w:id="1336" w:name="_Toc49689835"/>
      <w:bookmarkStart w:id="1337" w:name="_Toc56336920"/>
      <w:bookmarkStart w:id="1338" w:name="_Toc67730620"/>
      <w:r w:rsidRPr="00F91D2F">
        <w:t>6.1.6.2.</w:t>
      </w:r>
      <w:r>
        <w:t>7</w:t>
      </w:r>
      <w:r w:rsidRPr="00F91D2F">
        <w:tab/>
        <w:t xml:space="preserve">Type: </w:t>
      </w:r>
      <w:r>
        <w:rPr>
          <w:lang w:val="en-US" w:eastAsia="zh-CN"/>
        </w:rPr>
        <w:t>RestorationInfo</w:t>
      </w:r>
      <w:bookmarkEnd w:id="1331"/>
      <w:bookmarkEnd w:id="1332"/>
      <w:bookmarkEnd w:id="1333"/>
      <w:bookmarkEnd w:id="1334"/>
      <w:bookmarkEnd w:id="1335"/>
      <w:bookmarkEnd w:id="1336"/>
      <w:bookmarkEnd w:id="1337"/>
      <w:bookmarkEnd w:id="1338"/>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211D99">
      <w:pPr>
        <w:pStyle w:val="Heading5"/>
      </w:pPr>
      <w:bookmarkStart w:id="1339" w:name="_Toc34346572"/>
      <w:bookmarkStart w:id="1340" w:name="_Toc34740649"/>
      <w:bookmarkStart w:id="1341" w:name="_Toc34748008"/>
      <w:bookmarkStart w:id="1342" w:name="_Toc34748384"/>
      <w:bookmarkStart w:id="1343" w:name="_Toc34749374"/>
      <w:bookmarkStart w:id="1344" w:name="_Toc49689836"/>
      <w:bookmarkStart w:id="1345" w:name="_Toc56336921"/>
      <w:bookmarkStart w:id="1346" w:name="_Toc67730621"/>
      <w:r w:rsidRPr="00F91D2F">
        <w:t>6.1.6.2.</w:t>
      </w:r>
      <w:r>
        <w:t>8</w:t>
      </w:r>
      <w:r w:rsidRPr="00F91D2F">
        <w:tab/>
        <w:t xml:space="preserve">Type: </w:t>
      </w:r>
      <w:r>
        <w:t>Ue</w:t>
      </w:r>
      <w:r w:rsidRPr="00C94B72">
        <w:rPr>
          <w:lang w:val="en-US" w:eastAsia="zh-CN"/>
        </w:rPr>
        <w:t>SubscriptionInfo</w:t>
      </w:r>
      <w:bookmarkEnd w:id="1339"/>
      <w:bookmarkEnd w:id="1340"/>
      <w:bookmarkEnd w:id="1341"/>
      <w:bookmarkEnd w:id="1342"/>
      <w:bookmarkEnd w:id="1343"/>
      <w:bookmarkEnd w:id="1344"/>
      <w:bookmarkEnd w:id="1345"/>
      <w:bookmarkEnd w:id="1346"/>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211D99">
      <w:pPr>
        <w:pStyle w:val="Heading5"/>
      </w:pPr>
      <w:bookmarkStart w:id="1347" w:name="_Toc34346573"/>
      <w:bookmarkStart w:id="1348" w:name="_Toc34740650"/>
      <w:bookmarkStart w:id="1349" w:name="_Toc34748009"/>
      <w:bookmarkStart w:id="1350" w:name="_Toc34748385"/>
      <w:bookmarkStart w:id="1351" w:name="_Toc34749375"/>
      <w:bookmarkStart w:id="1352" w:name="_Toc49689837"/>
      <w:bookmarkStart w:id="1353" w:name="_Toc56336922"/>
      <w:bookmarkStart w:id="1354" w:name="_Toc67730622"/>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347"/>
      <w:bookmarkEnd w:id="1348"/>
      <w:bookmarkEnd w:id="1349"/>
      <w:bookmarkEnd w:id="1350"/>
      <w:bookmarkEnd w:id="1351"/>
      <w:bookmarkEnd w:id="1352"/>
      <w:bookmarkEnd w:id="1353"/>
      <w:bookmarkEnd w:id="1354"/>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211D99">
            <w:pPr>
              <w:pStyle w:val="TAH"/>
              <w:jc w:val="left"/>
            </w:pPr>
            <w:r w:rsidRPr="00DF6FD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654E5F">
      <w:pPr>
        <w:pStyle w:val="Heading5"/>
      </w:pPr>
      <w:bookmarkStart w:id="1355" w:name="_Toc26199563"/>
      <w:bookmarkStart w:id="1356" w:name="_Toc34346574"/>
      <w:bookmarkStart w:id="1357" w:name="_Toc34740651"/>
      <w:bookmarkStart w:id="1358" w:name="_Toc34748010"/>
      <w:bookmarkStart w:id="1359" w:name="_Toc34748386"/>
      <w:bookmarkStart w:id="1360" w:name="_Toc34749376"/>
      <w:bookmarkStart w:id="1361" w:name="_Toc49689838"/>
      <w:bookmarkStart w:id="1362" w:name="_Toc56336923"/>
      <w:bookmarkStart w:id="1363" w:name="_Toc67730623"/>
      <w:r w:rsidRPr="00F91D2F">
        <w:lastRenderedPageBreak/>
        <w:t>6.1.6.2.</w:t>
      </w:r>
      <w:r>
        <w:t>10</w:t>
      </w:r>
      <w:r w:rsidRPr="00F91D2F">
        <w:tab/>
        <w:t xml:space="preserve">Type: </w:t>
      </w:r>
      <w:bookmarkEnd w:id="1355"/>
      <w:r>
        <w:t>ScscfRegistration</w:t>
      </w:r>
      <w:bookmarkEnd w:id="1356"/>
      <w:bookmarkEnd w:id="1357"/>
      <w:bookmarkEnd w:id="1358"/>
      <w:bookmarkEnd w:id="1359"/>
      <w:bookmarkEnd w:id="1360"/>
      <w:bookmarkEnd w:id="1361"/>
      <w:bookmarkEnd w:id="1362"/>
      <w:bookmarkEnd w:id="1363"/>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654E5F">
            <w:pPr>
              <w:pStyle w:val="TAH"/>
              <w:jc w:val="left"/>
            </w:pPr>
            <w:r w:rsidRPr="00F91D2F">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77777777" w:rsidR="00FA1A71" w:rsidRPr="000B71E3" w:rsidRDefault="00FA1A71" w:rsidP="00FA1A71">
            <w:pPr>
              <w:pStyle w:val="TAL"/>
              <w:rPr>
                <w:rFonts w:cs="Arial"/>
                <w:szCs w:val="18"/>
              </w:rPr>
            </w:pPr>
            <w:r w:rsidRPr="000B71E3">
              <w:rPr>
                <w:rFonts w:cs="Arial"/>
                <w:szCs w:val="18"/>
              </w:rPr>
              <w:t xml:space="preserve">See </w:t>
            </w:r>
            <w:r>
              <w:rPr>
                <w:rFonts w:cs="Arial"/>
                <w:szCs w:val="18"/>
              </w:rPr>
              <w:t>clause</w:t>
            </w:r>
            <w:r w:rsidRPr="000B71E3">
              <w:rPr>
                <w:rFonts w:cs="Arial"/>
                <w:szCs w:val="18"/>
              </w:rPr>
              <w:t xml:space="preserve"> 6.2.8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FA1A71"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FA1A71" w:rsidRPr="006A7EE2" w:rsidRDefault="00FA1A71" w:rsidP="00FA1A71">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654E5F">
      <w:pPr>
        <w:pStyle w:val="Heading5"/>
      </w:pPr>
      <w:bookmarkStart w:id="1364" w:name="_Toc34346575"/>
      <w:bookmarkStart w:id="1365" w:name="_Toc34740652"/>
      <w:bookmarkStart w:id="1366" w:name="_Toc34748011"/>
      <w:bookmarkStart w:id="1367" w:name="_Toc34748387"/>
      <w:bookmarkStart w:id="1368" w:name="_Toc34749377"/>
      <w:bookmarkStart w:id="1369" w:name="_Toc49689839"/>
      <w:bookmarkStart w:id="1370" w:name="_Toc56336924"/>
      <w:bookmarkStart w:id="1371" w:name="_Toc67730624"/>
      <w:r w:rsidRPr="00F91D2F">
        <w:t>6.1.6.2.</w:t>
      </w:r>
      <w:r>
        <w:t>11</w:t>
      </w:r>
      <w:r w:rsidRPr="00F91D2F">
        <w:tab/>
        <w:t xml:space="preserve">Type: </w:t>
      </w:r>
      <w:r>
        <w:t>ExtendedProblemDetails</w:t>
      </w:r>
      <w:bookmarkEnd w:id="1364"/>
      <w:bookmarkEnd w:id="1365"/>
      <w:bookmarkEnd w:id="1366"/>
      <w:bookmarkEnd w:id="1367"/>
      <w:bookmarkEnd w:id="1368"/>
      <w:bookmarkEnd w:id="1369"/>
      <w:bookmarkEnd w:id="1370"/>
      <w:bookmarkEnd w:id="1371"/>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654E5F">
            <w:pPr>
              <w:pStyle w:val="TAH"/>
              <w:jc w:val="left"/>
            </w:pPr>
            <w:r w:rsidRPr="00F91D2F">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654E5F">
      <w:pPr>
        <w:pStyle w:val="Heading5"/>
      </w:pPr>
      <w:bookmarkStart w:id="1372" w:name="_Toc34346576"/>
      <w:bookmarkStart w:id="1373" w:name="_Toc34740653"/>
      <w:bookmarkStart w:id="1374" w:name="_Toc34748012"/>
      <w:bookmarkStart w:id="1375" w:name="_Toc34748388"/>
      <w:bookmarkStart w:id="1376" w:name="_Toc34749378"/>
      <w:bookmarkStart w:id="1377" w:name="_Toc49689840"/>
      <w:bookmarkStart w:id="1378" w:name="_Toc56336925"/>
      <w:bookmarkStart w:id="1379" w:name="_Toc67730625"/>
      <w:r w:rsidRPr="00F91D2F">
        <w:t>6.1.6.2.</w:t>
      </w:r>
      <w:r>
        <w:t>12</w:t>
      </w:r>
      <w:r w:rsidRPr="00F91D2F">
        <w:tab/>
        <w:t xml:space="preserve">Type: </w:t>
      </w:r>
      <w:r>
        <w:t>AdditionalInfo</w:t>
      </w:r>
      <w:bookmarkEnd w:id="1372"/>
      <w:bookmarkEnd w:id="1373"/>
      <w:bookmarkEnd w:id="1374"/>
      <w:bookmarkEnd w:id="1375"/>
      <w:bookmarkEnd w:id="1376"/>
      <w:bookmarkEnd w:id="1377"/>
      <w:bookmarkEnd w:id="1378"/>
      <w:bookmarkEnd w:id="1379"/>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654E5F">
            <w:pPr>
              <w:pStyle w:val="TAH"/>
              <w:jc w:val="left"/>
            </w:pPr>
            <w:r w:rsidRPr="00F91D2F">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C91AF8">
      <w:pPr>
        <w:pStyle w:val="Heading5"/>
      </w:pPr>
      <w:bookmarkStart w:id="1380" w:name="_Toc34346577"/>
      <w:bookmarkStart w:id="1381" w:name="_Toc34740654"/>
      <w:bookmarkStart w:id="1382" w:name="_Toc34748013"/>
      <w:bookmarkStart w:id="1383" w:name="_Toc34748389"/>
      <w:bookmarkStart w:id="1384" w:name="_Toc34749379"/>
      <w:bookmarkStart w:id="1385" w:name="_Toc49689841"/>
      <w:bookmarkStart w:id="1386" w:name="_Toc56336926"/>
      <w:bookmarkStart w:id="1387" w:name="_Toc67730626"/>
      <w:r w:rsidRPr="00F91D2F">
        <w:t>6.1.6.2.</w:t>
      </w:r>
      <w:r>
        <w:t>13</w:t>
      </w:r>
      <w:r w:rsidRPr="00F91D2F">
        <w:tab/>
        <w:t xml:space="preserve">Type: </w:t>
      </w:r>
      <w:r>
        <w:t>Deregistrat</w:t>
      </w:r>
      <w:r w:rsidR="001530C9">
        <w:t>i</w:t>
      </w:r>
      <w:r>
        <w:t>onData</w:t>
      </w:r>
      <w:bookmarkEnd w:id="1380"/>
      <w:bookmarkEnd w:id="1381"/>
      <w:bookmarkEnd w:id="1382"/>
      <w:bookmarkEnd w:id="1383"/>
      <w:bookmarkEnd w:id="1384"/>
      <w:bookmarkEnd w:id="1385"/>
      <w:bookmarkEnd w:id="1386"/>
      <w:bookmarkEnd w:id="1387"/>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C91AF8">
      <w:pPr>
        <w:pStyle w:val="Heading5"/>
      </w:pPr>
      <w:bookmarkStart w:id="1388" w:name="_Toc34346578"/>
      <w:bookmarkStart w:id="1389" w:name="_Toc34740655"/>
      <w:bookmarkStart w:id="1390" w:name="_Toc34748014"/>
      <w:bookmarkStart w:id="1391" w:name="_Toc34748390"/>
      <w:bookmarkStart w:id="1392" w:name="_Toc34749380"/>
      <w:bookmarkStart w:id="1393" w:name="_Toc49689842"/>
      <w:bookmarkStart w:id="1394" w:name="_Toc56336927"/>
      <w:bookmarkStart w:id="1395" w:name="_Toc67730627"/>
      <w:r w:rsidRPr="00F91D2F">
        <w:lastRenderedPageBreak/>
        <w:t>6.1.6.2.</w:t>
      </w:r>
      <w:r>
        <w:t>14</w:t>
      </w:r>
      <w:r w:rsidRPr="00F91D2F">
        <w:tab/>
        <w:t xml:space="preserve">Type: </w:t>
      </w:r>
      <w:r>
        <w:t>DeregistrationReason</w:t>
      </w:r>
      <w:bookmarkEnd w:id="1388"/>
      <w:bookmarkEnd w:id="1389"/>
      <w:bookmarkEnd w:id="1390"/>
      <w:bookmarkEnd w:id="1391"/>
      <w:bookmarkEnd w:id="1392"/>
      <w:bookmarkEnd w:id="1393"/>
      <w:bookmarkEnd w:id="1394"/>
      <w:bookmarkEnd w:id="1395"/>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C91AF8">
      <w:pPr>
        <w:pStyle w:val="Heading5"/>
      </w:pPr>
      <w:bookmarkStart w:id="1396" w:name="_Toc34346579"/>
      <w:bookmarkStart w:id="1397" w:name="_Toc34740656"/>
      <w:bookmarkStart w:id="1398" w:name="_Toc34748015"/>
      <w:bookmarkStart w:id="1399" w:name="_Toc34748391"/>
      <w:bookmarkStart w:id="1400" w:name="_Toc34749381"/>
      <w:bookmarkStart w:id="1401" w:name="_Toc49689843"/>
      <w:bookmarkStart w:id="1402" w:name="_Toc56336928"/>
      <w:bookmarkStart w:id="1403" w:name="_Toc67730628"/>
      <w:r w:rsidRPr="00F91D2F">
        <w:t>6.1.6.2.</w:t>
      </w:r>
      <w:r>
        <w:t>15</w:t>
      </w:r>
      <w:r w:rsidRPr="00F91D2F">
        <w:tab/>
        <w:t xml:space="preserve">Type: </w:t>
      </w:r>
      <w:r>
        <w:rPr>
          <w:lang w:val="en-US"/>
        </w:rPr>
        <w:t>E</w:t>
      </w:r>
      <w:r w:rsidRPr="008927BE">
        <w:rPr>
          <w:lang w:val="en-US"/>
        </w:rPr>
        <w:t>mergencyRegist</w:t>
      </w:r>
      <w:r>
        <w:rPr>
          <w:lang w:val="en-US"/>
        </w:rPr>
        <w:t>eredIdentity</w:t>
      </w:r>
      <w:bookmarkEnd w:id="1396"/>
      <w:bookmarkEnd w:id="1397"/>
      <w:bookmarkEnd w:id="1398"/>
      <w:bookmarkEnd w:id="1399"/>
      <w:bookmarkEnd w:id="1400"/>
      <w:bookmarkEnd w:id="1401"/>
      <w:bookmarkEnd w:id="1402"/>
      <w:bookmarkEnd w:id="1403"/>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2A6015">
            <w:pPr>
              <w:pStyle w:val="TAH"/>
              <w:jc w:val="left"/>
            </w:pPr>
            <w:r w:rsidRPr="00F91D2F">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FC4C9C">
      <w:pPr>
        <w:pStyle w:val="Heading4"/>
      </w:pPr>
      <w:bookmarkStart w:id="1404" w:name="_Toc34346580"/>
      <w:bookmarkStart w:id="1405" w:name="_Toc34740657"/>
      <w:bookmarkStart w:id="1406" w:name="_Toc34748016"/>
      <w:bookmarkStart w:id="1407" w:name="_Toc34748392"/>
      <w:bookmarkStart w:id="1408" w:name="_Toc34749382"/>
      <w:bookmarkStart w:id="1409" w:name="_Toc49689844"/>
      <w:bookmarkStart w:id="1410" w:name="_Toc56336929"/>
      <w:bookmarkStart w:id="1411" w:name="_Toc67730629"/>
      <w:r w:rsidRPr="00F91D2F">
        <w:t>6.1.6.3</w:t>
      </w:r>
      <w:r w:rsidRPr="00F91D2F">
        <w:tab/>
        <w:t>Simple data types and enumerations</w:t>
      </w:r>
      <w:bookmarkEnd w:id="1305"/>
      <w:bookmarkEnd w:id="1313"/>
      <w:bookmarkEnd w:id="1404"/>
      <w:bookmarkEnd w:id="1405"/>
      <w:bookmarkEnd w:id="1406"/>
      <w:bookmarkEnd w:id="1407"/>
      <w:bookmarkEnd w:id="1408"/>
      <w:bookmarkEnd w:id="1409"/>
      <w:bookmarkEnd w:id="1410"/>
      <w:bookmarkEnd w:id="1411"/>
    </w:p>
    <w:p w14:paraId="47D5C637" w14:textId="77777777" w:rsidR="00FC4C9C" w:rsidRPr="00F91D2F" w:rsidRDefault="00FC4C9C" w:rsidP="00FC4C9C">
      <w:pPr>
        <w:pStyle w:val="Heading5"/>
      </w:pPr>
      <w:bookmarkStart w:id="1412" w:name="_Toc21948924"/>
      <w:bookmarkStart w:id="1413" w:name="_Toc24978798"/>
      <w:bookmarkStart w:id="1414" w:name="_Toc34346581"/>
      <w:bookmarkStart w:id="1415" w:name="_Toc34740658"/>
      <w:bookmarkStart w:id="1416" w:name="_Toc34748017"/>
      <w:bookmarkStart w:id="1417" w:name="_Toc34748393"/>
      <w:bookmarkStart w:id="1418" w:name="_Toc34749383"/>
      <w:bookmarkStart w:id="1419" w:name="_Toc49689845"/>
      <w:bookmarkStart w:id="1420" w:name="_Toc56336930"/>
      <w:bookmarkStart w:id="1421" w:name="_Toc67730630"/>
      <w:r w:rsidRPr="00F91D2F">
        <w:t>6.1.6.3.1</w:t>
      </w:r>
      <w:r w:rsidRPr="00F91D2F">
        <w:tab/>
        <w:t>Introduction</w:t>
      </w:r>
      <w:bookmarkEnd w:id="1412"/>
      <w:bookmarkEnd w:id="1413"/>
      <w:bookmarkEnd w:id="1414"/>
      <w:bookmarkEnd w:id="1415"/>
      <w:bookmarkEnd w:id="1416"/>
      <w:bookmarkEnd w:id="1417"/>
      <w:bookmarkEnd w:id="1418"/>
      <w:bookmarkEnd w:id="1419"/>
      <w:bookmarkEnd w:id="1420"/>
      <w:bookmarkEnd w:id="1421"/>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FC4C9C">
      <w:pPr>
        <w:pStyle w:val="Heading5"/>
      </w:pPr>
      <w:bookmarkStart w:id="1422" w:name="_Toc21948925"/>
      <w:bookmarkStart w:id="1423" w:name="_Toc24978799"/>
      <w:bookmarkStart w:id="1424" w:name="_Toc34346582"/>
      <w:bookmarkStart w:id="1425" w:name="_Toc34740659"/>
      <w:bookmarkStart w:id="1426" w:name="_Toc34748018"/>
      <w:bookmarkStart w:id="1427" w:name="_Toc34748394"/>
      <w:bookmarkStart w:id="1428" w:name="_Toc34749384"/>
      <w:bookmarkStart w:id="1429" w:name="_Toc49689846"/>
      <w:bookmarkStart w:id="1430" w:name="_Toc56336931"/>
      <w:bookmarkStart w:id="1431" w:name="_Toc67730631"/>
      <w:r w:rsidRPr="00F91D2F">
        <w:t>6.1.6.3.2</w:t>
      </w:r>
      <w:r w:rsidRPr="00F91D2F">
        <w:tab/>
        <w:t>Simple data types</w:t>
      </w:r>
      <w:bookmarkEnd w:id="1422"/>
      <w:bookmarkEnd w:id="1423"/>
      <w:bookmarkEnd w:id="1424"/>
      <w:bookmarkEnd w:id="1425"/>
      <w:bookmarkEnd w:id="1426"/>
      <w:bookmarkEnd w:id="1427"/>
      <w:bookmarkEnd w:id="1428"/>
      <w:bookmarkEnd w:id="1429"/>
      <w:bookmarkEnd w:id="1430"/>
      <w:bookmarkEnd w:id="1431"/>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FC4C9C">
      <w:pPr>
        <w:pStyle w:val="Heading5"/>
      </w:pPr>
      <w:bookmarkStart w:id="1432" w:name="_Toc21948926"/>
      <w:bookmarkStart w:id="1433" w:name="_Toc24978800"/>
      <w:bookmarkStart w:id="1434" w:name="_Toc34346583"/>
      <w:bookmarkStart w:id="1435" w:name="_Toc34740660"/>
      <w:bookmarkStart w:id="1436" w:name="_Toc34748019"/>
      <w:bookmarkStart w:id="1437" w:name="_Toc34748395"/>
      <w:bookmarkStart w:id="1438" w:name="_Toc34749385"/>
      <w:bookmarkStart w:id="1439" w:name="_Toc49689847"/>
      <w:bookmarkStart w:id="1440" w:name="_Toc56336932"/>
      <w:bookmarkStart w:id="1441" w:name="_Toc67730632"/>
      <w:r w:rsidRPr="00F91D2F">
        <w:t>6.1.6.3.3</w:t>
      </w:r>
      <w:r w:rsidRPr="00F91D2F">
        <w:tab/>
        <w:t xml:space="preserve">Enumeration: </w:t>
      </w:r>
      <w:r w:rsidR="00B569E6">
        <w:t>AuthorizationType</w:t>
      </w:r>
      <w:bookmarkEnd w:id="1432"/>
      <w:bookmarkEnd w:id="1433"/>
      <w:bookmarkEnd w:id="1434"/>
      <w:bookmarkEnd w:id="1435"/>
      <w:bookmarkEnd w:id="1436"/>
      <w:bookmarkEnd w:id="1437"/>
      <w:bookmarkEnd w:id="1438"/>
      <w:bookmarkEnd w:id="1439"/>
      <w:bookmarkEnd w:id="1440"/>
      <w:bookmarkEnd w:id="1441"/>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FC4C9C">
      <w:pPr>
        <w:pStyle w:val="Heading5"/>
      </w:pPr>
      <w:bookmarkStart w:id="1442" w:name="_Toc21948927"/>
      <w:bookmarkStart w:id="1443" w:name="_Toc24978801"/>
      <w:bookmarkStart w:id="1444" w:name="_Toc34346584"/>
      <w:bookmarkStart w:id="1445" w:name="_Toc34740661"/>
      <w:bookmarkStart w:id="1446" w:name="_Toc34748020"/>
      <w:bookmarkStart w:id="1447" w:name="_Toc34748396"/>
      <w:bookmarkStart w:id="1448" w:name="_Toc34749386"/>
      <w:bookmarkStart w:id="1449" w:name="_Toc49689848"/>
      <w:bookmarkStart w:id="1450" w:name="_Toc56336933"/>
      <w:bookmarkStart w:id="1451" w:name="_Toc67730633"/>
      <w:r w:rsidRPr="00F91D2F">
        <w:t>6.1.6.3.4</w:t>
      </w:r>
      <w:r w:rsidRPr="00F91D2F">
        <w:tab/>
        <w:t xml:space="preserve">Enumeration: </w:t>
      </w:r>
      <w:r w:rsidR="00B569E6">
        <w:t>AuthorizationResult</w:t>
      </w:r>
      <w:bookmarkEnd w:id="1442"/>
      <w:bookmarkEnd w:id="1443"/>
      <w:bookmarkEnd w:id="1444"/>
      <w:bookmarkEnd w:id="1445"/>
      <w:bookmarkEnd w:id="1446"/>
      <w:bookmarkEnd w:id="1447"/>
      <w:bookmarkEnd w:id="1448"/>
      <w:bookmarkEnd w:id="1449"/>
      <w:bookmarkEnd w:id="1450"/>
      <w:bookmarkEnd w:id="1451"/>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lastRenderedPageBreak/>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452"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2C29A7">
      <w:pPr>
        <w:pStyle w:val="Heading5"/>
      </w:pPr>
      <w:bookmarkStart w:id="1453" w:name="_Toc34346585"/>
      <w:bookmarkStart w:id="1454" w:name="_Toc34740662"/>
      <w:bookmarkStart w:id="1455" w:name="_Toc34748021"/>
      <w:bookmarkStart w:id="1456" w:name="_Toc34748397"/>
      <w:bookmarkStart w:id="1457" w:name="_Toc34749387"/>
      <w:bookmarkStart w:id="1458" w:name="_Toc49689849"/>
      <w:bookmarkStart w:id="1459" w:name="_Toc56336934"/>
      <w:bookmarkStart w:id="1460" w:name="_Toc24978802"/>
      <w:bookmarkStart w:id="1461" w:name="_Toc67730634"/>
      <w:r>
        <w:t>6.1.6.3.5</w:t>
      </w:r>
      <w:r>
        <w:tab/>
        <w:t>Enumeration: ImsRegistrationType</w:t>
      </w:r>
      <w:bookmarkEnd w:id="1453"/>
      <w:bookmarkEnd w:id="1454"/>
      <w:bookmarkEnd w:id="1455"/>
      <w:bookmarkEnd w:id="1456"/>
      <w:bookmarkEnd w:id="1457"/>
      <w:bookmarkEnd w:id="1458"/>
      <w:bookmarkEnd w:id="1459"/>
      <w:bookmarkEnd w:id="1461"/>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2C29A7">
      <w:pPr>
        <w:pStyle w:val="Heading5"/>
      </w:pPr>
      <w:bookmarkStart w:id="1462" w:name="_Toc34346586"/>
      <w:bookmarkStart w:id="1463" w:name="_Toc34740663"/>
      <w:bookmarkStart w:id="1464" w:name="_Toc34748022"/>
      <w:bookmarkStart w:id="1465" w:name="_Toc34748398"/>
      <w:bookmarkStart w:id="1466" w:name="_Toc34749388"/>
      <w:bookmarkStart w:id="1467" w:name="_Toc49689850"/>
      <w:bookmarkStart w:id="1468" w:name="_Toc56336935"/>
      <w:bookmarkStart w:id="1469" w:name="_Toc67730635"/>
      <w:r>
        <w:t>6.1.6.3.6</w:t>
      </w:r>
      <w:r>
        <w:tab/>
        <w:t>Enumeration: LooseRouteIndication</w:t>
      </w:r>
      <w:bookmarkEnd w:id="1462"/>
      <w:bookmarkEnd w:id="1463"/>
      <w:bookmarkEnd w:id="1464"/>
      <w:bookmarkEnd w:id="1465"/>
      <w:bookmarkEnd w:id="1466"/>
      <w:bookmarkEnd w:id="1467"/>
      <w:bookmarkEnd w:id="1468"/>
      <w:bookmarkEnd w:id="1469"/>
    </w:p>
    <w:p w14:paraId="572C62B3" w14:textId="77777777" w:rsidR="002C29A7" w:rsidRDefault="002C29A7" w:rsidP="002C29A7">
      <w:r>
        <w:t xml:space="preserve">The enumeration </w:t>
      </w:r>
      <w:r w:rsidR="00924317" w:rsidRPr="00924317">
        <w:t>LooseRouteIndication</w:t>
      </w:r>
      <w:r>
        <w:t xml:space="preserve"> represents the type of registration associated to the REGISTER request.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77777777" w:rsidR="002C29A7" w:rsidRDefault="002C29A7" w:rsidP="002A6015">
            <w:pPr>
              <w:pStyle w:val="TAL"/>
            </w:pPr>
            <w:r w:rsidRPr="003B5446">
              <w:t xml:space="preserve">indicates whether </w:t>
            </w:r>
            <w:r>
              <w:t>loose route mechanism is not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77777777" w:rsidR="002C29A7" w:rsidRDefault="002C29A7" w:rsidP="002A6015">
            <w:pPr>
              <w:pStyle w:val="TAL"/>
            </w:pPr>
            <w:r w:rsidRPr="003B5446">
              <w:t xml:space="preserve">indicates the </w:t>
            </w:r>
            <w:r>
              <w:t>S-CSCF</w:t>
            </w:r>
            <w:r w:rsidRPr="003B5446">
              <w:t xml:space="preserve"> whether </w:t>
            </w:r>
            <w:r>
              <w:t>loose route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C91AF8">
      <w:pPr>
        <w:pStyle w:val="Heading5"/>
      </w:pPr>
      <w:bookmarkStart w:id="1470" w:name="_Toc34346587"/>
      <w:bookmarkStart w:id="1471" w:name="_Toc34740664"/>
      <w:bookmarkStart w:id="1472" w:name="_Toc34748023"/>
      <w:bookmarkStart w:id="1473" w:name="_Toc34748399"/>
      <w:bookmarkStart w:id="1474" w:name="_Toc34749389"/>
      <w:bookmarkStart w:id="1475" w:name="_Toc49689851"/>
      <w:bookmarkStart w:id="1476" w:name="_Toc56336936"/>
      <w:bookmarkStart w:id="1477" w:name="_Toc67730636"/>
      <w:r>
        <w:t>6.1.6.3.7</w:t>
      </w:r>
      <w:r>
        <w:tab/>
        <w:t>Enumeration: DeregistrationReasonCode</w:t>
      </w:r>
      <w:bookmarkEnd w:id="1470"/>
      <w:bookmarkEnd w:id="1471"/>
      <w:bookmarkEnd w:id="1472"/>
      <w:bookmarkEnd w:id="1473"/>
      <w:bookmarkEnd w:id="1474"/>
      <w:bookmarkEnd w:id="1475"/>
      <w:bookmarkEnd w:id="1476"/>
      <w:bookmarkEnd w:id="1477"/>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lastRenderedPageBreak/>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FC4C9C">
      <w:pPr>
        <w:pStyle w:val="Heading4"/>
      </w:pPr>
      <w:bookmarkStart w:id="1478" w:name="_Toc34346588"/>
      <w:bookmarkStart w:id="1479" w:name="_Toc34740665"/>
      <w:bookmarkStart w:id="1480" w:name="_Toc34748024"/>
      <w:bookmarkStart w:id="1481" w:name="_Toc34748400"/>
      <w:bookmarkStart w:id="1482" w:name="_Toc34749390"/>
      <w:bookmarkStart w:id="1483" w:name="_Toc49689852"/>
      <w:bookmarkStart w:id="1484" w:name="_Toc56336937"/>
      <w:bookmarkStart w:id="1485" w:name="_Toc67730637"/>
      <w:r w:rsidRPr="00F91D2F">
        <w:t>6.1.6.4</w:t>
      </w:r>
      <w:r w:rsidRPr="00F91D2F">
        <w:tab/>
      </w:r>
      <w:r w:rsidRPr="00F91D2F">
        <w:rPr>
          <w:lang w:eastAsia="zh-CN"/>
        </w:rPr>
        <w:t>Data types describing alternative data types or combinations of data types</w:t>
      </w:r>
      <w:bookmarkEnd w:id="1452"/>
      <w:bookmarkEnd w:id="1460"/>
      <w:bookmarkEnd w:id="1478"/>
      <w:bookmarkEnd w:id="1479"/>
      <w:bookmarkEnd w:id="1480"/>
      <w:bookmarkEnd w:id="1481"/>
      <w:bookmarkEnd w:id="1482"/>
      <w:bookmarkEnd w:id="1483"/>
      <w:bookmarkEnd w:id="1484"/>
      <w:bookmarkEnd w:id="1485"/>
    </w:p>
    <w:p w14:paraId="20825159" w14:textId="77777777" w:rsidR="00FA2343" w:rsidRDefault="00FA2343" w:rsidP="00FA2343">
      <w:bookmarkStart w:id="1486" w:name="_Toc21948929"/>
      <w:bookmarkStart w:id="1487" w:name="_Toc24978803"/>
      <w:r>
        <w:t>There are no alternative data types, neither combinations of data types</w:t>
      </w:r>
    </w:p>
    <w:p w14:paraId="427787D1" w14:textId="77777777" w:rsidR="00FC4C9C" w:rsidRPr="00F91D2F" w:rsidRDefault="00FC4C9C" w:rsidP="00FC4C9C">
      <w:pPr>
        <w:pStyle w:val="Heading3"/>
      </w:pPr>
      <w:bookmarkStart w:id="1488" w:name="_Toc21948932"/>
      <w:bookmarkStart w:id="1489" w:name="_Toc24978806"/>
      <w:bookmarkStart w:id="1490" w:name="_Toc34346589"/>
      <w:bookmarkStart w:id="1491" w:name="_Toc34740666"/>
      <w:bookmarkStart w:id="1492" w:name="_Toc34748025"/>
      <w:bookmarkStart w:id="1493" w:name="_Toc34748401"/>
      <w:bookmarkStart w:id="1494" w:name="_Toc34749391"/>
      <w:bookmarkStart w:id="1495" w:name="_Toc49689853"/>
      <w:bookmarkStart w:id="1496" w:name="_Toc56336938"/>
      <w:bookmarkStart w:id="1497" w:name="_Toc67730638"/>
      <w:bookmarkEnd w:id="1486"/>
      <w:bookmarkEnd w:id="1487"/>
      <w:r w:rsidRPr="00F91D2F">
        <w:t>6.1.7</w:t>
      </w:r>
      <w:r w:rsidRPr="00F91D2F">
        <w:tab/>
        <w:t>Error Handling</w:t>
      </w:r>
      <w:bookmarkEnd w:id="1488"/>
      <w:bookmarkEnd w:id="1489"/>
      <w:bookmarkEnd w:id="1490"/>
      <w:bookmarkEnd w:id="1491"/>
      <w:bookmarkEnd w:id="1492"/>
      <w:bookmarkEnd w:id="1493"/>
      <w:bookmarkEnd w:id="1494"/>
      <w:bookmarkEnd w:id="1495"/>
      <w:bookmarkEnd w:id="1496"/>
      <w:bookmarkEnd w:id="1497"/>
    </w:p>
    <w:p w14:paraId="7EA23783" w14:textId="77777777" w:rsidR="00FC4C9C" w:rsidRPr="00F91D2F" w:rsidRDefault="00FC4C9C" w:rsidP="00FC4C9C">
      <w:pPr>
        <w:pStyle w:val="Heading4"/>
      </w:pPr>
      <w:bookmarkStart w:id="1498" w:name="_Toc21948933"/>
      <w:bookmarkStart w:id="1499" w:name="_Toc24978807"/>
      <w:bookmarkStart w:id="1500" w:name="_Toc34346590"/>
      <w:bookmarkStart w:id="1501" w:name="_Toc34740667"/>
      <w:bookmarkStart w:id="1502" w:name="_Toc34748026"/>
      <w:bookmarkStart w:id="1503" w:name="_Toc34748402"/>
      <w:bookmarkStart w:id="1504" w:name="_Toc34749392"/>
      <w:bookmarkStart w:id="1505" w:name="_Toc49689854"/>
      <w:bookmarkStart w:id="1506" w:name="_Toc56336939"/>
      <w:bookmarkStart w:id="1507" w:name="_Toc67730639"/>
      <w:r w:rsidRPr="00F91D2F">
        <w:t>6.1.7.1</w:t>
      </w:r>
      <w:r w:rsidRPr="00F91D2F">
        <w:tab/>
        <w:t>General</w:t>
      </w:r>
      <w:bookmarkEnd w:id="1498"/>
      <w:bookmarkEnd w:id="1499"/>
      <w:bookmarkEnd w:id="1500"/>
      <w:bookmarkEnd w:id="1501"/>
      <w:bookmarkEnd w:id="1502"/>
      <w:bookmarkEnd w:id="1503"/>
      <w:bookmarkEnd w:id="1504"/>
      <w:bookmarkEnd w:id="1505"/>
      <w:bookmarkEnd w:id="1506"/>
      <w:bookmarkEnd w:id="1507"/>
    </w:p>
    <w:p w14:paraId="30388D95" w14:textId="77777777"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FC4C9C">
      <w:pPr>
        <w:pStyle w:val="Heading4"/>
      </w:pPr>
      <w:bookmarkStart w:id="1508" w:name="_Toc21948934"/>
      <w:bookmarkStart w:id="1509" w:name="_Toc24978808"/>
      <w:bookmarkStart w:id="1510" w:name="_Toc34346591"/>
      <w:bookmarkStart w:id="1511" w:name="_Toc34740668"/>
      <w:bookmarkStart w:id="1512" w:name="_Toc34748027"/>
      <w:bookmarkStart w:id="1513" w:name="_Toc34748403"/>
      <w:bookmarkStart w:id="1514" w:name="_Toc34749393"/>
      <w:bookmarkStart w:id="1515" w:name="_Toc49689855"/>
      <w:bookmarkStart w:id="1516" w:name="_Toc56336940"/>
      <w:bookmarkStart w:id="1517" w:name="_Toc67730640"/>
      <w:r w:rsidRPr="00F91D2F">
        <w:t>6.1.7.2</w:t>
      </w:r>
      <w:r w:rsidRPr="00F91D2F">
        <w:tab/>
        <w:t>Protocol Errors</w:t>
      </w:r>
      <w:bookmarkEnd w:id="1508"/>
      <w:bookmarkEnd w:id="1509"/>
      <w:bookmarkEnd w:id="1510"/>
      <w:bookmarkEnd w:id="1511"/>
      <w:bookmarkEnd w:id="1512"/>
      <w:bookmarkEnd w:id="1513"/>
      <w:bookmarkEnd w:id="1514"/>
      <w:bookmarkEnd w:id="1515"/>
      <w:bookmarkEnd w:id="1516"/>
      <w:bookmarkEnd w:id="1517"/>
    </w:p>
    <w:p w14:paraId="7EA88F74" w14:textId="77777777" w:rsidR="00FC4C9C" w:rsidRPr="00F91D2F" w:rsidRDefault="007B3BF0" w:rsidP="00FC4C9C">
      <w:r>
        <w:t xml:space="preserve">Protocol errors handling shall be supported as specified in clause 5.2.7 of </w:t>
      </w:r>
      <w:r w:rsidR="003C2CED">
        <w:t>3GPP TS 29.500 [</w:t>
      </w:r>
      <w:r>
        <w:t>4].</w:t>
      </w:r>
    </w:p>
    <w:p w14:paraId="23944A68" w14:textId="77777777" w:rsidR="00FC4C9C" w:rsidRPr="00F91D2F" w:rsidRDefault="00FC4C9C" w:rsidP="00FC4C9C">
      <w:pPr>
        <w:pStyle w:val="Heading4"/>
      </w:pPr>
      <w:bookmarkStart w:id="1518" w:name="_Toc21948935"/>
      <w:bookmarkStart w:id="1519" w:name="_Toc24978809"/>
      <w:bookmarkStart w:id="1520" w:name="_Toc34346592"/>
      <w:bookmarkStart w:id="1521" w:name="_Toc34740669"/>
      <w:bookmarkStart w:id="1522" w:name="_Toc34748028"/>
      <w:bookmarkStart w:id="1523" w:name="_Toc34748404"/>
      <w:bookmarkStart w:id="1524" w:name="_Toc34749394"/>
      <w:bookmarkStart w:id="1525" w:name="_Toc49689856"/>
      <w:bookmarkStart w:id="1526" w:name="_Toc56336941"/>
      <w:bookmarkStart w:id="1527" w:name="_Toc67730641"/>
      <w:r w:rsidRPr="00F91D2F">
        <w:t>6.1.7.3</w:t>
      </w:r>
      <w:r w:rsidRPr="00F91D2F">
        <w:tab/>
        <w:t>Application Errors</w:t>
      </w:r>
      <w:bookmarkEnd w:id="1518"/>
      <w:bookmarkEnd w:id="1519"/>
      <w:bookmarkEnd w:id="1520"/>
      <w:bookmarkEnd w:id="1521"/>
      <w:bookmarkEnd w:id="1522"/>
      <w:bookmarkEnd w:id="1523"/>
      <w:bookmarkEnd w:id="1524"/>
      <w:bookmarkEnd w:id="1525"/>
      <w:bookmarkEnd w:id="1526"/>
      <w:bookmarkEnd w:id="1527"/>
    </w:p>
    <w:p w14:paraId="0AF7359A" w14:textId="77777777" w:rsidR="007B3BF0" w:rsidRDefault="007B3BF0" w:rsidP="007B3BF0">
      <w:bookmarkStart w:id="1528" w:name="_Toc21948936"/>
      <w:bookmarkStart w:id="1529"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FC4C9C">
      <w:pPr>
        <w:pStyle w:val="Heading2"/>
        <w:rPr>
          <w:lang w:eastAsia="zh-CN"/>
        </w:rPr>
      </w:pPr>
      <w:bookmarkStart w:id="1530" w:name="_Toc34346593"/>
      <w:bookmarkStart w:id="1531" w:name="_Toc34740670"/>
      <w:bookmarkStart w:id="1532" w:name="_Toc34748029"/>
      <w:bookmarkStart w:id="1533" w:name="_Toc34748405"/>
      <w:bookmarkStart w:id="1534" w:name="_Toc34749395"/>
      <w:bookmarkStart w:id="1535" w:name="_Toc49689857"/>
      <w:bookmarkStart w:id="1536" w:name="_Toc56336942"/>
      <w:bookmarkStart w:id="1537" w:name="_Toc67730642"/>
      <w:r w:rsidRPr="00F91D2F">
        <w:t>6.1.8</w:t>
      </w:r>
      <w:r w:rsidRPr="00F91D2F">
        <w:rPr>
          <w:lang w:eastAsia="zh-CN"/>
        </w:rPr>
        <w:tab/>
        <w:t>Feature negotiation</w:t>
      </w:r>
      <w:bookmarkEnd w:id="1528"/>
      <w:bookmarkEnd w:id="1529"/>
      <w:bookmarkEnd w:id="1530"/>
      <w:bookmarkEnd w:id="1531"/>
      <w:bookmarkEnd w:id="1532"/>
      <w:bookmarkEnd w:id="1533"/>
      <w:bookmarkEnd w:id="1534"/>
      <w:bookmarkEnd w:id="1535"/>
      <w:bookmarkEnd w:id="1536"/>
      <w:bookmarkEnd w:id="1537"/>
    </w:p>
    <w:p w14:paraId="1A9E7700" w14:textId="77777777" w:rsidR="00FC4C9C" w:rsidRPr="00F91D2F" w:rsidRDefault="00FC4C9C" w:rsidP="00FC4C9C">
      <w:r w:rsidRPr="00F91D2F">
        <w:t>The optional features in table 6.1.8-1 are defined for the XXX</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8A31E2">
      <w:pPr>
        <w:pStyle w:val="Heading3"/>
        <w:rPr>
          <w:lang w:val="en-US"/>
        </w:rPr>
      </w:pPr>
      <w:bookmarkStart w:id="1538" w:name="_Toc49689858"/>
      <w:bookmarkStart w:id="1539" w:name="_Toc56336943"/>
      <w:bookmarkStart w:id="1540" w:name="_Toc21948937"/>
      <w:bookmarkStart w:id="1541" w:name="_Toc24978811"/>
      <w:bookmarkStart w:id="1542" w:name="_Toc34346594"/>
      <w:bookmarkStart w:id="1543" w:name="_Toc34740671"/>
      <w:bookmarkStart w:id="1544" w:name="_Toc34748030"/>
      <w:bookmarkStart w:id="1545" w:name="_Toc34748406"/>
      <w:bookmarkStart w:id="1546" w:name="_Toc34749396"/>
      <w:bookmarkStart w:id="1547" w:name="_Toc67730643"/>
      <w:r>
        <w:rPr>
          <w:lang w:val="en-US"/>
        </w:rPr>
        <w:t>6.1.9</w:t>
      </w:r>
      <w:r>
        <w:rPr>
          <w:lang w:val="en-US"/>
        </w:rPr>
        <w:tab/>
        <w:t>Security</w:t>
      </w:r>
      <w:bookmarkEnd w:id="1538"/>
      <w:bookmarkEnd w:id="1539"/>
      <w:bookmarkEnd w:id="1547"/>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77777777" w:rsidR="008A31E2" w:rsidRDefault="008A31E2" w:rsidP="008A31E2">
      <w:pPr>
        <w:rPr>
          <w:lang w:val="en-US"/>
        </w:rPr>
      </w:pPr>
      <w:r>
        <w:rPr>
          <w:lang w:val="en-US"/>
        </w:rPr>
        <w:t>If Oauth2 authorization is used, an NF Service Consumer, prior to consuming services offered by the Nhss_imsUECM API, shall obtain a "token" from the authorization server, by invoking the Access Token Request service, as described in 3GPP TS 29.510 [36], clause 5.4.2.2.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4B0F7F" w:rsidRDefault="008A31E2" w:rsidP="008A31E2">
      <w:pPr>
        <w:rPr>
          <w:lang w:val="en-US"/>
        </w:rPr>
      </w:pPr>
    </w:p>
    <w:p w14:paraId="4020E543" w14:textId="77777777" w:rsidR="00FC4C9C" w:rsidRPr="00F91D2F" w:rsidRDefault="00FC4C9C" w:rsidP="00FC4C9C">
      <w:pPr>
        <w:pStyle w:val="Heading2"/>
      </w:pPr>
      <w:bookmarkStart w:id="1548" w:name="_Toc49689859"/>
      <w:bookmarkStart w:id="1549" w:name="_Toc56336944"/>
      <w:bookmarkStart w:id="1550" w:name="_Toc67730644"/>
      <w:r w:rsidRPr="00F91D2F">
        <w:lastRenderedPageBreak/>
        <w:t>6.2</w:t>
      </w:r>
      <w:r w:rsidRPr="00F91D2F">
        <w:tab/>
        <w:t>Nhss_imsSubscriberDataManagement Service API</w:t>
      </w:r>
      <w:bookmarkEnd w:id="1540"/>
      <w:bookmarkEnd w:id="1541"/>
      <w:bookmarkEnd w:id="1542"/>
      <w:bookmarkEnd w:id="1543"/>
      <w:bookmarkEnd w:id="1544"/>
      <w:bookmarkEnd w:id="1545"/>
      <w:bookmarkEnd w:id="1546"/>
      <w:bookmarkEnd w:id="1548"/>
      <w:bookmarkEnd w:id="1549"/>
      <w:bookmarkEnd w:id="1550"/>
    </w:p>
    <w:p w14:paraId="4908055E" w14:textId="77777777" w:rsidR="00FC4C9C" w:rsidRPr="00F91D2F" w:rsidRDefault="00FC4C9C" w:rsidP="00FC4C9C">
      <w:pPr>
        <w:pStyle w:val="Heading3"/>
      </w:pPr>
      <w:bookmarkStart w:id="1551" w:name="_Toc21948938"/>
      <w:bookmarkStart w:id="1552" w:name="_Toc24978812"/>
      <w:bookmarkStart w:id="1553" w:name="_Toc34346595"/>
      <w:bookmarkStart w:id="1554" w:name="_Toc34740672"/>
      <w:bookmarkStart w:id="1555" w:name="_Toc34748031"/>
      <w:bookmarkStart w:id="1556" w:name="_Toc34748407"/>
      <w:bookmarkStart w:id="1557" w:name="_Toc34749397"/>
      <w:bookmarkStart w:id="1558" w:name="_Toc49689860"/>
      <w:bookmarkStart w:id="1559" w:name="_Toc56336945"/>
      <w:bookmarkStart w:id="1560" w:name="_Toc67730645"/>
      <w:r w:rsidRPr="00F91D2F">
        <w:t>6.2.1</w:t>
      </w:r>
      <w:r w:rsidRPr="00F91D2F">
        <w:tab/>
        <w:t>API URI</w:t>
      </w:r>
      <w:bookmarkEnd w:id="1551"/>
      <w:bookmarkEnd w:id="1552"/>
      <w:bookmarkEnd w:id="1553"/>
      <w:bookmarkEnd w:id="1554"/>
      <w:bookmarkEnd w:id="1555"/>
      <w:bookmarkEnd w:id="1556"/>
      <w:bookmarkEnd w:id="1557"/>
      <w:bookmarkEnd w:id="1558"/>
      <w:bookmarkEnd w:id="1559"/>
      <w:bookmarkEnd w:id="1560"/>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FC4C9C">
      <w:pPr>
        <w:pStyle w:val="Heading3"/>
      </w:pPr>
      <w:bookmarkStart w:id="1561" w:name="_Toc21948939"/>
      <w:bookmarkStart w:id="1562" w:name="_Toc24978813"/>
      <w:bookmarkStart w:id="1563" w:name="_Toc34346596"/>
      <w:bookmarkStart w:id="1564" w:name="_Toc34740673"/>
      <w:bookmarkStart w:id="1565" w:name="_Toc34748032"/>
      <w:bookmarkStart w:id="1566" w:name="_Toc34748408"/>
      <w:bookmarkStart w:id="1567" w:name="_Toc34749398"/>
      <w:bookmarkStart w:id="1568" w:name="_Toc49689861"/>
      <w:bookmarkStart w:id="1569" w:name="_Toc56336946"/>
      <w:bookmarkStart w:id="1570" w:name="_Toc67730646"/>
      <w:r w:rsidRPr="00F91D2F">
        <w:t>6.2.2</w:t>
      </w:r>
      <w:r w:rsidRPr="00F91D2F">
        <w:tab/>
        <w:t>Usage of HTTP</w:t>
      </w:r>
      <w:bookmarkEnd w:id="1561"/>
      <w:bookmarkEnd w:id="1562"/>
      <w:bookmarkEnd w:id="1563"/>
      <w:bookmarkEnd w:id="1564"/>
      <w:bookmarkEnd w:id="1565"/>
      <w:bookmarkEnd w:id="1566"/>
      <w:bookmarkEnd w:id="1567"/>
      <w:bookmarkEnd w:id="1568"/>
      <w:bookmarkEnd w:id="1569"/>
      <w:bookmarkEnd w:id="1570"/>
    </w:p>
    <w:p w14:paraId="50631347" w14:textId="77777777" w:rsidR="00FC4C9C" w:rsidRPr="00F91D2F" w:rsidRDefault="00FC4C9C" w:rsidP="00FC4C9C">
      <w:pPr>
        <w:pStyle w:val="Heading4"/>
      </w:pPr>
      <w:bookmarkStart w:id="1571" w:name="_Toc21948940"/>
      <w:bookmarkStart w:id="1572" w:name="_Toc24978814"/>
      <w:bookmarkStart w:id="1573" w:name="_Toc34346597"/>
      <w:bookmarkStart w:id="1574" w:name="_Toc34740674"/>
      <w:bookmarkStart w:id="1575" w:name="_Toc34748033"/>
      <w:bookmarkStart w:id="1576" w:name="_Toc34748409"/>
      <w:bookmarkStart w:id="1577" w:name="_Toc34749399"/>
      <w:bookmarkStart w:id="1578" w:name="_Toc49689862"/>
      <w:bookmarkStart w:id="1579" w:name="_Toc56336947"/>
      <w:bookmarkStart w:id="1580" w:name="_Toc67730647"/>
      <w:r w:rsidRPr="00F91D2F">
        <w:t>6.2.2.1</w:t>
      </w:r>
      <w:r w:rsidRPr="00F91D2F">
        <w:tab/>
        <w:t>General</w:t>
      </w:r>
      <w:bookmarkEnd w:id="1571"/>
      <w:bookmarkEnd w:id="1572"/>
      <w:bookmarkEnd w:id="1573"/>
      <w:bookmarkEnd w:id="1574"/>
      <w:bookmarkEnd w:id="1575"/>
      <w:bookmarkEnd w:id="1576"/>
      <w:bookmarkEnd w:id="1577"/>
      <w:bookmarkEnd w:id="1578"/>
      <w:bookmarkEnd w:id="1579"/>
      <w:bookmarkEnd w:id="1580"/>
    </w:p>
    <w:p w14:paraId="03E762EA"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FC4C9C">
      <w:pPr>
        <w:pStyle w:val="Heading4"/>
      </w:pPr>
      <w:bookmarkStart w:id="1581" w:name="_Toc21948941"/>
      <w:bookmarkStart w:id="1582" w:name="_Toc24978815"/>
      <w:bookmarkStart w:id="1583" w:name="_Toc34346598"/>
      <w:bookmarkStart w:id="1584" w:name="_Toc34740675"/>
      <w:bookmarkStart w:id="1585" w:name="_Toc34748034"/>
      <w:bookmarkStart w:id="1586" w:name="_Toc34748410"/>
      <w:bookmarkStart w:id="1587" w:name="_Toc34749400"/>
      <w:bookmarkStart w:id="1588" w:name="_Toc49689863"/>
      <w:bookmarkStart w:id="1589" w:name="_Toc56336948"/>
      <w:bookmarkStart w:id="1590" w:name="_Toc67730648"/>
      <w:r w:rsidRPr="00F91D2F">
        <w:t>6.2.2.2</w:t>
      </w:r>
      <w:r w:rsidRPr="00F91D2F">
        <w:tab/>
        <w:t>HTTP standard headers</w:t>
      </w:r>
      <w:bookmarkEnd w:id="1581"/>
      <w:bookmarkEnd w:id="1582"/>
      <w:bookmarkEnd w:id="1583"/>
      <w:bookmarkEnd w:id="1584"/>
      <w:bookmarkEnd w:id="1585"/>
      <w:bookmarkEnd w:id="1586"/>
      <w:bookmarkEnd w:id="1587"/>
      <w:bookmarkEnd w:id="1588"/>
      <w:bookmarkEnd w:id="1589"/>
      <w:bookmarkEnd w:id="1590"/>
    </w:p>
    <w:p w14:paraId="66874B77" w14:textId="77777777" w:rsidR="00FC4C9C" w:rsidRPr="00F91D2F" w:rsidRDefault="00FC4C9C" w:rsidP="00FC4C9C">
      <w:pPr>
        <w:pStyle w:val="Heading5"/>
        <w:rPr>
          <w:lang w:eastAsia="zh-CN"/>
        </w:rPr>
      </w:pPr>
      <w:bookmarkStart w:id="1591" w:name="_Toc21948942"/>
      <w:bookmarkStart w:id="1592" w:name="_Toc24978816"/>
      <w:bookmarkStart w:id="1593" w:name="_Toc34346599"/>
      <w:bookmarkStart w:id="1594" w:name="_Toc34740676"/>
      <w:bookmarkStart w:id="1595" w:name="_Toc34748035"/>
      <w:bookmarkStart w:id="1596" w:name="_Toc34748411"/>
      <w:bookmarkStart w:id="1597" w:name="_Toc34749401"/>
      <w:bookmarkStart w:id="1598" w:name="_Toc49689864"/>
      <w:bookmarkStart w:id="1599" w:name="_Toc56336949"/>
      <w:bookmarkStart w:id="1600" w:name="_Toc67730649"/>
      <w:r w:rsidRPr="00F91D2F">
        <w:t>6.2.2.2.1</w:t>
      </w:r>
      <w:r w:rsidRPr="00F91D2F">
        <w:rPr>
          <w:lang w:eastAsia="zh-CN"/>
        </w:rPr>
        <w:tab/>
        <w:t>General</w:t>
      </w:r>
      <w:bookmarkEnd w:id="1591"/>
      <w:bookmarkEnd w:id="1592"/>
      <w:bookmarkEnd w:id="1593"/>
      <w:bookmarkEnd w:id="1594"/>
      <w:bookmarkEnd w:id="1595"/>
      <w:bookmarkEnd w:id="1596"/>
      <w:bookmarkEnd w:id="1597"/>
      <w:bookmarkEnd w:id="1598"/>
      <w:bookmarkEnd w:id="1599"/>
      <w:bookmarkEnd w:id="1600"/>
    </w:p>
    <w:p w14:paraId="6F67142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FC4C9C">
      <w:pPr>
        <w:pStyle w:val="Heading5"/>
      </w:pPr>
      <w:bookmarkStart w:id="1601" w:name="_Toc21948943"/>
      <w:bookmarkStart w:id="1602" w:name="_Toc24978817"/>
      <w:bookmarkStart w:id="1603" w:name="_Toc34346600"/>
      <w:bookmarkStart w:id="1604" w:name="_Toc34740677"/>
      <w:bookmarkStart w:id="1605" w:name="_Toc34748036"/>
      <w:bookmarkStart w:id="1606" w:name="_Toc34748412"/>
      <w:bookmarkStart w:id="1607" w:name="_Toc34749402"/>
      <w:bookmarkStart w:id="1608" w:name="_Toc49689865"/>
      <w:bookmarkStart w:id="1609" w:name="_Toc56336950"/>
      <w:bookmarkStart w:id="1610" w:name="_Toc67730650"/>
      <w:r w:rsidRPr="00F91D2F">
        <w:t>6.2.2.2.2</w:t>
      </w:r>
      <w:r w:rsidRPr="00F91D2F">
        <w:tab/>
        <w:t>Content type</w:t>
      </w:r>
      <w:bookmarkEnd w:id="1601"/>
      <w:bookmarkEnd w:id="1602"/>
      <w:bookmarkEnd w:id="1603"/>
      <w:bookmarkEnd w:id="1604"/>
      <w:bookmarkEnd w:id="1605"/>
      <w:bookmarkEnd w:id="1606"/>
      <w:bookmarkEnd w:id="1607"/>
      <w:bookmarkEnd w:id="1608"/>
      <w:bookmarkEnd w:id="1609"/>
      <w:bookmarkEnd w:id="1610"/>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FC4C9C">
      <w:pPr>
        <w:pStyle w:val="Heading4"/>
      </w:pPr>
      <w:bookmarkStart w:id="1611" w:name="_Toc21948944"/>
      <w:bookmarkStart w:id="1612" w:name="_Toc24978818"/>
      <w:bookmarkStart w:id="1613" w:name="_Toc34346601"/>
      <w:bookmarkStart w:id="1614" w:name="_Toc34740678"/>
      <w:bookmarkStart w:id="1615" w:name="_Toc34748037"/>
      <w:bookmarkStart w:id="1616" w:name="_Toc34748413"/>
      <w:bookmarkStart w:id="1617" w:name="_Toc34749403"/>
      <w:bookmarkStart w:id="1618" w:name="_Toc49689866"/>
      <w:bookmarkStart w:id="1619" w:name="_Toc56336951"/>
      <w:bookmarkStart w:id="1620" w:name="_Toc67730651"/>
      <w:r w:rsidRPr="00F91D2F">
        <w:t>6.2.2.3</w:t>
      </w:r>
      <w:r w:rsidRPr="00F91D2F">
        <w:tab/>
        <w:t>HTTP custom headers</w:t>
      </w:r>
      <w:bookmarkEnd w:id="1611"/>
      <w:bookmarkEnd w:id="1612"/>
      <w:bookmarkEnd w:id="1613"/>
      <w:bookmarkEnd w:id="1614"/>
      <w:bookmarkEnd w:id="1615"/>
      <w:bookmarkEnd w:id="1616"/>
      <w:bookmarkEnd w:id="1617"/>
      <w:bookmarkEnd w:id="1618"/>
      <w:bookmarkEnd w:id="1619"/>
      <w:bookmarkEnd w:id="1620"/>
    </w:p>
    <w:p w14:paraId="2FC0EDA2" w14:textId="77777777" w:rsidR="00FC4C9C" w:rsidRPr="00F91D2F" w:rsidRDefault="00FC4C9C" w:rsidP="00FC4C9C">
      <w:pPr>
        <w:pStyle w:val="Heading5"/>
        <w:rPr>
          <w:lang w:eastAsia="zh-CN"/>
        </w:rPr>
      </w:pPr>
      <w:bookmarkStart w:id="1621" w:name="_Toc21948945"/>
      <w:bookmarkStart w:id="1622" w:name="_Toc24978819"/>
      <w:bookmarkStart w:id="1623" w:name="_Toc34346602"/>
      <w:bookmarkStart w:id="1624" w:name="_Toc34740679"/>
      <w:bookmarkStart w:id="1625" w:name="_Toc34748038"/>
      <w:bookmarkStart w:id="1626" w:name="_Toc34748414"/>
      <w:bookmarkStart w:id="1627" w:name="_Toc34749404"/>
      <w:bookmarkStart w:id="1628" w:name="_Toc49689867"/>
      <w:bookmarkStart w:id="1629" w:name="_Toc56336952"/>
      <w:bookmarkStart w:id="1630" w:name="_Toc67730652"/>
      <w:r w:rsidRPr="00F91D2F">
        <w:t>6.2.2.3.1</w:t>
      </w:r>
      <w:r w:rsidRPr="00F91D2F">
        <w:rPr>
          <w:lang w:eastAsia="zh-CN"/>
        </w:rPr>
        <w:tab/>
        <w:t>General</w:t>
      </w:r>
      <w:bookmarkEnd w:id="1621"/>
      <w:bookmarkEnd w:id="1622"/>
      <w:bookmarkEnd w:id="1623"/>
      <w:bookmarkEnd w:id="1624"/>
      <w:bookmarkEnd w:id="1625"/>
      <w:bookmarkEnd w:id="1626"/>
      <w:bookmarkEnd w:id="1627"/>
      <w:bookmarkEnd w:id="1628"/>
      <w:bookmarkEnd w:id="1629"/>
      <w:bookmarkEnd w:id="1630"/>
    </w:p>
    <w:p w14:paraId="17692F5B"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FC4C9C">
      <w:pPr>
        <w:pStyle w:val="Heading3"/>
      </w:pPr>
      <w:bookmarkStart w:id="1631" w:name="_Toc21948946"/>
      <w:bookmarkStart w:id="1632" w:name="_Toc24978820"/>
      <w:bookmarkStart w:id="1633" w:name="_Toc34346603"/>
      <w:bookmarkStart w:id="1634" w:name="_Toc34740680"/>
      <w:bookmarkStart w:id="1635" w:name="_Toc34748039"/>
      <w:bookmarkStart w:id="1636" w:name="_Toc34748415"/>
      <w:bookmarkStart w:id="1637" w:name="_Toc34749405"/>
      <w:bookmarkStart w:id="1638" w:name="_Toc49689868"/>
      <w:bookmarkStart w:id="1639" w:name="_Toc56336953"/>
      <w:bookmarkStart w:id="1640" w:name="_Toc67730653"/>
      <w:r w:rsidRPr="00F91D2F">
        <w:lastRenderedPageBreak/>
        <w:t>6.2.3</w:t>
      </w:r>
      <w:r w:rsidRPr="00F91D2F">
        <w:tab/>
        <w:t>Resources</w:t>
      </w:r>
      <w:bookmarkEnd w:id="1631"/>
      <w:bookmarkEnd w:id="1632"/>
      <w:bookmarkEnd w:id="1633"/>
      <w:bookmarkEnd w:id="1634"/>
      <w:bookmarkEnd w:id="1635"/>
      <w:bookmarkEnd w:id="1636"/>
      <w:bookmarkEnd w:id="1637"/>
      <w:bookmarkEnd w:id="1638"/>
      <w:bookmarkEnd w:id="1639"/>
      <w:bookmarkEnd w:id="1640"/>
    </w:p>
    <w:p w14:paraId="772F9965" w14:textId="77777777" w:rsidR="00FC4C9C" w:rsidRPr="00F91D2F" w:rsidRDefault="00FC4C9C" w:rsidP="00FC4C9C">
      <w:pPr>
        <w:pStyle w:val="Heading4"/>
      </w:pPr>
      <w:bookmarkStart w:id="1641" w:name="_Toc21948947"/>
      <w:bookmarkStart w:id="1642" w:name="_Toc24978821"/>
      <w:bookmarkStart w:id="1643" w:name="_Toc34346604"/>
      <w:bookmarkStart w:id="1644" w:name="_Toc34740681"/>
      <w:bookmarkStart w:id="1645" w:name="_Toc34748040"/>
      <w:bookmarkStart w:id="1646" w:name="_Toc34748416"/>
      <w:bookmarkStart w:id="1647" w:name="_Toc34749406"/>
      <w:bookmarkStart w:id="1648" w:name="_Toc49689869"/>
      <w:bookmarkStart w:id="1649" w:name="_Toc56336954"/>
      <w:bookmarkStart w:id="1650" w:name="_Toc67730654"/>
      <w:r w:rsidRPr="00F91D2F">
        <w:t>6.2.3.1</w:t>
      </w:r>
      <w:r w:rsidRPr="00F91D2F">
        <w:tab/>
        <w:t>Overview</w:t>
      </w:r>
      <w:bookmarkEnd w:id="1641"/>
      <w:bookmarkEnd w:id="1642"/>
      <w:bookmarkEnd w:id="1643"/>
      <w:bookmarkEnd w:id="1644"/>
      <w:bookmarkEnd w:id="1645"/>
      <w:bookmarkEnd w:id="1646"/>
      <w:bookmarkEnd w:id="1647"/>
      <w:bookmarkEnd w:id="1648"/>
      <w:bookmarkEnd w:id="1649"/>
      <w:bookmarkEnd w:id="1650"/>
    </w:p>
    <w:p w14:paraId="781CB02C" w14:textId="77777777" w:rsidR="00FC4C9C" w:rsidRPr="00F91D2F" w:rsidRDefault="00B8430A" w:rsidP="00FC4C9C">
      <w:pPr>
        <w:pStyle w:val="TH"/>
        <w:rPr>
          <w:rFonts w:eastAsia="DengXian"/>
        </w:rPr>
      </w:pPr>
      <w:r w:rsidRPr="00F91D2F">
        <w:rPr>
          <w:rFonts w:eastAsia="DengXian"/>
        </w:rPr>
        <w:object w:dxaOrig="7260" w:dyaOrig="13509" w14:anchorId="0F8CCF86">
          <v:shape id="_x0000_i1077" type="#_x0000_t75" style="width:362.5pt;height:617.5pt" o:ole="">
            <v:imagedata r:id="rId116" o:title="" cropbottom="5501f"/>
          </v:shape>
          <o:OLEObject Type="Embed" ProgID="Visio.Drawing.11" ShapeID="_x0000_i1077" DrawAspect="Content" ObjectID="_1678343561" r:id="rId117"/>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78" type="#_x0000_t75" style="width:343.5pt;height:690pt" o:ole="">
            <v:imagedata r:id="rId118" o:title=""/>
          </v:shape>
          <o:OLEObject Type="Embed" ProgID="Visio.Drawing.11" ShapeID="_x0000_i1078" DrawAspect="Content" ObjectID="_1678343562" r:id="rId119"/>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FC4C9C"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FC4C9C" w:rsidRPr="00F91D2F" w:rsidRDefault="00FC4C9C" w:rsidP="000C5926">
            <w:pPr>
              <w:pStyle w:val="TAL"/>
            </w:pPr>
            <w:r w:rsidRPr="00F91D2F">
              <w:t>I</w:t>
            </w:r>
            <w:r w:rsidR="000334C8">
              <w:t xml:space="preserve">MS </w:t>
            </w:r>
            <w:r>
              <w:t>Associated</w:t>
            </w:r>
            <w:r w:rsidR="000334C8">
              <w:t xml:space="preserve">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FC4C9C" w:rsidRPr="00F91D2F" w:rsidRDefault="00FC4C9C" w:rsidP="000C5926">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FC4C9C" w:rsidRPr="00F91D2F" w:rsidRDefault="00FC4C9C" w:rsidP="000C5926">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FC4C9C"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FC4C9C" w:rsidRPr="00F91D2F" w:rsidRDefault="00FC4C9C" w:rsidP="000C5926">
            <w:pPr>
              <w:pStyle w:val="TAL"/>
            </w:pPr>
            <w:r>
              <w:t>M</w:t>
            </w:r>
            <w:r w:rsidR="000334C8">
              <w:t>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FC4C9C" w:rsidRPr="00F91D2F" w:rsidRDefault="00FC4C9C" w:rsidP="000C5926">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FC4C9C" w:rsidRPr="00F91D2F" w:rsidRDefault="00FC4C9C" w:rsidP="000C5926">
            <w:pPr>
              <w:pStyle w:val="TAL"/>
            </w:pPr>
            <w:r w:rsidRPr="00F91D2F">
              <w:t>Retrieve the UE</w:t>
            </w:r>
            <w:r w:rsidRPr="00F91D2F">
              <w:rPr>
                <w:lang w:eastAsia="zh-CN"/>
              </w:rPr>
              <w:t>'</w:t>
            </w:r>
            <w:r w:rsidRPr="00F91D2F">
              <w:t xml:space="preserve">s </w:t>
            </w:r>
            <w:r>
              <w:t>MSISDNs (basic and additional)</w:t>
            </w:r>
          </w:p>
        </w:tc>
      </w:tr>
      <w:tr w:rsidR="00FC4C9C"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FC4C9C" w:rsidRPr="00F91D2F" w:rsidRDefault="00FC4C9C" w:rsidP="000C5926">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FC4C9C" w:rsidRPr="00F91D2F" w:rsidRDefault="00FC4C9C" w:rsidP="000C5926">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FC4C9C" w:rsidRPr="00F91D2F" w:rsidRDefault="00FC4C9C" w:rsidP="000C5926">
            <w:pPr>
              <w:pStyle w:val="TAL"/>
            </w:pPr>
            <w:r w:rsidRPr="00F91D2F">
              <w:t>Retrieve the UE</w:t>
            </w:r>
            <w:r w:rsidRPr="00F91D2F">
              <w:rPr>
                <w:lang w:eastAsia="zh-CN"/>
              </w:rPr>
              <w:t>'</w:t>
            </w:r>
            <w:r w:rsidRPr="00F91D2F">
              <w:t xml:space="preserve">s </w:t>
            </w:r>
            <w:r>
              <w:t>Private Identities (IMPI and IMSI)</w:t>
            </w:r>
          </w:p>
        </w:tc>
      </w:tr>
      <w:tr w:rsidR="00FC4C9C"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FC4C9C" w:rsidRPr="00F91D2F" w:rsidRDefault="00FC4C9C" w:rsidP="000C5926">
            <w:pPr>
              <w:pStyle w:val="TAL"/>
            </w:pPr>
            <w:r>
              <w:t>ImeiSv</w:t>
            </w:r>
            <w:r w:rsidR="004F1906">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FC4C9C" w:rsidRPr="00F91D2F" w:rsidRDefault="00FC4C9C" w:rsidP="000C5926">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FC4C9C" w:rsidRPr="00F91D2F" w:rsidRDefault="00FC4C9C" w:rsidP="000C5926">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FC4C9C" w:rsidRPr="00F91D2F" w:rsidRDefault="00FC4C9C" w:rsidP="000C5926">
            <w:pPr>
              <w:pStyle w:val="TAL"/>
            </w:pPr>
            <w:r w:rsidRPr="00F91D2F">
              <w:t>Retrieve the UE</w:t>
            </w:r>
            <w:r w:rsidRPr="00F91D2F">
              <w:rPr>
                <w:lang w:eastAsia="zh-CN"/>
              </w:rPr>
              <w:t>'</w:t>
            </w:r>
            <w:r w:rsidRPr="00F91D2F">
              <w:t xml:space="preserve">s </w:t>
            </w:r>
            <w:r>
              <w:t>IMEISV</w:t>
            </w:r>
          </w:p>
        </w:tc>
      </w:tr>
      <w:tr w:rsidR="00FC4C9C"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FC4C9C" w:rsidRPr="00F91D2F" w:rsidRDefault="00FC4C9C" w:rsidP="000C5926">
            <w:pPr>
              <w:pStyle w:val="TAL"/>
            </w:pPr>
            <w:r w:rsidRPr="00F91D2F">
              <w:t>I</w:t>
            </w:r>
            <w:r w:rsidR="000334C8">
              <w:t xml:space="preserve">MS </w:t>
            </w:r>
            <w:r w:rsidRPr="00F91D2F">
              <w:t>Profile</w:t>
            </w:r>
            <w:r w:rsidR="000334C8">
              <w:t xml:space="preserve"> Data</w:t>
            </w:r>
          </w:p>
          <w:p w14:paraId="73D7D73E" w14:textId="77777777" w:rsidR="00FC4C9C" w:rsidRPr="00F91D2F" w:rsidRDefault="00FC4C9C" w:rsidP="000C5926">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FC4C9C" w:rsidRPr="00F91D2F" w:rsidRDefault="00FC4C9C" w:rsidP="000C5926">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FC4C9C" w:rsidRPr="00F91D2F" w:rsidRDefault="00FC4C9C" w:rsidP="000C5926">
            <w:pPr>
              <w:pStyle w:val="TAL"/>
            </w:pPr>
            <w:r w:rsidRPr="00F91D2F">
              <w:t>Retrieve the UE</w:t>
            </w:r>
            <w:r w:rsidRPr="00F91D2F">
              <w:rPr>
                <w:lang w:eastAsia="zh-CN"/>
              </w:rPr>
              <w:t>'</w:t>
            </w:r>
            <w:r w:rsidRPr="00F91D2F">
              <w:t>s subscribed Profile</w:t>
            </w:r>
          </w:p>
        </w:tc>
      </w:tr>
      <w:tr w:rsidR="00FC4C9C"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FC4C9C" w:rsidRPr="00F91D2F" w:rsidRDefault="00FC4C9C" w:rsidP="000C5926">
            <w:pPr>
              <w:pStyle w:val="TAL"/>
            </w:pPr>
            <w:r w:rsidRPr="00F91D2F">
              <w:t>I</w:t>
            </w:r>
            <w:r w:rsidR="000334C8">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FC4C9C" w:rsidRPr="00F91D2F" w:rsidRDefault="00FC4C9C" w:rsidP="000C5926">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FC4C9C" w:rsidRPr="00F91D2F" w:rsidRDefault="00FC4C9C" w:rsidP="000C5926">
            <w:pPr>
              <w:pStyle w:val="TAL"/>
            </w:pPr>
            <w:r w:rsidRPr="00F91D2F">
              <w:t>Retrieve the UE</w:t>
            </w:r>
            <w:r w:rsidRPr="00F91D2F">
              <w:rPr>
                <w:lang w:eastAsia="zh-CN"/>
              </w:rPr>
              <w:t>'</w:t>
            </w:r>
            <w:r w:rsidRPr="00F91D2F">
              <w:t>s subscribed Initial Filter Criteria</w:t>
            </w:r>
          </w:p>
        </w:tc>
      </w:tr>
      <w:tr w:rsidR="00FC4C9C"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FC4C9C" w:rsidRPr="00F91D2F" w:rsidRDefault="00FC4C9C" w:rsidP="000C5926">
            <w:pPr>
              <w:pStyle w:val="TAL"/>
            </w:pPr>
            <w:r w:rsidRPr="00F91D2F">
              <w:t>Service</w:t>
            </w:r>
            <w:r w:rsidR="00616CA0">
              <w:t xml:space="preserve"> </w:t>
            </w:r>
            <w:r w:rsidRPr="00F91D2F">
              <w:t>Level</w:t>
            </w:r>
            <w:r w:rsidR="00616CA0">
              <w:t xml:space="preserve"> </w:t>
            </w:r>
            <w:r w:rsidRPr="00F91D2F">
              <w:t>Trace</w:t>
            </w:r>
            <w:r w:rsidR="00616CA0">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FC4C9C" w:rsidRPr="00F91D2F" w:rsidRDefault="00FC4C9C" w:rsidP="000C5926">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FC4C9C" w:rsidRPr="00F91D2F" w:rsidRDefault="00FC4C9C" w:rsidP="000C5926">
            <w:pPr>
              <w:pStyle w:val="TAL"/>
            </w:pPr>
            <w:r w:rsidRPr="00F91D2F">
              <w:t>Retrieve the UE</w:t>
            </w:r>
            <w:r w:rsidRPr="00F91D2F">
              <w:rPr>
                <w:lang w:eastAsia="zh-CN"/>
              </w:rPr>
              <w:t>'</w:t>
            </w:r>
            <w:r w:rsidRPr="00F91D2F">
              <w:t>s subscribed Service Level Trace Information</w:t>
            </w:r>
          </w:p>
        </w:tc>
      </w:tr>
      <w:tr w:rsidR="00FC4C9C"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FC4C9C" w:rsidRPr="00F91D2F" w:rsidRDefault="00616CA0" w:rsidP="000C5926">
            <w:pPr>
              <w:pStyle w:val="TAL"/>
            </w:pPr>
            <w:r>
              <w:t>Service Priority Information</w:t>
            </w:r>
            <w:r w:rsidR="00FC4C9C"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FC4C9C" w:rsidRPr="00F91D2F" w:rsidRDefault="00FC4C9C" w:rsidP="000C5926">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FC4C9C" w:rsidRPr="00F91D2F" w:rsidRDefault="00FC4C9C" w:rsidP="000C5926">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FC4C9C" w:rsidRPr="00F91D2F" w:rsidRDefault="00FC4C9C" w:rsidP="000C5926">
            <w:pPr>
              <w:pStyle w:val="TAL"/>
            </w:pPr>
            <w:r w:rsidRPr="00F91D2F">
              <w:t>Retrieve the UE</w:t>
            </w:r>
            <w:r w:rsidRPr="00F91D2F">
              <w:rPr>
                <w:lang w:eastAsia="zh-CN"/>
              </w:rPr>
              <w:t>'</w:t>
            </w:r>
            <w:r w:rsidRPr="00F91D2F">
              <w:t>s subscribed Service Priority Levels</w:t>
            </w:r>
          </w:p>
        </w:tc>
      </w:tr>
      <w:tr w:rsidR="00614BBA"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614BBA" w:rsidRPr="00F91D2F" w:rsidRDefault="00614BBA" w:rsidP="00614BBA">
            <w:pPr>
              <w:pStyle w:val="TAL"/>
            </w:pPr>
            <w:r>
              <w:t>I</w:t>
            </w:r>
            <w:r w:rsidR="00616CA0">
              <w:t xml:space="preserve">MS </w:t>
            </w:r>
            <w:r>
              <w:t>Location</w:t>
            </w:r>
            <w:r w:rsidR="00616CA0">
              <w:t xml:space="preserve"> </w:t>
            </w:r>
            <w:r>
              <w:t>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614BBA" w:rsidRPr="00F91D2F" w:rsidRDefault="00614BBA" w:rsidP="00614BBA">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614BBA" w:rsidRPr="00F91D2F" w:rsidRDefault="00614BBA" w:rsidP="00614BBA">
            <w:pPr>
              <w:pStyle w:val="TAL"/>
            </w:pPr>
            <w:r w:rsidRPr="00F91D2F">
              <w:t>Retrieve the UE</w:t>
            </w:r>
            <w:r w:rsidRPr="00F91D2F">
              <w:rPr>
                <w:lang w:eastAsia="zh-CN"/>
              </w:rPr>
              <w:t>'</w:t>
            </w:r>
            <w:r w:rsidRPr="00F91D2F">
              <w:t>s S-CSCF name</w:t>
            </w:r>
          </w:p>
        </w:tc>
      </w:tr>
      <w:tr w:rsidR="00614BBA"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614BBA" w:rsidRPr="00F91D2F" w:rsidRDefault="00614BBA" w:rsidP="00614BBA">
            <w:pPr>
              <w:pStyle w:val="TAL"/>
            </w:pPr>
            <w:r>
              <w:t>S</w:t>
            </w:r>
            <w:r w:rsidR="00616CA0">
              <w:t xml:space="preserve">-CSCF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614BBA" w:rsidRPr="00F91D2F" w:rsidRDefault="00614BBA" w:rsidP="00614BBA">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614BBA" w:rsidRPr="00F91D2F" w:rsidRDefault="00614BBA" w:rsidP="00614BB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614BBA" w:rsidRPr="00F91D2F" w:rsidRDefault="00614BBA" w:rsidP="00614BBA">
            <w:pPr>
              <w:pStyle w:val="TAL"/>
            </w:pPr>
            <w:r w:rsidRPr="00F91D2F">
              <w:t>Retrieve the UE</w:t>
            </w:r>
            <w:r w:rsidRPr="00F91D2F">
              <w:rPr>
                <w:lang w:eastAsia="zh-CN"/>
              </w:rPr>
              <w:t>'</w:t>
            </w:r>
            <w:r w:rsidRPr="00F91D2F">
              <w:t xml:space="preserve">s S-CSCF capabilities </w:t>
            </w:r>
            <w:r>
              <w:t>(mandatory and/or optional)</w:t>
            </w:r>
          </w:p>
        </w:tc>
      </w:tr>
      <w:tr w:rsidR="00B8430A"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B8430A" w:rsidRPr="00F91D2F" w:rsidRDefault="00B8430A" w:rsidP="00B8430A">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B8430A" w:rsidRPr="00F91D2F" w:rsidRDefault="00B8430A" w:rsidP="00B8430A">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B8430A" w:rsidRPr="00F91D2F" w:rsidRDefault="00B8430A" w:rsidP="00B8430A">
            <w:pPr>
              <w:pStyle w:val="TAL"/>
            </w:pPr>
            <w:r w:rsidRPr="00F91D2F">
              <w:t>Retrieve the UE</w:t>
            </w:r>
            <w:r w:rsidRPr="00F91D2F">
              <w:rPr>
                <w:lang w:eastAsia="zh-CN"/>
              </w:rPr>
              <w:t>'</w:t>
            </w:r>
            <w:r w:rsidRPr="00F91D2F">
              <w:t xml:space="preserve">s S-CSCF </w:t>
            </w:r>
            <w:r>
              <w:t>Selection Assistance Information</w:t>
            </w:r>
          </w:p>
        </w:tc>
      </w:tr>
      <w:tr w:rsidR="00B8430A"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B8430A" w:rsidRPr="00F91D2F" w:rsidRDefault="00B8430A" w:rsidP="00B8430A">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B8430A" w:rsidRPr="00F91D2F" w:rsidRDefault="00B8430A" w:rsidP="00B8430A">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B8430A" w:rsidRPr="00F91D2F" w:rsidRDefault="00B8430A" w:rsidP="00B8430A">
            <w:pPr>
              <w:pStyle w:val="TAL"/>
            </w:pPr>
            <w:r w:rsidRPr="00F91D2F">
              <w:t>Retrieve the UE</w:t>
            </w:r>
            <w:r w:rsidRPr="00F91D2F">
              <w:rPr>
                <w:lang w:eastAsia="zh-CN"/>
              </w:rPr>
              <w:t>'</w:t>
            </w:r>
            <w:r w:rsidRPr="00F91D2F">
              <w:t>s IMS registration status.</w:t>
            </w:r>
          </w:p>
        </w:tc>
      </w:tr>
      <w:tr w:rsidR="00B8430A"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B8430A" w:rsidRPr="00F91D2F" w:rsidRDefault="00B8430A" w:rsidP="00B8430A">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B8430A" w:rsidRPr="00F91D2F" w:rsidRDefault="00B8430A" w:rsidP="00B8430A">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B8430A" w:rsidRPr="00F91D2F" w:rsidRDefault="00B8430A" w:rsidP="00B8430A">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B8430A" w:rsidRPr="00F91D2F" w:rsidRDefault="00B8430A" w:rsidP="00B8430A">
            <w:pPr>
              <w:pStyle w:val="TAL"/>
            </w:pPr>
            <w:r w:rsidRPr="00F91D2F">
              <w:t>Create a subscription</w:t>
            </w:r>
          </w:p>
        </w:tc>
      </w:tr>
      <w:tr w:rsidR="00B8430A"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B8430A" w:rsidRPr="00F91D2F" w:rsidRDefault="00B8430A" w:rsidP="00B8430A">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B8430A" w:rsidRPr="00F91D2F" w:rsidRDefault="00B8430A" w:rsidP="00B8430A">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B8430A" w:rsidRPr="00F91D2F" w:rsidRDefault="00B8430A" w:rsidP="00B8430A">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B8430A" w:rsidRPr="00F91D2F" w:rsidRDefault="00B8430A" w:rsidP="00B8430A">
            <w:pPr>
              <w:pStyle w:val="TAL"/>
            </w:pPr>
            <w:r w:rsidRPr="00F91D2F">
              <w:t>Delete the subscription identified by {subscriptionId}, i.e. unsubscribe</w:t>
            </w:r>
          </w:p>
        </w:tc>
      </w:tr>
      <w:tr w:rsidR="00B8430A"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B8430A" w:rsidRPr="00F91D2F" w:rsidRDefault="00B8430A" w:rsidP="00B8430A">
            <w:pPr>
              <w:spacing w:after="0"/>
              <w:rPr>
                <w:rFonts w:ascii="Arial" w:hAnsi="Arial"/>
                <w:sz w:val="18"/>
              </w:rPr>
            </w:pPr>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B8430A" w:rsidRPr="00F91D2F" w:rsidRDefault="00B8430A" w:rsidP="00B8430A">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B8430A" w:rsidRPr="00F91D2F" w:rsidRDefault="00B8430A" w:rsidP="00B8430A">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B8430A" w:rsidRPr="00F91D2F" w:rsidRDefault="00B8430A" w:rsidP="00B8430A">
            <w:pPr>
              <w:pStyle w:val="TAL"/>
            </w:pPr>
            <w:r w:rsidRPr="00F91D2F">
              <w:t>Modify the sdm-subscription identified by {subscriptionId}</w:t>
            </w:r>
          </w:p>
        </w:tc>
      </w:tr>
      <w:tr w:rsidR="00B8430A"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B8430A" w:rsidRPr="00F91D2F" w:rsidRDefault="00B8430A" w:rsidP="00B8430A">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B8430A" w:rsidRPr="00F91D2F" w:rsidRDefault="00B8430A" w:rsidP="00B8430A">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B8430A" w:rsidRPr="00F91D2F" w:rsidRDefault="00B8430A" w:rsidP="00B8430A">
            <w:pPr>
              <w:pStyle w:val="TAL"/>
            </w:pPr>
            <w:r w:rsidRPr="00F91D2F">
              <w:t>Retrieve the UE</w:t>
            </w:r>
            <w:r w:rsidRPr="00F91D2F">
              <w:rPr>
                <w:lang w:eastAsia="zh-CN"/>
              </w:rPr>
              <w:t>'</w:t>
            </w:r>
            <w:r w:rsidRPr="00F91D2F">
              <w:t>s location in PS domain</w:t>
            </w:r>
          </w:p>
        </w:tc>
      </w:tr>
      <w:tr w:rsidR="00B8430A"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B8430A" w:rsidRPr="00F91D2F" w:rsidRDefault="00B8430A" w:rsidP="00B8430A">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B8430A" w:rsidRPr="00F91D2F" w:rsidRDefault="00B8430A" w:rsidP="00B8430A">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B8430A" w:rsidRPr="00F91D2F" w:rsidRDefault="00B8430A" w:rsidP="00B8430A">
            <w:pPr>
              <w:pStyle w:val="TAL"/>
            </w:pPr>
            <w:r w:rsidRPr="00F91D2F">
              <w:t>Retrieve the UE</w:t>
            </w:r>
            <w:r w:rsidRPr="00F91D2F">
              <w:rPr>
                <w:lang w:eastAsia="zh-CN"/>
              </w:rPr>
              <w:t>'</w:t>
            </w:r>
            <w:r w:rsidRPr="00F91D2F">
              <w:t>s location in CS domain</w:t>
            </w:r>
          </w:p>
        </w:tc>
      </w:tr>
      <w:tr w:rsidR="00B8430A"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B8430A" w:rsidRPr="00F91D2F" w:rsidRDefault="00B8430A" w:rsidP="00B8430A">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B8430A" w:rsidRPr="00F91D2F" w:rsidRDefault="00B8430A" w:rsidP="00B8430A">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B8430A" w:rsidRPr="00F91D2F" w:rsidRDefault="00B8430A" w:rsidP="00B8430A">
            <w:pPr>
              <w:pStyle w:val="TAL"/>
            </w:pPr>
            <w:r w:rsidRPr="00F91D2F">
              <w:t>Retrieve the UE</w:t>
            </w:r>
            <w:r w:rsidRPr="00F91D2F">
              <w:rPr>
                <w:lang w:eastAsia="zh-CN"/>
              </w:rPr>
              <w:t>'</w:t>
            </w:r>
            <w:r w:rsidRPr="00F91D2F">
              <w:t>s state in PS domain</w:t>
            </w:r>
          </w:p>
        </w:tc>
      </w:tr>
      <w:tr w:rsidR="00B8430A"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B8430A" w:rsidRPr="00F91D2F" w:rsidRDefault="00B8430A" w:rsidP="00B8430A">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B8430A" w:rsidRPr="00F91D2F" w:rsidRDefault="00B8430A" w:rsidP="00B8430A">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B8430A" w:rsidRPr="00F91D2F" w:rsidRDefault="00B8430A" w:rsidP="00B8430A">
            <w:pPr>
              <w:pStyle w:val="TAL"/>
            </w:pPr>
            <w:r w:rsidRPr="00F91D2F">
              <w:t>Retrieve the UE</w:t>
            </w:r>
            <w:r w:rsidRPr="00F91D2F">
              <w:rPr>
                <w:lang w:eastAsia="zh-CN"/>
              </w:rPr>
              <w:t>'</w:t>
            </w:r>
            <w:r w:rsidRPr="00F91D2F">
              <w:t>s state in CS domain</w:t>
            </w:r>
          </w:p>
        </w:tc>
      </w:tr>
      <w:tr w:rsidR="00B8430A"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B8430A" w:rsidRPr="00F91D2F" w:rsidRDefault="00B8430A" w:rsidP="00B8430A">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B8430A" w:rsidRPr="00F91D2F" w:rsidRDefault="00B8430A" w:rsidP="00B8430A">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B8430A" w:rsidRPr="00F91D2F" w:rsidRDefault="00B8430A" w:rsidP="00B8430A">
            <w:pPr>
              <w:pStyle w:val="TAL"/>
            </w:pPr>
            <w:r w:rsidRPr="00F91D2F">
              <w:t>Retrieve the UE</w:t>
            </w:r>
            <w:r w:rsidRPr="00F91D2F">
              <w:rPr>
                <w:lang w:eastAsia="zh-CN"/>
              </w:rPr>
              <w:t>'</w:t>
            </w:r>
            <w:r w:rsidRPr="00F91D2F">
              <w:t>s T-ADS information</w:t>
            </w:r>
          </w:p>
        </w:tc>
      </w:tr>
      <w:tr w:rsidR="00B8430A"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B8430A" w:rsidRPr="00F91D2F" w:rsidRDefault="00B8430A" w:rsidP="00B8430A">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B8430A" w:rsidRPr="00F91D2F" w:rsidRDefault="00B8430A" w:rsidP="00B8430A">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B8430A" w:rsidRPr="00F91D2F" w:rsidRDefault="00B8430A" w:rsidP="00B8430A">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B8430A" w:rsidRPr="00F91D2F" w:rsidRDefault="00B8430A" w:rsidP="00B8430A">
            <w:pPr>
              <w:pStyle w:val="TAL"/>
            </w:pPr>
            <w:r w:rsidRPr="00F91D2F">
              <w:t>Create a subscription to UE Reachability for IP</w:t>
            </w:r>
          </w:p>
        </w:tc>
      </w:tr>
      <w:tr w:rsidR="00B8430A"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B8430A" w:rsidRPr="00F91D2F" w:rsidRDefault="00B8430A" w:rsidP="00B8430A">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B8430A" w:rsidRPr="00F91D2F" w:rsidRDefault="00B8430A" w:rsidP="00B8430A">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B8430A" w:rsidRPr="00F91D2F" w:rsidRDefault="00B8430A" w:rsidP="00B8430A">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B8430A" w:rsidRPr="00F91D2F" w:rsidRDefault="00B8430A" w:rsidP="00B8430A">
            <w:pPr>
              <w:pStyle w:val="TAL"/>
            </w:pPr>
            <w:r w:rsidRPr="00F91D2F">
              <w:t xml:space="preserve">Delete the subscription </w:t>
            </w:r>
            <w:r>
              <w:t xml:space="preserve">to UE reachability for IP </w:t>
            </w:r>
            <w:r w:rsidRPr="00F91D2F">
              <w:t>identified by {subscriptionId}, i.e. unsubscribe</w:t>
            </w:r>
          </w:p>
        </w:tc>
      </w:tr>
      <w:tr w:rsidR="00B8430A"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B8430A" w:rsidRDefault="00B8430A" w:rsidP="00B8430A">
            <w:pPr>
              <w:pStyle w:val="TAL"/>
            </w:pPr>
          </w:p>
        </w:tc>
        <w:tc>
          <w:tcPr>
            <w:tcW w:w="2786" w:type="dxa"/>
            <w:vMerge/>
            <w:tcBorders>
              <w:left w:val="single" w:sz="4" w:space="0" w:color="auto"/>
              <w:bottom w:val="single" w:sz="4" w:space="0" w:color="auto"/>
              <w:right w:val="single" w:sz="4" w:space="0" w:color="auto"/>
            </w:tcBorders>
          </w:tcPr>
          <w:p w14:paraId="3C5C39C7" w14:textId="77777777" w:rsidR="00B8430A" w:rsidRPr="00F91D2F" w:rsidRDefault="00B8430A" w:rsidP="00B8430A">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B8430A" w:rsidRPr="00F91D2F" w:rsidRDefault="00B8430A" w:rsidP="00B8430A">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B8430A" w:rsidRPr="00F91D2F" w:rsidRDefault="00B8430A" w:rsidP="00B8430A">
            <w:pPr>
              <w:pStyle w:val="TAL"/>
            </w:pPr>
            <w:r>
              <w:t xml:space="preserve">Modify </w:t>
            </w:r>
            <w:r w:rsidRPr="00F91D2F">
              <w:t xml:space="preserve">the subscription </w:t>
            </w:r>
            <w:r>
              <w:t xml:space="preserve">to UE reachability for IP </w:t>
            </w:r>
            <w:r w:rsidRPr="006A7EE2">
              <w:t>identified by {subscriptionId}</w:t>
            </w:r>
          </w:p>
        </w:tc>
      </w:tr>
      <w:tr w:rsidR="00B8430A"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B8430A" w:rsidRPr="00F91D2F" w:rsidRDefault="00B8430A" w:rsidP="00B8430A">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B8430A" w:rsidRPr="00F91D2F" w:rsidRDefault="00B8430A" w:rsidP="00B8430A">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B8430A" w:rsidRPr="00F91D2F" w:rsidRDefault="00B8430A" w:rsidP="00B8430A">
            <w:pPr>
              <w:pStyle w:val="TAL"/>
            </w:pPr>
            <w:r w:rsidRPr="00F91D2F">
              <w:t>Retrieve the UE</w:t>
            </w:r>
            <w:r w:rsidRPr="00F91D2F">
              <w:rPr>
                <w:lang w:eastAsia="zh-CN"/>
              </w:rPr>
              <w:t>'</w:t>
            </w:r>
            <w:r w:rsidRPr="00F91D2F">
              <w:t>s stored IP Address Secure Binding Information</w:t>
            </w:r>
          </w:p>
        </w:tc>
      </w:tr>
      <w:tr w:rsidR="00B8430A"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B8430A" w:rsidRPr="00F91D2F" w:rsidRDefault="00B8430A" w:rsidP="00B8430A">
            <w:pPr>
              <w:pStyle w:val="TAL"/>
            </w:pPr>
            <w:r w:rsidRPr="00F91D2F">
              <w:t>Csrn</w:t>
            </w:r>
          </w:p>
          <w:p w14:paraId="2448CEED" w14:textId="77777777" w:rsidR="00B8430A" w:rsidRPr="00F91D2F" w:rsidRDefault="00B8430A" w:rsidP="00B8430A">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B8430A" w:rsidRPr="00F91D2F" w:rsidRDefault="00B8430A" w:rsidP="00B8430A">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B8430A" w:rsidRPr="00F91D2F" w:rsidRDefault="00B8430A" w:rsidP="00B8430A">
            <w:pPr>
              <w:pStyle w:val="TAL"/>
            </w:pPr>
            <w:r w:rsidRPr="00F91D2F">
              <w:t>Retrieve a CSRN for the UE</w:t>
            </w:r>
          </w:p>
        </w:tc>
      </w:tr>
      <w:tr w:rsidR="00B8430A"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B8430A" w:rsidRPr="00F91D2F" w:rsidRDefault="00B8430A" w:rsidP="00B8430A">
            <w:pPr>
              <w:pStyle w:val="TAL"/>
            </w:pPr>
            <w:r w:rsidRPr="00F91D2F">
              <w:t>ReferenceAccessLocation</w:t>
            </w:r>
          </w:p>
          <w:p w14:paraId="2B644794" w14:textId="77777777" w:rsidR="00B8430A" w:rsidRPr="00F91D2F" w:rsidRDefault="00B8430A" w:rsidP="00B8430A">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B8430A" w:rsidRPr="00F91D2F" w:rsidRDefault="00B8430A" w:rsidP="00B8430A">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B8430A" w:rsidRPr="00F91D2F" w:rsidRDefault="00B8430A" w:rsidP="00B8430A">
            <w:pPr>
              <w:pStyle w:val="TAL"/>
            </w:pPr>
            <w:r w:rsidRPr="00F91D2F">
              <w:t>Retrieve the UE</w:t>
            </w:r>
            <w:r>
              <w:t>'</w:t>
            </w:r>
            <w:r w:rsidRPr="00F91D2F">
              <w:t>s subscribed Reference Access Location</w:t>
            </w:r>
          </w:p>
        </w:tc>
      </w:tr>
      <w:tr w:rsidR="00B8430A"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B8430A" w:rsidRPr="00F91D2F" w:rsidRDefault="00B8430A" w:rsidP="00B8430A">
            <w:pPr>
              <w:pStyle w:val="TAL"/>
            </w:pPr>
            <w:r w:rsidRPr="00F91D2F">
              <w:t>S</w:t>
            </w:r>
            <w:r>
              <w:t xml:space="preserve">RVCC </w:t>
            </w:r>
            <w:r w:rsidRPr="00F91D2F">
              <w:t>Data</w:t>
            </w:r>
          </w:p>
          <w:p w14:paraId="1DDF22D3" w14:textId="77777777" w:rsidR="00B8430A" w:rsidRPr="00F91D2F" w:rsidRDefault="00B8430A" w:rsidP="00B8430A">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B8430A" w:rsidRPr="00F91D2F" w:rsidRDefault="00B8430A" w:rsidP="00B8430A">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B8430A" w:rsidRPr="00F91D2F" w:rsidRDefault="00B8430A" w:rsidP="00B8430A">
            <w:pPr>
              <w:pStyle w:val="TAL"/>
            </w:pPr>
            <w:r w:rsidRPr="00F91D2F">
              <w:t>Retrieve the UE</w:t>
            </w:r>
            <w:r>
              <w:t>'</w:t>
            </w:r>
            <w:r w:rsidRPr="00F91D2F">
              <w:t>s STN-SR and SRVCC capability</w:t>
            </w:r>
          </w:p>
        </w:tc>
      </w:tr>
      <w:tr w:rsidR="00B8430A"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B8430A" w:rsidRPr="00F91D2F" w:rsidRDefault="00B8430A" w:rsidP="00B8430A">
            <w:pPr>
              <w:pStyle w:val="TAL"/>
            </w:pPr>
          </w:p>
        </w:tc>
        <w:tc>
          <w:tcPr>
            <w:tcW w:w="2786" w:type="dxa"/>
            <w:vMerge/>
            <w:tcBorders>
              <w:left w:val="single" w:sz="4" w:space="0" w:color="auto"/>
              <w:right w:val="single" w:sz="4" w:space="0" w:color="auto"/>
            </w:tcBorders>
          </w:tcPr>
          <w:p w14:paraId="05E24550" w14:textId="77777777" w:rsidR="00B8430A" w:rsidRPr="00F91D2F" w:rsidRDefault="00B8430A" w:rsidP="00B8430A">
            <w:pPr>
              <w:pStyle w:val="TAL"/>
            </w:pPr>
          </w:p>
        </w:tc>
        <w:tc>
          <w:tcPr>
            <w:tcW w:w="1701" w:type="dxa"/>
            <w:tcBorders>
              <w:top w:val="single" w:sz="4" w:space="0" w:color="auto"/>
              <w:left w:val="single" w:sz="4" w:space="0" w:color="auto"/>
              <w:right w:val="single" w:sz="4" w:space="0" w:color="auto"/>
            </w:tcBorders>
          </w:tcPr>
          <w:p w14:paraId="5489C702" w14:textId="77777777" w:rsidR="00B8430A" w:rsidRPr="00F91D2F" w:rsidRDefault="00B8430A" w:rsidP="00B8430A">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B8430A" w:rsidRPr="00F91D2F" w:rsidRDefault="00B8430A" w:rsidP="00B8430A">
            <w:pPr>
              <w:pStyle w:val="TAL"/>
            </w:pPr>
            <w:r>
              <w:t>Update the UE's STN-SR.</w:t>
            </w:r>
          </w:p>
        </w:tc>
      </w:tr>
      <w:tr w:rsidR="00B8430A"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B8430A" w:rsidRPr="00F91D2F" w:rsidRDefault="00B8430A" w:rsidP="00B8430A">
            <w:pPr>
              <w:pStyle w:val="TAL"/>
            </w:pPr>
            <w:r w:rsidRPr="00F91D2F">
              <w:t>P</w:t>
            </w:r>
            <w:r>
              <w:t xml:space="preserve">SI </w:t>
            </w:r>
            <w:r w:rsidRPr="00F91D2F">
              <w:t>Activ</w:t>
            </w:r>
            <w:r>
              <w:t>ation State</w:t>
            </w:r>
          </w:p>
          <w:p w14:paraId="5BC7405F" w14:textId="77777777" w:rsidR="00B8430A" w:rsidRPr="00F91D2F" w:rsidRDefault="00B8430A" w:rsidP="00B8430A">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B8430A" w:rsidRPr="00F91D2F" w:rsidRDefault="00B8430A" w:rsidP="00B8430A">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B8430A" w:rsidRPr="00F91D2F" w:rsidRDefault="00B8430A" w:rsidP="00B8430A">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B8430A" w:rsidRPr="00F91D2F" w:rsidRDefault="00B8430A" w:rsidP="00B8430A">
            <w:pPr>
              <w:pStyle w:val="TAL"/>
            </w:pPr>
            <w:r w:rsidRPr="00F91D2F">
              <w:t>Retrieve a PSI activation status</w:t>
            </w:r>
          </w:p>
        </w:tc>
      </w:tr>
      <w:tr w:rsidR="00B8430A"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B8430A" w:rsidRPr="00F91D2F" w:rsidRDefault="00B8430A" w:rsidP="00B8430A">
            <w:pPr>
              <w:pStyle w:val="TAL"/>
            </w:pPr>
          </w:p>
        </w:tc>
        <w:tc>
          <w:tcPr>
            <w:tcW w:w="2786" w:type="dxa"/>
            <w:vMerge/>
            <w:tcBorders>
              <w:left w:val="single" w:sz="4" w:space="0" w:color="auto"/>
              <w:right w:val="single" w:sz="4" w:space="0" w:color="auto"/>
            </w:tcBorders>
          </w:tcPr>
          <w:p w14:paraId="0482CC0B" w14:textId="77777777" w:rsidR="00B8430A" w:rsidRPr="00F91D2F" w:rsidRDefault="00B8430A" w:rsidP="00B8430A">
            <w:pPr>
              <w:pStyle w:val="TAL"/>
            </w:pPr>
          </w:p>
        </w:tc>
        <w:tc>
          <w:tcPr>
            <w:tcW w:w="1701" w:type="dxa"/>
            <w:tcBorders>
              <w:top w:val="single" w:sz="4" w:space="0" w:color="auto"/>
              <w:left w:val="single" w:sz="4" w:space="0" w:color="auto"/>
              <w:right w:val="single" w:sz="4" w:space="0" w:color="auto"/>
            </w:tcBorders>
          </w:tcPr>
          <w:p w14:paraId="28DA8775" w14:textId="77777777" w:rsidR="00B8430A" w:rsidRPr="00F91D2F" w:rsidRDefault="00B8430A" w:rsidP="00B8430A">
            <w:pPr>
              <w:pStyle w:val="TAL"/>
            </w:pPr>
            <w:r w:rsidRPr="00F91D2F">
              <w:t>PATCH</w:t>
            </w:r>
          </w:p>
        </w:tc>
        <w:tc>
          <w:tcPr>
            <w:tcW w:w="2533" w:type="dxa"/>
            <w:tcBorders>
              <w:left w:val="single" w:sz="4" w:space="0" w:color="auto"/>
              <w:right w:val="single" w:sz="4" w:space="0" w:color="auto"/>
            </w:tcBorders>
          </w:tcPr>
          <w:p w14:paraId="628B5597" w14:textId="77777777" w:rsidR="00B8430A" w:rsidRPr="00F91D2F" w:rsidRDefault="00B8430A" w:rsidP="00B8430A">
            <w:pPr>
              <w:pStyle w:val="TAL"/>
            </w:pPr>
            <w:r w:rsidRPr="00F91D2F">
              <w:t>Update a PSI activation status</w:t>
            </w:r>
          </w:p>
        </w:tc>
      </w:tr>
      <w:tr w:rsidR="00B8430A"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B8430A" w:rsidRPr="00F91D2F" w:rsidRDefault="00B8430A" w:rsidP="00B8430A">
            <w:pPr>
              <w:pStyle w:val="TAL"/>
            </w:pPr>
            <w:r w:rsidRPr="00F91D2F">
              <w:t>Dsai</w:t>
            </w:r>
          </w:p>
          <w:p w14:paraId="5A5BCE0A" w14:textId="77777777" w:rsidR="00B8430A" w:rsidRPr="00F91D2F" w:rsidRDefault="00B8430A" w:rsidP="00B8430A">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B8430A" w:rsidRPr="00F91D2F" w:rsidRDefault="00B8430A" w:rsidP="00B8430A">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B8430A" w:rsidRPr="00F91D2F" w:rsidRDefault="00B8430A" w:rsidP="00B8430A">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B8430A" w:rsidRPr="00F91D2F" w:rsidRDefault="00B8430A" w:rsidP="00B8430A">
            <w:pPr>
              <w:pStyle w:val="TAL"/>
            </w:pPr>
            <w:r w:rsidRPr="00F91D2F">
              <w:t>Retrieve DSAI data</w:t>
            </w:r>
            <w:r>
              <w:t xml:space="preserve"> (i.e. DSAI tags and status) associated to an Application Server</w:t>
            </w:r>
          </w:p>
        </w:tc>
      </w:tr>
      <w:tr w:rsidR="00B8430A"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B8430A" w:rsidRPr="00F91D2F" w:rsidRDefault="00B8430A" w:rsidP="00B8430A">
            <w:pPr>
              <w:pStyle w:val="TAL"/>
            </w:pPr>
          </w:p>
        </w:tc>
        <w:tc>
          <w:tcPr>
            <w:tcW w:w="2786" w:type="dxa"/>
            <w:vMerge/>
            <w:tcBorders>
              <w:left w:val="single" w:sz="4" w:space="0" w:color="auto"/>
              <w:right w:val="single" w:sz="4" w:space="0" w:color="auto"/>
            </w:tcBorders>
          </w:tcPr>
          <w:p w14:paraId="7ABAC5F0" w14:textId="77777777" w:rsidR="00B8430A" w:rsidRPr="00F91D2F" w:rsidRDefault="00B8430A" w:rsidP="00B8430A">
            <w:pPr>
              <w:pStyle w:val="TAL"/>
            </w:pPr>
          </w:p>
        </w:tc>
        <w:tc>
          <w:tcPr>
            <w:tcW w:w="1701" w:type="dxa"/>
            <w:tcBorders>
              <w:top w:val="single" w:sz="4" w:space="0" w:color="auto"/>
              <w:left w:val="single" w:sz="4" w:space="0" w:color="auto"/>
              <w:right w:val="single" w:sz="4" w:space="0" w:color="auto"/>
            </w:tcBorders>
          </w:tcPr>
          <w:p w14:paraId="6A4874FB" w14:textId="77777777" w:rsidR="00B8430A" w:rsidRPr="00F91D2F" w:rsidRDefault="00B8430A" w:rsidP="00B8430A">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B8430A" w:rsidRPr="00F91D2F" w:rsidRDefault="00B8430A" w:rsidP="00B8430A">
            <w:pPr>
              <w:pStyle w:val="TAL"/>
            </w:pPr>
            <w:r w:rsidRPr="00F91D2F">
              <w:t>Update DSAI data</w:t>
            </w:r>
            <w:r>
              <w:t xml:space="preserve"> associated to an Application Server</w:t>
            </w:r>
          </w:p>
        </w:tc>
      </w:tr>
      <w:tr w:rsidR="00B8430A"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B8430A" w:rsidRPr="00F91D2F" w:rsidRDefault="00B8430A" w:rsidP="00B8430A">
            <w:pPr>
              <w:pStyle w:val="TAL"/>
            </w:pPr>
            <w:r w:rsidRPr="00F91D2F">
              <w:t>SMSRegistrationInfo</w:t>
            </w:r>
          </w:p>
          <w:p w14:paraId="7E37BF95" w14:textId="77777777" w:rsidR="00B8430A" w:rsidRPr="00F91D2F" w:rsidRDefault="00B8430A" w:rsidP="00B8430A">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B8430A" w:rsidRPr="00F91D2F" w:rsidRDefault="00B8430A" w:rsidP="00B8430A">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B8430A" w:rsidRPr="00F91D2F" w:rsidRDefault="00B8430A" w:rsidP="00B8430A">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B8430A" w:rsidRPr="00F91D2F" w:rsidRDefault="00B8430A" w:rsidP="00B8430A">
            <w:pPr>
              <w:pStyle w:val="TAL"/>
            </w:pPr>
            <w:r w:rsidRPr="00F91D2F">
              <w:t>Retrieve the SMS Registration Information (e.g. IP-SM-GW address)</w:t>
            </w:r>
          </w:p>
        </w:tc>
      </w:tr>
      <w:tr w:rsidR="00B8430A"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B8430A" w:rsidRPr="00F91D2F" w:rsidRDefault="00B8430A" w:rsidP="00B8430A">
            <w:pPr>
              <w:pStyle w:val="TAL"/>
            </w:pPr>
          </w:p>
        </w:tc>
        <w:tc>
          <w:tcPr>
            <w:tcW w:w="2786" w:type="dxa"/>
            <w:vMerge/>
            <w:tcBorders>
              <w:left w:val="single" w:sz="4" w:space="0" w:color="auto"/>
              <w:right w:val="single" w:sz="4" w:space="0" w:color="auto"/>
            </w:tcBorders>
          </w:tcPr>
          <w:p w14:paraId="1749B7C9" w14:textId="77777777" w:rsidR="00B8430A" w:rsidRPr="00F91D2F" w:rsidRDefault="00B8430A" w:rsidP="00B8430A">
            <w:pPr>
              <w:pStyle w:val="TAL"/>
            </w:pPr>
          </w:p>
        </w:tc>
        <w:tc>
          <w:tcPr>
            <w:tcW w:w="1701" w:type="dxa"/>
            <w:tcBorders>
              <w:top w:val="single" w:sz="4" w:space="0" w:color="auto"/>
              <w:left w:val="single" w:sz="4" w:space="0" w:color="auto"/>
              <w:right w:val="single" w:sz="4" w:space="0" w:color="auto"/>
            </w:tcBorders>
          </w:tcPr>
          <w:p w14:paraId="021C4F5F" w14:textId="77777777" w:rsidR="00B8430A" w:rsidRPr="00F91D2F" w:rsidRDefault="00B8430A" w:rsidP="00B8430A">
            <w:pPr>
              <w:pStyle w:val="TAL"/>
            </w:pPr>
            <w:r>
              <w:t>PUT</w:t>
            </w:r>
          </w:p>
        </w:tc>
        <w:tc>
          <w:tcPr>
            <w:tcW w:w="2533" w:type="dxa"/>
            <w:tcBorders>
              <w:left w:val="single" w:sz="4" w:space="0" w:color="auto"/>
              <w:right w:val="single" w:sz="4" w:space="0" w:color="auto"/>
            </w:tcBorders>
          </w:tcPr>
          <w:p w14:paraId="131DAF94" w14:textId="77777777" w:rsidR="00B8430A" w:rsidRPr="00F91D2F" w:rsidRDefault="00B8430A" w:rsidP="00B8430A">
            <w:pPr>
              <w:pStyle w:val="TAL"/>
            </w:pPr>
            <w:r>
              <w:t>Creates or u</w:t>
            </w:r>
            <w:r w:rsidRPr="00F91D2F">
              <w:t>pdates the SMS Registration Information (e.g. IP-SM-GW address)</w:t>
            </w:r>
          </w:p>
        </w:tc>
      </w:tr>
      <w:tr w:rsidR="00B8430A"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B8430A" w:rsidRPr="00F91D2F" w:rsidRDefault="00B8430A" w:rsidP="00B8430A">
            <w:pPr>
              <w:pStyle w:val="TAL"/>
            </w:pPr>
          </w:p>
        </w:tc>
        <w:tc>
          <w:tcPr>
            <w:tcW w:w="2786" w:type="dxa"/>
            <w:vMerge/>
            <w:tcBorders>
              <w:left w:val="single" w:sz="4" w:space="0" w:color="auto"/>
              <w:right w:val="single" w:sz="4" w:space="0" w:color="auto"/>
            </w:tcBorders>
          </w:tcPr>
          <w:p w14:paraId="3D252CE7" w14:textId="77777777" w:rsidR="00B8430A" w:rsidRPr="00F91D2F" w:rsidRDefault="00B8430A" w:rsidP="00B8430A">
            <w:pPr>
              <w:pStyle w:val="TAL"/>
            </w:pPr>
          </w:p>
        </w:tc>
        <w:tc>
          <w:tcPr>
            <w:tcW w:w="1701" w:type="dxa"/>
            <w:tcBorders>
              <w:top w:val="single" w:sz="4" w:space="0" w:color="auto"/>
              <w:left w:val="single" w:sz="4" w:space="0" w:color="auto"/>
              <w:right w:val="single" w:sz="4" w:space="0" w:color="auto"/>
            </w:tcBorders>
          </w:tcPr>
          <w:p w14:paraId="56387CAC" w14:textId="77777777" w:rsidR="00B8430A" w:rsidRPr="00F91D2F" w:rsidDel="003A2F7E" w:rsidRDefault="00B8430A" w:rsidP="00B8430A">
            <w:pPr>
              <w:pStyle w:val="TAL"/>
            </w:pPr>
            <w:r>
              <w:t>DELETE</w:t>
            </w:r>
          </w:p>
        </w:tc>
        <w:tc>
          <w:tcPr>
            <w:tcW w:w="2533" w:type="dxa"/>
            <w:tcBorders>
              <w:left w:val="single" w:sz="4" w:space="0" w:color="auto"/>
              <w:right w:val="single" w:sz="4" w:space="0" w:color="auto"/>
            </w:tcBorders>
          </w:tcPr>
          <w:p w14:paraId="5013BBC2" w14:textId="77777777" w:rsidR="00B8430A" w:rsidRDefault="00B8430A" w:rsidP="00B8430A">
            <w:pPr>
              <w:pStyle w:val="TAL"/>
            </w:pPr>
            <w:r>
              <w:t>Deletes</w:t>
            </w:r>
            <w:r w:rsidRPr="00F91D2F">
              <w:t xml:space="preserve"> the SMS Registration Information (e.g. IP-SM-GW address)</w:t>
            </w:r>
          </w:p>
        </w:tc>
      </w:tr>
      <w:tr w:rsidR="00B8430A"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B8430A" w:rsidRPr="00F91D2F" w:rsidRDefault="00B8430A" w:rsidP="00B8430A">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B8430A" w:rsidRPr="00F91D2F" w:rsidRDefault="00B8430A" w:rsidP="00B8430A">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B8430A" w:rsidRPr="00F91D2F" w:rsidRDefault="00B8430A" w:rsidP="00B8430A">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B8430A" w:rsidRPr="00F91D2F" w:rsidRDefault="00B8430A" w:rsidP="00B8430A">
            <w:pPr>
              <w:pStyle w:val="TAL"/>
            </w:pPr>
            <w:r w:rsidRPr="00F91D2F">
              <w:t>Retrieve shared data</w:t>
            </w:r>
          </w:p>
        </w:tc>
      </w:tr>
      <w:tr w:rsidR="00B8430A"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B8430A" w:rsidRPr="00F91D2F" w:rsidRDefault="00B8430A" w:rsidP="00B8430A">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B8430A" w:rsidRPr="00F91D2F" w:rsidRDefault="00B8430A" w:rsidP="00B8430A">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B8430A" w:rsidRPr="00F91D2F" w:rsidRDefault="00B8430A" w:rsidP="00B8430A">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B8430A" w:rsidRPr="00F91D2F" w:rsidRDefault="00B8430A" w:rsidP="00B8430A">
            <w:pPr>
              <w:pStyle w:val="TAL"/>
            </w:pPr>
            <w:r w:rsidRPr="00F91D2F">
              <w:t>Create a subscription</w:t>
            </w:r>
          </w:p>
        </w:tc>
      </w:tr>
      <w:tr w:rsidR="00B8430A"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B8430A" w:rsidRPr="00F91D2F" w:rsidRDefault="00B8430A" w:rsidP="00B8430A">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B8430A" w:rsidRPr="00F91D2F" w:rsidRDefault="00B8430A" w:rsidP="00B8430A">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B8430A" w:rsidRPr="00F91D2F" w:rsidRDefault="00B8430A" w:rsidP="00B8430A">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B8430A" w:rsidRPr="00F91D2F" w:rsidRDefault="00B8430A" w:rsidP="00B8430A">
            <w:pPr>
              <w:pStyle w:val="TAL"/>
            </w:pPr>
            <w:r w:rsidRPr="00F91D2F">
              <w:t>Delete the subscription identified by {subscriptionId}, i.e. unsubscribe</w:t>
            </w:r>
          </w:p>
        </w:tc>
      </w:tr>
      <w:tr w:rsidR="00B8430A"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B8430A" w:rsidRPr="00F91D2F" w:rsidRDefault="00B8430A" w:rsidP="00B8430A">
            <w:pPr>
              <w:pStyle w:val="TAL"/>
            </w:pPr>
          </w:p>
        </w:tc>
        <w:tc>
          <w:tcPr>
            <w:tcW w:w="2786" w:type="dxa"/>
            <w:vMerge/>
            <w:tcBorders>
              <w:left w:val="single" w:sz="4" w:space="0" w:color="auto"/>
              <w:bottom w:val="single" w:sz="4" w:space="0" w:color="auto"/>
              <w:right w:val="single" w:sz="4" w:space="0" w:color="auto"/>
            </w:tcBorders>
          </w:tcPr>
          <w:p w14:paraId="1C4FBD97" w14:textId="77777777" w:rsidR="00B8430A" w:rsidRPr="00F91D2F" w:rsidRDefault="00B8430A" w:rsidP="00B8430A">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B8430A" w:rsidRPr="00F91D2F" w:rsidRDefault="00B8430A" w:rsidP="00B8430A">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B8430A" w:rsidRPr="00F91D2F" w:rsidRDefault="00B8430A" w:rsidP="00B8430A">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FC4C9C">
      <w:pPr>
        <w:pStyle w:val="Heading4"/>
      </w:pPr>
      <w:bookmarkStart w:id="1651" w:name="_Toc21948948"/>
      <w:bookmarkStart w:id="1652" w:name="_Toc24978822"/>
      <w:bookmarkStart w:id="1653" w:name="_Toc34346605"/>
      <w:bookmarkStart w:id="1654" w:name="_Toc34740682"/>
      <w:bookmarkStart w:id="1655" w:name="_Toc34748041"/>
      <w:bookmarkStart w:id="1656" w:name="_Toc34748417"/>
      <w:bookmarkStart w:id="1657" w:name="_Toc34749407"/>
      <w:bookmarkStart w:id="1658" w:name="_Toc49689870"/>
      <w:bookmarkStart w:id="1659" w:name="_Toc56336955"/>
      <w:bookmarkStart w:id="1660" w:name="_Toc67730655"/>
      <w:r>
        <w:t>6.2.3.2</w:t>
      </w:r>
      <w:r>
        <w:tab/>
        <w:t>Resource: IMS Associated Identities</w:t>
      </w:r>
      <w:bookmarkEnd w:id="1651"/>
      <w:bookmarkEnd w:id="1652"/>
      <w:bookmarkEnd w:id="1653"/>
      <w:bookmarkEnd w:id="1654"/>
      <w:bookmarkEnd w:id="1655"/>
      <w:bookmarkEnd w:id="1656"/>
      <w:bookmarkEnd w:id="1657"/>
      <w:bookmarkEnd w:id="1658"/>
      <w:bookmarkEnd w:id="1659"/>
      <w:bookmarkEnd w:id="1660"/>
    </w:p>
    <w:p w14:paraId="3CD80569" w14:textId="77777777" w:rsidR="00FC4C9C" w:rsidRDefault="00FC4C9C" w:rsidP="00FC4C9C">
      <w:pPr>
        <w:pStyle w:val="Heading5"/>
      </w:pPr>
      <w:bookmarkStart w:id="1661" w:name="_Toc510696610"/>
      <w:bookmarkStart w:id="1662" w:name="_Toc18356523"/>
      <w:bookmarkStart w:id="1663" w:name="_Toc21948949"/>
      <w:bookmarkStart w:id="1664" w:name="_Toc24978823"/>
      <w:bookmarkStart w:id="1665" w:name="_Toc34346606"/>
      <w:bookmarkStart w:id="1666" w:name="_Toc34740683"/>
      <w:bookmarkStart w:id="1667" w:name="_Toc34748042"/>
      <w:bookmarkStart w:id="1668" w:name="_Toc34748418"/>
      <w:bookmarkStart w:id="1669" w:name="_Toc34749408"/>
      <w:bookmarkStart w:id="1670" w:name="_Toc49689871"/>
      <w:bookmarkStart w:id="1671" w:name="_Toc56336956"/>
      <w:bookmarkStart w:id="1672" w:name="_Toc67730656"/>
      <w:r>
        <w:t>6.2.3.2.1</w:t>
      </w:r>
      <w:r>
        <w:tab/>
        <w:t>Description</w:t>
      </w:r>
      <w:bookmarkEnd w:id="1661"/>
      <w:bookmarkEnd w:id="1662"/>
      <w:bookmarkEnd w:id="1663"/>
      <w:bookmarkEnd w:id="1664"/>
      <w:bookmarkEnd w:id="1665"/>
      <w:bookmarkEnd w:id="1666"/>
      <w:bookmarkEnd w:id="1667"/>
      <w:bookmarkEnd w:id="1668"/>
      <w:bookmarkEnd w:id="1669"/>
      <w:bookmarkEnd w:id="1670"/>
      <w:bookmarkEnd w:id="1671"/>
      <w:bookmarkEnd w:id="1672"/>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FC4C9C">
      <w:pPr>
        <w:pStyle w:val="Heading5"/>
      </w:pPr>
      <w:bookmarkStart w:id="1673" w:name="_Toc510696611"/>
      <w:bookmarkStart w:id="1674" w:name="_Toc18356524"/>
      <w:bookmarkStart w:id="1675" w:name="_Toc21948950"/>
      <w:bookmarkStart w:id="1676" w:name="_Toc24978824"/>
      <w:bookmarkStart w:id="1677" w:name="_Toc34346607"/>
      <w:bookmarkStart w:id="1678" w:name="_Toc34740684"/>
      <w:bookmarkStart w:id="1679" w:name="_Toc34748043"/>
      <w:bookmarkStart w:id="1680" w:name="_Toc34748419"/>
      <w:bookmarkStart w:id="1681" w:name="_Toc34749409"/>
      <w:bookmarkStart w:id="1682" w:name="_Toc49689872"/>
      <w:bookmarkStart w:id="1683" w:name="_Toc56336957"/>
      <w:bookmarkStart w:id="1684" w:name="_Toc67730657"/>
      <w:r>
        <w:lastRenderedPageBreak/>
        <w:t>6.2.3.2.2</w:t>
      </w:r>
      <w:r>
        <w:tab/>
        <w:t>Resource Definition</w:t>
      </w:r>
      <w:bookmarkEnd w:id="1673"/>
      <w:bookmarkEnd w:id="1674"/>
      <w:bookmarkEnd w:id="1675"/>
      <w:bookmarkEnd w:id="1676"/>
      <w:bookmarkEnd w:id="1677"/>
      <w:bookmarkEnd w:id="1678"/>
      <w:bookmarkEnd w:id="1679"/>
      <w:bookmarkEnd w:id="1680"/>
      <w:bookmarkEnd w:id="1681"/>
      <w:bookmarkEnd w:id="1682"/>
      <w:bookmarkEnd w:id="1683"/>
      <w:bookmarkEnd w:id="1684"/>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FC4C9C">
      <w:pPr>
        <w:rPr>
          <w:rFonts w:ascii="Arial" w:hAnsi="Arial" w:cs="Arial"/>
        </w:rPr>
      </w:pPr>
      <w:r>
        <w:t>This resource shall support the resource URI variables defined in table 6.2.3.2.2-1</w:t>
      </w:r>
      <w:r>
        <w:rPr>
          <w:rFonts w:ascii="Arial" w:hAnsi="Arial" w:cs="Arial"/>
        </w:rPr>
        <w:t>.</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77777777"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14:paraId="29114C5E" w14:textId="77777777" w:rsidR="00FC4C9C" w:rsidRPr="00384E92" w:rsidRDefault="00FC4C9C" w:rsidP="00FC4C9C"/>
    <w:p w14:paraId="17AB6EC5" w14:textId="77777777" w:rsidR="00FC4C9C" w:rsidRDefault="00FC4C9C" w:rsidP="00FC4C9C">
      <w:pPr>
        <w:pStyle w:val="Heading5"/>
      </w:pPr>
      <w:bookmarkStart w:id="1685" w:name="_Toc510696612"/>
      <w:bookmarkStart w:id="1686" w:name="_Toc18356525"/>
      <w:bookmarkStart w:id="1687" w:name="_Toc21948951"/>
      <w:bookmarkStart w:id="1688" w:name="_Toc24978825"/>
      <w:bookmarkStart w:id="1689" w:name="_Toc34346608"/>
      <w:bookmarkStart w:id="1690" w:name="_Toc34740685"/>
      <w:bookmarkStart w:id="1691" w:name="_Toc34748044"/>
      <w:bookmarkStart w:id="1692" w:name="_Toc34748420"/>
      <w:bookmarkStart w:id="1693" w:name="_Toc34749410"/>
      <w:bookmarkStart w:id="1694" w:name="_Toc49689873"/>
      <w:bookmarkStart w:id="1695" w:name="_Toc56336958"/>
      <w:bookmarkStart w:id="1696" w:name="_Toc67730658"/>
      <w:r>
        <w:t>6.2.3.2.3</w:t>
      </w:r>
      <w:r>
        <w:tab/>
        <w:t>Resource Standard Methods</w:t>
      </w:r>
      <w:bookmarkEnd w:id="1685"/>
      <w:bookmarkEnd w:id="1686"/>
      <w:bookmarkEnd w:id="1687"/>
      <w:bookmarkEnd w:id="1688"/>
      <w:bookmarkEnd w:id="1689"/>
      <w:bookmarkEnd w:id="1690"/>
      <w:bookmarkEnd w:id="1691"/>
      <w:bookmarkEnd w:id="1692"/>
      <w:bookmarkEnd w:id="1693"/>
      <w:bookmarkEnd w:id="1694"/>
      <w:bookmarkEnd w:id="1695"/>
      <w:bookmarkEnd w:id="1696"/>
    </w:p>
    <w:p w14:paraId="26C52D05" w14:textId="77777777" w:rsidR="00FC4C9C" w:rsidRPr="00384E92" w:rsidRDefault="00FC4C9C" w:rsidP="00FC4C9C">
      <w:pPr>
        <w:pStyle w:val="Heading6"/>
      </w:pPr>
      <w:bookmarkStart w:id="1697" w:name="_Toc510696613"/>
      <w:bookmarkStart w:id="1698" w:name="_Toc18356526"/>
      <w:bookmarkStart w:id="1699" w:name="_Toc21948952"/>
      <w:bookmarkStart w:id="1700" w:name="_Toc24978826"/>
      <w:bookmarkStart w:id="1701" w:name="_Toc34346609"/>
      <w:bookmarkStart w:id="1702" w:name="_Toc34740686"/>
      <w:bookmarkStart w:id="1703" w:name="_Toc34748045"/>
      <w:bookmarkStart w:id="1704" w:name="_Toc34748421"/>
      <w:bookmarkStart w:id="1705" w:name="_Toc34749411"/>
      <w:bookmarkStart w:id="1706" w:name="_Toc49689874"/>
      <w:bookmarkStart w:id="1707" w:name="_Toc56336959"/>
      <w:bookmarkStart w:id="1708" w:name="_Toc67730659"/>
      <w:r w:rsidRPr="00384E92">
        <w:t>6.</w:t>
      </w:r>
      <w:r>
        <w:t>2.3.2.3</w:t>
      </w:r>
      <w:r w:rsidRPr="00384E92">
        <w:t>.1</w:t>
      </w:r>
      <w:r w:rsidRPr="00384E92">
        <w:tab/>
      </w:r>
      <w:bookmarkEnd w:id="1697"/>
      <w:bookmarkEnd w:id="1698"/>
      <w:r>
        <w:t>GET</w:t>
      </w:r>
      <w:bookmarkEnd w:id="1699"/>
      <w:bookmarkEnd w:id="1700"/>
      <w:bookmarkEnd w:id="1701"/>
      <w:bookmarkEnd w:id="1702"/>
      <w:bookmarkEnd w:id="1703"/>
      <w:bookmarkEnd w:id="1704"/>
      <w:bookmarkEnd w:id="1705"/>
      <w:bookmarkEnd w:id="1706"/>
      <w:bookmarkEnd w:id="1707"/>
      <w:bookmarkEnd w:id="1708"/>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769FF" w:rsidRDefault="00FC4C9C" w:rsidP="000C5926">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C4C9C" w:rsidRPr="001769FF" w14:paraId="38B345C3"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25"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649"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815D67" w:rsidRPr="001769FF" w14:paraId="29A21762" w14:textId="77777777"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815D67" w:rsidRDefault="00815D67" w:rsidP="00815D6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5AFE405E" w14:textId="77777777" w:rsidR="00815D67" w:rsidRPr="00296A3D" w:rsidRDefault="00815D67" w:rsidP="00815D6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6F84112" w14:textId="77777777" w:rsidR="00815D67" w:rsidRPr="00296A3D" w:rsidRDefault="00815D67" w:rsidP="00815D6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815D67" w:rsidRPr="00296A3D" w:rsidRDefault="00815D67" w:rsidP="00815D67">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815D67" w:rsidRPr="000B71E3" w:rsidRDefault="00815D67" w:rsidP="00815D67">
            <w:pPr>
              <w:pStyle w:val="TAL"/>
            </w:pPr>
            <w:r w:rsidRPr="000B71E3">
              <w:t xml:space="preserve">The "cause" attribute </w:t>
            </w:r>
            <w:r>
              <w:t xml:space="preserve">may be used to indicate </w:t>
            </w:r>
            <w:r w:rsidRPr="000B71E3">
              <w:t>the following application error:</w:t>
            </w:r>
          </w:p>
          <w:p w14:paraId="180241C6" w14:textId="77777777" w:rsidR="00815D67" w:rsidRPr="00296A3D" w:rsidRDefault="00815D67" w:rsidP="00815D67">
            <w:pPr>
              <w:pStyle w:val="TAL"/>
            </w:pPr>
            <w:r w:rsidRPr="000B71E3">
              <w:t>- USER_NOT_FOUND</w:t>
            </w:r>
          </w:p>
        </w:tc>
      </w:tr>
      <w:tr w:rsidR="00815D67" w:rsidRPr="001769FF" w14:paraId="2B292642" w14:textId="77777777"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815D67" w:rsidRDefault="00815D67" w:rsidP="00815D6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9F96B2C" w14:textId="77777777" w:rsidR="00815D67" w:rsidRPr="00296A3D" w:rsidRDefault="00815D67" w:rsidP="00815D6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09132A1" w14:textId="77777777" w:rsidR="00815D67" w:rsidRPr="00296A3D" w:rsidRDefault="00815D67" w:rsidP="00815D6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815D67" w:rsidRPr="00296A3D" w:rsidRDefault="00815D67" w:rsidP="00815D67">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815D67" w:rsidRPr="000B71E3" w:rsidRDefault="00815D67" w:rsidP="00815D67">
            <w:pPr>
              <w:pStyle w:val="TAL"/>
            </w:pPr>
            <w:r w:rsidRPr="000B71E3">
              <w:t xml:space="preserve">The "cause" attribute </w:t>
            </w:r>
            <w:r>
              <w:t xml:space="preserve">may be used to indicate </w:t>
            </w:r>
            <w:r w:rsidRPr="000B71E3">
              <w:t>one of the following application errors:</w:t>
            </w:r>
          </w:p>
          <w:p w14:paraId="70EF6601" w14:textId="77777777" w:rsidR="00815D67" w:rsidRPr="00296A3D" w:rsidRDefault="00815D67" w:rsidP="00815D67">
            <w:pPr>
              <w:pStyle w:val="TAL"/>
            </w:pPr>
            <w:r w:rsidRPr="000B71E3">
              <w:t xml:space="preserve">- </w:t>
            </w:r>
            <w:r>
              <w:rPr>
                <w:lang w:val="en-US"/>
              </w:rPr>
              <w:t>OPERATION_NOT_ALLOWED</w:t>
            </w:r>
          </w:p>
        </w:tc>
      </w:tr>
    </w:tbl>
    <w:p w14:paraId="64AD690C" w14:textId="77777777" w:rsidR="00FC4C9C" w:rsidRDefault="00FC4C9C" w:rsidP="00FC4C9C"/>
    <w:p w14:paraId="6BA3DE9A" w14:textId="77777777" w:rsidR="00FC4C9C" w:rsidRDefault="00FC4C9C" w:rsidP="00FC4C9C">
      <w:pPr>
        <w:pStyle w:val="Heading4"/>
      </w:pPr>
      <w:bookmarkStart w:id="1709" w:name="_Toc21948953"/>
      <w:bookmarkStart w:id="1710" w:name="_Toc24978827"/>
      <w:bookmarkStart w:id="1711" w:name="_Toc34346610"/>
      <w:bookmarkStart w:id="1712" w:name="_Toc34740687"/>
      <w:bookmarkStart w:id="1713" w:name="_Toc34748046"/>
      <w:bookmarkStart w:id="1714" w:name="_Toc34748422"/>
      <w:bookmarkStart w:id="1715" w:name="_Toc34749412"/>
      <w:bookmarkStart w:id="1716" w:name="_Toc49689875"/>
      <w:bookmarkStart w:id="1717" w:name="_Toc56336960"/>
      <w:bookmarkStart w:id="1718" w:name="_Toc67730660"/>
      <w:r>
        <w:t>6.2.3.3</w:t>
      </w:r>
      <w:r>
        <w:tab/>
        <w:t>Resource: MSISDNS</w:t>
      </w:r>
      <w:bookmarkEnd w:id="1709"/>
      <w:bookmarkEnd w:id="1710"/>
      <w:bookmarkEnd w:id="1711"/>
      <w:bookmarkEnd w:id="1712"/>
      <w:bookmarkEnd w:id="1713"/>
      <w:bookmarkEnd w:id="1714"/>
      <w:bookmarkEnd w:id="1715"/>
      <w:bookmarkEnd w:id="1716"/>
      <w:bookmarkEnd w:id="1717"/>
      <w:bookmarkEnd w:id="1718"/>
    </w:p>
    <w:p w14:paraId="089FB3B5" w14:textId="77777777" w:rsidR="00FC4C9C" w:rsidRDefault="00FC4C9C" w:rsidP="00FC4C9C">
      <w:pPr>
        <w:pStyle w:val="Heading5"/>
      </w:pPr>
      <w:bookmarkStart w:id="1719" w:name="_Toc21948954"/>
      <w:bookmarkStart w:id="1720" w:name="_Toc24978828"/>
      <w:bookmarkStart w:id="1721" w:name="_Toc34346611"/>
      <w:bookmarkStart w:id="1722" w:name="_Toc34740688"/>
      <w:bookmarkStart w:id="1723" w:name="_Toc34748047"/>
      <w:bookmarkStart w:id="1724" w:name="_Toc34748423"/>
      <w:bookmarkStart w:id="1725" w:name="_Toc34749413"/>
      <w:bookmarkStart w:id="1726" w:name="_Toc49689876"/>
      <w:bookmarkStart w:id="1727" w:name="_Toc56336961"/>
      <w:bookmarkStart w:id="1728" w:name="_Toc67730661"/>
      <w:r>
        <w:t>6.2.3.3.1</w:t>
      </w:r>
      <w:r>
        <w:tab/>
        <w:t>Description</w:t>
      </w:r>
      <w:bookmarkEnd w:id="1719"/>
      <w:bookmarkEnd w:id="1720"/>
      <w:bookmarkEnd w:id="1721"/>
      <w:bookmarkEnd w:id="1722"/>
      <w:bookmarkEnd w:id="1723"/>
      <w:bookmarkEnd w:id="1724"/>
      <w:bookmarkEnd w:id="1725"/>
      <w:bookmarkEnd w:id="1726"/>
      <w:bookmarkEnd w:id="1727"/>
      <w:bookmarkEnd w:id="1728"/>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FC4C9C">
      <w:pPr>
        <w:pStyle w:val="Heading5"/>
      </w:pPr>
      <w:bookmarkStart w:id="1729" w:name="_Toc21948955"/>
      <w:bookmarkStart w:id="1730" w:name="_Toc24978829"/>
      <w:bookmarkStart w:id="1731" w:name="_Toc34346612"/>
      <w:bookmarkStart w:id="1732" w:name="_Toc34740689"/>
      <w:bookmarkStart w:id="1733" w:name="_Toc34748048"/>
      <w:bookmarkStart w:id="1734" w:name="_Toc34748424"/>
      <w:bookmarkStart w:id="1735" w:name="_Toc34749414"/>
      <w:bookmarkStart w:id="1736" w:name="_Toc49689877"/>
      <w:bookmarkStart w:id="1737" w:name="_Toc56336962"/>
      <w:bookmarkStart w:id="1738" w:name="_Toc67730662"/>
      <w:r>
        <w:lastRenderedPageBreak/>
        <w:t>6.2.3.3.2</w:t>
      </w:r>
      <w:r>
        <w:tab/>
        <w:t>Resource Definition</w:t>
      </w:r>
      <w:bookmarkEnd w:id="1729"/>
      <w:bookmarkEnd w:id="1730"/>
      <w:bookmarkEnd w:id="1731"/>
      <w:bookmarkEnd w:id="1732"/>
      <w:bookmarkEnd w:id="1733"/>
      <w:bookmarkEnd w:id="1734"/>
      <w:bookmarkEnd w:id="1735"/>
      <w:bookmarkEnd w:id="1736"/>
      <w:bookmarkEnd w:id="1737"/>
      <w:bookmarkEnd w:id="1738"/>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FC4C9C">
      <w:pPr>
        <w:rPr>
          <w:rFonts w:ascii="Arial" w:hAnsi="Arial" w:cs="Arial"/>
        </w:rPr>
      </w:pPr>
      <w:r>
        <w:t>This resource shall support the resource URI variables defined in table 6.2.3.3.2-1</w:t>
      </w:r>
      <w:r>
        <w:rPr>
          <w:rFonts w:ascii="Arial" w:hAnsi="Arial" w:cs="Arial"/>
        </w:rPr>
        <w:t>.</w:t>
      </w:r>
    </w:p>
    <w:p w14:paraId="06098F9A" w14:textId="77777777" w:rsidR="00FC4C9C" w:rsidRDefault="00FC4C9C" w:rsidP="00FC4C9C">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77777777"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14:paraId="6954C439" w14:textId="77777777" w:rsidR="00FC4C9C" w:rsidRPr="00384E92" w:rsidRDefault="00FC4C9C" w:rsidP="00FC4C9C"/>
    <w:p w14:paraId="73F8B325" w14:textId="77777777" w:rsidR="00FC4C9C" w:rsidRDefault="00FC4C9C" w:rsidP="00FC4C9C">
      <w:pPr>
        <w:pStyle w:val="Heading5"/>
      </w:pPr>
      <w:bookmarkStart w:id="1739" w:name="_Toc21948956"/>
      <w:bookmarkStart w:id="1740" w:name="_Toc24978830"/>
      <w:bookmarkStart w:id="1741" w:name="_Toc34346613"/>
      <w:bookmarkStart w:id="1742" w:name="_Toc34740690"/>
      <w:bookmarkStart w:id="1743" w:name="_Toc34748049"/>
      <w:bookmarkStart w:id="1744" w:name="_Toc34748425"/>
      <w:bookmarkStart w:id="1745" w:name="_Toc34749415"/>
      <w:bookmarkStart w:id="1746" w:name="_Toc49689878"/>
      <w:bookmarkStart w:id="1747" w:name="_Toc56336963"/>
      <w:bookmarkStart w:id="1748" w:name="_Toc67730663"/>
      <w:r>
        <w:t>6.2.3.3.3</w:t>
      </w:r>
      <w:r>
        <w:tab/>
        <w:t>Resource Standard Methods</w:t>
      </w:r>
      <w:bookmarkEnd w:id="1739"/>
      <w:bookmarkEnd w:id="1740"/>
      <w:bookmarkEnd w:id="1741"/>
      <w:bookmarkEnd w:id="1742"/>
      <w:bookmarkEnd w:id="1743"/>
      <w:bookmarkEnd w:id="1744"/>
      <w:bookmarkEnd w:id="1745"/>
      <w:bookmarkEnd w:id="1746"/>
      <w:bookmarkEnd w:id="1747"/>
      <w:bookmarkEnd w:id="1748"/>
    </w:p>
    <w:p w14:paraId="26FD8DA0" w14:textId="77777777" w:rsidR="00FC4C9C" w:rsidRPr="00384E92" w:rsidRDefault="00FC4C9C" w:rsidP="00FC4C9C">
      <w:pPr>
        <w:pStyle w:val="Heading6"/>
      </w:pPr>
      <w:bookmarkStart w:id="1749" w:name="_Toc21948957"/>
      <w:bookmarkStart w:id="1750" w:name="_Toc24978831"/>
      <w:bookmarkStart w:id="1751" w:name="_Toc34346614"/>
      <w:bookmarkStart w:id="1752" w:name="_Toc34740691"/>
      <w:bookmarkStart w:id="1753" w:name="_Toc34748050"/>
      <w:bookmarkStart w:id="1754" w:name="_Toc34748426"/>
      <w:bookmarkStart w:id="1755" w:name="_Toc34749416"/>
      <w:bookmarkStart w:id="1756" w:name="_Toc49689879"/>
      <w:bookmarkStart w:id="1757" w:name="_Toc56336964"/>
      <w:bookmarkStart w:id="1758" w:name="_Toc67730664"/>
      <w:r w:rsidRPr="00384E92">
        <w:t>6.</w:t>
      </w:r>
      <w:r>
        <w:t>2.3.3.3</w:t>
      </w:r>
      <w:r w:rsidRPr="00384E92">
        <w:t>.1</w:t>
      </w:r>
      <w:r w:rsidRPr="00384E92">
        <w:tab/>
      </w:r>
      <w:r>
        <w:t>GET</w:t>
      </w:r>
      <w:bookmarkEnd w:id="1749"/>
      <w:bookmarkEnd w:id="1750"/>
      <w:bookmarkEnd w:id="1751"/>
      <w:bookmarkEnd w:id="1752"/>
      <w:bookmarkEnd w:id="1753"/>
      <w:bookmarkEnd w:id="1754"/>
      <w:bookmarkEnd w:id="1755"/>
      <w:bookmarkEnd w:id="1756"/>
      <w:bookmarkEnd w:id="1757"/>
      <w:bookmarkEnd w:id="1758"/>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77777777"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C4C9C" w:rsidRPr="001769FF" w14:paraId="7DA36846"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25"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FC4C9C" w:rsidRPr="001769FF" w14:paraId="6D69A7DF" w14:textId="77777777"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FC4C9C" w:rsidRDefault="00FC4C9C" w:rsidP="000C592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3C167A7" w14:textId="77777777"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B2400A" w14:textId="77777777"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FC4C9C" w:rsidRPr="00296A3D" w:rsidRDefault="00FC4C9C" w:rsidP="000C592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FC4C9C" w:rsidRPr="000B71E3" w:rsidRDefault="00FC4C9C" w:rsidP="000C592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FC4C9C" w:rsidRDefault="00FC4C9C" w:rsidP="000C5926">
            <w:pPr>
              <w:pStyle w:val="TAL"/>
            </w:pPr>
            <w:r w:rsidRPr="000B71E3">
              <w:t>- USER_NOT_FOUND</w:t>
            </w:r>
          </w:p>
          <w:p w14:paraId="44AAF444" w14:textId="77777777" w:rsidR="00FC4C9C" w:rsidRPr="00296A3D" w:rsidRDefault="00FC4C9C" w:rsidP="000C5926">
            <w:pPr>
              <w:pStyle w:val="TAL"/>
            </w:pPr>
            <w:r>
              <w:t>- DATA_NOT_FOUND</w:t>
            </w:r>
          </w:p>
        </w:tc>
      </w:tr>
      <w:tr w:rsidR="00FC4C9C" w:rsidRPr="001769FF" w14:paraId="28EB888F" w14:textId="77777777" w:rsidTr="000C592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FC4C9C" w:rsidRDefault="00FC4C9C" w:rsidP="000C592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5DE566D1" w14:textId="77777777"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4A63A24" w14:textId="77777777"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FC4C9C" w:rsidRPr="00296A3D" w:rsidRDefault="00FC4C9C" w:rsidP="000C592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FC4C9C" w:rsidRPr="000B71E3" w:rsidRDefault="00FC4C9C" w:rsidP="000C5926">
            <w:pPr>
              <w:pStyle w:val="TAL"/>
            </w:pPr>
            <w:r w:rsidRPr="000B71E3">
              <w:t xml:space="preserve">The "cause" attribute </w:t>
            </w:r>
            <w:r>
              <w:t xml:space="preserve">may be used to indicate </w:t>
            </w:r>
            <w:r w:rsidRPr="000B71E3">
              <w:t>the following application error:</w:t>
            </w:r>
          </w:p>
          <w:p w14:paraId="67970D71" w14:textId="77777777" w:rsidR="00FC4C9C" w:rsidRPr="00296A3D" w:rsidRDefault="00FC4C9C" w:rsidP="000C5926">
            <w:pPr>
              <w:pStyle w:val="TAL"/>
            </w:pPr>
            <w:r w:rsidRPr="000B71E3">
              <w:t xml:space="preserve">- </w:t>
            </w:r>
            <w:r>
              <w:rPr>
                <w:lang w:val="en-US"/>
              </w:rPr>
              <w:t>OPERATION_NOT_ALLOWED</w:t>
            </w:r>
          </w:p>
        </w:tc>
      </w:tr>
    </w:tbl>
    <w:p w14:paraId="6EE2ADFD" w14:textId="77777777" w:rsidR="00FC4C9C" w:rsidRDefault="00FC4C9C" w:rsidP="00FC4C9C"/>
    <w:p w14:paraId="0939AD2A" w14:textId="77777777" w:rsidR="00FC4C9C" w:rsidRDefault="00FC4C9C" w:rsidP="00FC4C9C">
      <w:pPr>
        <w:pStyle w:val="Heading4"/>
      </w:pPr>
      <w:bookmarkStart w:id="1759" w:name="_Toc21948958"/>
      <w:bookmarkStart w:id="1760" w:name="_Toc24978832"/>
      <w:bookmarkStart w:id="1761" w:name="_Toc34346615"/>
      <w:bookmarkStart w:id="1762" w:name="_Toc34740692"/>
      <w:bookmarkStart w:id="1763" w:name="_Toc34748051"/>
      <w:bookmarkStart w:id="1764" w:name="_Toc34748427"/>
      <w:bookmarkStart w:id="1765" w:name="_Toc34749417"/>
      <w:bookmarkStart w:id="1766" w:name="_Toc49689880"/>
      <w:bookmarkStart w:id="1767" w:name="_Toc56336965"/>
      <w:bookmarkStart w:id="1768" w:name="_Toc67730665"/>
      <w:r>
        <w:t>6.2.3.4</w:t>
      </w:r>
      <w:r>
        <w:tab/>
        <w:t>Resource: S-CSCF Capabilities</w:t>
      </w:r>
      <w:bookmarkEnd w:id="1759"/>
      <w:bookmarkEnd w:id="1760"/>
      <w:bookmarkEnd w:id="1761"/>
      <w:bookmarkEnd w:id="1762"/>
      <w:bookmarkEnd w:id="1763"/>
      <w:bookmarkEnd w:id="1764"/>
      <w:bookmarkEnd w:id="1765"/>
      <w:bookmarkEnd w:id="1766"/>
      <w:bookmarkEnd w:id="1767"/>
      <w:bookmarkEnd w:id="1768"/>
    </w:p>
    <w:p w14:paraId="04B4C741" w14:textId="77777777" w:rsidR="00FC4C9C" w:rsidRDefault="00FC4C9C" w:rsidP="00FC4C9C">
      <w:pPr>
        <w:pStyle w:val="Heading5"/>
      </w:pPr>
      <w:bookmarkStart w:id="1769" w:name="_Toc21948959"/>
      <w:bookmarkStart w:id="1770" w:name="_Toc24978833"/>
      <w:bookmarkStart w:id="1771" w:name="_Toc34346616"/>
      <w:bookmarkStart w:id="1772" w:name="_Toc34740693"/>
      <w:bookmarkStart w:id="1773" w:name="_Toc34748052"/>
      <w:bookmarkStart w:id="1774" w:name="_Toc34748428"/>
      <w:bookmarkStart w:id="1775" w:name="_Toc34749418"/>
      <w:bookmarkStart w:id="1776" w:name="_Toc49689881"/>
      <w:bookmarkStart w:id="1777" w:name="_Toc56336966"/>
      <w:bookmarkStart w:id="1778" w:name="_Toc67730666"/>
      <w:r>
        <w:t>6.2.3.4.1</w:t>
      </w:r>
      <w:r>
        <w:tab/>
        <w:t>Description</w:t>
      </w:r>
      <w:bookmarkEnd w:id="1769"/>
      <w:bookmarkEnd w:id="1770"/>
      <w:bookmarkEnd w:id="1771"/>
      <w:bookmarkEnd w:id="1772"/>
      <w:bookmarkEnd w:id="1773"/>
      <w:bookmarkEnd w:id="1774"/>
      <w:bookmarkEnd w:id="1775"/>
      <w:bookmarkEnd w:id="1776"/>
      <w:bookmarkEnd w:id="1777"/>
      <w:bookmarkEnd w:id="1778"/>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FC4C9C">
      <w:pPr>
        <w:pStyle w:val="Heading5"/>
      </w:pPr>
      <w:bookmarkStart w:id="1779" w:name="_Toc21948960"/>
      <w:bookmarkStart w:id="1780" w:name="_Toc24978834"/>
      <w:bookmarkStart w:id="1781" w:name="_Toc34346617"/>
      <w:bookmarkStart w:id="1782" w:name="_Toc34740694"/>
      <w:bookmarkStart w:id="1783" w:name="_Toc34748053"/>
      <w:bookmarkStart w:id="1784" w:name="_Toc34748429"/>
      <w:bookmarkStart w:id="1785" w:name="_Toc34749419"/>
      <w:bookmarkStart w:id="1786" w:name="_Toc49689882"/>
      <w:bookmarkStart w:id="1787" w:name="_Toc56336967"/>
      <w:bookmarkStart w:id="1788" w:name="_Toc67730667"/>
      <w:r>
        <w:lastRenderedPageBreak/>
        <w:t>6.2.3.4.2</w:t>
      </w:r>
      <w:r>
        <w:tab/>
        <w:t>Resource Definition</w:t>
      </w:r>
      <w:bookmarkEnd w:id="1779"/>
      <w:bookmarkEnd w:id="1780"/>
      <w:bookmarkEnd w:id="1781"/>
      <w:bookmarkEnd w:id="1782"/>
      <w:bookmarkEnd w:id="1783"/>
      <w:bookmarkEnd w:id="1784"/>
      <w:bookmarkEnd w:id="1785"/>
      <w:bookmarkEnd w:id="1786"/>
      <w:bookmarkEnd w:id="1787"/>
      <w:bookmarkEnd w:id="1788"/>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FC4C9C">
      <w:pPr>
        <w:rPr>
          <w:rFonts w:ascii="Arial" w:hAnsi="Arial" w:cs="Arial"/>
        </w:rPr>
      </w:pPr>
      <w:r>
        <w:t>This resource shall support the resource URI variables defined in table 6.2.3.4.2-1</w:t>
      </w:r>
      <w:r>
        <w:rPr>
          <w:rFonts w:ascii="Arial" w:hAnsi="Arial" w:cs="Arial"/>
        </w:rPr>
        <w:t>.</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77777777" w:rsidR="00FC4C9C" w:rsidRDefault="00FC4C9C" w:rsidP="000C5926">
            <w:pPr>
              <w:pStyle w:val="TAL"/>
            </w:pPr>
            <w:r w:rsidRPr="000B71E3">
              <w:br/>
              <w:t>pattern: "</w:t>
            </w:r>
            <w:r>
              <w:t>^(</w:t>
            </w:r>
            <w:r w:rsidRPr="00292D54">
              <w:t>sip\:([a-zA-Z0-9_\-.!~*()&amp;=+$,;?\/]+)\@([A-Za-z0-9]+([-A-Za-z0-9]+)\.)+[a-z]{2,}|tel\:\+[0-9]{5,15}</w:t>
            </w:r>
            <w:r>
              <w:t>)</w:t>
            </w:r>
            <w:r w:rsidRPr="00292D54">
              <w:t>$</w:t>
            </w:r>
            <w:r w:rsidRPr="000B71E3">
              <w:t>"</w:t>
            </w:r>
          </w:p>
        </w:tc>
      </w:tr>
    </w:tbl>
    <w:p w14:paraId="59D34565" w14:textId="77777777" w:rsidR="00FC4C9C" w:rsidRPr="00384E92" w:rsidRDefault="00FC4C9C" w:rsidP="00FC4C9C"/>
    <w:p w14:paraId="191A2799" w14:textId="77777777" w:rsidR="00FC4C9C" w:rsidRDefault="00FC4C9C" w:rsidP="00FC4C9C">
      <w:pPr>
        <w:pStyle w:val="Heading5"/>
      </w:pPr>
      <w:bookmarkStart w:id="1789" w:name="_Toc21948961"/>
      <w:bookmarkStart w:id="1790" w:name="_Toc24978835"/>
      <w:bookmarkStart w:id="1791" w:name="_Toc34346618"/>
      <w:bookmarkStart w:id="1792" w:name="_Toc34740695"/>
      <w:bookmarkStart w:id="1793" w:name="_Toc34748054"/>
      <w:bookmarkStart w:id="1794" w:name="_Toc34748430"/>
      <w:bookmarkStart w:id="1795" w:name="_Toc34749420"/>
      <w:bookmarkStart w:id="1796" w:name="_Toc49689883"/>
      <w:bookmarkStart w:id="1797" w:name="_Toc56336968"/>
      <w:bookmarkStart w:id="1798" w:name="_Toc67730668"/>
      <w:r>
        <w:t>6.2.3.4.3</w:t>
      </w:r>
      <w:r>
        <w:tab/>
        <w:t>Resource Standard Methods</w:t>
      </w:r>
      <w:bookmarkEnd w:id="1789"/>
      <w:bookmarkEnd w:id="1790"/>
      <w:bookmarkEnd w:id="1791"/>
      <w:bookmarkEnd w:id="1792"/>
      <w:bookmarkEnd w:id="1793"/>
      <w:bookmarkEnd w:id="1794"/>
      <w:bookmarkEnd w:id="1795"/>
      <w:bookmarkEnd w:id="1796"/>
      <w:bookmarkEnd w:id="1797"/>
      <w:bookmarkEnd w:id="1798"/>
    </w:p>
    <w:p w14:paraId="1B6DE310" w14:textId="77777777" w:rsidR="00FC4C9C" w:rsidRPr="00384E92" w:rsidRDefault="00FC4C9C" w:rsidP="00FC4C9C">
      <w:pPr>
        <w:pStyle w:val="Heading6"/>
      </w:pPr>
      <w:bookmarkStart w:id="1799" w:name="_Toc21948962"/>
      <w:bookmarkStart w:id="1800" w:name="_Toc24978836"/>
      <w:bookmarkStart w:id="1801" w:name="_Toc34346619"/>
      <w:bookmarkStart w:id="1802" w:name="_Toc34740696"/>
      <w:bookmarkStart w:id="1803" w:name="_Toc34748055"/>
      <w:bookmarkStart w:id="1804" w:name="_Toc34748431"/>
      <w:bookmarkStart w:id="1805" w:name="_Toc34749421"/>
      <w:bookmarkStart w:id="1806" w:name="_Toc49689884"/>
      <w:bookmarkStart w:id="1807" w:name="_Toc56336969"/>
      <w:bookmarkStart w:id="1808" w:name="_Toc67730669"/>
      <w:r w:rsidRPr="00384E92">
        <w:t>6.</w:t>
      </w:r>
      <w:r>
        <w:t>2.3.4.3</w:t>
      </w:r>
      <w:r w:rsidRPr="00384E92">
        <w:t>.1</w:t>
      </w:r>
      <w:r w:rsidRPr="00384E92">
        <w:tab/>
      </w:r>
      <w:r>
        <w:t>GET</w:t>
      </w:r>
      <w:bookmarkEnd w:id="1799"/>
      <w:bookmarkEnd w:id="1800"/>
      <w:bookmarkEnd w:id="1801"/>
      <w:bookmarkEnd w:id="1802"/>
      <w:bookmarkEnd w:id="1803"/>
      <w:bookmarkEnd w:id="1804"/>
      <w:bookmarkEnd w:id="1805"/>
      <w:bookmarkEnd w:id="1806"/>
      <w:bookmarkEnd w:id="1807"/>
      <w:bookmarkEnd w:id="1808"/>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769FF" w:rsidRDefault="00FC4C9C" w:rsidP="000C5926">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FC4C9C"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FC4C9C" w:rsidRDefault="00FC4C9C" w:rsidP="000C592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FC4C9C" w:rsidRPr="00296A3D" w:rsidRDefault="00FC4C9C" w:rsidP="000C592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FC4C9C" w:rsidRPr="000B71E3" w:rsidRDefault="00FC4C9C" w:rsidP="000C592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FC4C9C" w:rsidRDefault="00FC4C9C" w:rsidP="000C5926">
            <w:pPr>
              <w:pStyle w:val="TAL"/>
            </w:pPr>
            <w:r w:rsidRPr="000B71E3">
              <w:t>- USER_NOT_FOUND</w:t>
            </w:r>
          </w:p>
          <w:p w14:paraId="3852159A" w14:textId="77777777" w:rsidR="00FC4C9C" w:rsidRDefault="00FC4C9C" w:rsidP="000C5926">
            <w:pPr>
              <w:pStyle w:val="TAL"/>
            </w:pPr>
            <w:r>
              <w:t>- DATA_NOT_FOUND</w:t>
            </w:r>
          </w:p>
          <w:p w14:paraId="40138199" w14:textId="77777777" w:rsidR="00FC4C9C" w:rsidRDefault="00FC4C9C" w:rsidP="000C5926">
            <w:pPr>
              <w:pStyle w:val="TAL"/>
            </w:pPr>
          </w:p>
          <w:p w14:paraId="475F9D74" w14:textId="77777777" w:rsidR="00FC4C9C" w:rsidRPr="00296A3D" w:rsidRDefault="00FC4C9C" w:rsidP="000C5926">
            <w:pPr>
              <w:pStyle w:val="TAL"/>
            </w:pPr>
            <w:r>
              <w:t>NOTE: DATA_NOT_FOUND indicates that any S-CSCF can be selected, e.g. based on I-CSCF local policy.</w:t>
            </w:r>
          </w:p>
        </w:tc>
      </w:tr>
      <w:tr w:rsidR="00FC4C9C"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FC4C9C" w:rsidRDefault="00FC4C9C" w:rsidP="000C592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FC4C9C" w:rsidRPr="00296A3D" w:rsidRDefault="00FC4C9C" w:rsidP="000C592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FC4C9C" w:rsidRPr="00296A3D" w:rsidRDefault="00FC4C9C" w:rsidP="000C592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FC4C9C" w:rsidRPr="00296A3D" w:rsidRDefault="00FC4C9C" w:rsidP="000C592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FC4C9C" w:rsidRPr="000B71E3" w:rsidRDefault="00FC4C9C" w:rsidP="000C5926">
            <w:pPr>
              <w:pStyle w:val="TAL"/>
            </w:pPr>
            <w:r w:rsidRPr="000B71E3">
              <w:t xml:space="preserve">The "cause" attribute </w:t>
            </w:r>
            <w:r>
              <w:t xml:space="preserve">may be used to indicate </w:t>
            </w:r>
            <w:r w:rsidRPr="000B71E3">
              <w:t>the following application error:</w:t>
            </w:r>
          </w:p>
          <w:p w14:paraId="75D42C6A" w14:textId="77777777" w:rsidR="00FC4C9C" w:rsidRPr="00296A3D" w:rsidRDefault="00FC4C9C" w:rsidP="000C5926">
            <w:pPr>
              <w:pStyle w:val="TAL"/>
            </w:pPr>
            <w:r w:rsidRPr="000B71E3">
              <w:t xml:space="preserve">- </w:t>
            </w:r>
            <w:r>
              <w:rPr>
                <w:lang w:val="en-US"/>
              </w:rPr>
              <w:t>OPERATION_NOT_ALLOWED</w:t>
            </w:r>
          </w:p>
        </w:tc>
      </w:tr>
    </w:tbl>
    <w:p w14:paraId="383C7559" w14:textId="77777777" w:rsidR="00FC4C9C" w:rsidRDefault="00FC4C9C" w:rsidP="00FC4C9C"/>
    <w:p w14:paraId="026EA94F" w14:textId="77777777" w:rsidR="00607A2B" w:rsidRDefault="00607A2B" w:rsidP="00607A2B">
      <w:pPr>
        <w:pStyle w:val="Heading4"/>
      </w:pPr>
      <w:bookmarkStart w:id="1809" w:name="_Toc24978837"/>
      <w:bookmarkStart w:id="1810" w:name="_Toc34346620"/>
      <w:bookmarkStart w:id="1811" w:name="_Toc34740697"/>
      <w:bookmarkStart w:id="1812" w:name="_Toc34748056"/>
      <w:bookmarkStart w:id="1813" w:name="_Toc34748432"/>
      <w:bookmarkStart w:id="1814" w:name="_Toc34749422"/>
      <w:bookmarkStart w:id="1815" w:name="_Toc49689885"/>
      <w:bookmarkStart w:id="1816" w:name="_Toc56336970"/>
      <w:bookmarkStart w:id="1817" w:name="_Toc21948963"/>
      <w:bookmarkStart w:id="1818" w:name="_Toc67730670"/>
      <w:r>
        <w:t>6.2.3.5</w:t>
      </w:r>
      <w:r>
        <w:tab/>
        <w:t>Resource: IMS Profile Data</w:t>
      </w:r>
      <w:bookmarkEnd w:id="1809"/>
      <w:bookmarkEnd w:id="1810"/>
      <w:bookmarkEnd w:id="1811"/>
      <w:bookmarkEnd w:id="1812"/>
      <w:bookmarkEnd w:id="1813"/>
      <w:bookmarkEnd w:id="1814"/>
      <w:bookmarkEnd w:id="1815"/>
      <w:bookmarkEnd w:id="1816"/>
      <w:bookmarkEnd w:id="1818"/>
    </w:p>
    <w:p w14:paraId="6A61E43C" w14:textId="77777777" w:rsidR="00607A2B" w:rsidRDefault="00607A2B" w:rsidP="00607A2B">
      <w:pPr>
        <w:pStyle w:val="Heading5"/>
      </w:pPr>
      <w:bookmarkStart w:id="1819" w:name="_Toc24978838"/>
      <w:bookmarkStart w:id="1820" w:name="_Toc34346621"/>
      <w:bookmarkStart w:id="1821" w:name="_Toc34740698"/>
      <w:bookmarkStart w:id="1822" w:name="_Toc34748057"/>
      <w:bookmarkStart w:id="1823" w:name="_Toc34748433"/>
      <w:bookmarkStart w:id="1824" w:name="_Toc34749423"/>
      <w:bookmarkStart w:id="1825" w:name="_Toc49689886"/>
      <w:bookmarkStart w:id="1826" w:name="_Toc56336971"/>
      <w:bookmarkStart w:id="1827" w:name="_Toc67730671"/>
      <w:r>
        <w:t>6.2.3.5.1</w:t>
      </w:r>
      <w:r>
        <w:tab/>
        <w:t>Description</w:t>
      </w:r>
      <w:bookmarkEnd w:id="1819"/>
      <w:bookmarkEnd w:id="1820"/>
      <w:bookmarkEnd w:id="1821"/>
      <w:bookmarkEnd w:id="1822"/>
      <w:bookmarkEnd w:id="1823"/>
      <w:bookmarkEnd w:id="1824"/>
      <w:bookmarkEnd w:id="1825"/>
      <w:bookmarkEnd w:id="1826"/>
      <w:bookmarkEnd w:id="1827"/>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607A2B">
      <w:pPr>
        <w:pStyle w:val="Heading5"/>
      </w:pPr>
      <w:bookmarkStart w:id="1828" w:name="_Toc24978839"/>
      <w:bookmarkStart w:id="1829" w:name="_Toc34346622"/>
      <w:bookmarkStart w:id="1830" w:name="_Toc34740699"/>
      <w:bookmarkStart w:id="1831" w:name="_Toc34748058"/>
      <w:bookmarkStart w:id="1832" w:name="_Toc34748434"/>
      <w:bookmarkStart w:id="1833" w:name="_Toc34749424"/>
      <w:bookmarkStart w:id="1834" w:name="_Toc49689887"/>
      <w:bookmarkStart w:id="1835" w:name="_Toc56336972"/>
      <w:bookmarkStart w:id="1836" w:name="_Toc67730672"/>
      <w:r>
        <w:lastRenderedPageBreak/>
        <w:t>6.2.3.5.2</w:t>
      </w:r>
      <w:r>
        <w:tab/>
        <w:t>Resource Definition</w:t>
      </w:r>
      <w:bookmarkEnd w:id="1828"/>
      <w:bookmarkEnd w:id="1829"/>
      <w:bookmarkEnd w:id="1830"/>
      <w:bookmarkEnd w:id="1831"/>
      <w:bookmarkEnd w:id="1832"/>
      <w:bookmarkEnd w:id="1833"/>
      <w:bookmarkEnd w:id="1834"/>
      <w:bookmarkEnd w:id="1835"/>
      <w:bookmarkEnd w:id="1836"/>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607A2B">
      <w:pPr>
        <w:rPr>
          <w:rFonts w:ascii="Arial" w:hAnsi="Arial" w:cs="Arial"/>
        </w:rPr>
      </w:pPr>
      <w:r>
        <w:t>This resource shall support the resource URI variables defined in table 6.2.3.5.2-1</w:t>
      </w:r>
      <w:r>
        <w:rPr>
          <w:rFonts w:ascii="Arial" w:hAnsi="Arial" w:cs="Arial"/>
        </w:rPr>
        <w:t>.</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77777777" w:rsidR="00607A2B" w:rsidRDefault="00607A2B" w:rsidP="00B569E6">
            <w:pPr>
              <w:pStyle w:val="TAL"/>
            </w:pPr>
            <w:r w:rsidRPr="000B71E3">
              <w:br/>
              <w:t>pattern: "</w:t>
            </w:r>
            <w:r>
              <w:t>^(</w:t>
            </w:r>
            <w:r w:rsidRPr="00292D54">
              <w:t>sip\:([a-zA-Z0-9_\-.!~*()&amp;=+$,;?\/]+)\@([A-Za-z0-9]+([-A-Za-z0-9]+)\.)+[a-z]{2,}|tel\:\+[0-9]{5,15}</w:t>
            </w:r>
            <w:r>
              <w:t>)</w:t>
            </w:r>
            <w:r w:rsidRPr="00292D54">
              <w:t>$</w:t>
            </w:r>
            <w:r w:rsidRPr="000B71E3">
              <w:t>"</w:t>
            </w:r>
          </w:p>
        </w:tc>
      </w:tr>
    </w:tbl>
    <w:p w14:paraId="5745CE53" w14:textId="77777777" w:rsidR="00607A2B" w:rsidRPr="00384E92" w:rsidRDefault="00607A2B" w:rsidP="0029754B"/>
    <w:p w14:paraId="2C0919D9" w14:textId="77777777" w:rsidR="00607A2B" w:rsidRDefault="00607A2B" w:rsidP="00607A2B">
      <w:pPr>
        <w:pStyle w:val="Heading5"/>
      </w:pPr>
      <w:bookmarkStart w:id="1837" w:name="_Toc24978840"/>
      <w:bookmarkStart w:id="1838" w:name="_Toc34346623"/>
      <w:bookmarkStart w:id="1839" w:name="_Toc34740700"/>
      <w:bookmarkStart w:id="1840" w:name="_Toc34748059"/>
      <w:bookmarkStart w:id="1841" w:name="_Toc34748435"/>
      <w:bookmarkStart w:id="1842" w:name="_Toc34749425"/>
      <w:bookmarkStart w:id="1843" w:name="_Toc49689888"/>
      <w:bookmarkStart w:id="1844" w:name="_Toc56336973"/>
      <w:bookmarkStart w:id="1845" w:name="_Toc67730673"/>
      <w:r>
        <w:t>6.2.3.5.3</w:t>
      </w:r>
      <w:r>
        <w:tab/>
        <w:t>Resource Standard Methods</w:t>
      </w:r>
      <w:bookmarkEnd w:id="1837"/>
      <w:bookmarkEnd w:id="1838"/>
      <w:bookmarkEnd w:id="1839"/>
      <w:bookmarkEnd w:id="1840"/>
      <w:bookmarkEnd w:id="1841"/>
      <w:bookmarkEnd w:id="1842"/>
      <w:bookmarkEnd w:id="1843"/>
      <w:bookmarkEnd w:id="1844"/>
      <w:bookmarkEnd w:id="1845"/>
    </w:p>
    <w:p w14:paraId="74316F8C" w14:textId="77777777" w:rsidR="00607A2B" w:rsidRPr="00384E92" w:rsidRDefault="00607A2B" w:rsidP="00607A2B">
      <w:pPr>
        <w:pStyle w:val="Heading6"/>
      </w:pPr>
      <w:bookmarkStart w:id="1846" w:name="_Toc24978841"/>
      <w:bookmarkStart w:id="1847" w:name="_Toc34346624"/>
      <w:bookmarkStart w:id="1848" w:name="_Toc34740701"/>
      <w:bookmarkStart w:id="1849" w:name="_Toc34748060"/>
      <w:bookmarkStart w:id="1850" w:name="_Toc34748436"/>
      <w:bookmarkStart w:id="1851" w:name="_Toc34749426"/>
      <w:bookmarkStart w:id="1852" w:name="_Toc49689889"/>
      <w:bookmarkStart w:id="1853" w:name="_Toc56336974"/>
      <w:bookmarkStart w:id="1854" w:name="_Toc67730674"/>
      <w:r w:rsidRPr="00384E92">
        <w:t>6.</w:t>
      </w:r>
      <w:r>
        <w:t>2.3.5.3</w:t>
      </w:r>
      <w:r w:rsidRPr="00384E92">
        <w:t>.1</w:t>
      </w:r>
      <w:r w:rsidRPr="00384E92">
        <w:tab/>
      </w:r>
      <w:r>
        <w:t>GET</w:t>
      </w:r>
      <w:bookmarkEnd w:id="1846"/>
      <w:bookmarkEnd w:id="1847"/>
      <w:bookmarkEnd w:id="1848"/>
      <w:bookmarkEnd w:id="1849"/>
      <w:bookmarkEnd w:id="1850"/>
      <w:bookmarkEnd w:id="1851"/>
      <w:bookmarkEnd w:id="1852"/>
      <w:bookmarkEnd w:id="1853"/>
      <w:bookmarkEnd w:id="1854"/>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77777777" w:rsidR="00607A2B" w:rsidRPr="00D67AB2" w:rsidRDefault="00607A2B" w:rsidP="00B569E6">
            <w:pPr>
              <w:pStyle w:val="TAL"/>
            </w:pPr>
            <w:r w:rsidRPr="00D67AB2">
              <w:t xml:space="preserve">see </w:t>
            </w:r>
            <w:r w:rsidR="003F73AD">
              <w:t>3GPP TS 2</w:t>
            </w:r>
            <w:r w:rsidRPr="00D67AB2">
              <w:t>9.500</w:t>
            </w:r>
            <w:r w:rsidR="003F73AD">
              <w:t> [</w:t>
            </w:r>
            <w:r w:rsidRPr="00D67AB2">
              <w:t>4] clause 6.6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7A2B" w:rsidRPr="001769FF" w14:paraId="361DD8FC"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B569E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25"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607A2B" w:rsidRPr="001769FF" w14:paraId="6BF101E5" w14:textId="77777777" w:rsidTr="00B569E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607A2B" w:rsidRDefault="00607A2B" w:rsidP="00B569E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08E4080" w14:textId="77777777" w:rsidR="00607A2B" w:rsidRPr="00296A3D" w:rsidRDefault="00607A2B" w:rsidP="00B569E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D306F" w14:textId="77777777" w:rsidR="00607A2B" w:rsidRPr="00296A3D" w:rsidRDefault="00607A2B" w:rsidP="00B569E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607A2B" w:rsidRPr="00296A3D" w:rsidRDefault="00607A2B" w:rsidP="00B569E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607A2B" w:rsidRPr="000B71E3" w:rsidRDefault="00607A2B" w:rsidP="00B569E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607A2B" w:rsidRDefault="00607A2B" w:rsidP="00B569E6">
            <w:pPr>
              <w:pStyle w:val="TAL"/>
            </w:pPr>
            <w:r w:rsidRPr="000B71E3">
              <w:t>- USER_NOT_FOUND</w:t>
            </w:r>
          </w:p>
          <w:p w14:paraId="041D1D13" w14:textId="77777777" w:rsidR="00607A2B" w:rsidRPr="00296A3D" w:rsidRDefault="00607A2B" w:rsidP="00B569E6">
            <w:pPr>
              <w:pStyle w:val="TAL"/>
            </w:pPr>
            <w:r w:rsidRPr="000B71E3">
              <w:t xml:space="preserve">- </w:t>
            </w:r>
            <w:r>
              <w:t>DATA</w:t>
            </w:r>
            <w:r w:rsidRPr="000B71E3">
              <w:t>_NOT_FOUND</w:t>
            </w:r>
          </w:p>
        </w:tc>
      </w:tr>
      <w:tr w:rsidR="00607A2B" w:rsidRPr="001769FF" w14:paraId="2F4963A7" w14:textId="77777777" w:rsidTr="00B569E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607A2B" w:rsidRDefault="00607A2B" w:rsidP="00B569E6">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6BC2679C" w14:textId="77777777" w:rsidR="00607A2B" w:rsidRPr="00296A3D" w:rsidRDefault="00607A2B" w:rsidP="00B569E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C0DB985" w14:textId="77777777" w:rsidR="00607A2B" w:rsidRPr="00296A3D" w:rsidRDefault="00607A2B" w:rsidP="00B569E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607A2B" w:rsidRPr="00296A3D" w:rsidRDefault="00607A2B" w:rsidP="00B569E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607A2B" w:rsidRPr="000B71E3" w:rsidRDefault="00607A2B" w:rsidP="00B569E6">
            <w:pPr>
              <w:pStyle w:val="TAL"/>
            </w:pPr>
            <w:r w:rsidRPr="000B71E3">
              <w:t xml:space="preserve">The "cause" attribute </w:t>
            </w:r>
            <w:r>
              <w:t xml:space="preserve">may be used to indicate </w:t>
            </w:r>
            <w:r w:rsidRPr="000B71E3">
              <w:t>the following application errors:</w:t>
            </w:r>
          </w:p>
          <w:p w14:paraId="67DD4914" w14:textId="77777777" w:rsidR="00607A2B" w:rsidRPr="00296A3D" w:rsidRDefault="00607A2B" w:rsidP="00B569E6">
            <w:pPr>
              <w:pStyle w:val="TAL"/>
            </w:pPr>
            <w:r w:rsidRPr="000B71E3">
              <w:t xml:space="preserve">- </w:t>
            </w:r>
            <w:r>
              <w:rPr>
                <w:lang w:val="en-US"/>
              </w:rPr>
              <w:t>OPERATION_NOT_ALLOWED</w:t>
            </w:r>
          </w:p>
        </w:tc>
      </w:tr>
    </w:tbl>
    <w:p w14:paraId="2D80B9E9" w14:textId="77777777" w:rsidR="00607A2B" w:rsidRDefault="00607A2B" w:rsidP="0029754B"/>
    <w:p w14:paraId="3E68FAFC" w14:textId="77777777" w:rsidR="00FA6EB7" w:rsidRPr="006A7EE2" w:rsidRDefault="00FA6EB7" w:rsidP="00FA6EB7">
      <w:pPr>
        <w:pStyle w:val="Heading4"/>
      </w:pPr>
      <w:bookmarkStart w:id="1855" w:name="_Toc11338480"/>
      <w:bookmarkStart w:id="1856" w:name="_Toc27585112"/>
      <w:bookmarkStart w:id="1857" w:name="_Toc34346625"/>
      <w:bookmarkStart w:id="1858" w:name="_Toc34740702"/>
      <w:bookmarkStart w:id="1859" w:name="_Toc34748061"/>
      <w:bookmarkStart w:id="1860" w:name="_Toc34748437"/>
      <w:bookmarkStart w:id="1861" w:name="_Toc34749427"/>
      <w:bookmarkStart w:id="1862" w:name="_Toc49689890"/>
      <w:bookmarkStart w:id="1863" w:name="_Toc56336975"/>
      <w:bookmarkStart w:id="1864" w:name="_Toc24978842"/>
      <w:bookmarkStart w:id="1865" w:name="_Toc67730675"/>
      <w:r w:rsidRPr="006A7EE2">
        <w:lastRenderedPageBreak/>
        <w:t>6.</w:t>
      </w:r>
      <w:r>
        <w:t>2</w:t>
      </w:r>
      <w:r w:rsidRPr="006A7EE2">
        <w:t>.3.</w:t>
      </w:r>
      <w:r>
        <w:t>6</w:t>
      </w:r>
      <w:r w:rsidRPr="006A7EE2">
        <w:tab/>
        <w:t>Resource: Subscriptions</w:t>
      </w:r>
      <w:bookmarkEnd w:id="1855"/>
      <w:bookmarkEnd w:id="1856"/>
      <w:bookmarkEnd w:id="1857"/>
      <w:bookmarkEnd w:id="1858"/>
      <w:bookmarkEnd w:id="1859"/>
      <w:bookmarkEnd w:id="1860"/>
      <w:bookmarkEnd w:id="1861"/>
      <w:bookmarkEnd w:id="1862"/>
      <w:bookmarkEnd w:id="1863"/>
      <w:bookmarkEnd w:id="1865"/>
    </w:p>
    <w:p w14:paraId="5C715921" w14:textId="77777777" w:rsidR="00FA6EB7" w:rsidRPr="006A7EE2" w:rsidRDefault="00FA6EB7" w:rsidP="00FA6EB7">
      <w:pPr>
        <w:pStyle w:val="Heading5"/>
      </w:pPr>
      <w:bookmarkStart w:id="1866" w:name="_Toc11338481"/>
      <w:bookmarkStart w:id="1867" w:name="_Toc27585113"/>
      <w:bookmarkStart w:id="1868" w:name="_Toc34346626"/>
      <w:bookmarkStart w:id="1869" w:name="_Toc34740703"/>
      <w:bookmarkStart w:id="1870" w:name="_Toc34748062"/>
      <w:bookmarkStart w:id="1871" w:name="_Toc34748438"/>
      <w:bookmarkStart w:id="1872" w:name="_Toc34749428"/>
      <w:bookmarkStart w:id="1873" w:name="_Toc49689891"/>
      <w:bookmarkStart w:id="1874" w:name="_Toc56336976"/>
      <w:bookmarkStart w:id="1875" w:name="_Toc67730676"/>
      <w:r w:rsidRPr="006A7EE2">
        <w:t>6.</w:t>
      </w:r>
      <w:r>
        <w:t>2</w:t>
      </w:r>
      <w:r w:rsidRPr="006A7EE2">
        <w:t>.3.</w:t>
      </w:r>
      <w:r>
        <w:t>6</w:t>
      </w:r>
      <w:r w:rsidRPr="006A7EE2">
        <w:t>.1</w:t>
      </w:r>
      <w:r w:rsidRPr="006A7EE2">
        <w:tab/>
        <w:t>Description</w:t>
      </w:r>
      <w:bookmarkEnd w:id="1866"/>
      <w:bookmarkEnd w:id="1867"/>
      <w:bookmarkEnd w:id="1868"/>
      <w:bookmarkEnd w:id="1869"/>
      <w:bookmarkEnd w:id="1870"/>
      <w:bookmarkEnd w:id="1871"/>
      <w:bookmarkEnd w:id="1872"/>
      <w:bookmarkEnd w:id="1873"/>
      <w:bookmarkEnd w:id="1874"/>
      <w:bookmarkEnd w:id="1875"/>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FA6EB7">
      <w:pPr>
        <w:pStyle w:val="Heading5"/>
      </w:pPr>
      <w:bookmarkStart w:id="1876" w:name="_Toc11338482"/>
      <w:bookmarkStart w:id="1877" w:name="_Toc27585114"/>
      <w:bookmarkStart w:id="1878" w:name="_Toc34346627"/>
      <w:bookmarkStart w:id="1879" w:name="_Toc34740704"/>
      <w:bookmarkStart w:id="1880" w:name="_Toc34748063"/>
      <w:bookmarkStart w:id="1881" w:name="_Toc34748439"/>
      <w:bookmarkStart w:id="1882" w:name="_Toc34749429"/>
      <w:bookmarkStart w:id="1883" w:name="_Toc49689892"/>
      <w:bookmarkStart w:id="1884" w:name="_Toc56336977"/>
      <w:bookmarkStart w:id="1885" w:name="_Toc67730677"/>
      <w:r w:rsidRPr="006A7EE2">
        <w:t>6.</w:t>
      </w:r>
      <w:r>
        <w:t>2</w:t>
      </w:r>
      <w:r w:rsidRPr="006A7EE2">
        <w:t>.3.</w:t>
      </w:r>
      <w:r>
        <w:t>6</w:t>
      </w:r>
      <w:r w:rsidRPr="006A7EE2">
        <w:t>.2</w:t>
      </w:r>
      <w:r w:rsidRPr="006A7EE2">
        <w:tab/>
        <w:t>Resource Definition</w:t>
      </w:r>
      <w:bookmarkEnd w:id="1876"/>
      <w:bookmarkEnd w:id="1877"/>
      <w:bookmarkEnd w:id="1878"/>
      <w:bookmarkEnd w:id="1879"/>
      <w:bookmarkEnd w:id="1880"/>
      <w:bookmarkEnd w:id="1881"/>
      <w:bookmarkEnd w:id="1882"/>
      <w:bookmarkEnd w:id="1883"/>
      <w:bookmarkEnd w:id="1884"/>
      <w:bookmarkEnd w:id="1885"/>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FA6EB7">
      <w:pPr>
        <w:rPr>
          <w:rFonts w:ascii="Arial" w:hAnsi="Arial" w:cs="Arial"/>
        </w:rPr>
      </w:pPr>
      <w:r w:rsidRPr="006A7EE2">
        <w:t>This resource shall support the resource URI variables defined in table 6.</w:t>
      </w:r>
      <w:r>
        <w:t>2</w:t>
      </w:r>
      <w:r w:rsidRPr="006A7EE2">
        <w:t>.3.</w:t>
      </w:r>
      <w:r>
        <w:t>6</w:t>
      </w:r>
      <w:r w:rsidRPr="006A7EE2">
        <w:t>.2-1</w:t>
      </w:r>
      <w:r w:rsidRPr="006A7EE2">
        <w:rPr>
          <w:rFonts w:ascii="Arial" w:hAnsi="Arial" w:cs="Arial"/>
        </w:rPr>
        <w:t>.</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77777777" w:rsidR="00FA6EB7" w:rsidRPr="006A7EE2" w:rsidRDefault="00FA6EB7" w:rsidP="00FA6EB7">
            <w:pPr>
              <w:pStyle w:val="TAL"/>
            </w:pPr>
            <w:r w:rsidRPr="000B71E3">
              <w:br/>
              <w:t>pattern: "</w:t>
            </w:r>
            <w:r>
              <w:t>^(</w:t>
            </w:r>
            <w:r w:rsidRPr="00292D54">
              <w:t>sip\:([a-zA-Z0-9_\-.!~*()&amp;=+$,;?\/]+)\@([A-Za-z0-9]+([-A-Za-z0-9]+)\.)+[a-z]{2,}|tel\:\+[0-9]{5,15}</w:t>
            </w:r>
            <w:r>
              <w:t>)</w:t>
            </w:r>
            <w:r w:rsidRPr="00292D54">
              <w:t>$</w:t>
            </w:r>
            <w:r w:rsidRPr="000B71E3">
              <w:t>"</w:t>
            </w:r>
          </w:p>
        </w:tc>
      </w:tr>
    </w:tbl>
    <w:p w14:paraId="47030329" w14:textId="77777777" w:rsidR="00FA6EB7" w:rsidRPr="006A7EE2" w:rsidRDefault="00FA6EB7" w:rsidP="00FA6EB7"/>
    <w:p w14:paraId="599D1BCD" w14:textId="77777777" w:rsidR="00FA6EB7" w:rsidRPr="006A7EE2" w:rsidRDefault="00FA6EB7" w:rsidP="00FA6EB7">
      <w:pPr>
        <w:pStyle w:val="Heading5"/>
      </w:pPr>
      <w:bookmarkStart w:id="1886" w:name="_Toc11338483"/>
      <w:bookmarkStart w:id="1887" w:name="_Toc27585115"/>
      <w:bookmarkStart w:id="1888" w:name="_Toc34346628"/>
      <w:bookmarkStart w:id="1889" w:name="_Toc34740705"/>
      <w:bookmarkStart w:id="1890" w:name="_Toc34748064"/>
      <w:bookmarkStart w:id="1891" w:name="_Toc34748440"/>
      <w:bookmarkStart w:id="1892" w:name="_Toc34749430"/>
      <w:bookmarkStart w:id="1893" w:name="_Toc49689893"/>
      <w:bookmarkStart w:id="1894" w:name="_Toc56336978"/>
      <w:bookmarkStart w:id="1895" w:name="_Toc67730678"/>
      <w:r w:rsidRPr="006A7EE2">
        <w:t>6.</w:t>
      </w:r>
      <w:r>
        <w:t>2</w:t>
      </w:r>
      <w:r w:rsidRPr="006A7EE2">
        <w:t>.3.</w:t>
      </w:r>
      <w:r>
        <w:t>6</w:t>
      </w:r>
      <w:r w:rsidRPr="006A7EE2">
        <w:t>.3</w:t>
      </w:r>
      <w:r w:rsidRPr="006A7EE2">
        <w:tab/>
        <w:t>Resource Standard Methods</w:t>
      </w:r>
      <w:bookmarkEnd w:id="1886"/>
      <w:bookmarkEnd w:id="1887"/>
      <w:bookmarkEnd w:id="1888"/>
      <w:bookmarkEnd w:id="1889"/>
      <w:bookmarkEnd w:id="1890"/>
      <w:bookmarkEnd w:id="1891"/>
      <w:bookmarkEnd w:id="1892"/>
      <w:bookmarkEnd w:id="1893"/>
      <w:bookmarkEnd w:id="1894"/>
      <w:bookmarkEnd w:id="1895"/>
    </w:p>
    <w:p w14:paraId="7B40747D" w14:textId="77777777" w:rsidR="00FA6EB7" w:rsidRPr="006A7EE2" w:rsidRDefault="00FA6EB7" w:rsidP="00FA6EB7">
      <w:pPr>
        <w:pStyle w:val="Heading6"/>
      </w:pPr>
      <w:bookmarkStart w:id="1896" w:name="_Toc11338484"/>
      <w:bookmarkStart w:id="1897" w:name="_Toc27585116"/>
      <w:bookmarkStart w:id="1898" w:name="_Toc34346629"/>
      <w:bookmarkStart w:id="1899" w:name="_Toc34740706"/>
      <w:bookmarkStart w:id="1900" w:name="_Toc34748065"/>
      <w:bookmarkStart w:id="1901" w:name="_Toc34748441"/>
      <w:bookmarkStart w:id="1902" w:name="_Toc34749431"/>
      <w:bookmarkStart w:id="1903" w:name="_Toc49689894"/>
      <w:bookmarkStart w:id="1904" w:name="_Toc56336979"/>
      <w:bookmarkStart w:id="1905" w:name="_Toc67730679"/>
      <w:r w:rsidRPr="006A7EE2">
        <w:t>6.</w:t>
      </w:r>
      <w:r>
        <w:t>2</w:t>
      </w:r>
      <w:r w:rsidRPr="006A7EE2">
        <w:t>.3.</w:t>
      </w:r>
      <w:r>
        <w:t>6</w:t>
      </w:r>
      <w:r w:rsidRPr="006A7EE2">
        <w:t>.3.1</w:t>
      </w:r>
      <w:r w:rsidRPr="006A7EE2">
        <w:tab/>
        <w:t>POST</w:t>
      </w:r>
      <w:bookmarkEnd w:id="1896"/>
      <w:bookmarkEnd w:id="1897"/>
      <w:bookmarkEnd w:id="1898"/>
      <w:bookmarkEnd w:id="1899"/>
      <w:bookmarkEnd w:id="1900"/>
      <w:bookmarkEnd w:id="1901"/>
      <w:bookmarkEnd w:id="1902"/>
      <w:bookmarkEnd w:id="1903"/>
      <w:bookmarkEnd w:id="1904"/>
      <w:bookmarkEnd w:id="1905"/>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FA6EB7" w:rsidRPr="006A7EE2" w14:paraId="3A463864"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25"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FA6EB7" w:rsidRPr="006A7EE2" w14:paraId="4EA6A013"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308369F5" w14:textId="77777777"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C84BA1D"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FA6EB7" w:rsidRPr="006A7EE2" w:rsidRDefault="00FA6EB7" w:rsidP="00FA6EB7">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61D5F3C" w14:textId="77777777" w:rsidR="00FA6EB7" w:rsidRPr="006A7EE2" w:rsidRDefault="00FA6EB7" w:rsidP="00FA6EB7">
            <w:pPr>
              <w:pStyle w:val="TAL"/>
            </w:pPr>
            <w:r w:rsidRPr="006A7EE2">
              <w:t>The "cause" attribute shall be set to the following application error:</w:t>
            </w:r>
          </w:p>
          <w:p w14:paraId="6FDB6460" w14:textId="77777777" w:rsidR="00FA6EB7" w:rsidRPr="006A7EE2" w:rsidRDefault="00FA6EB7" w:rsidP="00FA6EB7">
            <w:pPr>
              <w:pStyle w:val="TAL"/>
            </w:pPr>
            <w:r w:rsidRPr="006A7EE2">
              <w:t>- USER_NOT_FOUND</w:t>
            </w:r>
          </w:p>
        </w:tc>
      </w:tr>
      <w:tr w:rsidR="00FA6EB7" w:rsidRPr="006A7EE2" w14:paraId="327F637E"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695F1324" w14:textId="77777777"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7F6E40BD"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FA6EB7" w:rsidRPr="006A7EE2" w:rsidRDefault="00FA6EB7" w:rsidP="00FA6EB7">
            <w:pPr>
              <w:pStyle w:val="TAL"/>
            </w:pPr>
            <w:r w:rsidRPr="006A7EE2">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D1BE63E" w14:textId="77777777" w:rsidR="00FA6EB7" w:rsidRPr="006A7EE2" w:rsidRDefault="00FA6EB7" w:rsidP="00FA6EB7">
            <w:pPr>
              <w:pStyle w:val="TAL"/>
            </w:pPr>
            <w:r w:rsidRPr="006A7EE2">
              <w:t>The "cause" attribute shall be set to the following application error:</w:t>
            </w:r>
          </w:p>
          <w:p w14:paraId="425CB9C8" w14:textId="77777777" w:rsidR="00FA6EB7" w:rsidRPr="006A7EE2" w:rsidRDefault="00FA6EB7" w:rsidP="00FA6EB7">
            <w:pPr>
              <w:pStyle w:val="TAL"/>
            </w:pPr>
            <w:r w:rsidRPr="006A7EE2">
              <w:t>- UNSUPPORTED_RESOURCE_URI</w:t>
            </w:r>
          </w:p>
          <w:p w14:paraId="7A4FFEA7" w14:textId="77777777" w:rsidR="00FA6EB7" w:rsidRPr="006A7EE2" w:rsidRDefault="00FA6EB7" w:rsidP="00FA6EB7">
            <w:pPr>
              <w:pStyle w:val="TAL"/>
            </w:pPr>
          </w:p>
          <w:p w14:paraId="69E93411" w14:textId="77777777" w:rsidR="00FA6EB7" w:rsidRPr="006A7EE2" w:rsidRDefault="00FA6EB7" w:rsidP="00FA6EB7">
            <w:pPr>
              <w:pStyle w:val="TAL"/>
            </w:pPr>
            <w:r w:rsidRPr="006A7EE2">
              <w:rPr>
                <w:rFonts w:hint="eastAsia"/>
                <w:lang w:eastAsia="zh-CN"/>
              </w:rPr>
              <w:t>This response shall not be cached.</w:t>
            </w:r>
          </w:p>
        </w:tc>
      </w:tr>
    </w:tbl>
    <w:p w14:paraId="5C18A127" w14:textId="77777777" w:rsidR="00FA6EB7" w:rsidRDefault="00FA6EB7" w:rsidP="00BC05CA">
      <w:bookmarkStart w:id="1906" w:name="_Toc11338485"/>
      <w:bookmarkStart w:id="1907" w:name="_Toc27585117"/>
    </w:p>
    <w:p w14:paraId="37EB40D7" w14:textId="77777777" w:rsidR="00FA6EB7" w:rsidRPr="006A7EE2" w:rsidRDefault="00FA6EB7" w:rsidP="00FA6EB7">
      <w:pPr>
        <w:pStyle w:val="Heading4"/>
      </w:pPr>
      <w:bookmarkStart w:id="1908" w:name="_Toc34346630"/>
      <w:bookmarkStart w:id="1909" w:name="_Toc34740707"/>
      <w:bookmarkStart w:id="1910" w:name="_Toc34748066"/>
      <w:bookmarkStart w:id="1911" w:name="_Toc34748442"/>
      <w:bookmarkStart w:id="1912" w:name="_Toc34749432"/>
      <w:bookmarkStart w:id="1913" w:name="_Toc49689895"/>
      <w:bookmarkStart w:id="1914" w:name="_Toc56336980"/>
      <w:bookmarkStart w:id="1915" w:name="_Toc67730680"/>
      <w:r w:rsidRPr="006A7EE2">
        <w:lastRenderedPageBreak/>
        <w:t>6.</w:t>
      </w:r>
      <w:r>
        <w:t>2</w:t>
      </w:r>
      <w:r w:rsidRPr="006A7EE2">
        <w:t>.3.</w:t>
      </w:r>
      <w:r>
        <w:t>7</w:t>
      </w:r>
      <w:r w:rsidRPr="006A7EE2">
        <w:tab/>
        <w:t>Resource: Individual subscription</w:t>
      </w:r>
      <w:bookmarkEnd w:id="1906"/>
      <w:bookmarkEnd w:id="1907"/>
      <w:bookmarkEnd w:id="1908"/>
      <w:bookmarkEnd w:id="1909"/>
      <w:bookmarkEnd w:id="1910"/>
      <w:bookmarkEnd w:id="1911"/>
      <w:bookmarkEnd w:id="1912"/>
      <w:bookmarkEnd w:id="1913"/>
      <w:bookmarkEnd w:id="1914"/>
      <w:bookmarkEnd w:id="1915"/>
    </w:p>
    <w:p w14:paraId="5723529E" w14:textId="77777777" w:rsidR="00FA6EB7" w:rsidRPr="006A7EE2" w:rsidRDefault="00FA6EB7" w:rsidP="00FA6EB7">
      <w:pPr>
        <w:pStyle w:val="Heading5"/>
      </w:pPr>
      <w:bookmarkStart w:id="1916" w:name="_Toc11338486"/>
      <w:bookmarkStart w:id="1917" w:name="_Toc27585118"/>
      <w:bookmarkStart w:id="1918" w:name="_Toc34346631"/>
      <w:bookmarkStart w:id="1919" w:name="_Toc34740708"/>
      <w:bookmarkStart w:id="1920" w:name="_Toc34748067"/>
      <w:bookmarkStart w:id="1921" w:name="_Toc34748443"/>
      <w:bookmarkStart w:id="1922" w:name="_Toc34749433"/>
      <w:bookmarkStart w:id="1923" w:name="_Toc49689896"/>
      <w:bookmarkStart w:id="1924" w:name="_Toc56336981"/>
      <w:bookmarkStart w:id="1925" w:name="_Toc67730681"/>
      <w:r w:rsidRPr="006A7EE2">
        <w:t>6.</w:t>
      </w:r>
      <w:r>
        <w:t>2</w:t>
      </w:r>
      <w:r w:rsidRPr="006A7EE2">
        <w:t>.3.</w:t>
      </w:r>
      <w:r>
        <w:t>7</w:t>
      </w:r>
      <w:r w:rsidRPr="006A7EE2">
        <w:t>.1</w:t>
      </w:r>
      <w:r w:rsidRPr="006A7EE2">
        <w:tab/>
        <w:t>Description</w:t>
      </w:r>
      <w:bookmarkEnd w:id="1916"/>
      <w:bookmarkEnd w:id="1917"/>
      <w:bookmarkEnd w:id="1918"/>
      <w:bookmarkEnd w:id="1919"/>
      <w:bookmarkEnd w:id="1920"/>
      <w:bookmarkEnd w:id="1921"/>
      <w:bookmarkEnd w:id="1922"/>
      <w:bookmarkEnd w:id="1923"/>
      <w:bookmarkEnd w:id="1924"/>
      <w:bookmarkEnd w:id="1925"/>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FA6EB7">
      <w:pPr>
        <w:pStyle w:val="Heading5"/>
      </w:pPr>
      <w:bookmarkStart w:id="1926" w:name="_Toc11338487"/>
      <w:bookmarkStart w:id="1927" w:name="_Toc27585119"/>
      <w:bookmarkStart w:id="1928" w:name="_Toc34346632"/>
      <w:bookmarkStart w:id="1929" w:name="_Toc34740709"/>
      <w:bookmarkStart w:id="1930" w:name="_Toc34748068"/>
      <w:bookmarkStart w:id="1931" w:name="_Toc34748444"/>
      <w:bookmarkStart w:id="1932" w:name="_Toc34749434"/>
      <w:bookmarkStart w:id="1933" w:name="_Toc49689897"/>
      <w:bookmarkStart w:id="1934" w:name="_Toc56336982"/>
      <w:bookmarkStart w:id="1935" w:name="_Toc67730682"/>
      <w:r w:rsidRPr="006A7EE2">
        <w:t>6.</w:t>
      </w:r>
      <w:r>
        <w:t>2</w:t>
      </w:r>
      <w:r w:rsidRPr="006A7EE2">
        <w:t>.3.</w:t>
      </w:r>
      <w:r>
        <w:t>7</w:t>
      </w:r>
      <w:r w:rsidRPr="006A7EE2">
        <w:t>.2</w:t>
      </w:r>
      <w:r w:rsidRPr="006A7EE2">
        <w:tab/>
        <w:t>Resource Definition</w:t>
      </w:r>
      <w:bookmarkEnd w:id="1926"/>
      <w:bookmarkEnd w:id="1927"/>
      <w:bookmarkEnd w:id="1928"/>
      <w:bookmarkEnd w:id="1929"/>
      <w:bookmarkEnd w:id="1930"/>
      <w:bookmarkEnd w:id="1931"/>
      <w:bookmarkEnd w:id="1932"/>
      <w:bookmarkEnd w:id="1933"/>
      <w:bookmarkEnd w:id="1934"/>
      <w:bookmarkEnd w:id="1935"/>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FA6EB7">
      <w:pPr>
        <w:rPr>
          <w:rFonts w:ascii="Arial" w:hAnsi="Arial" w:cs="Arial"/>
        </w:rPr>
      </w:pPr>
      <w:r w:rsidRPr="006A7EE2">
        <w:t>This resource shall support the resource URI variables defined in table 6.</w:t>
      </w:r>
      <w:r>
        <w:t>2</w:t>
      </w:r>
      <w:r w:rsidRPr="006A7EE2">
        <w:t>.3.</w:t>
      </w:r>
      <w:r>
        <w:t>7</w:t>
      </w:r>
      <w:r w:rsidRPr="006A7EE2">
        <w:t>.2-1</w:t>
      </w:r>
      <w:r w:rsidRPr="006A7EE2">
        <w:rPr>
          <w:rFonts w:ascii="Arial" w:hAnsi="Arial" w:cs="Arial"/>
        </w:rPr>
        <w:t>.</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77777777" w:rsidR="00FA6EB7" w:rsidRPr="006A7EE2" w:rsidRDefault="00FA6EB7" w:rsidP="00FA6EB7">
            <w:pPr>
              <w:pStyle w:val="TAL"/>
            </w:pPr>
            <w:r w:rsidRPr="000B71E3">
              <w:br/>
              <w:t>pattern: "</w:t>
            </w:r>
            <w:r>
              <w:t>^(</w:t>
            </w:r>
            <w:r w:rsidRPr="00292D54">
              <w:t>sip\:([a-zA-Z0-9_\-.!~*()&amp;=+$,;?\/]+)\@([A-Za-z0-9]+([-A-Za-z0-9]+)\.)+[a-z]{2,}|tel\:\+[0-9]{5,15}</w:t>
            </w:r>
            <w:r>
              <w:t>)</w:t>
            </w:r>
            <w:r w:rsidRPr="00292D54">
              <w:t>$</w:t>
            </w:r>
            <w:r w:rsidRPr="000B71E3">
              <w:t>"</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FA6EB7">
      <w:pPr>
        <w:pStyle w:val="Heading5"/>
      </w:pPr>
      <w:bookmarkStart w:id="1936" w:name="_Toc11338488"/>
      <w:bookmarkStart w:id="1937" w:name="_Toc27585120"/>
      <w:bookmarkStart w:id="1938" w:name="_Toc34346633"/>
      <w:bookmarkStart w:id="1939" w:name="_Toc34740710"/>
      <w:bookmarkStart w:id="1940" w:name="_Toc34748069"/>
      <w:bookmarkStart w:id="1941" w:name="_Toc34748445"/>
      <w:bookmarkStart w:id="1942" w:name="_Toc34749435"/>
      <w:bookmarkStart w:id="1943" w:name="_Toc49689898"/>
      <w:bookmarkStart w:id="1944" w:name="_Toc56336983"/>
      <w:bookmarkStart w:id="1945" w:name="_Toc67730683"/>
      <w:r w:rsidRPr="006A7EE2">
        <w:t>6.</w:t>
      </w:r>
      <w:r>
        <w:t>2</w:t>
      </w:r>
      <w:r w:rsidRPr="006A7EE2">
        <w:t>.3.</w:t>
      </w:r>
      <w:r>
        <w:t>7</w:t>
      </w:r>
      <w:r w:rsidRPr="006A7EE2">
        <w:t>.3</w:t>
      </w:r>
      <w:r w:rsidRPr="006A7EE2">
        <w:tab/>
        <w:t>Resource Standard Methods</w:t>
      </w:r>
      <w:bookmarkEnd w:id="1936"/>
      <w:bookmarkEnd w:id="1937"/>
      <w:bookmarkEnd w:id="1938"/>
      <w:bookmarkEnd w:id="1939"/>
      <w:bookmarkEnd w:id="1940"/>
      <w:bookmarkEnd w:id="1941"/>
      <w:bookmarkEnd w:id="1942"/>
      <w:bookmarkEnd w:id="1943"/>
      <w:bookmarkEnd w:id="1944"/>
      <w:bookmarkEnd w:id="1945"/>
    </w:p>
    <w:p w14:paraId="3E5827E9" w14:textId="77777777" w:rsidR="00FA6EB7" w:rsidRPr="006A7EE2" w:rsidRDefault="00FA6EB7" w:rsidP="00FA6EB7">
      <w:pPr>
        <w:pStyle w:val="Heading6"/>
      </w:pPr>
      <w:bookmarkStart w:id="1946" w:name="_Toc11338489"/>
      <w:bookmarkStart w:id="1947" w:name="_Toc27585121"/>
      <w:bookmarkStart w:id="1948" w:name="_Toc34346634"/>
      <w:bookmarkStart w:id="1949" w:name="_Toc34740711"/>
      <w:bookmarkStart w:id="1950" w:name="_Toc34748070"/>
      <w:bookmarkStart w:id="1951" w:name="_Toc34748446"/>
      <w:bookmarkStart w:id="1952" w:name="_Toc34749436"/>
      <w:bookmarkStart w:id="1953" w:name="_Toc49689899"/>
      <w:bookmarkStart w:id="1954" w:name="_Toc56336984"/>
      <w:bookmarkStart w:id="1955" w:name="_Toc67730684"/>
      <w:r w:rsidRPr="006A7EE2">
        <w:t>6.</w:t>
      </w:r>
      <w:r>
        <w:t>2</w:t>
      </w:r>
      <w:r w:rsidRPr="006A7EE2">
        <w:t>.3.</w:t>
      </w:r>
      <w:r>
        <w:t>7</w:t>
      </w:r>
      <w:r w:rsidRPr="006A7EE2">
        <w:t>.3.1</w:t>
      </w:r>
      <w:r w:rsidRPr="006A7EE2">
        <w:tab/>
        <w:t>DELETE</w:t>
      </w:r>
      <w:bookmarkEnd w:id="1946"/>
      <w:bookmarkEnd w:id="1947"/>
      <w:bookmarkEnd w:id="1948"/>
      <w:bookmarkEnd w:id="1949"/>
      <w:bookmarkEnd w:id="1950"/>
      <w:bookmarkEnd w:id="1951"/>
      <w:bookmarkEnd w:id="1952"/>
      <w:bookmarkEnd w:id="1953"/>
      <w:bookmarkEnd w:id="1954"/>
      <w:bookmarkEnd w:id="1955"/>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2"/>
        <w:gridCol w:w="13"/>
        <w:gridCol w:w="431"/>
        <w:gridCol w:w="1230"/>
        <w:gridCol w:w="8"/>
        <w:gridCol w:w="985"/>
        <w:gridCol w:w="5395"/>
      </w:tblGrid>
      <w:tr w:rsidR="00FA6EB7" w:rsidRPr="006A7EE2" w14:paraId="202C116F" w14:textId="77777777" w:rsidTr="00FA6EB7">
        <w:trPr>
          <w:jc w:val="center"/>
        </w:trPr>
        <w:tc>
          <w:tcPr>
            <w:tcW w:w="831" w:type="pct"/>
            <w:gridSpan w:val="2"/>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FA6EB7">
        <w:trPr>
          <w:jc w:val="center"/>
        </w:trPr>
        <w:tc>
          <w:tcPr>
            <w:tcW w:w="831" w:type="pct"/>
            <w:gridSpan w:val="2"/>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223"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09"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FA6EB7" w:rsidRPr="006A7EE2" w14:paraId="4E69AED3" w14:textId="77777777" w:rsidTr="002234A2">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FA6EB7" w:rsidRPr="006A7EE2" w:rsidRDefault="00FA6EB7" w:rsidP="00FA6EB7">
            <w:pPr>
              <w:pStyle w:val="TAL"/>
            </w:pPr>
            <w:r w:rsidRPr="006A7EE2">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1C479A00" w14:textId="77777777" w:rsidR="00FA6EB7" w:rsidRPr="006A7EE2" w:rsidRDefault="00FA6EB7" w:rsidP="00FA6EB7">
            <w:pPr>
              <w:pStyle w:val="TAC"/>
            </w:pPr>
            <w:r w:rsidRPr="006A7EE2">
              <w:t>M</w:t>
            </w:r>
          </w:p>
        </w:tc>
        <w:tc>
          <w:tcPr>
            <w:tcW w:w="636" w:type="pct"/>
            <w:tcBorders>
              <w:top w:val="single" w:sz="4" w:space="0" w:color="auto"/>
              <w:left w:val="single" w:sz="6" w:space="0" w:color="000000"/>
              <w:bottom w:val="single" w:sz="6" w:space="0" w:color="000000"/>
              <w:right w:val="single" w:sz="6" w:space="0" w:color="000000"/>
            </w:tcBorders>
          </w:tcPr>
          <w:p w14:paraId="01EBBF8E" w14:textId="77777777" w:rsidR="00FA6EB7" w:rsidRPr="006A7EE2" w:rsidRDefault="00FA6EB7" w:rsidP="00FA6EB7">
            <w:pPr>
              <w:pStyle w:val="TAL"/>
            </w:pPr>
            <w:r w:rsidRPr="006A7EE2">
              <w:t>1</w:t>
            </w:r>
          </w:p>
        </w:tc>
        <w:tc>
          <w:tcPr>
            <w:tcW w:w="513" w:type="pct"/>
            <w:gridSpan w:val="2"/>
            <w:tcBorders>
              <w:top w:val="single" w:sz="4" w:space="0" w:color="auto"/>
              <w:left w:val="single" w:sz="6" w:space="0" w:color="000000"/>
              <w:bottom w:val="single" w:sz="6" w:space="0" w:color="000000"/>
              <w:right w:val="single" w:sz="6" w:space="0" w:color="000000"/>
            </w:tcBorders>
          </w:tcPr>
          <w:p w14:paraId="4C205DFD" w14:textId="77777777" w:rsidR="00FA6EB7" w:rsidRPr="006A7EE2" w:rsidRDefault="00FA6EB7" w:rsidP="00FA6EB7">
            <w:pPr>
              <w:pStyle w:val="TAL"/>
            </w:pPr>
            <w:r w:rsidRPr="006A7EE2">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10C27D9F" w14:textId="77777777" w:rsidR="00FA6EB7" w:rsidRPr="006A7EE2" w:rsidRDefault="00FA6EB7" w:rsidP="00FA6EB7">
            <w:pPr>
              <w:pStyle w:val="TAL"/>
            </w:pPr>
            <w:r w:rsidRPr="006A7EE2">
              <w:t>The "cause" attribute shall be set to one of the following application errors:</w:t>
            </w:r>
          </w:p>
          <w:p w14:paraId="1059E48D" w14:textId="77777777" w:rsidR="00FA6EB7" w:rsidRPr="006A7EE2" w:rsidRDefault="00FA6EB7" w:rsidP="00FA6EB7">
            <w:pPr>
              <w:pStyle w:val="TAL"/>
            </w:pPr>
            <w:r w:rsidRPr="006A7EE2">
              <w:t>- USER_NOT_FOUND</w:t>
            </w:r>
          </w:p>
          <w:p w14:paraId="63A1BA01" w14:textId="77777777" w:rsidR="00FA6EB7" w:rsidRPr="006A7EE2" w:rsidRDefault="00FA6EB7" w:rsidP="00FA6EB7">
            <w:pPr>
              <w:pStyle w:val="TAL"/>
            </w:pPr>
            <w:r w:rsidRPr="006A7EE2">
              <w:t xml:space="preserve">- SUBSCRIPTION_NOT_FOUND,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bl>
    <w:p w14:paraId="4764B529" w14:textId="77777777" w:rsidR="00FA6EB7" w:rsidRPr="006A7EE2" w:rsidRDefault="00FA6EB7" w:rsidP="00FA6EB7"/>
    <w:p w14:paraId="7D86BDEF" w14:textId="77777777" w:rsidR="00FA6EB7" w:rsidRPr="006A7EE2" w:rsidRDefault="00FA6EB7" w:rsidP="00FA6EB7">
      <w:pPr>
        <w:pStyle w:val="Heading6"/>
      </w:pPr>
      <w:bookmarkStart w:id="1956" w:name="_Toc11338490"/>
      <w:bookmarkStart w:id="1957" w:name="_Toc27585122"/>
      <w:bookmarkStart w:id="1958" w:name="_Toc34346635"/>
      <w:bookmarkStart w:id="1959" w:name="_Toc34740712"/>
      <w:bookmarkStart w:id="1960" w:name="_Toc34748071"/>
      <w:bookmarkStart w:id="1961" w:name="_Toc34748447"/>
      <w:bookmarkStart w:id="1962" w:name="_Toc34749437"/>
      <w:bookmarkStart w:id="1963" w:name="_Toc49689900"/>
      <w:bookmarkStart w:id="1964" w:name="_Toc56336985"/>
      <w:bookmarkStart w:id="1965" w:name="_Toc67730685"/>
      <w:r w:rsidRPr="006A7EE2">
        <w:t>6.</w:t>
      </w:r>
      <w:r>
        <w:t>2</w:t>
      </w:r>
      <w:r w:rsidRPr="006A7EE2">
        <w:t>.3.</w:t>
      </w:r>
      <w:r>
        <w:t>7</w:t>
      </w:r>
      <w:r w:rsidRPr="006A7EE2">
        <w:t>.3.2</w:t>
      </w:r>
      <w:r w:rsidRPr="006A7EE2">
        <w:tab/>
        <w:t>PATCH</w:t>
      </w:r>
      <w:bookmarkEnd w:id="1956"/>
      <w:bookmarkEnd w:id="1957"/>
      <w:bookmarkEnd w:id="1958"/>
      <w:bookmarkEnd w:id="1959"/>
      <w:bookmarkEnd w:id="1960"/>
      <w:bookmarkEnd w:id="1961"/>
      <w:bookmarkEnd w:id="1962"/>
      <w:bookmarkEnd w:id="1963"/>
      <w:bookmarkEnd w:id="1964"/>
      <w:bookmarkEnd w:id="1965"/>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lastRenderedPageBreak/>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FA6EB7" w:rsidRPr="006A7EE2" w14:paraId="2171D48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0070D666"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3DDB6DD"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BBCEB6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77777777" w:rsidR="00FA6EB7" w:rsidRPr="006A7EE2" w:rsidRDefault="00FA6EB7" w:rsidP="00FA6EB7">
            <w:pPr>
              <w:pStyle w:val="TAL"/>
            </w:pP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6EB7" w:rsidRPr="006A7EE2" w14:paraId="2CFD8E29"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649"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5CACF6" w14:textId="77777777" w:rsidR="00FA6EB7" w:rsidRPr="006A7EE2" w:rsidRDefault="00FA6EB7" w:rsidP="00FA6EB7">
            <w:pPr>
              <w:pStyle w:val="TAL"/>
            </w:pPr>
            <w:r w:rsidRPr="006A7EE2">
              <w:t xml:space="preserve">Upon success, </w:t>
            </w:r>
            <w:r>
              <w:t>a response with no content is returned</w:t>
            </w:r>
            <w:r w:rsidRPr="006A7EE2">
              <w:t>.</w:t>
            </w:r>
          </w:p>
        </w:tc>
      </w:tr>
      <w:tr w:rsidR="00FA6EB7" w:rsidRPr="006A7EE2" w14:paraId="263354A9" w14:textId="77777777" w:rsidTr="002234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0CB4C437" w14:textId="77777777"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0DD816C6" w14:textId="77777777"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FA6EB7" w:rsidRPr="006A7EE2" w:rsidRDefault="00FA6EB7" w:rsidP="00FA6EB7">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7777777" w:rsidR="00FA6EB7" w:rsidRPr="006A7EE2" w:rsidRDefault="00FA6EB7" w:rsidP="00FA6EB7">
            <w:pPr>
              <w:pStyle w:val="TAL"/>
            </w:pPr>
            <w:r w:rsidRPr="006A7EE2">
              <w:t>The "cause" attribute shall be set to one of the following application errors:</w:t>
            </w:r>
          </w:p>
          <w:p w14:paraId="4DAAF724" w14:textId="77777777" w:rsidR="00FA6EB7" w:rsidRPr="006A7EE2" w:rsidRDefault="00FA6EB7" w:rsidP="00FA6EB7">
            <w:pPr>
              <w:pStyle w:val="TAL"/>
            </w:pPr>
            <w:r w:rsidRPr="006A7EE2">
              <w:t>- USER_NOT_FOUND</w:t>
            </w:r>
          </w:p>
          <w:p w14:paraId="32D811E5" w14:textId="77777777" w:rsidR="00FA6EB7" w:rsidRPr="006A7EE2" w:rsidRDefault="00FA6EB7" w:rsidP="00FA6EB7">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r w:rsidR="00FA6EB7" w:rsidRPr="006A7EE2" w14:paraId="1A2A1F57" w14:textId="77777777" w:rsidTr="002234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43A266" w14:textId="77777777"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FB9F614" w14:textId="77777777"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0C221AA3" w14:textId="77777777"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36489A1" w14:textId="77777777" w:rsidR="00FA6EB7" w:rsidRPr="006A7EE2" w:rsidRDefault="00FA6EB7" w:rsidP="00FA6EB7">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0091A0" w14:textId="77777777" w:rsidR="00FA6EB7" w:rsidRPr="006A7EE2" w:rsidRDefault="00FA6EB7" w:rsidP="00FA6EB7">
            <w:pPr>
              <w:pStyle w:val="TAL"/>
              <w:rPr>
                <w:lang w:eastAsia="zh-CN"/>
              </w:rPr>
            </w:pPr>
            <w:r w:rsidRPr="006A7EE2">
              <w:rPr>
                <w:lang w:eastAsia="zh-CN"/>
              </w:rPr>
              <w:t>One or more attributes are not allowed to be modified.</w:t>
            </w:r>
          </w:p>
          <w:p w14:paraId="17DF5A14" w14:textId="77777777" w:rsidR="00FA6EB7" w:rsidRPr="006A7EE2" w:rsidRDefault="00FA6EB7" w:rsidP="00FA6EB7">
            <w:pPr>
              <w:pStyle w:val="TAL"/>
              <w:rPr>
                <w:lang w:eastAsia="zh-CN"/>
              </w:rPr>
            </w:pPr>
          </w:p>
          <w:p w14:paraId="6E8F7885" w14:textId="77777777" w:rsidR="00FA6EB7" w:rsidRPr="006A7EE2" w:rsidRDefault="00FA6EB7" w:rsidP="00FA6EB7">
            <w:pPr>
              <w:pStyle w:val="TAL"/>
              <w:rPr>
                <w:lang w:eastAsia="zh-CN"/>
              </w:rPr>
            </w:pPr>
            <w:r w:rsidRPr="006A7EE2">
              <w:rPr>
                <w:lang w:eastAsia="zh-CN"/>
              </w:rPr>
              <w:t>The "cause" attribute shall be set to:</w:t>
            </w:r>
          </w:p>
          <w:p w14:paraId="110F7C8E" w14:textId="77777777" w:rsidR="00FA6EB7" w:rsidRPr="006A7EE2" w:rsidRDefault="00FA6EB7" w:rsidP="00FA6EB7">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bl>
    <w:p w14:paraId="5D011895" w14:textId="77777777" w:rsidR="00FA6EB7" w:rsidRDefault="00FA6EB7" w:rsidP="00FA6EB7"/>
    <w:p w14:paraId="0E18ED04" w14:textId="77777777" w:rsidR="00FA6EB7" w:rsidRPr="006A7EE2" w:rsidRDefault="00FA6EB7" w:rsidP="00FA6EB7">
      <w:pPr>
        <w:pStyle w:val="Heading4"/>
      </w:pPr>
      <w:bookmarkStart w:id="1966" w:name="_Toc11338546"/>
      <w:bookmarkStart w:id="1967" w:name="_Toc27585178"/>
      <w:bookmarkStart w:id="1968" w:name="_Toc34346636"/>
      <w:bookmarkStart w:id="1969" w:name="_Toc34740713"/>
      <w:bookmarkStart w:id="1970" w:name="_Toc34748072"/>
      <w:bookmarkStart w:id="1971" w:name="_Toc34748448"/>
      <w:bookmarkStart w:id="1972" w:name="_Toc34749438"/>
      <w:bookmarkStart w:id="1973" w:name="_Toc49689901"/>
      <w:bookmarkStart w:id="1974" w:name="_Toc56336986"/>
      <w:bookmarkStart w:id="1975" w:name="_Toc67730686"/>
      <w:r w:rsidRPr="006A7EE2">
        <w:t>6.</w:t>
      </w:r>
      <w:r>
        <w:t>2</w:t>
      </w:r>
      <w:r w:rsidRPr="006A7EE2">
        <w:t>.3.</w:t>
      </w:r>
      <w:r>
        <w:t>8</w:t>
      </w:r>
      <w:r w:rsidRPr="006A7EE2">
        <w:tab/>
        <w:t>Resource: SharedDataSubscriptions</w:t>
      </w:r>
      <w:bookmarkEnd w:id="1966"/>
      <w:bookmarkEnd w:id="1967"/>
      <w:bookmarkEnd w:id="1968"/>
      <w:bookmarkEnd w:id="1969"/>
      <w:bookmarkEnd w:id="1970"/>
      <w:bookmarkEnd w:id="1971"/>
      <w:bookmarkEnd w:id="1972"/>
      <w:bookmarkEnd w:id="1973"/>
      <w:bookmarkEnd w:id="1974"/>
      <w:bookmarkEnd w:id="1975"/>
    </w:p>
    <w:p w14:paraId="6D49609B" w14:textId="77777777" w:rsidR="00FA6EB7" w:rsidRPr="006A7EE2" w:rsidRDefault="00FA6EB7" w:rsidP="00FA6EB7">
      <w:pPr>
        <w:pStyle w:val="Heading5"/>
      </w:pPr>
      <w:bookmarkStart w:id="1976" w:name="_Toc11338547"/>
      <w:bookmarkStart w:id="1977" w:name="_Toc27585179"/>
      <w:bookmarkStart w:id="1978" w:name="_Toc34346637"/>
      <w:bookmarkStart w:id="1979" w:name="_Toc34740714"/>
      <w:bookmarkStart w:id="1980" w:name="_Toc34748073"/>
      <w:bookmarkStart w:id="1981" w:name="_Toc34748449"/>
      <w:bookmarkStart w:id="1982" w:name="_Toc34749439"/>
      <w:bookmarkStart w:id="1983" w:name="_Toc49689902"/>
      <w:bookmarkStart w:id="1984" w:name="_Toc56336987"/>
      <w:bookmarkStart w:id="1985" w:name="_Toc67730687"/>
      <w:r w:rsidRPr="006A7EE2">
        <w:t>6.</w:t>
      </w:r>
      <w:r>
        <w:t>2</w:t>
      </w:r>
      <w:r w:rsidRPr="006A7EE2">
        <w:t>.3.</w:t>
      </w:r>
      <w:r>
        <w:t>8</w:t>
      </w:r>
      <w:r w:rsidRPr="006A7EE2">
        <w:t>.1</w:t>
      </w:r>
      <w:r w:rsidRPr="006A7EE2">
        <w:tab/>
        <w:t>Description</w:t>
      </w:r>
      <w:bookmarkEnd w:id="1976"/>
      <w:bookmarkEnd w:id="1977"/>
      <w:bookmarkEnd w:id="1978"/>
      <w:bookmarkEnd w:id="1979"/>
      <w:bookmarkEnd w:id="1980"/>
      <w:bookmarkEnd w:id="1981"/>
      <w:bookmarkEnd w:id="1982"/>
      <w:bookmarkEnd w:id="1983"/>
      <w:bookmarkEnd w:id="1984"/>
      <w:bookmarkEnd w:id="1985"/>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FA6EB7">
      <w:pPr>
        <w:pStyle w:val="Heading5"/>
      </w:pPr>
      <w:bookmarkStart w:id="1986" w:name="_Toc11338548"/>
      <w:bookmarkStart w:id="1987" w:name="_Toc27585180"/>
      <w:bookmarkStart w:id="1988" w:name="_Toc34346638"/>
      <w:bookmarkStart w:id="1989" w:name="_Toc34740715"/>
      <w:bookmarkStart w:id="1990" w:name="_Toc34748074"/>
      <w:bookmarkStart w:id="1991" w:name="_Toc34748450"/>
      <w:bookmarkStart w:id="1992" w:name="_Toc34749440"/>
      <w:bookmarkStart w:id="1993" w:name="_Toc49689903"/>
      <w:bookmarkStart w:id="1994" w:name="_Toc56336988"/>
      <w:bookmarkStart w:id="1995" w:name="_Toc67730688"/>
      <w:r w:rsidRPr="006A7EE2">
        <w:t>6.</w:t>
      </w:r>
      <w:r>
        <w:t>2</w:t>
      </w:r>
      <w:r w:rsidRPr="006A7EE2">
        <w:t>.3.</w:t>
      </w:r>
      <w:r>
        <w:t>8</w:t>
      </w:r>
      <w:r w:rsidRPr="006A7EE2">
        <w:t>.2</w:t>
      </w:r>
      <w:r w:rsidRPr="006A7EE2">
        <w:tab/>
        <w:t>Resource Definition</w:t>
      </w:r>
      <w:bookmarkEnd w:id="1986"/>
      <w:bookmarkEnd w:id="1987"/>
      <w:bookmarkEnd w:id="1988"/>
      <w:bookmarkEnd w:id="1989"/>
      <w:bookmarkEnd w:id="1990"/>
      <w:bookmarkEnd w:id="1991"/>
      <w:bookmarkEnd w:id="1992"/>
      <w:bookmarkEnd w:id="1993"/>
      <w:bookmarkEnd w:id="1994"/>
      <w:bookmarkEnd w:id="1995"/>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FA6EB7">
      <w:pPr>
        <w:rPr>
          <w:rFonts w:ascii="Arial" w:hAnsi="Arial" w:cs="Arial"/>
        </w:rPr>
      </w:pPr>
      <w:r w:rsidRPr="006A7EE2">
        <w:t>This resource shall support the resource URI variables defined in table 6.</w:t>
      </w:r>
      <w:r>
        <w:t>2</w:t>
      </w:r>
      <w:r w:rsidRPr="006A7EE2">
        <w:t>.3.</w:t>
      </w:r>
      <w:r>
        <w:t>8</w:t>
      </w:r>
      <w:r w:rsidRPr="006A7EE2">
        <w:t>.2-1</w:t>
      </w:r>
      <w:r w:rsidRPr="006A7EE2">
        <w:rPr>
          <w:rFonts w:ascii="Arial" w:hAnsi="Arial" w:cs="Arial"/>
        </w:rPr>
        <w:t>.</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FA6EB7">
      <w:pPr>
        <w:pStyle w:val="Heading5"/>
      </w:pPr>
      <w:bookmarkStart w:id="1996" w:name="_Toc11338549"/>
      <w:bookmarkStart w:id="1997" w:name="_Toc27585181"/>
      <w:bookmarkStart w:id="1998" w:name="_Toc34346639"/>
      <w:bookmarkStart w:id="1999" w:name="_Toc34740716"/>
      <w:bookmarkStart w:id="2000" w:name="_Toc34748075"/>
      <w:bookmarkStart w:id="2001" w:name="_Toc34748451"/>
      <w:bookmarkStart w:id="2002" w:name="_Toc34749441"/>
      <w:bookmarkStart w:id="2003" w:name="_Toc49689904"/>
      <w:bookmarkStart w:id="2004" w:name="_Toc56336989"/>
      <w:bookmarkStart w:id="2005" w:name="_Toc67730689"/>
      <w:r w:rsidRPr="006A7EE2">
        <w:t>6.</w:t>
      </w:r>
      <w:r>
        <w:t>2</w:t>
      </w:r>
      <w:r w:rsidRPr="006A7EE2">
        <w:t>.3.</w:t>
      </w:r>
      <w:r>
        <w:t>8</w:t>
      </w:r>
      <w:r w:rsidRPr="006A7EE2">
        <w:t>.3</w:t>
      </w:r>
      <w:r w:rsidRPr="006A7EE2">
        <w:tab/>
        <w:t>Resource Standard Methods</w:t>
      </w:r>
      <w:bookmarkEnd w:id="1996"/>
      <w:bookmarkEnd w:id="1997"/>
      <w:bookmarkEnd w:id="1998"/>
      <w:bookmarkEnd w:id="1999"/>
      <w:bookmarkEnd w:id="2000"/>
      <w:bookmarkEnd w:id="2001"/>
      <w:bookmarkEnd w:id="2002"/>
      <w:bookmarkEnd w:id="2003"/>
      <w:bookmarkEnd w:id="2004"/>
      <w:bookmarkEnd w:id="2005"/>
    </w:p>
    <w:p w14:paraId="1E81B90B" w14:textId="77777777" w:rsidR="00FA6EB7" w:rsidRPr="006A7EE2" w:rsidRDefault="00FA6EB7" w:rsidP="00FA6EB7">
      <w:pPr>
        <w:pStyle w:val="Heading6"/>
      </w:pPr>
      <w:bookmarkStart w:id="2006" w:name="_Toc11338550"/>
      <w:bookmarkStart w:id="2007" w:name="_Toc27585182"/>
      <w:bookmarkStart w:id="2008" w:name="_Toc34346640"/>
      <w:bookmarkStart w:id="2009" w:name="_Toc34740717"/>
      <w:bookmarkStart w:id="2010" w:name="_Toc34748076"/>
      <w:bookmarkStart w:id="2011" w:name="_Toc34748452"/>
      <w:bookmarkStart w:id="2012" w:name="_Toc34749442"/>
      <w:bookmarkStart w:id="2013" w:name="_Toc49689905"/>
      <w:bookmarkStart w:id="2014" w:name="_Toc56336990"/>
      <w:bookmarkStart w:id="2015" w:name="_Toc67730690"/>
      <w:r w:rsidRPr="006A7EE2">
        <w:t>6.</w:t>
      </w:r>
      <w:r>
        <w:t>2</w:t>
      </w:r>
      <w:r w:rsidRPr="006A7EE2">
        <w:t>.3.</w:t>
      </w:r>
      <w:r w:rsidR="001E6DA6">
        <w:t>8</w:t>
      </w:r>
      <w:r w:rsidRPr="006A7EE2">
        <w:t>.3.1</w:t>
      </w:r>
      <w:r w:rsidRPr="006A7EE2">
        <w:tab/>
        <w:t>POST</w:t>
      </w:r>
      <w:bookmarkEnd w:id="2006"/>
      <w:bookmarkEnd w:id="2007"/>
      <w:bookmarkEnd w:id="2008"/>
      <w:bookmarkEnd w:id="2009"/>
      <w:bookmarkEnd w:id="2010"/>
      <w:bookmarkEnd w:id="2011"/>
      <w:bookmarkEnd w:id="2012"/>
      <w:bookmarkEnd w:id="2013"/>
      <w:bookmarkEnd w:id="2014"/>
      <w:bookmarkEnd w:id="2015"/>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lastRenderedPageBreak/>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FA6EB7" w:rsidRPr="006A7EE2" w14:paraId="3C6D6CBF"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FA6EB7" w:rsidRPr="006A7EE2" w14:paraId="7542DCF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25"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FA6EB7" w:rsidRPr="006A7EE2" w14:paraId="3C56E5A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552F05D5" w14:textId="77777777"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07FF9A0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73C54D6B" w14:textId="77777777" w:rsidR="00FA6EB7" w:rsidRPr="006A7EE2" w:rsidRDefault="00FA6EB7" w:rsidP="00FA6EB7">
            <w:pPr>
              <w:pStyle w:val="TAL"/>
            </w:pPr>
            <w:r w:rsidRPr="006A7EE2">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337EF43" w14:textId="77777777" w:rsidR="00FA6EB7" w:rsidRPr="006A7EE2" w:rsidRDefault="00FA6EB7" w:rsidP="00FA6EB7">
            <w:pPr>
              <w:pStyle w:val="TAL"/>
            </w:pPr>
            <w:r w:rsidRPr="006A7EE2">
              <w:t>The "cause" attribute shall be set to the following application error:</w:t>
            </w:r>
          </w:p>
          <w:p w14:paraId="43E2E509" w14:textId="77777777" w:rsidR="00FA6EB7" w:rsidRPr="006A7EE2" w:rsidRDefault="00FA6EB7" w:rsidP="00FA6EB7">
            <w:pPr>
              <w:pStyle w:val="TAL"/>
            </w:pPr>
            <w:r w:rsidRPr="006A7EE2">
              <w:t>- UNSUPPORTED_RESOURCE_URI</w:t>
            </w:r>
          </w:p>
          <w:p w14:paraId="7279624F" w14:textId="77777777" w:rsidR="00FA6EB7" w:rsidRPr="006A7EE2" w:rsidRDefault="00FA6EB7" w:rsidP="00FA6EB7">
            <w:pPr>
              <w:pStyle w:val="TAL"/>
            </w:pPr>
          </w:p>
          <w:p w14:paraId="35BD5AF3" w14:textId="77777777" w:rsidR="00FA6EB7" w:rsidRPr="006A7EE2" w:rsidRDefault="00FA6EB7" w:rsidP="00FA6EB7">
            <w:pPr>
              <w:pStyle w:val="TAL"/>
            </w:pPr>
            <w:r w:rsidRPr="006A7EE2">
              <w:rPr>
                <w:rFonts w:hint="eastAsia"/>
                <w:lang w:eastAsia="zh-CN"/>
              </w:rPr>
              <w:t>This response shall not be cached.</w:t>
            </w:r>
          </w:p>
        </w:tc>
      </w:tr>
    </w:tbl>
    <w:p w14:paraId="6CB44B05" w14:textId="77777777" w:rsidR="00FA6EB7" w:rsidRDefault="00FA6EB7" w:rsidP="00FA6EB7">
      <w:bookmarkStart w:id="2016" w:name="_Toc11338551"/>
      <w:bookmarkStart w:id="2017" w:name="_Toc27585183"/>
    </w:p>
    <w:p w14:paraId="5BAEF07B" w14:textId="77777777" w:rsidR="00FA6EB7" w:rsidRPr="006A7EE2" w:rsidRDefault="00FA6EB7" w:rsidP="00FA6EB7">
      <w:pPr>
        <w:pStyle w:val="Heading4"/>
      </w:pPr>
      <w:bookmarkStart w:id="2018" w:name="_Toc34346641"/>
      <w:bookmarkStart w:id="2019" w:name="_Toc34740718"/>
      <w:bookmarkStart w:id="2020" w:name="_Toc34748077"/>
      <w:bookmarkStart w:id="2021" w:name="_Toc34748453"/>
      <w:bookmarkStart w:id="2022" w:name="_Toc34749443"/>
      <w:bookmarkStart w:id="2023" w:name="_Toc49689906"/>
      <w:bookmarkStart w:id="2024" w:name="_Toc56336991"/>
      <w:bookmarkStart w:id="2025" w:name="_Toc67730691"/>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016"/>
      <w:bookmarkEnd w:id="2017"/>
      <w:bookmarkEnd w:id="2018"/>
      <w:bookmarkEnd w:id="2019"/>
      <w:bookmarkEnd w:id="2020"/>
      <w:bookmarkEnd w:id="2021"/>
      <w:bookmarkEnd w:id="2022"/>
      <w:bookmarkEnd w:id="2023"/>
      <w:bookmarkEnd w:id="2024"/>
      <w:bookmarkEnd w:id="2025"/>
    </w:p>
    <w:p w14:paraId="614C8DA7" w14:textId="77777777" w:rsidR="00FA6EB7" w:rsidRPr="006A7EE2" w:rsidRDefault="00FA6EB7" w:rsidP="00FA6EB7">
      <w:pPr>
        <w:pStyle w:val="Heading5"/>
      </w:pPr>
      <w:bookmarkStart w:id="2026" w:name="_Toc11338552"/>
      <w:bookmarkStart w:id="2027" w:name="_Toc27585184"/>
      <w:bookmarkStart w:id="2028" w:name="_Toc34346642"/>
      <w:bookmarkStart w:id="2029" w:name="_Toc34740719"/>
      <w:bookmarkStart w:id="2030" w:name="_Toc34748078"/>
      <w:bookmarkStart w:id="2031" w:name="_Toc34748454"/>
      <w:bookmarkStart w:id="2032" w:name="_Toc34749444"/>
      <w:bookmarkStart w:id="2033" w:name="_Toc49689907"/>
      <w:bookmarkStart w:id="2034" w:name="_Toc56336992"/>
      <w:bookmarkStart w:id="2035" w:name="_Toc67730692"/>
      <w:r w:rsidRPr="006A7EE2">
        <w:t>6.</w:t>
      </w:r>
      <w:r>
        <w:t>2</w:t>
      </w:r>
      <w:r w:rsidRPr="006A7EE2">
        <w:t>.3.</w:t>
      </w:r>
      <w:r w:rsidR="001E6DA6">
        <w:t>9</w:t>
      </w:r>
      <w:r w:rsidRPr="006A7EE2">
        <w:t>.1</w:t>
      </w:r>
      <w:r w:rsidRPr="006A7EE2">
        <w:tab/>
        <w:t>Description</w:t>
      </w:r>
      <w:bookmarkEnd w:id="2026"/>
      <w:bookmarkEnd w:id="2027"/>
      <w:bookmarkEnd w:id="2028"/>
      <w:bookmarkEnd w:id="2029"/>
      <w:bookmarkEnd w:id="2030"/>
      <w:bookmarkEnd w:id="2031"/>
      <w:bookmarkEnd w:id="2032"/>
      <w:bookmarkEnd w:id="2033"/>
      <w:bookmarkEnd w:id="2034"/>
      <w:bookmarkEnd w:id="2035"/>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FA6EB7">
      <w:pPr>
        <w:pStyle w:val="Heading5"/>
      </w:pPr>
      <w:bookmarkStart w:id="2036" w:name="_Toc11338553"/>
      <w:bookmarkStart w:id="2037" w:name="_Toc27585185"/>
      <w:bookmarkStart w:id="2038" w:name="_Toc34346643"/>
      <w:bookmarkStart w:id="2039" w:name="_Toc34740720"/>
      <w:bookmarkStart w:id="2040" w:name="_Toc34748079"/>
      <w:bookmarkStart w:id="2041" w:name="_Toc34748455"/>
      <w:bookmarkStart w:id="2042" w:name="_Toc34749445"/>
      <w:bookmarkStart w:id="2043" w:name="_Toc49689908"/>
      <w:bookmarkStart w:id="2044" w:name="_Toc56336993"/>
      <w:bookmarkStart w:id="2045" w:name="_Toc67730693"/>
      <w:r w:rsidRPr="006A7EE2">
        <w:t>6.</w:t>
      </w:r>
      <w:r>
        <w:t>2</w:t>
      </w:r>
      <w:r w:rsidRPr="006A7EE2">
        <w:t>.3.</w:t>
      </w:r>
      <w:r w:rsidR="001E6DA6">
        <w:t>9</w:t>
      </w:r>
      <w:r w:rsidRPr="006A7EE2">
        <w:t>.2</w:t>
      </w:r>
      <w:r w:rsidRPr="006A7EE2">
        <w:tab/>
        <w:t>Resource Definition</w:t>
      </w:r>
      <w:bookmarkEnd w:id="2036"/>
      <w:bookmarkEnd w:id="2037"/>
      <w:bookmarkEnd w:id="2038"/>
      <w:bookmarkEnd w:id="2039"/>
      <w:bookmarkEnd w:id="2040"/>
      <w:bookmarkEnd w:id="2041"/>
      <w:bookmarkEnd w:id="2042"/>
      <w:bookmarkEnd w:id="2043"/>
      <w:bookmarkEnd w:id="2044"/>
      <w:bookmarkEnd w:id="2045"/>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FA6EB7">
      <w:pPr>
        <w:rPr>
          <w:rFonts w:ascii="Arial" w:hAnsi="Arial" w:cs="Arial"/>
        </w:rPr>
      </w:pPr>
      <w:r w:rsidRPr="006A7EE2">
        <w:t>This resource shall support the resource URI variables defined in table 6.</w:t>
      </w:r>
      <w:r>
        <w:t>2</w:t>
      </w:r>
      <w:r w:rsidRPr="006A7EE2">
        <w:t>.3.</w:t>
      </w:r>
      <w:r w:rsidR="001E6DA6">
        <w:t>9</w:t>
      </w:r>
      <w:r w:rsidRPr="006A7EE2">
        <w:t>.2-1</w:t>
      </w:r>
      <w:r w:rsidRPr="006A7EE2">
        <w:rPr>
          <w:rFonts w:ascii="Arial" w:hAnsi="Arial" w:cs="Arial"/>
        </w:rPr>
        <w:t>.</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FA6EB7">
      <w:pPr>
        <w:pStyle w:val="Heading5"/>
      </w:pPr>
      <w:bookmarkStart w:id="2046" w:name="_Toc11338554"/>
      <w:bookmarkStart w:id="2047" w:name="_Toc27585186"/>
      <w:bookmarkStart w:id="2048" w:name="_Toc34346644"/>
      <w:bookmarkStart w:id="2049" w:name="_Toc34740721"/>
      <w:bookmarkStart w:id="2050" w:name="_Toc34748080"/>
      <w:bookmarkStart w:id="2051" w:name="_Toc34748456"/>
      <w:bookmarkStart w:id="2052" w:name="_Toc34749446"/>
      <w:bookmarkStart w:id="2053" w:name="_Toc49689909"/>
      <w:bookmarkStart w:id="2054" w:name="_Toc56336994"/>
      <w:bookmarkStart w:id="2055" w:name="_Toc67730694"/>
      <w:r w:rsidRPr="006A7EE2">
        <w:t>6.</w:t>
      </w:r>
      <w:r>
        <w:t>2</w:t>
      </w:r>
      <w:r w:rsidRPr="006A7EE2">
        <w:t>.3.</w:t>
      </w:r>
      <w:r w:rsidR="001E6DA6">
        <w:t>9</w:t>
      </w:r>
      <w:r w:rsidRPr="006A7EE2">
        <w:t>.3</w:t>
      </w:r>
      <w:r w:rsidRPr="006A7EE2">
        <w:tab/>
        <w:t>Resource Standard Methods</w:t>
      </w:r>
      <w:bookmarkEnd w:id="2046"/>
      <w:bookmarkEnd w:id="2047"/>
      <w:bookmarkEnd w:id="2048"/>
      <w:bookmarkEnd w:id="2049"/>
      <w:bookmarkEnd w:id="2050"/>
      <w:bookmarkEnd w:id="2051"/>
      <w:bookmarkEnd w:id="2052"/>
      <w:bookmarkEnd w:id="2053"/>
      <w:bookmarkEnd w:id="2054"/>
      <w:bookmarkEnd w:id="2055"/>
    </w:p>
    <w:p w14:paraId="71CAEADC" w14:textId="77777777" w:rsidR="00FA6EB7" w:rsidRPr="006A7EE2" w:rsidRDefault="00FA6EB7" w:rsidP="00FA6EB7">
      <w:pPr>
        <w:pStyle w:val="Heading6"/>
      </w:pPr>
      <w:bookmarkStart w:id="2056" w:name="_Toc11338555"/>
      <w:bookmarkStart w:id="2057" w:name="_Toc27585187"/>
      <w:bookmarkStart w:id="2058" w:name="_Toc34346645"/>
      <w:bookmarkStart w:id="2059" w:name="_Toc34740722"/>
      <w:bookmarkStart w:id="2060" w:name="_Toc34748081"/>
      <w:bookmarkStart w:id="2061" w:name="_Toc34748457"/>
      <w:bookmarkStart w:id="2062" w:name="_Toc34749447"/>
      <w:bookmarkStart w:id="2063" w:name="_Toc49689910"/>
      <w:bookmarkStart w:id="2064" w:name="_Toc56336995"/>
      <w:bookmarkStart w:id="2065" w:name="_Toc67730695"/>
      <w:r w:rsidRPr="006A7EE2">
        <w:t>6.</w:t>
      </w:r>
      <w:r>
        <w:t>2</w:t>
      </w:r>
      <w:r w:rsidRPr="006A7EE2">
        <w:t>.3.</w:t>
      </w:r>
      <w:r w:rsidR="001E6DA6">
        <w:t>9</w:t>
      </w:r>
      <w:r w:rsidRPr="006A7EE2">
        <w:t>.3.1</w:t>
      </w:r>
      <w:r w:rsidRPr="006A7EE2">
        <w:tab/>
        <w:t>DELETE</w:t>
      </w:r>
      <w:bookmarkEnd w:id="2056"/>
      <w:bookmarkEnd w:id="2057"/>
      <w:bookmarkEnd w:id="2058"/>
      <w:bookmarkEnd w:id="2059"/>
      <w:bookmarkEnd w:id="2060"/>
      <w:bookmarkEnd w:id="2061"/>
      <w:bookmarkEnd w:id="2062"/>
      <w:bookmarkEnd w:id="2063"/>
      <w:bookmarkEnd w:id="2064"/>
      <w:bookmarkEnd w:id="2065"/>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lastRenderedPageBreak/>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6EB7" w:rsidRPr="006A7EE2" w14:paraId="234729E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49"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FA6EB7" w:rsidRPr="006A7EE2" w14:paraId="4EF8A7BC" w14:textId="77777777" w:rsidTr="002234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54C08D5A" w14:textId="77777777"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79FBA8A2" w14:textId="77777777"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FA6EB7" w:rsidRPr="006A7EE2" w:rsidRDefault="00FA6EB7" w:rsidP="00FA6EB7">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FA6EB7" w:rsidRPr="006A7EE2" w:rsidRDefault="00FA6EB7" w:rsidP="00FA6EB7">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FA6EB7" w:rsidRPr="006A7EE2" w:rsidRDefault="00FA6EB7" w:rsidP="00FA6EB7">
            <w:pPr>
              <w:pStyle w:val="TAL"/>
              <w:rPr>
                <w:lang w:eastAsia="zh-CN"/>
              </w:rPr>
            </w:pPr>
          </w:p>
          <w:p w14:paraId="15D4DB0D" w14:textId="77777777" w:rsidR="00FA6EB7" w:rsidRPr="006A7EE2" w:rsidRDefault="00FA6EB7" w:rsidP="00FA6EB7">
            <w:pPr>
              <w:pStyle w:val="TAL"/>
            </w:pPr>
            <w:r w:rsidRPr="006A7EE2">
              <w:rPr>
                <w:rFonts w:hint="eastAsia"/>
                <w:lang w:eastAsia="zh-CN"/>
              </w:rPr>
              <w:t>T</w:t>
            </w:r>
            <w:r w:rsidRPr="006A7EE2">
              <w:rPr>
                <w:lang w:eastAsia="zh-CN"/>
              </w:rPr>
              <w:t>he "cause" attribute shall be set to:</w:t>
            </w:r>
          </w:p>
          <w:p w14:paraId="21E450B3" w14:textId="77777777" w:rsidR="00FA6EB7" w:rsidRPr="006A7EE2" w:rsidRDefault="00FA6EB7" w:rsidP="00FA6EB7">
            <w:pPr>
              <w:pStyle w:val="TAL"/>
            </w:pPr>
            <w:r w:rsidRPr="006A7EE2">
              <w:rPr>
                <w:lang w:eastAsia="zh-CN"/>
              </w:rPr>
              <w:t>- SUBSCRIPTION_NOT_FOUND</w:t>
            </w:r>
            <w:r w:rsidRPr="006A7EE2">
              <w:t xml:space="preserve">,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bl>
    <w:p w14:paraId="3447C6CB" w14:textId="77777777" w:rsidR="00FA6EB7" w:rsidRPr="006A7EE2" w:rsidRDefault="00FA6EB7" w:rsidP="00FA6EB7"/>
    <w:p w14:paraId="40A21803" w14:textId="77777777" w:rsidR="00FA6EB7" w:rsidRPr="006A7EE2" w:rsidRDefault="00FA6EB7" w:rsidP="00FA6EB7">
      <w:pPr>
        <w:pStyle w:val="Heading6"/>
      </w:pPr>
      <w:bookmarkStart w:id="2066" w:name="_Toc11338556"/>
      <w:bookmarkStart w:id="2067" w:name="_Toc27585188"/>
      <w:bookmarkStart w:id="2068" w:name="_Toc34346646"/>
      <w:bookmarkStart w:id="2069" w:name="_Toc34740723"/>
      <w:bookmarkStart w:id="2070" w:name="_Toc34748082"/>
      <w:bookmarkStart w:id="2071" w:name="_Toc34748458"/>
      <w:bookmarkStart w:id="2072" w:name="_Toc34749448"/>
      <w:bookmarkStart w:id="2073" w:name="_Toc49689911"/>
      <w:bookmarkStart w:id="2074" w:name="_Toc56336996"/>
      <w:bookmarkStart w:id="2075" w:name="_Toc67730696"/>
      <w:r w:rsidRPr="006A7EE2">
        <w:t>6.</w:t>
      </w:r>
      <w:r>
        <w:t>2</w:t>
      </w:r>
      <w:r w:rsidRPr="006A7EE2">
        <w:t>.3.</w:t>
      </w:r>
      <w:r w:rsidR="001E6DA6">
        <w:t>9</w:t>
      </w:r>
      <w:r w:rsidRPr="006A7EE2">
        <w:t>.3.2</w:t>
      </w:r>
      <w:r w:rsidRPr="006A7EE2">
        <w:tab/>
        <w:t>PATCH</w:t>
      </w:r>
      <w:bookmarkEnd w:id="2066"/>
      <w:bookmarkEnd w:id="2067"/>
      <w:bookmarkEnd w:id="2068"/>
      <w:bookmarkEnd w:id="2069"/>
      <w:bookmarkEnd w:id="2070"/>
      <w:bookmarkEnd w:id="2071"/>
      <w:bookmarkEnd w:id="2072"/>
      <w:bookmarkEnd w:id="2073"/>
      <w:bookmarkEnd w:id="2074"/>
      <w:bookmarkEnd w:id="2075"/>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FA6EB7" w:rsidRPr="006A7EE2" w14:paraId="656DE076"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4A391D6"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721EAB1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D965DD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77777777" w:rsidR="00FA6EB7" w:rsidRPr="006A7EE2" w:rsidRDefault="00FA6EB7" w:rsidP="00FA6EB7">
            <w:pPr>
              <w:pStyle w:val="TAL"/>
            </w:pP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6EB7" w:rsidRPr="006A7EE2" w14:paraId="76F3E9FE"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FA6EB7" w:rsidRPr="006A7EE2" w14:paraId="38F8587D"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64A405" w14:textId="77777777" w:rsidR="00FA6EB7" w:rsidRPr="006A7EE2" w:rsidRDefault="00FA6EB7" w:rsidP="00FA6EB7">
            <w:pPr>
              <w:pStyle w:val="TAL"/>
            </w:pPr>
            <w:r>
              <w:t>Ims</w:t>
            </w:r>
            <w:r w:rsidRPr="006A7EE2">
              <w:t>SdmSubscription</w:t>
            </w:r>
          </w:p>
        </w:tc>
        <w:tc>
          <w:tcPr>
            <w:tcW w:w="225" w:type="pct"/>
            <w:tcBorders>
              <w:top w:val="single" w:sz="4" w:space="0" w:color="auto"/>
              <w:left w:val="single" w:sz="6" w:space="0" w:color="000000"/>
              <w:bottom w:val="single" w:sz="6" w:space="0" w:color="000000"/>
              <w:right w:val="single" w:sz="6" w:space="0" w:color="000000"/>
            </w:tcBorders>
          </w:tcPr>
          <w:p w14:paraId="5DF51946" w14:textId="77777777"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1ED77AE2" w14:textId="77777777"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FA6EB7" w:rsidRPr="006A7EE2" w:rsidRDefault="00FA6EB7" w:rsidP="00FA6EB7">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0528BB" w14:textId="77777777" w:rsidR="00FA6EB7" w:rsidRPr="006A7EE2" w:rsidRDefault="00FA6EB7" w:rsidP="00FA6EB7">
            <w:pPr>
              <w:pStyle w:val="TAL"/>
            </w:pPr>
            <w:r w:rsidRPr="006A7EE2">
              <w:t xml:space="preserve">Upon success, the modified </w:t>
            </w:r>
            <w:r>
              <w:t>ImsS</w:t>
            </w:r>
            <w:r w:rsidRPr="006A7EE2">
              <w:t>dmSubscription shall be returned.</w:t>
            </w:r>
          </w:p>
        </w:tc>
      </w:tr>
      <w:tr w:rsidR="00FA6EB7" w:rsidRPr="006A7EE2" w14:paraId="49E19F72" w14:textId="77777777" w:rsidTr="002234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6018D3A3" w14:textId="77777777"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37C091B" w14:textId="77777777"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FA6EB7" w:rsidRPr="006A7EE2" w:rsidRDefault="00FA6EB7" w:rsidP="00FA6EB7">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FA6EB7" w:rsidRPr="006A7EE2" w:rsidRDefault="00FA6EB7" w:rsidP="00FA6EB7">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FA6EB7" w:rsidRPr="006A7EE2" w:rsidRDefault="00FA6EB7" w:rsidP="00FA6EB7">
            <w:pPr>
              <w:pStyle w:val="TAL"/>
              <w:rPr>
                <w:lang w:eastAsia="zh-CN"/>
              </w:rPr>
            </w:pPr>
          </w:p>
          <w:p w14:paraId="76D8FE55" w14:textId="77777777" w:rsidR="00FA6EB7" w:rsidRPr="006A7EE2" w:rsidRDefault="00FA6EB7" w:rsidP="00FA6EB7">
            <w:pPr>
              <w:pStyle w:val="TAL"/>
            </w:pPr>
            <w:r w:rsidRPr="006A7EE2">
              <w:rPr>
                <w:rFonts w:hint="eastAsia"/>
                <w:lang w:eastAsia="zh-CN"/>
              </w:rPr>
              <w:t>T</w:t>
            </w:r>
            <w:r w:rsidRPr="006A7EE2">
              <w:rPr>
                <w:lang w:eastAsia="zh-CN"/>
              </w:rPr>
              <w:t>he "cause" attribute shall be set to:</w:t>
            </w:r>
          </w:p>
          <w:p w14:paraId="7DA1F930" w14:textId="77777777" w:rsidR="00FA6EB7" w:rsidRPr="006A7EE2" w:rsidRDefault="00FA6EB7" w:rsidP="00FA6EB7">
            <w:pPr>
              <w:pStyle w:val="TAL"/>
            </w:pPr>
            <w:r w:rsidRPr="006A7EE2">
              <w:rPr>
                <w:lang w:eastAsia="zh-CN"/>
              </w:rPr>
              <w:t>- SUBSCRIPTION_NOT_FOUND</w:t>
            </w:r>
            <w:r w:rsidRPr="006A7EE2">
              <w:t xml:space="preserve">,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r w:rsidR="00FA6EB7" w:rsidRPr="006A7EE2" w14:paraId="0063CB3A" w14:textId="77777777" w:rsidTr="002234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AEBFBD" w14:textId="77777777" w:rsidR="00FA6EB7" w:rsidRPr="006A7EE2" w:rsidRDefault="00FA6EB7" w:rsidP="00FA6EB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DFEA202" w14:textId="77777777" w:rsidR="00FA6EB7" w:rsidRPr="006A7EE2" w:rsidRDefault="00FA6EB7" w:rsidP="00FA6EB7">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4C99F361" w14:textId="77777777" w:rsidR="00FA6EB7" w:rsidRPr="006A7EE2" w:rsidRDefault="00FA6EB7" w:rsidP="00FA6EB7">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91AA31C" w14:textId="77777777" w:rsidR="00FA6EB7" w:rsidRPr="006A7EE2" w:rsidRDefault="00FA6EB7" w:rsidP="00FA6EB7">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F03EF8" w14:textId="77777777" w:rsidR="00FA6EB7" w:rsidRPr="006A7EE2" w:rsidRDefault="00FA6EB7" w:rsidP="00FA6EB7">
            <w:pPr>
              <w:pStyle w:val="TAL"/>
              <w:rPr>
                <w:lang w:eastAsia="zh-CN"/>
              </w:rPr>
            </w:pPr>
            <w:r w:rsidRPr="006A7EE2">
              <w:rPr>
                <w:lang w:eastAsia="zh-CN"/>
              </w:rPr>
              <w:t>One or more attributes are not allowed to be modified.</w:t>
            </w:r>
          </w:p>
          <w:p w14:paraId="24AC62BF" w14:textId="77777777" w:rsidR="00FA6EB7" w:rsidRPr="006A7EE2" w:rsidRDefault="00FA6EB7" w:rsidP="00FA6EB7">
            <w:pPr>
              <w:pStyle w:val="TAL"/>
              <w:rPr>
                <w:lang w:eastAsia="zh-CN"/>
              </w:rPr>
            </w:pPr>
          </w:p>
          <w:p w14:paraId="04550B23" w14:textId="77777777" w:rsidR="00FA6EB7" w:rsidRPr="006A7EE2" w:rsidRDefault="00FA6EB7" w:rsidP="00FA6EB7">
            <w:pPr>
              <w:pStyle w:val="TAL"/>
              <w:rPr>
                <w:lang w:eastAsia="zh-CN"/>
              </w:rPr>
            </w:pPr>
            <w:r w:rsidRPr="006A7EE2">
              <w:rPr>
                <w:lang w:eastAsia="zh-CN"/>
              </w:rPr>
              <w:t>The "cause" attribute shall be set to:</w:t>
            </w:r>
          </w:p>
          <w:p w14:paraId="4D98F7B5" w14:textId="77777777" w:rsidR="00FA6EB7" w:rsidRPr="006A7EE2" w:rsidRDefault="00FA6EB7" w:rsidP="00FA6EB7">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sidR="003F73AD">
              <w:rPr>
                <w:lang w:val="en-US" w:eastAsia="zh-CN"/>
              </w:rPr>
              <w:t>3GPP TS 2</w:t>
            </w:r>
            <w:r w:rsidRPr="006A7EE2">
              <w:rPr>
                <w:lang w:val="en-US" w:eastAsia="zh-CN"/>
              </w:rPr>
              <w:t>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tc>
      </w:tr>
    </w:tbl>
    <w:p w14:paraId="0F7815D6" w14:textId="77777777" w:rsidR="00FA6EB7" w:rsidRPr="006A7EE2" w:rsidRDefault="00FA6EB7" w:rsidP="00FA6EB7"/>
    <w:p w14:paraId="0CEA7B34" w14:textId="77777777" w:rsidR="002A194B" w:rsidRDefault="002A194B" w:rsidP="002A194B">
      <w:pPr>
        <w:pStyle w:val="Heading4"/>
      </w:pPr>
      <w:bookmarkStart w:id="2076" w:name="_Toc26199600"/>
      <w:bookmarkStart w:id="2077" w:name="_Toc34346647"/>
      <w:bookmarkStart w:id="2078" w:name="_Toc34740724"/>
      <w:bookmarkStart w:id="2079" w:name="_Toc34748083"/>
      <w:bookmarkStart w:id="2080" w:name="_Toc34748459"/>
      <w:bookmarkStart w:id="2081" w:name="_Toc34749449"/>
      <w:bookmarkStart w:id="2082" w:name="_Toc49689912"/>
      <w:bookmarkStart w:id="2083" w:name="_Toc56336997"/>
      <w:bookmarkStart w:id="2084" w:name="_Toc11338574"/>
      <w:bookmarkStart w:id="2085" w:name="_Toc27585226"/>
      <w:bookmarkStart w:id="2086" w:name="_Toc67730697"/>
      <w:r>
        <w:lastRenderedPageBreak/>
        <w:t>6.2.3.10</w:t>
      </w:r>
      <w:r>
        <w:tab/>
        <w:t xml:space="preserve">Resource: </w:t>
      </w:r>
      <w:bookmarkEnd w:id="2076"/>
      <w:r>
        <w:t>IMS Registration Status</w:t>
      </w:r>
      <w:bookmarkEnd w:id="2077"/>
      <w:bookmarkEnd w:id="2078"/>
      <w:bookmarkEnd w:id="2079"/>
      <w:bookmarkEnd w:id="2080"/>
      <w:bookmarkEnd w:id="2081"/>
      <w:bookmarkEnd w:id="2082"/>
      <w:bookmarkEnd w:id="2083"/>
      <w:bookmarkEnd w:id="2086"/>
    </w:p>
    <w:p w14:paraId="1A852E2D" w14:textId="77777777" w:rsidR="002A194B" w:rsidRDefault="002A194B" w:rsidP="002A194B">
      <w:pPr>
        <w:pStyle w:val="Heading5"/>
      </w:pPr>
      <w:bookmarkStart w:id="2087" w:name="_Toc26199601"/>
      <w:bookmarkStart w:id="2088" w:name="_Toc34346648"/>
      <w:bookmarkStart w:id="2089" w:name="_Toc34740725"/>
      <w:bookmarkStart w:id="2090" w:name="_Toc34748084"/>
      <w:bookmarkStart w:id="2091" w:name="_Toc34748460"/>
      <w:bookmarkStart w:id="2092" w:name="_Toc34749450"/>
      <w:bookmarkStart w:id="2093" w:name="_Toc49689913"/>
      <w:bookmarkStart w:id="2094" w:name="_Toc56336998"/>
      <w:bookmarkStart w:id="2095" w:name="_Toc67730698"/>
      <w:r>
        <w:t>6.2.3.10.1</w:t>
      </w:r>
      <w:r>
        <w:tab/>
        <w:t>Description</w:t>
      </w:r>
      <w:bookmarkEnd w:id="2087"/>
      <w:bookmarkEnd w:id="2088"/>
      <w:bookmarkEnd w:id="2089"/>
      <w:bookmarkEnd w:id="2090"/>
      <w:bookmarkEnd w:id="2091"/>
      <w:bookmarkEnd w:id="2092"/>
      <w:bookmarkEnd w:id="2093"/>
      <w:bookmarkEnd w:id="2094"/>
      <w:bookmarkEnd w:id="2095"/>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2A194B">
      <w:pPr>
        <w:pStyle w:val="Heading5"/>
      </w:pPr>
      <w:bookmarkStart w:id="2096" w:name="_Toc26199602"/>
      <w:bookmarkStart w:id="2097" w:name="_Toc34346649"/>
      <w:bookmarkStart w:id="2098" w:name="_Toc34740726"/>
      <w:bookmarkStart w:id="2099" w:name="_Toc34748085"/>
      <w:bookmarkStart w:id="2100" w:name="_Toc34748461"/>
      <w:bookmarkStart w:id="2101" w:name="_Toc34749451"/>
      <w:bookmarkStart w:id="2102" w:name="_Toc49689914"/>
      <w:bookmarkStart w:id="2103" w:name="_Toc56336999"/>
      <w:bookmarkStart w:id="2104" w:name="_Toc67730699"/>
      <w:r>
        <w:t>6.2.3.10.2</w:t>
      </w:r>
      <w:r>
        <w:tab/>
        <w:t>Resource Definition</w:t>
      </w:r>
      <w:bookmarkEnd w:id="2096"/>
      <w:bookmarkEnd w:id="2097"/>
      <w:bookmarkEnd w:id="2098"/>
      <w:bookmarkEnd w:id="2099"/>
      <w:bookmarkEnd w:id="2100"/>
      <w:bookmarkEnd w:id="2101"/>
      <w:bookmarkEnd w:id="2102"/>
      <w:bookmarkEnd w:id="2103"/>
      <w:bookmarkEnd w:id="2104"/>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2A194B">
      <w:pPr>
        <w:rPr>
          <w:rFonts w:ascii="Arial" w:hAnsi="Arial" w:cs="Arial"/>
        </w:rPr>
      </w:pPr>
      <w:r>
        <w:t>This resource shall support the resource URI variables defined in table 6.2.3.10.2-1</w:t>
      </w:r>
      <w:r>
        <w:rPr>
          <w:rFonts w:ascii="Arial" w:hAnsi="Arial" w:cs="Arial"/>
        </w:rPr>
        <w:t>.</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77777777" w:rsidR="002A194B" w:rsidRDefault="002A194B" w:rsidP="0014560D">
            <w:pPr>
              <w:pStyle w:val="TAL"/>
            </w:pPr>
            <w:r w:rsidRPr="000B71E3">
              <w:br/>
              <w:t>pattern: "</w:t>
            </w:r>
            <w:r>
              <w:t>^(</w:t>
            </w:r>
            <w:r w:rsidRPr="00292D54">
              <w:t>sip\:([a-zA-Z0-9_\-.!~*()&amp;=+$,;?\/]+)\@([A-Za-z0-9]+([-A-Za-z0-9]+)\.)+[a-z]{2,}|tel\:\+[0-9]{5,15}</w:t>
            </w:r>
            <w:r>
              <w:t>)</w:t>
            </w:r>
            <w:r w:rsidRPr="00292D54">
              <w:t>$</w:t>
            </w:r>
            <w:r w:rsidRPr="000B71E3">
              <w:t>"</w:t>
            </w:r>
          </w:p>
        </w:tc>
      </w:tr>
    </w:tbl>
    <w:p w14:paraId="44DF326E" w14:textId="77777777" w:rsidR="002A194B" w:rsidRPr="00384E92" w:rsidRDefault="002A194B" w:rsidP="002A194B"/>
    <w:p w14:paraId="419E8A84" w14:textId="77777777" w:rsidR="002A194B" w:rsidRDefault="002A194B" w:rsidP="002A194B">
      <w:pPr>
        <w:pStyle w:val="Heading5"/>
      </w:pPr>
      <w:bookmarkStart w:id="2105" w:name="_Toc26199603"/>
      <w:bookmarkStart w:id="2106" w:name="_Toc34346650"/>
      <w:bookmarkStart w:id="2107" w:name="_Toc34740727"/>
      <w:bookmarkStart w:id="2108" w:name="_Toc34748086"/>
      <w:bookmarkStart w:id="2109" w:name="_Toc34748462"/>
      <w:bookmarkStart w:id="2110" w:name="_Toc34749452"/>
      <w:bookmarkStart w:id="2111" w:name="_Toc49689915"/>
      <w:bookmarkStart w:id="2112" w:name="_Toc56337000"/>
      <w:bookmarkStart w:id="2113" w:name="_Toc67730700"/>
      <w:r>
        <w:t>6.2.3.10.3</w:t>
      </w:r>
      <w:r>
        <w:tab/>
        <w:t>Resource Standard Methods</w:t>
      </w:r>
      <w:bookmarkEnd w:id="2105"/>
      <w:bookmarkEnd w:id="2106"/>
      <w:bookmarkEnd w:id="2107"/>
      <w:bookmarkEnd w:id="2108"/>
      <w:bookmarkEnd w:id="2109"/>
      <w:bookmarkEnd w:id="2110"/>
      <w:bookmarkEnd w:id="2111"/>
      <w:bookmarkEnd w:id="2112"/>
      <w:bookmarkEnd w:id="2113"/>
    </w:p>
    <w:p w14:paraId="7A34BAA6" w14:textId="77777777" w:rsidR="002A194B" w:rsidRPr="00384E92" w:rsidRDefault="002A194B" w:rsidP="002A194B">
      <w:pPr>
        <w:pStyle w:val="Heading6"/>
      </w:pPr>
      <w:bookmarkStart w:id="2114" w:name="_Toc26199604"/>
      <w:bookmarkStart w:id="2115" w:name="_Toc34346651"/>
      <w:bookmarkStart w:id="2116" w:name="_Toc34740728"/>
      <w:bookmarkStart w:id="2117" w:name="_Toc34748087"/>
      <w:bookmarkStart w:id="2118" w:name="_Toc34748463"/>
      <w:bookmarkStart w:id="2119" w:name="_Toc34749453"/>
      <w:bookmarkStart w:id="2120" w:name="_Toc49689916"/>
      <w:bookmarkStart w:id="2121" w:name="_Toc56337001"/>
      <w:bookmarkStart w:id="2122" w:name="_Toc67730701"/>
      <w:r w:rsidRPr="00384E92">
        <w:t>6.</w:t>
      </w:r>
      <w:r>
        <w:t>2.3.10.3</w:t>
      </w:r>
      <w:r w:rsidRPr="00384E92">
        <w:t>.1</w:t>
      </w:r>
      <w:r w:rsidRPr="00384E92">
        <w:tab/>
      </w:r>
      <w:r>
        <w:t>GET</w:t>
      </w:r>
      <w:bookmarkEnd w:id="2114"/>
      <w:bookmarkEnd w:id="2115"/>
      <w:bookmarkEnd w:id="2116"/>
      <w:bookmarkEnd w:id="2117"/>
      <w:bookmarkEnd w:id="2118"/>
      <w:bookmarkEnd w:id="2119"/>
      <w:bookmarkEnd w:id="2120"/>
      <w:bookmarkEnd w:id="2121"/>
      <w:bookmarkEnd w:id="2122"/>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4560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77777777"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08"/>
        <w:gridCol w:w="283"/>
        <w:gridCol w:w="1134"/>
        <w:gridCol w:w="1702"/>
        <w:gridCol w:w="4102"/>
      </w:tblGrid>
      <w:tr w:rsidR="002A194B" w:rsidRPr="001769FF" w14:paraId="17AA492B" w14:textId="77777777" w:rsidTr="002234A2">
        <w:trPr>
          <w:jc w:val="center"/>
        </w:trPr>
        <w:tc>
          <w:tcPr>
            <w:tcW w:w="1250"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2A194B" w:rsidRPr="001769FF" w14:paraId="54D83F9C"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47"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2A194B" w:rsidRPr="001769FF" w14:paraId="00F5BCE9"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2A194B" w:rsidRDefault="002A194B" w:rsidP="0014560D">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14:paraId="1F7C61E2" w14:textId="77777777" w:rsidR="002A194B" w:rsidRPr="00296A3D" w:rsidRDefault="002A194B" w:rsidP="0014560D">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C3D16E" w14:textId="77777777" w:rsidR="002A194B" w:rsidRPr="00296A3D" w:rsidRDefault="002A194B" w:rsidP="0014560D">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14:paraId="50461086" w14:textId="77777777" w:rsidR="002A194B" w:rsidRPr="00296A3D" w:rsidRDefault="002A194B" w:rsidP="0014560D">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2A194B" w:rsidRPr="000B71E3" w:rsidRDefault="002A194B" w:rsidP="0014560D">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2A194B" w:rsidRDefault="002A194B" w:rsidP="0014560D">
            <w:pPr>
              <w:pStyle w:val="TAL"/>
            </w:pPr>
            <w:r w:rsidRPr="000B71E3">
              <w:t>- USER_NOT_FOUND</w:t>
            </w:r>
          </w:p>
          <w:p w14:paraId="551FF1D8" w14:textId="77777777" w:rsidR="002A194B" w:rsidRDefault="002A194B" w:rsidP="0014560D">
            <w:pPr>
              <w:pStyle w:val="TAL"/>
            </w:pPr>
            <w:r>
              <w:t>- DATA_NOT_FOUND</w:t>
            </w:r>
          </w:p>
          <w:p w14:paraId="458DCEE6" w14:textId="77777777" w:rsidR="002A194B" w:rsidRDefault="002A194B" w:rsidP="0014560D">
            <w:pPr>
              <w:pStyle w:val="TAL"/>
            </w:pPr>
          </w:p>
          <w:p w14:paraId="6C4728D1" w14:textId="77777777" w:rsidR="002A194B" w:rsidRPr="00296A3D" w:rsidRDefault="002A194B" w:rsidP="0014560D">
            <w:pPr>
              <w:pStyle w:val="TAL"/>
            </w:pPr>
            <w:r>
              <w:t>DATA_NOT_FOUND indicates the user has not performed yet any IMS registration.</w:t>
            </w:r>
          </w:p>
        </w:tc>
      </w:tr>
      <w:tr w:rsidR="002A194B" w:rsidRPr="001769FF" w14:paraId="472C704A"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2A194B" w:rsidRDefault="002A194B" w:rsidP="0014560D">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14:paraId="7D43BC4B" w14:textId="77777777" w:rsidR="002A194B" w:rsidRPr="00296A3D" w:rsidRDefault="002A194B" w:rsidP="0014560D">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A9B8C99" w14:textId="77777777" w:rsidR="002A194B" w:rsidRPr="00296A3D" w:rsidRDefault="002A194B" w:rsidP="0014560D">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14:paraId="2C6D8D18" w14:textId="77777777" w:rsidR="002A194B" w:rsidRPr="00296A3D" w:rsidRDefault="002A194B" w:rsidP="0014560D">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2A194B" w:rsidRPr="000B71E3" w:rsidRDefault="002A194B" w:rsidP="0014560D">
            <w:pPr>
              <w:pStyle w:val="TAL"/>
            </w:pPr>
            <w:r w:rsidRPr="000B71E3">
              <w:t xml:space="preserve">The "cause" attribute </w:t>
            </w:r>
            <w:r>
              <w:t xml:space="preserve">may be used to indicate </w:t>
            </w:r>
            <w:r w:rsidRPr="000B71E3">
              <w:t>the following application error:</w:t>
            </w:r>
          </w:p>
          <w:p w14:paraId="552D5541" w14:textId="77777777" w:rsidR="002A194B" w:rsidRPr="00296A3D" w:rsidRDefault="002A194B" w:rsidP="0014560D">
            <w:pPr>
              <w:pStyle w:val="TAL"/>
            </w:pPr>
            <w:r w:rsidRPr="000B71E3">
              <w:t xml:space="preserve">- </w:t>
            </w:r>
            <w:r>
              <w:rPr>
                <w:lang w:val="en-US"/>
              </w:rPr>
              <w:t>OPERATION_NOT_ALLOWED</w:t>
            </w:r>
          </w:p>
        </w:tc>
      </w:tr>
    </w:tbl>
    <w:p w14:paraId="0EDC90EA" w14:textId="77777777" w:rsidR="002A194B" w:rsidRDefault="002A194B" w:rsidP="002A194B">
      <w:pPr>
        <w:pStyle w:val="PL"/>
      </w:pPr>
    </w:p>
    <w:p w14:paraId="3EB0262B" w14:textId="77777777" w:rsidR="002A194B" w:rsidRPr="007F400D" w:rsidRDefault="002A194B" w:rsidP="002A194B">
      <w:pPr>
        <w:pStyle w:val="PL"/>
      </w:pPr>
    </w:p>
    <w:p w14:paraId="06B50C34" w14:textId="77777777" w:rsidR="006124A2" w:rsidRDefault="006124A2" w:rsidP="006124A2">
      <w:pPr>
        <w:pStyle w:val="Heading4"/>
      </w:pPr>
      <w:bookmarkStart w:id="2123" w:name="_Toc34346652"/>
      <w:bookmarkStart w:id="2124" w:name="_Toc34740729"/>
      <w:bookmarkStart w:id="2125" w:name="_Toc34748088"/>
      <w:bookmarkStart w:id="2126" w:name="_Toc34748464"/>
      <w:bookmarkStart w:id="2127" w:name="_Toc34749454"/>
      <w:bookmarkStart w:id="2128" w:name="_Toc49689917"/>
      <w:bookmarkStart w:id="2129" w:name="_Toc56337002"/>
      <w:bookmarkStart w:id="2130" w:name="_Toc67730702"/>
      <w:r>
        <w:lastRenderedPageBreak/>
        <w:t>6.2.3.11</w:t>
      </w:r>
      <w:r>
        <w:tab/>
        <w:t>Resource: Service Priority Information</w:t>
      </w:r>
      <w:bookmarkEnd w:id="2123"/>
      <w:bookmarkEnd w:id="2124"/>
      <w:bookmarkEnd w:id="2125"/>
      <w:bookmarkEnd w:id="2126"/>
      <w:bookmarkEnd w:id="2127"/>
      <w:bookmarkEnd w:id="2128"/>
      <w:bookmarkEnd w:id="2129"/>
      <w:bookmarkEnd w:id="2130"/>
    </w:p>
    <w:p w14:paraId="6AA1CC6D" w14:textId="77777777" w:rsidR="006124A2" w:rsidRDefault="006124A2" w:rsidP="006124A2">
      <w:pPr>
        <w:pStyle w:val="Heading5"/>
      </w:pPr>
      <w:bookmarkStart w:id="2131" w:name="_Toc34346653"/>
      <w:bookmarkStart w:id="2132" w:name="_Toc34740730"/>
      <w:bookmarkStart w:id="2133" w:name="_Toc34748089"/>
      <w:bookmarkStart w:id="2134" w:name="_Toc34748465"/>
      <w:bookmarkStart w:id="2135" w:name="_Toc34749455"/>
      <w:bookmarkStart w:id="2136" w:name="_Toc49689918"/>
      <w:bookmarkStart w:id="2137" w:name="_Toc56337003"/>
      <w:bookmarkStart w:id="2138" w:name="_Toc67730703"/>
      <w:r>
        <w:t>6.2.3.11.1</w:t>
      </w:r>
      <w:r>
        <w:tab/>
        <w:t>Description</w:t>
      </w:r>
      <w:bookmarkEnd w:id="2131"/>
      <w:bookmarkEnd w:id="2132"/>
      <w:bookmarkEnd w:id="2133"/>
      <w:bookmarkEnd w:id="2134"/>
      <w:bookmarkEnd w:id="2135"/>
      <w:bookmarkEnd w:id="2136"/>
      <w:bookmarkEnd w:id="2137"/>
      <w:bookmarkEnd w:id="2138"/>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6124A2">
      <w:pPr>
        <w:pStyle w:val="Heading5"/>
      </w:pPr>
      <w:bookmarkStart w:id="2139" w:name="_Toc34346654"/>
      <w:bookmarkStart w:id="2140" w:name="_Toc34740731"/>
      <w:bookmarkStart w:id="2141" w:name="_Toc34748090"/>
      <w:bookmarkStart w:id="2142" w:name="_Toc34748466"/>
      <w:bookmarkStart w:id="2143" w:name="_Toc34749456"/>
      <w:bookmarkStart w:id="2144" w:name="_Toc49689919"/>
      <w:bookmarkStart w:id="2145" w:name="_Toc56337004"/>
      <w:bookmarkStart w:id="2146" w:name="_Toc67730704"/>
      <w:r>
        <w:t>6.2.3.11.2</w:t>
      </w:r>
      <w:r>
        <w:tab/>
        <w:t>Resource Definition</w:t>
      </w:r>
      <w:bookmarkEnd w:id="2139"/>
      <w:bookmarkEnd w:id="2140"/>
      <w:bookmarkEnd w:id="2141"/>
      <w:bookmarkEnd w:id="2142"/>
      <w:bookmarkEnd w:id="2143"/>
      <w:bookmarkEnd w:id="2144"/>
      <w:bookmarkEnd w:id="2145"/>
      <w:bookmarkEnd w:id="2146"/>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6124A2">
      <w:pPr>
        <w:rPr>
          <w:rFonts w:ascii="Arial" w:hAnsi="Arial" w:cs="Arial"/>
        </w:rPr>
      </w:pPr>
      <w:r>
        <w:t>This resource shall support the resource URI variables defined in table 6.2.3.11.2-1</w:t>
      </w:r>
      <w:r>
        <w:rPr>
          <w:rFonts w:ascii="Arial" w:hAnsi="Arial" w:cs="Arial"/>
        </w:rPr>
        <w:t>.</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77777777" w:rsidR="006124A2" w:rsidRDefault="006124A2" w:rsidP="0014560D">
            <w:pPr>
              <w:pStyle w:val="TAL"/>
            </w:pPr>
            <w:r w:rsidRPr="000B71E3">
              <w:br/>
              <w:t>pattern: "</w:t>
            </w:r>
            <w:r>
              <w:t>^(</w:t>
            </w:r>
            <w:r w:rsidRPr="00292D54">
              <w:t>sip\:([a-zA-Z0-9_\-.!~*()&amp;=+$,;?\/]+)\@([A-Za-z0-9]+([-A-Za-z0-9]+)\.)+[a-z]{2,}|tel\:\+[0-9]{5,15}</w:t>
            </w:r>
            <w:r>
              <w:t>)</w:t>
            </w:r>
            <w:r w:rsidRPr="00292D54">
              <w:t>$</w:t>
            </w:r>
            <w:r w:rsidRPr="000B71E3">
              <w:t>"</w:t>
            </w:r>
          </w:p>
        </w:tc>
      </w:tr>
    </w:tbl>
    <w:p w14:paraId="7C1C944A" w14:textId="77777777" w:rsidR="006124A2" w:rsidRPr="00384E92" w:rsidRDefault="006124A2" w:rsidP="006124A2"/>
    <w:p w14:paraId="6F71E858" w14:textId="77777777" w:rsidR="006124A2" w:rsidRDefault="006124A2" w:rsidP="006124A2">
      <w:pPr>
        <w:pStyle w:val="Heading5"/>
      </w:pPr>
      <w:bookmarkStart w:id="2147" w:name="_Toc34346655"/>
      <w:bookmarkStart w:id="2148" w:name="_Toc34740732"/>
      <w:bookmarkStart w:id="2149" w:name="_Toc34748091"/>
      <w:bookmarkStart w:id="2150" w:name="_Toc34748467"/>
      <w:bookmarkStart w:id="2151" w:name="_Toc34749457"/>
      <w:bookmarkStart w:id="2152" w:name="_Toc49689920"/>
      <w:bookmarkStart w:id="2153" w:name="_Toc56337005"/>
      <w:bookmarkStart w:id="2154" w:name="_Toc67730705"/>
      <w:r>
        <w:t>6.2.3.11.3</w:t>
      </w:r>
      <w:r>
        <w:tab/>
        <w:t>Resource Standard Methods</w:t>
      </w:r>
      <w:bookmarkEnd w:id="2147"/>
      <w:bookmarkEnd w:id="2148"/>
      <w:bookmarkEnd w:id="2149"/>
      <w:bookmarkEnd w:id="2150"/>
      <w:bookmarkEnd w:id="2151"/>
      <w:bookmarkEnd w:id="2152"/>
      <w:bookmarkEnd w:id="2153"/>
      <w:bookmarkEnd w:id="2154"/>
    </w:p>
    <w:p w14:paraId="7FEB75C5" w14:textId="77777777" w:rsidR="006124A2" w:rsidRPr="00384E92" w:rsidRDefault="006124A2" w:rsidP="006124A2">
      <w:pPr>
        <w:pStyle w:val="Heading6"/>
      </w:pPr>
      <w:bookmarkStart w:id="2155" w:name="_Toc34346656"/>
      <w:bookmarkStart w:id="2156" w:name="_Toc34740733"/>
      <w:bookmarkStart w:id="2157" w:name="_Toc34748092"/>
      <w:bookmarkStart w:id="2158" w:name="_Toc34748468"/>
      <w:bookmarkStart w:id="2159" w:name="_Toc34749458"/>
      <w:bookmarkStart w:id="2160" w:name="_Toc49689921"/>
      <w:bookmarkStart w:id="2161" w:name="_Toc56337006"/>
      <w:bookmarkStart w:id="2162" w:name="_Toc67730706"/>
      <w:r w:rsidRPr="00384E92">
        <w:t>6.</w:t>
      </w:r>
      <w:r>
        <w:t>2.3.11.3</w:t>
      </w:r>
      <w:r w:rsidRPr="00384E92">
        <w:t>.1</w:t>
      </w:r>
      <w:r w:rsidRPr="00384E92">
        <w:tab/>
      </w:r>
      <w:r>
        <w:t>GET</w:t>
      </w:r>
      <w:bookmarkEnd w:id="2155"/>
      <w:bookmarkEnd w:id="2156"/>
      <w:bookmarkEnd w:id="2157"/>
      <w:bookmarkEnd w:id="2158"/>
      <w:bookmarkEnd w:id="2159"/>
      <w:bookmarkEnd w:id="2160"/>
      <w:bookmarkEnd w:id="2161"/>
      <w:bookmarkEnd w:id="2162"/>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4560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7777777"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6124A2" w:rsidRPr="001769FF" w14:paraId="49324132" w14:textId="77777777" w:rsidTr="0014560D">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6124A2" w:rsidRPr="001769FF" w14:paraId="219BFFF8" w14:textId="77777777" w:rsidTr="00BC05C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2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6124A2" w:rsidRPr="001769FF" w14:paraId="51C2EFC2" w14:textId="77777777" w:rsidTr="00BC05C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6124A2" w:rsidRDefault="006124A2" w:rsidP="0014560D">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33FFC4E0" w14:textId="77777777" w:rsidR="006124A2" w:rsidRPr="00296A3D" w:rsidRDefault="006124A2" w:rsidP="0014560D">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76308BE1" w14:textId="77777777" w:rsidR="006124A2" w:rsidRPr="00296A3D" w:rsidRDefault="006124A2" w:rsidP="0014560D">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F733405" w14:textId="77777777" w:rsidR="006124A2" w:rsidRPr="00296A3D" w:rsidRDefault="006124A2" w:rsidP="0014560D">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6124A2" w:rsidRPr="000B71E3" w:rsidRDefault="006124A2" w:rsidP="0014560D">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6124A2" w:rsidRDefault="006124A2" w:rsidP="0014560D">
            <w:pPr>
              <w:pStyle w:val="TAL"/>
            </w:pPr>
            <w:r w:rsidRPr="000B71E3">
              <w:t>- USER_NOT_FOUND</w:t>
            </w:r>
          </w:p>
          <w:p w14:paraId="2A5C5E67" w14:textId="77777777" w:rsidR="006124A2" w:rsidRDefault="006124A2" w:rsidP="0014560D">
            <w:pPr>
              <w:pStyle w:val="TAL"/>
            </w:pPr>
            <w:r>
              <w:t>- DATA_NOT_FOUND</w:t>
            </w:r>
          </w:p>
          <w:p w14:paraId="349E5110" w14:textId="77777777" w:rsidR="006124A2" w:rsidRDefault="006124A2" w:rsidP="0014560D">
            <w:pPr>
              <w:pStyle w:val="TAL"/>
            </w:pPr>
          </w:p>
          <w:p w14:paraId="38989CC4" w14:textId="77777777" w:rsidR="006124A2" w:rsidRPr="00296A3D" w:rsidRDefault="006124A2" w:rsidP="0014560D">
            <w:pPr>
              <w:pStyle w:val="TAL"/>
            </w:pPr>
            <w:r>
              <w:t>DATA_NOT_FOUND indicates that the user does not have priority service.</w:t>
            </w:r>
          </w:p>
        </w:tc>
      </w:tr>
      <w:tr w:rsidR="006124A2" w:rsidRPr="001769FF" w14:paraId="69DCF44F" w14:textId="77777777" w:rsidTr="00BC05C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6124A2" w:rsidRDefault="006124A2" w:rsidP="0014560D">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E7DA7E1" w14:textId="77777777" w:rsidR="006124A2" w:rsidRPr="00296A3D" w:rsidRDefault="006124A2" w:rsidP="0014560D">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59E19CF" w14:textId="77777777" w:rsidR="006124A2" w:rsidRPr="00296A3D" w:rsidRDefault="006124A2" w:rsidP="0014560D">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2D510772" w14:textId="77777777" w:rsidR="006124A2" w:rsidRPr="00296A3D" w:rsidRDefault="006124A2" w:rsidP="0014560D">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6124A2" w:rsidRPr="000B71E3" w:rsidRDefault="006124A2" w:rsidP="0014560D">
            <w:pPr>
              <w:pStyle w:val="TAL"/>
            </w:pPr>
            <w:r w:rsidRPr="000B71E3">
              <w:t xml:space="preserve">The "cause" attribute </w:t>
            </w:r>
            <w:r>
              <w:t xml:space="preserve">may be used to indicate </w:t>
            </w:r>
            <w:r w:rsidRPr="000B71E3">
              <w:t>the following application error:</w:t>
            </w:r>
          </w:p>
          <w:p w14:paraId="0542AC69" w14:textId="77777777" w:rsidR="006124A2" w:rsidRPr="00296A3D" w:rsidRDefault="006124A2" w:rsidP="0014560D">
            <w:pPr>
              <w:pStyle w:val="TAL"/>
            </w:pPr>
            <w:r w:rsidRPr="000B71E3">
              <w:t xml:space="preserve">- </w:t>
            </w:r>
            <w:r>
              <w:rPr>
                <w:lang w:val="en-US"/>
              </w:rPr>
              <w:t>OPERATION_NOT_ALLOWED</w:t>
            </w:r>
          </w:p>
        </w:tc>
      </w:tr>
    </w:tbl>
    <w:p w14:paraId="5C95756E" w14:textId="77777777" w:rsidR="006124A2" w:rsidRDefault="006124A2" w:rsidP="006124A2">
      <w:pPr>
        <w:pStyle w:val="PL"/>
      </w:pPr>
    </w:p>
    <w:p w14:paraId="6CC6EB07" w14:textId="77777777" w:rsidR="006124A2" w:rsidRPr="007F400D" w:rsidRDefault="006124A2" w:rsidP="006124A2">
      <w:pPr>
        <w:pStyle w:val="PL"/>
      </w:pPr>
    </w:p>
    <w:p w14:paraId="2633653A" w14:textId="77777777" w:rsidR="00866F74" w:rsidRDefault="00866F74" w:rsidP="00866F74">
      <w:pPr>
        <w:pStyle w:val="Heading4"/>
      </w:pPr>
      <w:bookmarkStart w:id="2163" w:name="_Toc34346657"/>
      <w:bookmarkStart w:id="2164" w:name="_Toc34740734"/>
      <w:bookmarkStart w:id="2165" w:name="_Toc34748093"/>
      <w:bookmarkStart w:id="2166" w:name="_Toc34748469"/>
      <w:bookmarkStart w:id="2167" w:name="_Toc34749459"/>
      <w:bookmarkStart w:id="2168" w:name="_Toc49689922"/>
      <w:bookmarkStart w:id="2169" w:name="_Toc56337007"/>
      <w:bookmarkStart w:id="2170" w:name="_Toc67730707"/>
      <w:r>
        <w:t>6.2.3.12</w:t>
      </w:r>
      <w:r>
        <w:tab/>
        <w:t>Resource: Initial Filter Criteria</w:t>
      </w:r>
      <w:bookmarkEnd w:id="2163"/>
      <w:bookmarkEnd w:id="2164"/>
      <w:bookmarkEnd w:id="2165"/>
      <w:bookmarkEnd w:id="2166"/>
      <w:bookmarkEnd w:id="2167"/>
      <w:bookmarkEnd w:id="2168"/>
      <w:bookmarkEnd w:id="2169"/>
      <w:bookmarkEnd w:id="2170"/>
    </w:p>
    <w:p w14:paraId="1CBF3B50" w14:textId="77777777" w:rsidR="00866F74" w:rsidRDefault="00866F74" w:rsidP="00866F74">
      <w:pPr>
        <w:pStyle w:val="Heading5"/>
      </w:pPr>
      <w:bookmarkStart w:id="2171" w:name="_Toc34346658"/>
      <w:bookmarkStart w:id="2172" w:name="_Toc34740735"/>
      <w:bookmarkStart w:id="2173" w:name="_Toc34748094"/>
      <w:bookmarkStart w:id="2174" w:name="_Toc34748470"/>
      <w:bookmarkStart w:id="2175" w:name="_Toc34749460"/>
      <w:bookmarkStart w:id="2176" w:name="_Toc49689923"/>
      <w:bookmarkStart w:id="2177" w:name="_Toc56337008"/>
      <w:bookmarkStart w:id="2178" w:name="_Toc67730708"/>
      <w:r>
        <w:t>6.2.3.12.1</w:t>
      </w:r>
      <w:r>
        <w:tab/>
        <w:t>Description</w:t>
      </w:r>
      <w:bookmarkEnd w:id="2171"/>
      <w:bookmarkEnd w:id="2172"/>
      <w:bookmarkEnd w:id="2173"/>
      <w:bookmarkEnd w:id="2174"/>
      <w:bookmarkEnd w:id="2175"/>
      <w:bookmarkEnd w:id="2176"/>
      <w:bookmarkEnd w:id="2177"/>
      <w:bookmarkEnd w:id="2178"/>
    </w:p>
    <w:p w14:paraId="6F532C59" w14:textId="77777777"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 to retrieve the list of IFCs associated to the UE (including Shared IFC Set Identifiers, if provisioned).</w:t>
      </w:r>
    </w:p>
    <w:p w14:paraId="64D94CB0" w14:textId="77777777" w:rsidR="00866F74" w:rsidRDefault="00866F74" w:rsidP="00866F74">
      <w:pPr>
        <w:pStyle w:val="Heading5"/>
      </w:pPr>
      <w:bookmarkStart w:id="2179" w:name="_Toc34346659"/>
      <w:bookmarkStart w:id="2180" w:name="_Toc34740736"/>
      <w:bookmarkStart w:id="2181" w:name="_Toc34748095"/>
      <w:bookmarkStart w:id="2182" w:name="_Toc34748471"/>
      <w:bookmarkStart w:id="2183" w:name="_Toc34749461"/>
      <w:bookmarkStart w:id="2184" w:name="_Toc49689924"/>
      <w:bookmarkStart w:id="2185" w:name="_Toc56337009"/>
      <w:bookmarkStart w:id="2186" w:name="_Toc67730709"/>
      <w:r>
        <w:t>6.2.3.12.2</w:t>
      </w:r>
      <w:r>
        <w:tab/>
        <w:t>Resource Definition</w:t>
      </w:r>
      <w:bookmarkEnd w:id="2179"/>
      <w:bookmarkEnd w:id="2180"/>
      <w:bookmarkEnd w:id="2181"/>
      <w:bookmarkEnd w:id="2182"/>
      <w:bookmarkEnd w:id="2183"/>
      <w:bookmarkEnd w:id="2184"/>
      <w:bookmarkEnd w:id="2185"/>
      <w:bookmarkEnd w:id="2186"/>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866F74">
      <w:pPr>
        <w:rPr>
          <w:rFonts w:ascii="Arial" w:hAnsi="Arial" w:cs="Arial"/>
        </w:rPr>
      </w:pPr>
      <w:r>
        <w:t>This resource shall support the resource URI variables defined in table 6.2.3.12.2-1</w:t>
      </w:r>
      <w:r>
        <w:rPr>
          <w:rFonts w:ascii="Arial" w:hAnsi="Arial" w:cs="Arial"/>
        </w:rPr>
        <w:t>.</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77777777" w:rsidR="00866F74" w:rsidRDefault="00866F74" w:rsidP="00614BBA">
            <w:pPr>
              <w:pStyle w:val="TAL"/>
            </w:pPr>
            <w:r w:rsidRPr="000B71E3">
              <w:br/>
              <w:t>pattern: "</w:t>
            </w:r>
            <w:r>
              <w:t>^(</w:t>
            </w:r>
            <w:r w:rsidRPr="00292D54">
              <w:t>sip\:([a-zA-Z0-9_\-.!~*()&amp;=+$,;?\/]+)\@([A-Za-z0-9]+([-A-Za-z0-9]+)\.)+[a-z]{2,}|tel\:\+[0-9]{5,15}</w:t>
            </w:r>
            <w:r>
              <w:t>)</w:t>
            </w:r>
            <w:r w:rsidRPr="00292D54">
              <w:t>$</w:t>
            </w:r>
            <w:r w:rsidRPr="000B71E3">
              <w:t>"</w:t>
            </w:r>
          </w:p>
        </w:tc>
      </w:tr>
    </w:tbl>
    <w:p w14:paraId="7174C5DD" w14:textId="77777777" w:rsidR="00866F74" w:rsidRPr="00384E92" w:rsidRDefault="00866F74" w:rsidP="00866F74"/>
    <w:p w14:paraId="27D79F74" w14:textId="77777777" w:rsidR="00866F74" w:rsidRDefault="00866F74" w:rsidP="00866F74">
      <w:pPr>
        <w:pStyle w:val="Heading5"/>
      </w:pPr>
      <w:bookmarkStart w:id="2187" w:name="_Toc34346660"/>
      <w:bookmarkStart w:id="2188" w:name="_Toc34740737"/>
      <w:bookmarkStart w:id="2189" w:name="_Toc34748096"/>
      <w:bookmarkStart w:id="2190" w:name="_Toc34748472"/>
      <w:bookmarkStart w:id="2191" w:name="_Toc34749462"/>
      <w:bookmarkStart w:id="2192" w:name="_Toc49689925"/>
      <w:bookmarkStart w:id="2193" w:name="_Toc56337010"/>
      <w:bookmarkStart w:id="2194" w:name="_Toc67730710"/>
      <w:r>
        <w:t>6.2.3.12.3</w:t>
      </w:r>
      <w:r>
        <w:tab/>
        <w:t>Resource Standard Methods</w:t>
      </w:r>
      <w:bookmarkEnd w:id="2187"/>
      <w:bookmarkEnd w:id="2188"/>
      <w:bookmarkEnd w:id="2189"/>
      <w:bookmarkEnd w:id="2190"/>
      <w:bookmarkEnd w:id="2191"/>
      <w:bookmarkEnd w:id="2192"/>
      <w:bookmarkEnd w:id="2193"/>
      <w:bookmarkEnd w:id="2194"/>
    </w:p>
    <w:p w14:paraId="160CFBD6" w14:textId="77777777" w:rsidR="00866F74" w:rsidRPr="00384E92" w:rsidRDefault="00866F74" w:rsidP="00866F74">
      <w:pPr>
        <w:pStyle w:val="Heading6"/>
      </w:pPr>
      <w:bookmarkStart w:id="2195" w:name="_Toc34346661"/>
      <w:bookmarkStart w:id="2196" w:name="_Toc34740738"/>
      <w:bookmarkStart w:id="2197" w:name="_Toc34748097"/>
      <w:bookmarkStart w:id="2198" w:name="_Toc34748473"/>
      <w:bookmarkStart w:id="2199" w:name="_Toc34749463"/>
      <w:bookmarkStart w:id="2200" w:name="_Toc49689926"/>
      <w:bookmarkStart w:id="2201" w:name="_Toc56337011"/>
      <w:bookmarkStart w:id="2202" w:name="_Toc67730711"/>
      <w:r w:rsidRPr="00384E92">
        <w:t>6.</w:t>
      </w:r>
      <w:r>
        <w:t>2.3.12.3</w:t>
      </w:r>
      <w:r w:rsidRPr="00384E92">
        <w:t>.1</w:t>
      </w:r>
      <w:r w:rsidRPr="00384E92">
        <w:tab/>
      </w:r>
      <w:r>
        <w:t>GET</w:t>
      </w:r>
      <w:bookmarkEnd w:id="2195"/>
      <w:bookmarkEnd w:id="2196"/>
      <w:bookmarkEnd w:id="2197"/>
      <w:bookmarkEnd w:id="2198"/>
      <w:bookmarkEnd w:id="2199"/>
      <w:bookmarkEnd w:id="2200"/>
      <w:bookmarkEnd w:id="2201"/>
      <w:bookmarkEnd w:id="2202"/>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745050C" w14:textId="77777777" w:rsidR="00866F74" w:rsidRPr="001769FF" w:rsidRDefault="00866F74" w:rsidP="00614BBA">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4F782A4" w14:textId="77777777"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365BB38E" w14:textId="77777777" w:rsidR="00866F74" w:rsidRPr="001769FF" w:rsidRDefault="00866F74" w:rsidP="00614BBA">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lastRenderedPageBreak/>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866F74"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866F74" w:rsidRDefault="00866F74" w:rsidP="00614BBA">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866F74" w:rsidRPr="00296A3D" w:rsidRDefault="00866F74" w:rsidP="00614BB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866F74" w:rsidRPr="00296A3D" w:rsidRDefault="00866F74" w:rsidP="00614BBA">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866F74" w:rsidRPr="00296A3D" w:rsidRDefault="00866F74" w:rsidP="00614BBA">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866F74" w:rsidRPr="000B71E3" w:rsidRDefault="00866F74" w:rsidP="00614BBA">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866F74" w:rsidRDefault="00866F74" w:rsidP="00614BBA">
            <w:pPr>
              <w:pStyle w:val="TAL"/>
            </w:pPr>
            <w:r w:rsidRPr="000B71E3">
              <w:t>- USER_NOT_FOUND</w:t>
            </w:r>
          </w:p>
          <w:p w14:paraId="3E3EB87F" w14:textId="77777777" w:rsidR="00866F74" w:rsidRDefault="00866F74" w:rsidP="00614BBA">
            <w:pPr>
              <w:pStyle w:val="TAL"/>
            </w:pPr>
            <w:r>
              <w:t>- DATA_NOT_FOUND</w:t>
            </w:r>
          </w:p>
          <w:p w14:paraId="0738C059" w14:textId="77777777" w:rsidR="00866F74" w:rsidRDefault="00866F74" w:rsidP="00614BBA">
            <w:pPr>
              <w:pStyle w:val="TAL"/>
            </w:pPr>
          </w:p>
          <w:p w14:paraId="2737D280" w14:textId="77777777" w:rsidR="00866F74" w:rsidRPr="00296A3D" w:rsidRDefault="00866F74" w:rsidP="00614BBA">
            <w:pPr>
              <w:pStyle w:val="TAL"/>
            </w:pPr>
            <w:r>
              <w:t>DATA_NOT_FOUND indicates that there is no Initial Filter Criteria associated to the user (i.e. no AS is triggered by S-CSCF for the user)</w:t>
            </w:r>
          </w:p>
        </w:tc>
      </w:tr>
      <w:tr w:rsidR="00866F74"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866F74" w:rsidRDefault="00866F74" w:rsidP="00614BBA">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866F74" w:rsidRPr="00296A3D" w:rsidRDefault="00866F74" w:rsidP="00614BB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866F74" w:rsidRPr="00296A3D" w:rsidRDefault="00866F74" w:rsidP="00614BBA">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866F74" w:rsidRPr="00296A3D" w:rsidRDefault="00866F74" w:rsidP="00614BBA">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866F74" w:rsidRPr="000B71E3" w:rsidRDefault="00866F74" w:rsidP="00614BBA">
            <w:pPr>
              <w:pStyle w:val="TAL"/>
            </w:pPr>
            <w:r w:rsidRPr="000B71E3">
              <w:t xml:space="preserve">The "cause" attribute </w:t>
            </w:r>
            <w:r>
              <w:t xml:space="preserve">may be used to indicate </w:t>
            </w:r>
            <w:r w:rsidRPr="000B71E3">
              <w:t>the following application error:</w:t>
            </w:r>
          </w:p>
          <w:p w14:paraId="5A64F777" w14:textId="77777777" w:rsidR="00866F74" w:rsidRPr="00296A3D" w:rsidRDefault="00866F74" w:rsidP="00614BBA">
            <w:pPr>
              <w:pStyle w:val="TAL"/>
            </w:pPr>
            <w:r w:rsidRPr="000B71E3">
              <w:t xml:space="preserve">- </w:t>
            </w:r>
            <w:r>
              <w:rPr>
                <w:lang w:val="en-US"/>
              </w:rPr>
              <w:t>OPERATION_NOT_ALLOWED</w:t>
            </w:r>
          </w:p>
        </w:tc>
      </w:tr>
    </w:tbl>
    <w:p w14:paraId="51EC6DE6" w14:textId="77777777" w:rsidR="00866F74" w:rsidRDefault="00866F74" w:rsidP="00866F74">
      <w:pPr>
        <w:pStyle w:val="PL"/>
      </w:pPr>
    </w:p>
    <w:p w14:paraId="7640E299" w14:textId="77777777" w:rsidR="00866F74" w:rsidRDefault="00866F74" w:rsidP="00866F74">
      <w:pPr>
        <w:pStyle w:val="PL"/>
      </w:pPr>
    </w:p>
    <w:p w14:paraId="324203D0" w14:textId="77777777" w:rsidR="00614BBA" w:rsidRDefault="00614BBA" w:rsidP="00614BBA">
      <w:pPr>
        <w:pStyle w:val="Heading4"/>
      </w:pPr>
      <w:bookmarkStart w:id="2203" w:name="_Toc34346662"/>
      <w:bookmarkStart w:id="2204" w:name="_Toc34740739"/>
      <w:bookmarkStart w:id="2205" w:name="_Toc34748098"/>
      <w:bookmarkStart w:id="2206" w:name="_Toc34748474"/>
      <w:bookmarkStart w:id="2207" w:name="_Toc34749464"/>
      <w:bookmarkStart w:id="2208" w:name="_Toc49689927"/>
      <w:bookmarkStart w:id="2209" w:name="_Toc56337012"/>
      <w:bookmarkStart w:id="2210" w:name="_Toc67730712"/>
      <w:r>
        <w:t>6.2.3.13</w:t>
      </w:r>
      <w:r>
        <w:tab/>
        <w:t>Resource: IMS Location Data</w:t>
      </w:r>
      <w:bookmarkEnd w:id="2203"/>
      <w:bookmarkEnd w:id="2204"/>
      <w:bookmarkEnd w:id="2205"/>
      <w:bookmarkEnd w:id="2206"/>
      <w:bookmarkEnd w:id="2207"/>
      <w:bookmarkEnd w:id="2208"/>
      <w:bookmarkEnd w:id="2209"/>
      <w:bookmarkEnd w:id="2210"/>
    </w:p>
    <w:p w14:paraId="299922B2" w14:textId="77777777" w:rsidR="00614BBA" w:rsidRDefault="00614BBA" w:rsidP="00614BBA">
      <w:pPr>
        <w:pStyle w:val="Heading5"/>
      </w:pPr>
      <w:bookmarkStart w:id="2211" w:name="_Toc34346663"/>
      <w:bookmarkStart w:id="2212" w:name="_Toc34740740"/>
      <w:bookmarkStart w:id="2213" w:name="_Toc34748099"/>
      <w:bookmarkStart w:id="2214" w:name="_Toc34748475"/>
      <w:bookmarkStart w:id="2215" w:name="_Toc34749465"/>
      <w:bookmarkStart w:id="2216" w:name="_Toc49689928"/>
      <w:bookmarkStart w:id="2217" w:name="_Toc56337013"/>
      <w:bookmarkStart w:id="2218" w:name="_Toc67730713"/>
      <w:r>
        <w:t>6.2.3.13.1</w:t>
      </w:r>
      <w:r>
        <w:tab/>
        <w:t>Description</w:t>
      </w:r>
      <w:bookmarkEnd w:id="2211"/>
      <w:bookmarkEnd w:id="2212"/>
      <w:bookmarkEnd w:id="2213"/>
      <w:bookmarkEnd w:id="2214"/>
      <w:bookmarkEnd w:id="2215"/>
      <w:bookmarkEnd w:id="2216"/>
      <w:bookmarkEnd w:id="2217"/>
      <w:bookmarkEnd w:id="2218"/>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614BBA">
      <w:pPr>
        <w:pStyle w:val="Heading5"/>
      </w:pPr>
      <w:bookmarkStart w:id="2219" w:name="_Toc34346664"/>
      <w:bookmarkStart w:id="2220" w:name="_Toc34740741"/>
      <w:bookmarkStart w:id="2221" w:name="_Toc34748100"/>
      <w:bookmarkStart w:id="2222" w:name="_Toc34748476"/>
      <w:bookmarkStart w:id="2223" w:name="_Toc34749466"/>
      <w:bookmarkStart w:id="2224" w:name="_Toc49689929"/>
      <w:bookmarkStart w:id="2225" w:name="_Toc56337014"/>
      <w:bookmarkStart w:id="2226" w:name="_Toc67730714"/>
      <w:r>
        <w:t>6.2.3.13.2</w:t>
      </w:r>
      <w:r>
        <w:tab/>
        <w:t>Resource Definition</w:t>
      </w:r>
      <w:bookmarkEnd w:id="2219"/>
      <w:bookmarkEnd w:id="2220"/>
      <w:bookmarkEnd w:id="2221"/>
      <w:bookmarkEnd w:id="2222"/>
      <w:bookmarkEnd w:id="2223"/>
      <w:bookmarkEnd w:id="2224"/>
      <w:bookmarkEnd w:id="2225"/>
      <w:bookmarkEnd w:id="2226"/>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614BBA">
      <w:pPr>
        <w:rPr>
          <w:rFonts w:ascii="Arial" w:hAnsi="Arial" w:cs="Arial"/>
        </w:rPr>
      </w:pPr>
      <w:r>
        <w:t>This resource shall support the resource URI variables defined in table 6.2.3.13.2-1</w:t>
      </w:r>
      <w:r>
        <w:rPr>
          <w:rFonts w:ascii="Arial" w:hAnsi="Arial" w:cs="Arial"/>
        </w:rPr>
        <w:t>.</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77777777" w:rsidR="00614BBA" w:rsidRDefault="00614BBA" w:rsidP="00614BBA">
            <w:pPr>
              <w:pStyle w:val="TAL"/>
            </w:pPr>
            <w:r w:rsidRPr="000B71E3">
              <w:br/>
              <w:t>pattern: "</w:t>
            </w:r>
            <w:r>
              <w:t>^(</w:t>
            </w:r>
            <w:r w:rsidRPr="00292D54">
              <w:t>sip\:([a-zA-Z0-9_\-.!~*()&amp;=+$,;?\/]+)\@([A-Za-z0-9]+([-A-Za-z0-9]+)\.)+[a-z]{2,}|tel\:\+[0-9]{5,15}</w:t>
            </w:r>
            <w:r>
              <w:t>)</w:t>
            </w:r>
            <w:r w:rsidRPr="00292D54">
              <w:t>$</w:t>
            </w:r>
            <w:r w:rsidRPr="000B71E3">
              <w:t>"</w:t>
            </w:r>
          </w:p>
        </w:tc>
      </w:tr>
    </w:tbl>
    <w:p w14:paraId="688D660A" w14:textId="77777777" w:rsidR="00614BBA" w:rsidRPr="00384E92" w:rsidRDefault="00614BBA" w:rsidP="00614BBA"/>
    <w:p w14:paraId="139076E9" w14:textId="77777777" w:rsidR="00614BBA" w:rsidRDefault="00614BBA" w:rsidP="00614BBA">
      <w:pPr>
        <w:pStyle w:val="Heading5"/>
      </w:pPr>
      <w:bookmarkStart w:id="2227" w:name="_Toc34346665"/>
      <w:bookmarkStart w:id="2228" w:name="_Toc34740742"/>
      <w:bookmarkStart w:id="2229" w:name="_Toc34748101"/>
      <w:bookmarkStart w:id="2230" w:name="_Toc34748477"/>
      <w:bookmarkStart w:id="2231" w:name="_Toc34749467"/>
      <w:bookmarkStart w:id="2232" w:name="_Toc49689930"/>
      <w:bookmarkStart w:id="2233" w:name="_Toc56337015"/>
      <w:bookmarkStart w:id="2234" w:name="_Toc67730715"/>
      <w:r>
        <w:t>6.2.3.13.3</w:t>
      </w:r>
      <w:r>
        <w:tab/>
        <w:t>Resource Standard Methods</w:t>
      </w:r>
      <w:bookmarkEnd w:id="2227"/>
      <w:bookmarkEnd w:id="2228"/>
      <w:bookmarkEnd w:id="2229"/>
      <w:bookmarkEnd w:id="2230"/>
      <w:bookmarkEnd w:id="2231"/>
      <w:bookmarkEnd w:id="2232"/>
      <w:bookmarkEnd w:id="2233"/>
      <w:bookmarkEnd w:id="2234"/>
    </w:p>
    <w:p w14:paraId="282E83FD" w14:textId="77777777" w:rsidR="00614BBA" w:rsidRPr="00384E92" w:rsidRDefault="00614BBA" w:rsidP="00614BBA">
      <w:pPr>
        <w:pStyle w:val="Heading6"/>
      </w:pPr>
      <w:bookmarkStart w:id="2235" w:name="_Toc34346666"/>
      <w:bookmarkStart w:id="2236" w:name="_Toc34740743"/>
      <w:bookmarkStart w:id="2237" w:name="_Toc34748102"/>
      <w:bookmarkStart w:id="2238" w:name="_Toc34748478"/>
      <w:bookmarkStart w:id="2239" w:name="_Toc34749468"/>
      <w:bookmarkStart w:id="2240" w:name="_Toc49689931"/>
      <w:bookmarkStart w:id="2241" w:name="_Toc56337016"/>
      <w:bookmarkStart w:id="2242" w:name="_Toc67730716"/>
      <w:r w:rsidRPr="00384E92">
        <w:t>6.</w:t>
      </w:r>
      <w:r>
        <w:t>2.3.13.3</w:t>
      </w:r>
      <w:r w:rsidRPr="00384E92">
        <w:t>.1</w:t>
      </w:r>
      <w:r w:rsidRPr="00384E92">
        <w:tab/>
      </w:r>
      <w:r>
        <w:t>GET</w:t>
      </w:r>
      <w:bookmarkEnd w:id="2235"/>
      <w:bookmarkEnd w:id="2236"/>
      <w:bookmarkEnd w:id="2237"/>
      <w:bookmarkEnd w:id="2238"/>
      <w:bookmarkEnd w:id="2239"/>
      <w:bookmarkEnd w:id="2240"/>
      <w:bookmarkEnd w:id="2241"/>
      <w:bookmarkEnd w:id="2242"/>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614BBA">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77777777"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lastRenderedPageBreak/>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08"/>
        <w:gridCol w:w="283"/>
        <w:gridCol w:w="1134"/>
        <w:gridCol w:w="1702"/>
        <w:gridCol w:w="4102"/>
      </w:tblGrid>
      <w:tr w:rsidR="00614BBA" w:rsidRPr="001769FF" w14:paraId="11B33682" w14:textId="77777777" w:rsidTr="002234A2">
        <w:trPr>
          <w:jc w:val="center"/>
        </w:trPr>
        <w:tc>
          <w:tcPr>
            <w:tcW w:w="1250"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614BBA" w:rsidRPr="001769FF" w14:paraId="18C8DC15"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147"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614BBA" w:rsidRPr="001769FF" w14:paraId="5F5BA74E"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614BBA" w:rsidRDefault="00614BBA" w:rsidP="00614BBA">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14:paraId="2DAAF42C" w14:textId="77777777" w:rsidR="00614BBA" w:rsidRPr="00296A3D" w:rsidRDefault="00614BBA" w:rsidP="00614BBA">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2660B09" w14:textId="77777777" w:rsidR="00614BBA" w:rsidRPr="00296A3D" w:rsidRDefault="00614BBA" w:rsidP="00614BBA">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14:paraId="6FC223F2" w14:textId="77777777" w:rsidR="00614BBA" w:rsidRPr="00296A3D" w:rsidRDefault="00614BBA" w:rsidP="00614BBA">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614BBA" w:rsidRPr="000B71E3" w:rsidRDefault="00614BBA" w:rsidP="00614BBA">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614BBA" w:rsidRDefault="00614BBA" w:rsidP="00614BBA">
            <w:pPr>
              <w:pStyle w:val="TAL"/>
            </w:pPr>
            <w:r w:rsidRPr="000B71E3">
              <w:t>- USER_NOT_FOUND</w:t>
            </w:r>
          </w:p>
          <w:p w14:paraId="69DDBFB1" w14:textId="77777777" w:rsidR="00614BBA" w:rsidRDefault="00614BBA" w:rsidP="00614BBA">
            <w:pPr>
              <w:pStyle w:val="TAL"/>
            </w:pPr>
            <w:r>
              <w:t>- DATA_NOT_FOUND</w:t>
            </w:r>
          </w:p>
          <w:p w14:paraId="7B0FE4B4" w14:textId="77777777" w:rsidR="00614BBA" w:rsidRDefault="00614BBA" w:rsidP="00614BBA">
            <w:pPr>
              <w:pStyle w:val="TAL"/>
            </w:pPr>
          </w:p>
          <w:p w14:paraId="2BC5D3D0" w14:textId="77777777" w:rsidR="00614BBA" w:rsidRPr="00296A3D" w:rsidRDefault="00614BBA" w:rsidP="00614BBA">
            <w:pPr>
              <w:pStyle w:val="TAL"/>
            </w:pPr>
            <w:r>
              <w:t>DATA_NOT_FOUND indicates the user has not performed yet any IMS registration.</w:t>
            </w:r>
          </w:p>
        </w:tc>
      </w:tr>
      <w:tr w:rsidR="00614BBA" w:rsidRPr="001769FF" w14:paraId="38FF4316"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614BBA" w:rsidRDefault="00614BBA" w:rsidP="00614BBA">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14:paraId="3C3BD42E" w14:textId="77777777" w:rsidR="00614BBA" w:rsidRPr="00296A3D" w:rsidRDefault="00614BBA" w:rsidP="00614BBA">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E47C3D2" w14:textId="77777777" w:rsidR="00614BBA" w:rsidRPr="00296A3D" w:rsidRDefault="00614BBA" w:rsidP="00614BBA">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14:paraId="02304AB3" w14:textId="77777777" w:rsidR="00614BBA" w:rsidRPr="00296A3D" w:rsidRDefault="00614BBA" w:rsidP="00614BBA">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614BBA" w:rsidRPr="000B71E3" w:rsidRDefault="00614BBA" w:rsidP="00614BBA">
            <w:pPr>
              <w:pStyle w:val="TAL"/>
            </w:pPr>
            <w:r w:rsidRPr="000B71E3">
              <w:t xml:space="preserve">The "cause" attribute </w:t>
            </w:r>
            <w:r>
              <w:t xml:space="preserve">may be used to indicate </w:t>
            </w:r>
            <w:r w:rsidRPr="000B71E3">
              <w:t>the following application error:</w:t>
            </w:r>
          </w:p>
          <w:p w14:paraId="6BDA83CD" w14:textId="77777777" w:rsidR="00614BBA" w:rsidRPr="00296A3D" w:rsidRDefault="00614BBA" w:rsidP="00614BBA">
            <w:pPr>
              <w:pStyle w:val="TAL"/>
            </w:pPr>
            <w:r w:rsidRPr="000B71E3">
              <w:t xml:space="preserve">- </w:t>
            </w:r>
            <w:r>
              <w:rPr>
                <w:lang w:val="en-US"/>
              </w:rPr>
              <w:t>OPERATION_NOT_ALLOWED</w:t>
            </w:r>
          </w:p>
        </w:tc>
      </w:tr>
    </w:tbl>
    <w:p w14:paraId="33BD8752" w14:textId="77777777" w:rsidR="00614BBA" w:rsidRDefault="00614BBA" w:rsidP="00614BBA">
      <w:pPr>
        <w:pStyle w:val="PL"/>
      </w:pPr>
    </w:p>
    <w:p w14:paraId="08FD36F3" w14:textId="77777777" w:rsidR="00614BBA" w:rsidRPr="007F400D" w:rsidRDefault="00614BBA" w:rsidP="00614BBA">
      <w:pPr>
        <w:pStyle w:val="PL"/>
      </w:pPr>
    </w:p>
    <w:p w14:paraId="7531B9CD" w14:textId="77777777" w:rsidR="00C340A3" w:rsidRDefault="00C340A3" w:rsidP="00C340A3">
      <w:pPr>
        <w:pStyle w:val="Heading4"/>
      </w:pPr>
      <w:bookmarkStart w:id="2243" w:name="_Toc34346667"/>
      <w:bookmarkStart w:id="2244" w:name="_Toc34740744"/>
      <w:bookmarkStart w:id="2245" w:name="_Toc34748103"/>
      <w:bookmarkStart w:id="2246" w:name="_Toc34748479"/>
      <w:bookmarkStart w:id="2247" w:name="_Toc34749469"/>
      <w:bookmarkStart w:id="2248" w:name="_Toc49689932"/>
      <w:bookmarkStart w:id="2249" w:name="_Toc56337017"/>
      <w:bookmarkStart w:id="2250" w:name="_Toc67730717"/>
      <w:r>
        <w:t>6.2.3.14</w:t>
      </w:r>
      <w:r>
        <w:tab/>
        <w:t>Resource: Service Level Trace Information</w:t>
      </w:r>
      <w:bookmarkEnd w:id="2243"/>
      <w:bookmarkEnd w:id="2244"/>
      <w:bookmarkEnd w:id="2245"/>
      <w:bookmarkEnd w:id="2246"/>
      <w:bookmarkEnd w:id="2247"/>
      <w:bookmarkEnd w:id="2248"/>
      <w:bookmarkEnd w:id="2249"/>
      <w:bookmarkEnd w:id="2250"/>
    </w:p>
    <w:p w14:paraId="0FB1F027" w14:textId="77777777" w:rsidR="00C340A3" w:rsidRDefault="00C340A3" w:rsidP="00C340A3">
      <w:pPr>
        <w:pStyle w:val="Heading5"/>
      </w:pPr>
      <w:bookmarkStart w:id="2251" w:name="_Toc34346668"/>
      <w:bookmarkStart w:id="2252" w:name="_Toc34740745"/>
      <w:bookmarkStart w:id="2253" w:name="_Toc34748104"/>
      <w:bookmarkStart w:id="2254" w:name="_Toc34748480"/>
      <w:bookmarkStart w:id="2255" w:name="_Toc34749470"/>
      <w:bookmarkStart w:id="2256" w:name="_Toc49689933"/>
      <w:bookmarkStart w:id="2257" w:name="_Toc56337018"/>
      <w:bookmarkStart w:id="2258" w:name="_Toc67730718"/>
      <w:r>
        <w:t>6.2.3.14.1</w:t>
      </w:r>
      <w:r>
        <w:tab/>
        <w:t>Description</w:t>
      </w:r>
      <w:bookmarkEnd w:id="2251"/>
      <w:bookmarkEnd w:id="2252"/>
      <w:bookmarkEnd w:id="2253"/>
      <w:bookmarkEnd w:id="2254"/>
      <w:bookmarkEnd w:id="2255"/>
      <w:bookmarkEnd w:id="2256"/>
      <w:bookmarkEnd w:id="2257"/>
      <w:bookmarkEnd w:id="2258"/>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C340A3">
      <w:pPr>
        <w:pStyle w:val="Heading5"/>
      </w:pPr>
      <w:bookmarkStart w:id="2259" w:name="_Toc34346669"/>
      <w:bookmarkStart w:id="2260" w:name="_Toc34740746"/>
      <w:bookmarkStart w:id="2261" w:name="_Toc34748105"/>
      <w:bookmarkStart w:id="2262" w:name="_Toc34748481"/>
      <w:bookmarkStart w:id="2263" w:name="_Toc34749471"/>
      <w:bookmarkStart w:id="2264" w:name="_Toc49689934"/>
      <w:bookmarkStart w:id="2265" w:name="_Toc56337019"/>
      <w:bookmarkStart w:id="2266" w:name="_Toc67730719"/>
      <w:r>
        <w:t>6.2.3.14.2</w:t>
      </w:r>
      <w:r>
        <w:tab/>
        <w:t>Resource Definition</w:t>
      </w:r>
      <w:bookmarkEnd w:id="2259"/>
      <w:bookmarkEnd w:id="2260"/>
      <w:bookmarkEnd w:id="2261"/>
      <w:bookmarkEnd w:id="2262"/>
      <w:bookmarkEnd w:id="2263"/>
      <w:bookmarkEnd w:id="2264"/>
      <w:bookmarkEnd w:id="2265"/>
      <w:bookmarkEnd w:id="2266"/>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C340A3">
      <w:pPr>
        <w:rPr>
          <w:rFonts w:ascii="Arial" w:hAnsi="Arial" w:cs="Arial"/>
        </w:rPr>
      </w:pPr>
      <w:r>
        <w:t>This resource shall support the resource URI variables defined in table 6.2.3.14.2-1</w:t>
      </w:r>
      <w:r>
        <w:rPr>
          <w:rFonts w:ascii="Arial" w:hAnsi="Arial" w:cs="Arial"/>
        </w:rPr>
        <w:t>.</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77777777" w:rsidR="00C340A3" w:rsidRDefault="00C340A3" w:rsidP="00264041">
            <w:pPr>
              <w:pStyle w:val="TAL"/>
            </w:pPr>
            <w:r w:rsidRPr="000B71E3">
              <w:br/>
              <w:t>pattern: "</w:t>
            </w:r>
            <w:r>
              <w:t>^(</w:t>
            </w:r>
            <w:r w:rsidRPr="00292D54">
              <w:t>sip\:([a-zA-Z0-9_\-.!~*()&amp;=+$,;?\/]+)\@([A-Za-z0-9]+([-A-Za-z0-9]+)\.)+[a-z]{2,}|tel\:\+[0-9]{5,15}</w:t>
            </w:r>
            <w:r>
              <w:t>)</w:t>
            </w:r>
            <w:r w:rsidRPr="00292D54">
              <w:t>$</w:t>
            </w:r>
            <w:r w:rsidRPr="000B71E3">
              <w:t>"</w:t>
            </w:r>
          </w:p>
        </w:tc>
      </w:tr>
    </w:tbl>
    <w:p w14:paraId="7CF623B3" w14:textId="77777777" w:rsidR="00C340A3" w:rsidRPr="00384E92" w:rsidRDefault="00C340A3" w:rsidP="00C340A3"/>
    <w:p w14:paraId="09C48ECE" w14:textId="77777777" w:rsidR="00C340A3" w:rsidRDefault="00C340A3" w:rsidP="00C340A3">
      <w:pPr>
        <w:pStyle w:val="Heading5"/>
      </w:pPr>
      <w:bookmarkStart w:id="2267" w:name="_Toc34346670"/>
      <w:bookmarkStart w:id="2268" w:name="_Toc34740747"/>
      <w:bookmarkStart w:id="2269" w:name="_Toc34748106"/>
      <w:bookmarkStart w:id="2270" w:name="_Toc34748482"/>
      <w:bookmarkStart w:id="2271" w:name="_Toc34749472"/>
      <w:bookmarkStart w:id="2272" w:name="_Toc49689935"/>
      <w:bookmarkStart w:id="2273" w:name="_Toc56337020"/>
      <w:bookmarkStart w:id="2274" w:name="_Toc67730720"/>
      <w:r>
        <w:t>6.2.3.14.3</w:t>
      </w:r>
      <w:r>
        <w:tab/>
        <w:t>Resource Standard Methods</w:t>
      </w:r>
      <w:bookmarkEnd w:id="2267"/>
      <w:bookmarkEnd w:id="2268"/>
      <w:bookmarkEnd w:id="2269"/>
      <w:bookmarkEnd w:id="2270"/>
      <w:bookmarkEnd w:id="2271"/>
      <w:bookmarkEnd w:id="2272"/>
      <w:bookmarkEnd w:id="2273"/>
      <w:bookmarkEnd w:id="2274"/>
    </w:p>
    <w:p w14:paraId="54A72337" w14:textId="77777777" w:rsidR="00C340A3" w:rsidRPr="00384E92" w:rsidRDefault="00C340A3" w:rsidP="00C340A3">
      <w:pPr>
        <w:pStyle w:val="Heading6"/>
      </w:pPr>
      <w:bookmarkStart w:id="2275" w:name="_Toc34346671"/>
      <w:bookmarkStart w:id="2276" w:name="_Toc34740748"/>
      <w:bookmarkStart w:id="2277" w:name="_Toc34748107"/>
      <w:bookmarkStart w:id="2278" w:name="_Toc34748483"/>
      <w:bookmarkStart w:id="2279" w:name="_Toc34749473"/>
      <w:bookmarkStart w:id="2280" w:name="_Toc49689936"/>
      <w:bookmarkStart w:id="2281" w:name="_Toc56337021"/>
      <w:bookmarkStart w:id="2282" w:name="_Toc67730721"/>
      <w:r w:rsidRPr="00384E92">
        <w:t>6.</w:t>
      </w:r>
      <w:r>
        <w:t>2.3.14.3</w:t>
      </w:r>
      <w:r w:rsidRPr="00384E92">
        <w:t>.1</w:t>
      </w:r>
      <w:r w:rsidRPr="00384E92">
        <w:tab/>
      </w:r>
      <w:r>
        <w:t>GET</w:t>
      </w:r>
      <w:bookmarkEnd w:id="2275"/>
      <w:bookmarkEnd w:id="2276"/>
      <w:bookmarkEnd w:id="2277"/>
      <w:bookmarkEnd w:id="2278"/>
      <w:bookmarkEnd w:id="2279"/>
      <w:bookmarkEnd w:id="2280"/>
      <w:bookmarkEnd w:id="2281"/>
      <w:bookmarkEnd w:id="2282"/>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264041">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77777777"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lastRenderedPageBreak/>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424"/>
        <w:gridCol w:w="1132"/>
        <w:gridCol w:w="1417"/>
        <w:gridCol w:w="4108"/>
      </w:tblGrid>
      <w:tr w:rsidR="00C340A3" w:rsidRPr="001769FF" w14:paraId="1A099F71" w14:textId="77777777" w:rsidTr="00264041">
        <w:trPr>
          <w:jc w:val="center"/>
        </w:trPr>
        <w:tc>
          <w:tcPr>
            <w:tcW w:w="1323"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736"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133"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264041" w:rsidRPr="001769FF" w14:paraId="6CD8903D" w14:textId="77777777" w:rsidTr="00264041">
        <w:trPr>
          <w:jc w:val="center"/>
        </w:trPr>
        <w:tc>
          <w:tcPr>
            <w:tcW w:w="1323"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220"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736"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133"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264041" w:rsidRPr="001769FF" w14:paraId="40E8A357" w14:textId="77777777" w:rsidTr="00264041">
        <w:trPr>
          <w:jc w:val="center"/>
        </w:trPr>
        <w:tc>
          <w:tcPr>
            <w:tcW w:w="1323"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C340A3" w:rsidRDefault="00C340A3" w:rsidP="00264041">
            <w:pPr>
              <w:pStyle w:val="TAL"/>
            </w:pPr>
            <w:r w:rsidRPr="000B71E3">
              <w:t>ProblemDetails</w:t>
            </w:r>
          </w:p>
        </w:tc>
        <w:tc>
          <w:tcPr>
            <w:tcW w:w="220" w:type="pct"/>
            <w:tcBorders>
              <w:top w:val="single" w:sz="4" w:space="0" w:color="auto"/>
              <w:left w:val="single" w:sz="6" w:space="0" w:color="000000"/>
              <w:bottom w:val="single" w:sz="4" w:space="0" w:color="auto"/>
              <w:right w:val="single" w:sz="6" w:space="0" w:color="000000"/>
            </w:tcBorders>
          </w:tcPr>
          <w:p w14:paraId="7FA995A3" w14:textId="77777777" w:rsidR="00C340A3" w:rsidRPr="00296A3D" w:rsidRDefault="00C340A3" w:rsidP="00264041">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C340A3" w:rsidRPr="00296A3D" w:rsidRDefault="00C340A3" w:rsidP="00264041">
            <w:pPr>
              <w:pStyle w:val="TAL"/>
            </w:pPr>
            <w:r>
              <w:t>0..</w:t>
            </w:r>
            <w:r w:rsidRPr="000B71E3">
              <w:t>1</w:t>
            </w:r>
          </w:p>
        </w:tc>
        <w:tc>
          <w:tcPr>
            <w:tcW w:w="736" w:type="pct"/>
            <w:tcBorders>
              <w:top w:val="single" w:sz="4" w:space="0" w:color="auto"/>
              <w:left w:val="single" w:sz="6" w:space="0" w:color="000000"/>
              <w:bottom w:val="single" w:sz="4" w:space="0" w:color="auto"/>
              <w:right w:val="single" w:sz="6" w:space="0" w:color="000000"/>
            </w:tcBorders>
          </w:tcPr>
          <w:p w14:paraId="20CB0808" w14:textId="77777777" w:rsidR="00C340A3" w:rsidRPr="00296A3D" w:rsidRDefault="00C340A3" w:rsidP="00264041">
            <w:pPr>
              <w:pStyle w:val="TAL"/>
            </w:pPr>
            <w:r w:rsidRPr="000B71E3">
              <w:t>404 Not Found</w:t>
            </w:r>
          </w:p>
        </w:tc>
        <w:tc>
          <w:tcPr>
            <w:tcW w:w="2133"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C340A3" w:rsidRPr="000B71E3" w:rsidRDefault="00C340A3" w:rsidP="00264041">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C340A3" w:rsidRDefault="00C340A3" w:rsidP="00264041">
            <w:pPr>
              <w:pStyle w:val="TAL"/>
            </w:pPr>
            <w:r w:rsidRPr="000B71E3">
              <w:t>- USER_NOT_FOUND</w:t>
            </w:r>
          </w:p>
          <w:p w14:paraId="05E49F2F" w14:textId="77777777" w:rsidR="00C340A3" w:rsidRDefault="00C340A3" w:rsidP="00264041">
            <w:pPr>
              <w:pStyle w:val="TAL"/>
            </w:pPr>
            <w:r>
              <w:t>- DATA_NOT_FOUND</w:t>
            </w:r>
          </w:p>
          <w:p w14:paraId="2EBB9389" w14:textId="77777777" w:rsidR="00C340A3" w:rsidRDefault="00C340A3" w:rsidP="00264041">
            <w:pPr>
              <w:pStyle w:val="TAL"/>
            </w:pPr>
          </w:p>
          <w:p w14:paraId="6D17B0DB" w14:textId="77777777" w:rsidR="00C340A3" w:rsidRPr="00296A3D" w:rsidRDefault="00C340A3" w:rsidP="00264041">
            <w:pPr>
              <w:pStyle w:val="TAL"/>
            </w:pPr>
            <w:r>
              <w:t>DATA_NOT_FOUND indicates that the service level tracing is disabled for the user.</w:t>
            </w:r>
          </w:p>
        </w:tc>
      </w:tr>
      <w:tr w:rsidR="00264041" w:rsidRPr="001769FF" w14:paraId="6A18948E" w14:textId="77777777" w:rsidTr="00264041">
        <w:trPr>
          <w:jc w:val="center"/>
        </w:trPr>
        <w:tc>
          <w:tcPr>
            <w:tcW w:w="1323"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C340A3" w:rsidRDefault="00C340A3" w:rsidP="00264041">
            <w:pPr>
              <w:pStyle w:val="TAL"/>
            </w:pPr>
            <w:r w:rsidRPr="000B71E3">
              <w:t>ProblemDetails</w:t>
            </w:r>
          </w:p>
        </w:tc>
        <w:tc>
          <w:tcPr>
            <w:tcW w:w="220" w:type="pct"/>
            <w:tcBorders>
              <w:top w:val="single" w:sz="4" w:space="0" w:color="auto"/>
              <w:left w:val="single" w:sz="6" w:space="0" w:color="000000"/>
              <w:bottom w:val="single" w:sz="4" w:space="0" w:color="auto"/>
              <w:right w:val="single" w:sz="6" w:space="0" w:color="000000"/>
            </w:tcBorders>
          </w:tcPr>
          <w:p w14:paraId="1F75963E" w14:textId="77777777" w:rsidR="00C340A3" w:rsidRPr="00296A3D" w:rsidRDefault="00C340A3" w:rsidP="00264041">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C340A3" w:rsidRPr="00296A3D" w:rsidRDefault="00C340A3" w:rsidP="00264041">
            <w:pPr>
              <w:pStyle w:val="TAL"/>
            </w:pPr>
            <w:r>
              <w:t>0..</w:t>
            </w:r>
            <w:r w:rsidRPr="000B71E3">
              <w:t>1</w:t>
            </w:r>
          </w:p>
        </w:tc>
        <w:tc>
          <w:tcPr>
            <w:tcW w:w="736" w:type="pct"/>
            <w:tcBorders>
              <w:top w:val="single" w:sz="4" w:space="0" w:color="auto"/>
              <w:left w:val="single" w:sz="6" w:space="0" w:color="000000"/>
              <w:bottom w:val="single" w:sz="4" w:space="0" w:color="auto"/>
              <w:right w:val="single" w:sz="6" w:space="0" w:color="000000"/>
            </w:tcBorders>
          </w:tcPr>
          <w:p w14:paraId="2666B44A" w14:textId="77777777" w:rsidR="00C340A3" w:rsidRPr="00296A3D" w:rsidRDefault="00C340A3" w:rsidP="00264041">
            <w:pPr>
              <w:pStyle w:val="TAL"/>
            </w:pPr>
            <w:r w:rsidRPr="000B71E3">
              <w:t>403 Forbidden</w:t>
            </w:r>
          </w:p>
        </w:tc>
        <w:tc>
          <w:tcPr>
            <w:tcW w:w="2133"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C340A3" w:rsidRPr="000B71E3" w:rsidRDefault="00C340A3" w:rsidP="00264041">
            <w:pPr>
              <w:pStyle w:val="TAL"/>
            </w:pPr>
            <w:r w:rsidRPr="000B71E3">
              <w:t xml:space="preserve">The "cause" attribute </w:t>
            </w:r>
            <w:r>
              <w:t xml:space="preserve">may be used to indicate </w:t>
            </w:r>
            <w:r w:rsidRPr="000B71E3">
              <w:t>the following application error:</w:t>
            </w:r>
          </w:p>
          <w:p w14:paraId="43CEA83A" w14:textId="77777777" w:rsidR="00C340A3" w:rsidRPr="00296A3D" w:rsidRDefault="00C340A3" w:rsidP="00264041">
            <w:pPr>
              <w:pStyle w:val="TAL"/>
            </w:pPr>
            <w:r w:rsidRPr="000B71E3">
              <w:t xml:space="preserve">- </w:t>
            </w:r>
            <w:r>
              <w:rPr>
                <w:lang w:val="en-US"/>
              </w:rPr>
              <w:t>OPERATION_NOT_ALLOWED</w:t>
            </w:r>
          </w:p>
        </w:tc>
      </w:tr>
    </w:tbl>
    <w:p w14:paraId="4C080379" w14:textId="77777777" w:rsidR="00C340A3" w:rsidRDefault="00C340A3" w:rsidP="00C340A3">
      <w:pPr>
        <w:pStyle w:val="PL"/>
      </w:pPr>
    </w:p>
    <w:p w14:paraId="6A7A0468" w14:textId="77777777" w:rsidR="00C340A3" w:rsidRPr="007F400D" w:rsidRDefault="00C340A3" w:rsidP="00C340A3">
      <w:pPr>
        <w:pStyle w:val="PL"/>
      </w:pPr>
    </w:p>
    <w:p w14:paraId="6608069C" w14:textId="77777777" w:rsidR="00264041" w:rsidRDefault="00264041" w:rsidP="00264041">
      <w:pPr>
        <w:pStyle w:val="Heading4"/>
      </w:pPr>
      <w:bookmarkStart w:id="2283" w:name="_Toc34346672"/>
      <w:bookmarkStart w:id="2284" w:name="_Toc34740749"/>
      <w:bookmarkStart w:id="2285" w:name="_Toc34748108"/>
      <w:bookmarkStart w:id="2286" w:name="_Toc34748484"/>
      <w:bookmarkStart w:id="2287" w:name="_Toc34749474"/>
      <w:bookmarkStart w:id="2288" w:name="_Toc49689937"/>
      <w:bookmarkStart w:id="2289" w:name="_Toc56337022"/>
      <w:bookmarkStart w:id="2290" w:name="_Toc67730722"/>
      <w:r>
        <w:t>6.2.3.15</w:t>
      </w:r>
      <w:r>
        <w:tab/>
        <w:t>Resource: PS location Information</w:t>
      </w:r>
      <w:bookmarkEnd w:id="2283"/>
      <w:bookmarkEnd w:id="2284"/>
      <w:bookmarkEnd w:id="2285"/>
      <w:bookmarkEnd w:id="2286"/>
      <w:bookmarkEnd w:id="2287"/>
      <w:bookmarkEnd w:id="2288"/>
      <w:bookmarkEnd w:id="2289"/>
      <w:bookmarkEnd w:id="2290"/>
    </w:p>
    <w:p w14:paraId="5CF28009" w14:textId="77777777" w:rsidR="00264041" w:rsidRDefault="00264041" w:rsidP="00264041">
      <w:pPr>
        <w:pStyle w:val="Heading5"/>
      </w:pPr>
      <w:bookmarkStart w:id="2291" w:name="_Toc34346673"/>
      <w:bookmarkStart w:id="2292" w:name="_Toc34740750"/>
      <w:bookmarkStart w:id="2293" w:name="_Toc34748109"/>
      <w:bookmarkStart w:id="2294" w:name="_Toc34748485"/>
      <w:bookmarkStart w:id="2295" w:name="_Toc34749475"/>
      <w:bookmarkStart w:id="2296" w:name="_Toc49689938"/>
      <w:bookmarkStart w:id="2297" w:name="_Toc56337023"/>
      <w:bookmarkStart w:id="2298" w:name="_Toc67730723"/>
      <w:r>
        <w:t>6.2.3.15.1</w:t>
      </w:r>
      <w:r>
        <w:tab/>
        <w:t>Description</w:t>
      </w:r>
      <w:bookmarkEnd w:id="2291"/>
      <w:bookmarkEnd w:id="2292"/>
      <w:bookmarkEnd w:id="2293"/>
      <w:bookmarkEnd w:id="2294"/>
      <w:bookmarkEnd w:id="2295"/>
      <w:bookmarkEnd w:id="2296"/>
      <w:bookmarkEnd w:id="2297"/>
      <w:bookmarkEnd w:id="2298"/>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264041">
      <w:pPr>
        <w:pStyle w:val="Heading5"/>
      </w:pPr>
      <w:bookmarkStart w:id="2299" w:name="_Toc34346674"/>
      <w:bookmarkStart w:id="2300" w:name="_Toc34740751"/>
      <w:bookmarkStart w:id="2301" w:name="_Toc34748110"/>
      <w:bookmarkStart w:id="2302" w:name="_Toc34748486"/>
      <w:bookmarkStart w:id="2303" w:name="_Toc34749476"/>
      <w:bookmarkStart w:id="2304" w:name="_Toc49689939"/>
      <w:bookmarkStart w:id="2305" w:name="_Toc56337024"/>
      <w:bookmarkStart w:id="2306" w:name="_Toc67730724"/>
      <w:r>
        <w:t>6.2.3.15.2</w:t>
      </w:r>
      <w:r>
        <w:tab/>
        <w:t>Resource Definition</w:t>
      </w:r>
      <w:bookmarkEnd w:id="2299"/>
      <w:bookmarkEnd w:id="2300"/>
      <w:bookmarkEnd w:id="2301"/>
      <w:bookmarkEnd w:id="2302"/>
      <w:bookmarkEnd w:id="2303"/>
      <w:bookmarkEnd w:id="2304"/>
      <w:bookmarkEnd w:id="2305"/>
      <w:bookmarkEnd w:id="2306"/>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264041">
      <w:pPr>
        <w:rPr>
          <w:rFonts w:ascii="Arial" w:hAnsi="Arial" w:cs="Arial"/>
        </w:rPr>
      </w:pPr>
      <w:r>
        <w:t>This resource shall support the resource URI variables defined in table 6.2.3.</w:t>
      </w:r>
      <w:r w:rsidR="003F73AD">
        <w:t>15</w:t>
      </w:r>
      <w:r>
        <w:t>.2-1</w:t>
      </w:r>
      <w:r>
        <w:rPr>
          <w:rFonts w:ascii="Arial" w:hAnsi="Arial" w:cs="Arial"/>
        </w:rPr>
        <w:t>.</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77777777" w:rsidR="00264041" w:rsidRDefault="00264041" w:rsidP="00264041">
            <w:pPr>
              <w:pStyle w:val="TAL"/>
            </w:pPr>
            <w:r w:rsidRPr="000B71E3">
              <w:t xml:space="preserve">Represents the </w:t>
            </w:r>
            <w:r>
              <w:t>IMS Public Identity (i.e. non-shared IMS Public User identity or Public Service Identity) or the IMS private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264041">
      <w:pPr>
        <w:pStyle w:val="Heading5"/>
      </w:pPr>
      <w:bookmarkStart w:id="2307" w:name="_Toc34346675"/>
      <w:bookmarkStart w:id="2308" w:name="_Toc34740752"/>
      <w:bookmarkStart w:id="2309" w:name="_Toc34748111"/>
      <w:bookmarkStart w:id="2310" w:name="_Toc34748487"/>
      <w:bookmarkStart w:id="2311" w:name="_Toc34749477"/>
      <w:bookmarkStart w:id="2312" w:name="_Toc49689940"/>
      <w:bookmarkStart w:id="2313" w:name="_Toc56337025"/>
      <w:bookmarkStart w:id="2314" w:name="_Toc67730725"/>
      <w:r>
        <w:t>6.2.3.15.3</w:t>
      </w:r>
      <w:r>
        <w:tab/>
        <w:t>Resource Standard Methods</w:t>
      </w:r>
      <w:bookmarkEnd w:id="2307"/>
      <w:bookmarkEnd w:id="2308"/>
      <w:bookmarkEnd w:id="2309"/>
      <w:bookmarkEnd w:id="2310"/>
      <w:bookmarkEnd w:id="2311"/>
      <w:bookmarkEnd w:id="2312"/>
      <w:bookmarkEnd w:id="2313"/>
      <w:bookmarkEnd w:id="2314"/>
    </w:p>
    <w:p w14:paraId="0E8B1FE2" w14:textId="77777777" w:rsidR="00264041" w:rsidRPr="00384E92" w:rsidRDefault="00264041" w:rsidP="00264041">
      <w:pPr>
        <w:pStyle w:val="Heading6"/>
      </w:pPr>
      <w:bookmarkStart w:id="2315" w:name="_Toc34346676"/>
      <w:bookmarkStart w:id="2316" w:name="_Toc34740753"/>
      <w:bookmarkStart w:id="2317" w:name="_Toc34748112"/>
      <w:bookmarkStart w:id="2318" w:name="_Toc34748488"/>
      <w:bookmarkStart w:id="2319" w:name="_Toc34749478"/>
      <w:bookmarkStart w:id="2320" w:name="_Toc49689941"/>
      <w:bookmarkStart w:id="2321" w:name="_Toc56337026"/>
      <w:bookmarkStart w:id="2322" w:name="_Toc67730726"/>
      <w:r w:rsidRPr="00384E92">
        <w:t>6.</w:t>
      </w:r>
      <w:r>
        <w:t>2.3.15.3</w:t>
      </w:r>
      <w:r w:rsidRPr="00384E92">
        <w:t>.1</w:t>
      </w:r>
      <w:r w:rsidRPr="00384E92">
        <w:tab/>
      </w:r>
      <w:r>
        <w:t>GET</w:t>
      </w:r>
      <w:bookmarkEnd w:id="2315"/>
      <w:bookmarkEnd w:id="2316"/>
      <w:bookmarkEnd w:id="2317"/>
      <w:bookmarkEnd w:id="2318"/>
      <w:bookmarkEnd w:id="2319"/>
      <w:bookmarkEnd w:id="2320"/>
      <w:bookmarkEnd w:id="2321"/>
      <w:bookmarkEnd w:id="2322"/>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77777777" w:rsidR="00264041" w:rsidRPr="001769FF" w:rsidRDefault="00264041" w:rsidP="00264041">
            <w:pPr>
              <w:pStyle w:val="TAL"/>
            </w:pPr>
            <w:r>
              <w:t>0..N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6" w:space="0" w:color="000000"/>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6" w:space="0" w:color="000000"/>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6" w:space="0" w:color="000000"/>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0E37FF55" w14:textId="77777777"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08"/>
        <w:gridCol w:w="283"/>
        <w:gridCol w:w="1134"/>
        <w:gridCol w:w="1702"/>
        <w:gridCol w:w="4102"/>
      </w:tblGrid>
      <w:tr w:rsidR="00264041" w:rsidRPr="001769FF" w14:paraId="4AF2E14C" w14:textId="77777777" w:rsidTr="002234A2">
        <w:trPr>
          <w:jc w:val="center"/>
        </w:trPr>
        <w:tc>
          <w:tcPr>
            <w:tcW w:w="1250"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264041" w:rsidRPr="001769FF" w14:paraId="45CF4851"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147"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264041" w:rsidRPr="001769FF" w14:paraId="7DA31A11"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264041" w:rsidRDefault="00264041" w:rsidP="00264041">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14:paraId="3A669EF1" w14:textId="77777777" w:rsidR="00264041" w:rsidRPr="00296A3D" w:rsidRDefault="00264041" w:rsidP="00264041">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DEC5DFE" w14:textId="77777777" w:rsidR="00264041" w:rsidRPr="00296A3D" w:rsidRDefault="00264041" w:rsidP="00264041">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14:paraId="3FDE95F7" w14:textId="77777777" w:rsidR="00264041" w:rsidRPr="00296A3D" w:rsidRDefault="00264041" w:rsidP="00264041">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264041" w:rsidRPr="000B71E3" w:rsidRDefault="00264041" w:rsidP="00264041">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264041" w:rsidRDefault="00264041" w:rsidP="00264041">
            <w:pPr>
              <w:pStyle w:val="TAL"/>
            </w:pPr>
            <w:r w:rsidRPr="000B71E3">
              <w:t>- USER_NOT_FOUND</w:t>
            </w:r>
          </w:p>
          <w:p w14:paraId="0B66844B" w14:textId="77777777" w:rsidR="00264041" w:rsidRDefault="00264041" w:rsidP="00264041">
            <w:pPr>
              <w:pStyle w:val="TAL"/>
            </w:pPr>
            <w:r>
              <w:t>- DATA_NOT_FOUND</w:t>
            </w:r>
          </w:p>
          <w:p w14:paraId="76EDF1D5" w14:textId="77777777" w:rsidR="00264041" w:rsidRDefault="00264041" w:rsidP="00264041">
            <w:pPr>
              <w:pStyle w:val="TAL"/>
            </w:pPr>
          </w:p>
          <w:p w14:paraId="21636840" w14:textId="77777777" w:rsidR="00264041" w:rsidRPr="00296A3D" w:rsidRDefault="00264041" w:rsidP="00264041">
            <w:pPr>
              <w:pStyle w:val="TAL"/>
            </w:pPr>
            <w:r>
              <w:t>DATA_NOT_FOUND indicates that the location information is unknown or unavailable.</w:t>
            </w:r>
          </w:p>
        </w:tc>
      </w:tr>
      <w:tr w:rsidR="00264041" w:rsidRPr="001769FF" w14:paraId="64BC065E"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264041" w:rsidRDefault="00264041" w:rsidP="00264041">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14:paraId="316C1C33" w14:textId="77777777" w:rsidR="00264041" w:rsidRPr="00296A3D" w:rsidRDefault="00264041" w:rsidP="00264041">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B829D2E" w14:textId="77777777" w:rsidR="00264041" w:rsidRPr="00296A3D" w:rsidRDefault="00264041" w:rsidP="00264041">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14:paraId="7CD4C094" w14:textId="77777777" w:rsidR="00264041" w:rsidRPr="00296A3D" w:rsidRDefault="00264041" w:rsidP="00264041">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264041" w:rsidRPr="000B71E3" w:rsidRDefault="00264041" w:rsidP="00264041">
            <w:pPr>
              <w:pStyle w:val="TAL"/>
            </w:pPr>
            <w:r w:rsidRPr="000B71E3">
              <w:t xml:space="preserve">The "cause" attribute </w:t>
            </w:r>
            <w:r>
              <w:t xml:space="preserve">may be used to indicate </w:t>
            </w:r>
            <w:r w:rsidRPr="000B71E3">
              <w:t>the following application error:</w:t>
            </w:r>
          </w:p>
          <w:p w14:paraId="03D6DBD4" w14:textId="77777777" w:rsidR="00264041" w:rsidRPr="00296A3D" w:rsidRDefault="00264041" w:rsidP="00264041">
            <w:pPr>
              <w:pStyle w:val="TAL"/>
            </w:pPr>
            <w:r w:rsidRPr="000B71E3">
              <w:t xml:space="preserve">- </w:t>
            </w:r>
            <w:r>
              <w:rPr>
                <w:lang w:val="en-US"/>
              </w:rPr>
              <w:t>OPERATION_NOT_ALLOWED</w:t>
            </w:r>
          </w:p>
        </w:tc>
      </w:tr>
    </w:tbl>
    <w:p w14:paraId="1C4D2063" w14:textId="77777777" w:rsidR="00264041" w:rsidRDefault="00264041" w:rsidP="00264041">
      <w:pPr>
        <w:pStyle w:val="PL"/>
      </w:pPr>
    </w:p>
    <w:p w14:paraId="55E04071" w14:textId="77777777" w:rsidR="00264041" w:rsidRDefault="00264041" w:rsidP="00264041">
      <w:pPr>
        <w:pStyle w:val="PL"/>
      </w:pPr>
    </w:p>
    <w:p w14:paraId="17151E06" w14:textId="77777777" w:rsidR="00264041" w:rsidRDefault="00264041" w:rsidP="00264041">
      <w:pPr>
        <w:pStyle w:val="Heading4"/>
      </w:pPr>
      <w:bookmarkStart w:id="2323" w:name="_Toc34346677"/>
      <w:bookmarkStart w:id="2324" w:name="_Toc34740754"/>
      <w:bookmarkStart w:id="2325" w:name="_Toc34748113"/>
      <w:bookmarkStart w:id="2326" w:name="_Toc34748489"/>
      <w:bookmarkStart w:id="2327" w:name="_Toc34749479"/>
      <w:bookmarkStart w:id="2328" w:name="_Toc49689942"/>
      <w:bookmarkStart w:id="2329" w:name="_Toc56337027"/>
      <w:bookmarkStart w:id="2330" w:name="_Toc67730727"/>
      <w:r>
        <w:t>6.2.3.16</w:t>
      </w:r>
      <w:r>
        <w:tab/>
        <w:t>Resource: CS location Information</w:t>
      </w:r>
      <w:bookmarkEnd w:id="2323"/>
      <w:bookmarkEnd w:id="2324"/>
      <w:bookmarkEnd w:id="2325"/>
      <w:bookmarkEnd w:id="2326"/>
      <w:bookmarkEnd w:id="2327"/>
      <w:bookmarkEnd w:id="2328"/>
      <w:bookmarkEnd w:id="2329"/>
      <w:bookmarkEnd w:id="2330"/>
    </w:p>
    <w:p w14:paraId="202D8008" w14:textId="77777777" w:rsidR="00264041" w:rsidRDefault="00264041" w:rsidP="00264041">
      <w:pPr>
        <w:pStyle w:val="Heading5"/>
      </w:pPr>
      <w:bookmarkStart w:id="2331" w:name="_Toc34346678"/>
      <w:bookmarkStart w:id="2332" w:name="_Toc34740755"/>
      <w:bookmarkStart w:id="2333" w:name="_Toc34748114"/>
      <w:bookmarkStart w:id="2334" w:name="_Toc34748490"/>
      <w:bookmarkStart w:id="2335" w:name="_Toc34749480"/>
      <w:bookmarkStart w:id="2336" w:name="_Toc49689943"/>
      <w:bookmarkStart w:id="2337" w:name="_Toc56337028"/>
      <w:bookmarkStart w:id="2338" w:name="_Toc67730728"/>
      <w:r>
        <w:t>6.2.3.16.1</w:t>
      </w:r>
      <w:r>
        <w:tab/>
        <w:t>Description</w:t>
      </w:r>
      <w:bookmarkEnd w:id="2331"/>
      <w:bookmarkEnd w:id="2332"/>
      <w:bookmarkEnd w:id="2333"/>
      <w:bookmarkEnd w:id="2334"/>
      <w:bookmarkEnd w:id="2335"/>
      <w:bookmarkEnd w:id="2336"/>
      <w:bookmarkEnd w:id="2337"/>
      <w:bookmarkEnd w:id="2338"/>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264041">
      <w:pPr>
        <w:pStyle w:val="Heading5"/>
      </w:pPr>
      <w:bookmarkStart w:id="2339" w:name="_Toc34346679"/>
      <w:bookmarkStart w:id="2340" w:name="_Toc34740756"/>
      <w:bookmarkStart w:id="2341" w:name="_Toc34748115"/>
      <w:bookmarkStart w:id="2342" w:name="_Toc34748491"/>
      <w:bookmarkStart w:id="2343" w:name="_Toc34749481"/>
      <w:bookmarkStart w:id="2344" w:name="_Toc49689944"/>
      <w:bookmarkStart w:id="2345" w:name="_Toc56337029"/>
      <w:bookmarkStart w:id="2346" w:name="_Toc67730729"/>
      <w:r>
        <w:t>6.2.3.16.2</w:t>
      </w:r>
      <w:r>
        <w:tab/>
        <w:t>Resource Definition</w:t>
      </w:r>
      <w:bookmarkEnd w:id="2339"/>
      <w:bookmarkEnd w:id="2340"/>
      <w:bookmarkEnd w:id="2341"/>
      <w:bookmarkEnd w:id="2342"/>
      <w:bookmarkEnd w:id="2343"/>
      <w:bookmarkEnd w:id="2344"/>
      <w:bookmarkEnd w:id="2345"/>
      <w:bookmarkEnd w:id="2346"/>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264041">
      <w:pPr>
        <w:rPr>
          <w:rFonts w:ascii="Arial" w:hAnsi="Arial" w:cs="Arial"/>
        </w:rPr>
      </w:pPr>
      <w:r>
        <w:t>This resource shall support the resource URI variables defined in table 6.2.3.16.2-1</w:t>
      </w:r>
      <w:r>
        <w:rPr>
          <w:rFonts w:ascii="Arial" w:hAnsi="Arial" w:cs="Arial"/>
        </w:rPr>
        <w:t>.</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77777777" w:rsidR="00264041" w:rsidRDefault="00264041" w:rsidP="00264041">
            <w:pPr>
              <w:pStyle w:val="TAL"/>
            </w:pPr>
            <w:r w:rsidRPr="000B71E3">
              <w:t xml:space="preserve">Represents the </w:t>
            </w:r>
            <w:r>
              <w:t>IMS Public Identity (i.e. non-shared IMS Public User identity or Public Service Identity) or the IMS private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264041">
      <w:pPr>
        <w:pStyle w:val="Heading5"/>
      </w:pPr>
      <w:bookmarkStart w:id="2347" w:name="_Toc34346680"/>
      <w:bookmarkStart w:id="2348" w:name="_Toc34740757"/>
      <w:bookmarkStart w:id="2349" w:name="_Toc34748116"/>
      <w:bookmarkStart w:id="2350" w:name="_Toc34748492"/>
      <w:bookmarkStart w:id="2351" w:name="_Toc34749482"/>
      <w:bookmarkStart w:id="2352" w:name="_Toc49689945"/>
      <w:bookmarkStart w:id="2353" w:name="_Toc56337030"/>
      <w:bookmarkStart w:id="2354" w:name="_Toc67730730"/>
      <w:r>
        <w:t>6.2.3.16.3</w:t>
      </w:r>
      <w:r>
        <w:tab/>
        <w:t>Resource Standard Methods</w:t>
      </w:r>
      <w:bookmarkEnd w:id="2347"/>
      <w:bookmarkEnd w:id="2348"/>
      <w:bookmarkEnd w:id="2349"/>
      <w:bookmarkEnd w:id="2350"/>
      <w:bookmarkEnd w:id="2351"/>
      <w:bookmarkEnd w:id="2352"/>
      <w:bookmarkEnd w:id="2353"/>
      <w:bookmarkEnd w:id="2354"/>
    </w:p>
    <w:p w14:paraId="33379199" w14:textId="77777777" w:rsidR="00264041" w:rsidRPr="00384E92" w:rsidRDefault="00264041" w:rsidP="00264041">
      <w:pPr>
        <w:pStyle w:val="Heading6"/>
      </w:pPr>
      <w:bookmarkStart w:id="2355" w:name="_Toc34346681"/>
      <w:bookmarkStart w:id="2356" w:name="_Toc34740758"/>
      <w:bookmarkStart w:id="2357" w:name="_Toc34748117"/>
      <w:bookmarkStart w:id="2358" w:name="_Toc34748493"/>
      <w:bookmarkStart w:id="2359" w:name="_Toc34749483"/>
      <w:bookmarkStart w:id="2360" w:name="_Toc49689946"/>
      <w:bookmarkStart w:id="2361" w:name="_Toc56337031"/>
      <w:bookmarkStart w:id="2362" w:name="_Toc67730731"/>
      <w:r w:rsidRPr="00384E92">
        <w:t>6.</w:t>
      </w:r>
      <w:r>
        <w:t>2.3.16.3</w:t>
      </w:r>
      <w:r w:rsidRPr="00384E92">
        <w:t>.1</w:t>
      </w:r>
      <w:r w:rsidRPr="00384E92">
        <w:tab/>
      </w:r>
      <w:r>
        <w:t>GET</w:t>
      </w:r>
      <w:bookmarkEnd w:id="2355"/>
      <w:bookmarkEnd w:id="2356"/>
      <w:bookmarkEnd w:id="2357"/>
      <w:bookmarkEnd w:id="2358"/>
      <w:bookmarkEnd w:id="2359"/>
      <w:bookmarkEnd w:id="2360"/>
      <w:bookmarkEnd w:id="2361"/>
      <w:bookmarkEnd w:id="2362"/>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lastRenderedPageBreak/>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6" w:space="0" w:color="000000"/>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6" w:space="0" w:color="000000"/>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6" w:space="0" w:color="000000"/>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B4CB961" w14:textId="77777777"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08"/>
        <w:gridCol w:w="283"/>
        <w:gridCol w:w="1134"/>
        <w:gridCol w:w="1702"/>
        <w:gridCol w:w="4102"/>
      </w:tblGrid>
      <w:tr w:rsidR="00264041" w:rsidRPr="001769FF" w14:paraId="14CCD361" w14:textId="77777777" w:rsidTr="002234A2">
        <w:trPr>
          <w:jc w:val="center"/>
        </w:trPr>
        <w:tc>
          <w:tcPr>
            <w:tcW w:w="125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264041" w:rsidRPr="001769FF" w14:paraId="67C40D08"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4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264041" w:rsidRPr="001769FF" w14:paraId="25FFBF11"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264041" w:rsidRDefault="00264041" w:rsidP="00264041">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14:paraId="7289B467" w14:textId="77777777" w:rsidR="00264041" w:rsidRPr="00296A3D" w:rsidRDefault="00264041" w:rsidP="00264041">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7DAD63F" w14:textId="77777777" w:rsidR="00264041" w:rsidRPr="00296A3D" w:rsidRDefault="00264041" w:rsidP="00264041">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14:paraId="1159E80F" w14:textId="77777777" w:rsidR="00264041" w:rsidRPr="00296A3D" w:rsidRDefault="00264041" w:rsidP="00264041">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264041" w:rsidRPr="000B71E3" w:rsidRDefault="00264041" w:rsidP="00264041">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264041" w:rsidRDefault="00264041" w:rsidP="00264041">
            <w:pPr>
              <w:pStyle w:val="TAL"/>
            </w:pPr>
            <w:r w:rsidRPr="000B71E3">
              <w:t>- USER_NOT_FOUND</w:t>
            </w:r>
          </w:p>
          <w:p w14:paraId="4F161ED4" w14:textId="77777777" w:rsidR="00264041" w:rsidRDefault="00264041" w:rsidP="00264041">
            <w:pPr>
              <w:pStyle w:val="TAL"/>
            </w:pPr>
            <w:r>
              <w:t>- DATA_NOT_FOUND</w:t>
            </w:r>
          </w:p>
          <w:p w14:paraId="1EA977AB" w14:textId="77777777" w:rsidR="00264041" w:rsidRDefault="00264041" w:rsidP="00264041">
            <w:pPr>
              <w:pStyle w:val="TAL"/>
            </w:pPr>
          </w:p>
          <w:p w14:paraId="6660ADFD" w14:textId="77777777" w:rsidR="00264041" w:rsidRPr="00296A3D" w:rsidRDefault="00264041" w:rsidP="00264041">
            <w:pPr>
              <w:pStyle w:val="TAL"/>
            </w:pPr>
            <w:r>
              <w:t>DATA_NOT_FOUND indicates that the location information is unknown or unavailable.</w:t>
            </w:r>
          </w:p>
        </w:tc>
      </w:tr>
      <w:tr w:rsidR="00264041" w:rsidRPr="001769FF" w14:paraId="4352A7F0"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264041" w:rsidRDefault="00264041" w:rsidP="00264041">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14:paraId="5F79D18C" w14:textId="77777777" w:rsidR="00264041" w:rsidRPr="00296A3D" w:rsidRDefault="00264041" w:rsidP="00264041">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68C837" w14:textId="77777777" w:rsidR="00264041" w:rsidRPr="00296A3D" w:rsidRDefault="00264041" w:rsidP="00264041">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14:paraId="51D5D672" w14:textId="77777777" w:rsidR="00264041" w:rsidRPr="00296A3D" w:rsidRDefault="00264041" w:rsidP="00264041">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264041" w:rsidRPr="000B71E3" w:rsidRDefault="00264041" w:rsidP="00264041">
            <w:pPr>
              <w:pStyle w:val="TAL"/>
            </w:pPr>
            <w:r w:rsidRPr="000B71E3">
              <w:t xml:space="preserve">The "cause" attribute </w:t>
            </w:r>
            <w:r>
              <w:t xml:space="preserve">may be used to indicate </w:t>
            </w:r>
            <w:r w:rsidRPr="000B71E3">
              <w:t>the following application error:</w:t>
            </w:r>
          </w:p>
          <w:p w14:paraId="34051DBD" w14:textId="77777777" w:rsidR="00264041" w:rsidRPr="00296A3D" w:rsidRDefault="00264041" w:rsidP="00264041">
            <w:pPr>
              <w:pStyle w:val="TAL"/>
            </w:pPr>
            <w:r w:rsidRPr="000B71E3">
              <w:t xml:space="preserve">- </w:t>
            </w:r>
            <w:r>
              <w:rPr>
                <w:lang w:val="en-US"/>
              </w:rPr>
              <w:t>OPERATION_NOT_ALLOWED</w:t>
            </w:r>
          </w:p>
        </w:tc>
      </w:tr>
    </w:tbl>
    <w:p w14:paraId="55017894" w14:textId="77777777" w:rsidR="00264041" w:rsidRDefault="00264041" w:rsidP="00264041">
      <w:pPr>
        <w:pStyle w:val="PL"/>
      </w:pPr>
    </w:p>
    <w:p w14:paraId="347BB02A" w14:textId="77777777" w:rsidR="00264041" w:rsidRDefault="00264041" w:rsidP="00264041">
      <w:pPr>
        <w:pStyle w:val="PL"/>
      </w:pPr>
    </w:p>
    <w:p w14:paraId="08221267" w14:textId="77777777" w:rsidR="0071107A" w:rsidRDefault="0071107A" w:rsidP="0071107A">
      <w:pPr>
        <w:pStyle w:val="Heading4"/>
      </w:pPr>
      <w:bookmarkStart w:id="2363" w:name="_Toc34346682"/>
      <w:bookmarkStart w:id="2364" w:name="_Toc34740759"/>
      <w:bookmarkStart w:id="2365" w:name="_Toc34748118"/>
      <w:bookmarkStart w:id="2366" w:name="_Toc34748494"/>
      <w:bookmarkStart w:id="2367" w:name="_Toc34749484"/>
      <w:bookmarkStart w:id="2368" w:name="_Toc49689947"/>
      <w:bookmarkStart w:id="2369" w:name="_Toc56337032"/>
      <w:bookmarkStart w:id="2370" w:name="_Toc67730732"/>
      <w:r>
        <w:t>6.2.3.17</w:t>
      </w:r>
      <w:r>
        <w:tab/>
        <w:t>Resource: SRVCC data</w:t>
      </w:r>
      <w:bookmarkEnd w:id="2363"/>
      <w:bookmarkEnd w:id="2364"/>
      <w:bookmarkEnd w:id="2365"/>
      <w:bookmarkEnd w:id="2366"/>
      <w:bookmarkEnd w:id="2367"/>
      <w:bookmarkEnd w:id="2368"/>
      <w:bookmarkEnd w:id="2369"/>
      <w:bookmarkEnd w:id="2370"/>
    </w:p>
    <w:p w14:paraId="1E28B669" w14:textId="77777777" w:rsidR="0071107A" w:rsidRDefault="0071107A" w:rsidP="0071107A">
      <w:pPr>
        <w:pStyle w:val="Heading5"/>
      </w:pPr>
      <w:bookmarkStart w:id="2371" w:name="_Toc34346683"/>
      <w:bookmarkStart w:id="2372" w:name="_Toc34740760"/>
      <w:bookmarkStart w:id="2373" w:name="_Toc34748119"/>
      <w:bookmarkStart w:id="2374" w:name="_Toc34748495"/>
      <w:bookmarkStart w:id="2375" w:name="_Toc34749485"/>
      <w:bookmarkStart w:id="2376" w:name="_Toc49689948"/>
      <w:bookmarkStart w:id="2377" w:name="_Toc56337033"/>
      <w:bookmarkStart w:id="2378" w:name="_Toc67730733"/>
      <w:r>
        <w:t>6.2.3.17.1</w:t>
      </w:r>
      <w:r>
        <w:tab/>
        <w:t>Description</w:t>
      </w:r>
      <w:bookmarkEnd w:id="2371"/>
      <w:bookmarkEnd w:id="2372"/>
      <w:bookmarkEnd w:id="2373"/>
      <w:bookmarkEnd w:id="2374"/>
      <w:bookmarkEnd w:id="2375"/>
      <w:bookmarkEnd w:id="2376"/>
      <w:bookmarkEnd w:id="2377"/>
      <w:bookmarkEnd w:id="2378"/>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71107A">
      <w:pPr>
        <w:pStyle w:val="Heading5"/>
      </w:pPr>
      <w:bookmarkStart w:id="2379" w:name="_Toc34346684"/>
      <w:bookmarkStart w:id="2380" w:name="_Toc34740761"/>
      <w:bookmarkStart w:id="2381" w:name="_Toc34748120"/>
      <w:bookmarkStart w:id="2382" w:name="_Toc34748496"/>
      <w:bookmarkStart w:id="2383" w:name="_Toc34749486"/>
      <w:bookmarkStart w:id="2384" w:name="_Toc49689949"/>
      <w:bookmarkStart w:id="2385" w:name="_Toc56337034"/>
      <w:bookmarkStart w:id="2386" w:name="_Toc67730734"/>
      <w:r>
        <w:lastRenderedPageBreak/>
        <w:t>6.2.3.17.2</w:t>
      </w:r>
      <w:r>
        <w:tab/>
        <w:t>Resource Definition</w:t>
      </w:r>
      <w:bookmarkEnd w:id="2379"/>
      <w:bookmarkEnd w:id="2380"/>
      <w:bookmarkEnd w:id="2381"/>
      <w:bookmarkEnd w:id="2382"/>
      <w:bookmarkEnd w:id="2383"/>
      <w:bookmarkEnd w:id="2384"/>
      <w:bookmarkEnd w:id="2385"/>
      <w:bookmarkEnd w:id="2386"/>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71107A">
      <w:pPr>
        <w:rPr>
          <w:rFonts w:ascii="Arial" w:hAnsi="Arial" w:cs="Arial"/>
        </w:rPr>
      </w:pPr>
      <w:r>
        <w:t>This resource shall support the resource URI variables defined in table 6.2.3.17.2-1</w:t>
      </w:r>
      <w:r>
        <w:rPr>
          <w:rFonts w:ascii="Arial" w:hAnsi="Arial" w:cs="Arial"/>
        </w:rPr>
        <w:t>.</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77777777" w:rsidR="0071107A" w:rsidRDefault="0071107A" w:rsidP="0071107A">
            <w:pPr>
              <w:pStyle w:val="TAL"/>
            </w:pPr>
            <w:r w:rsidRPr="000B71E3">
              <w:t xml:space="preserve">Represents the </w:t>
            </w:r>
            <w:r>
              <w:t>IMS Public Identity (i.e. non-shared IMS Public User identity or Public Service Identity) or the IMS private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71107A">
      <w:pPr>
        <w:pStyle w:val="Heading5"/>
      </w:pPr>
      <w:bookmarkStart w:id="2387" w:name="_Toc34346685"/>
      <w:bookmarkStart w:id="2388" w:name="_Toc34740762"/>
      <w:bookmarkStart w:id="2389" w:name="_Toc34748121"/>
      <w:bookmarkStart w:id="2390" w:name="_Toc34748497"/>
      <w:bookmarkStart w:id="2391" w:name="_Toc34749487"/>
      <w:bookmarkStart w:id="2392" w:name="_Toc49689950"/>
      <w:bookmarkStart w:id="2393" w:name="_Toc56337035"/>
      <w:bookmarkStart w:id="2394" w:name="_Toc67730735"/>
      <w:r>
        <w:t>6.2.3.17.3</w:t>
      </w:r>
      <w:r>
        <w:tab/>
        <w:t>Resource Standard Methods</w:t>
      </w:r>
      <w:bookmarkEnd w:id="2387"/>
      <w:bookmarkEnd w:id="2388"/>
      <w:bookmarkEnd w:id="2389"/>
      <w:bookmarkEnd w:id="2390"/>
      <w:bookmarkEnd w:id="2391"/>
      <w:bookmarkEnd w:id="2392"/>
      <w:bookmarkEnd w:id="2393"/>
      <w:bookmarkEnd w:id="2394"/>
    </w:p>
    <w:p w14:paraId="6C58A734" w14:textId="77777777" w:rsidR="0071107A" w:rsidRPr="00384E92" w:rsidRDefault="0071107A" w:rsidP="0071107A">
      <w:pPr>
        <w:pStyle w:val="Heading6"/>
      </w:pPr>
      <w:bookmarkStart w:id="2395" w:name="_Toc34346686"/>
      <w:bookmarkStart w:id="2396" w:name="_Toc34740763"/>
      <w:bookmarkStart w:id="2397" w:name="_Toc34748122"/>
      <w:bookmarkStart w:id="2398" w:name="_Toc34748498"/>
      <w:bookmarkStart w:id="2399" w:name="_Toc34749488"/>
      <w:bookmarkStart w:id="2400" w:name="_Toc49689951"/>
      <w:bookmarkStart w:id="2401" w:name="_Toc56337036"/>
      <w:bookmarkStart w:id="2402" w:name="_Toc67730736"/>
      <w:r w:rsidRPr="00384E92">
        <w:t>6.</w:t>
      </w:r>
      <w:r>
        <w:t>2.3.17.3</w:t>
      </w:r>
      <w:r w:rsidRPr="00384E92">
        <w:t>.1</w:t>
      </w:r>
      <w:r w:rsidRPr="00384E92">
        <w:tab/>
      </w:r>
      <w:r>
        <w:t>GET</w:t>
      </w:r>
      <w:bookmarkEnd w:id="2395"/>
      <w:bookmarkEnd w:id="2396"/>
      <w:bookmarkEnd w:id="2397"/>
      <w:bookmarkEnd w:id="2398"/>
      <w:bookmarkEnd w:id="2399"/>
      <w:bookmarkEnd w:id="2400"/>
      <w:bookmarkEnd w:id="2401"/>
      <w:bookmarkEnd w:id="2402"/>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71107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71107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45B90876" w14:textId="77777777" w:rsidR="0071107A" w:rsidRPr="001769FF" w:rsidRDefault="0071107A" w:rsidP="0071107A">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F8D36B1" w14:textId="77777777"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77800E9" w14:textId="77777777" w:rsidR="0071107A" w:rsidRPr="001769FF" w:rsidRDefault="0071107A" w:rsidP="0071107A">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71107A" w:rsidRPr="001769FF" w14:paraId="701871B2" w14:textId="77777777" w:rsidTr="0071107A">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71107A" w:rsidRPr="001769FF" w14:paraId="63B0F746" w14:textId="77777777" w:rsidTr="0071107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221"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71107A" w:rsidRPr="001769FF" w14:paraId="31ACD88F" w14:textId="77777777" w:rsidTr="0071107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71107A" w:rsidRDefault="0071107A" w:rsidP="0071107A">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20B15CC1" w14:textId="77777777" w:rsidR="0071107A" w:rsidRPr="00296A3D" w:rsidRDefault="0071107A" w:rsidP="0071107A">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4F402776" w14:textId="77777777" w:rsidR="0071107A" w:rsidRPr="00296A3D" w:rsidRDefault="0071107A" w:rsidP="0071107A">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B36C16A" w14:textId="77777777" w:rsidR="0071107A" w:rsidRPr="00296A3D" w:rsidRDefault="0071107A" w:rsidP="0071107A">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71107A" w:rsidRPr="000B71E3" w:rsidRDefault="0071107A" w:rsidP="0071107A">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71107A" w:rsidRDefault="0071107A" w:rsidP="0071107A">
            <w:pPr>
              <w:pStyle w:val="TAL"/>
            </w:pPr>
            <w:r w:rsidRPr="000B71E3">
              <w:t>- USER_NOT_FOUND</w:t>
            </w:r>
          </w:p>
          <w:p w14:paraId="20635B1D" w14:textId="77777777" w:rsidR="0071107A" w:rsidRDefault="0071107A" w:rsidP="0071107A">
            <w:pPr>
              <w:pStyle w:val="TAL"/>
            </w:pPr>
            <w:r>
              <w:t>- DATA_NOT_FOUND</w:t>
            </w:r>
          </w:p>
          <w:p w14:paraId="1EAB36E3" w14:textId="77777777" w:rsidR="0071107A" w:rsidRDefault="0071107A" w:rsidP="0071107A">
            <w:pPr>
              <w:pStyle w:val="TAL"/>
            </w:pPr>
          </w:p>
          <w:p w14:paraId="296563A7" w14:textId="77777777" w:rsidR="0071107A" w:rsidRPr="00296A3D" w:rsidRDefault="0071107A" w:rsidP="0071107A">
            <w:pPr>
              <w:pStyle w:val="TAL"/>
            </w:pPr>
            <w:r>
              <w:t>DATA_NOT_FOUND indicates that the user is not subscribed to SRVCC.</w:t>
            </w:r>
          </w:p>
        </w:tc>
      </w:tr>
      <w:tr w:rsidR="0071107A" w:rsidRPr="001769FF" w14:paraId="717A6DFE" w14:textId="77777777" w:rsidTr="0071107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71107A" w:rsidRDefault="0071107A" w:rsidP="0071107A">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D7C866A" w14:textId="77777777" w:rsidR="0071107A" w:rsidRPr="00296A3D" w:rsidRDefault="0071107A" w:rsidP="0071107A">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D3D63FA" w14:textId="77777777" w:rsidR="0071107A" w:rsidRPr="00296A3D" w:rsidRDefault="0071107A" w:rsidP="0071107A">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773154FE" w14:textId="77777777" w:rsidR="0071107A" w:rsidRPr="00296A3D" w:rsidRDefault="0071107A" w:rsidP="0071107A">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71107A" w:rsidRPr="000B71E3" w:rsidRDefault="0071107A" w:rsidP="0071107A">
            <w:pPr>
              <w:pStyle w:val="TAL"/>
            </w:pPr>
            <w:r w:rsidRPr="000B71E3">
              <w:t xml:space="preserve">The "cause" attribute </w:t>
            </w:r>
            <w:r>
              <w:t xml:space="preserve">may be used to indicate </w:t>
            </w:r>
            <w:r w:rsidRPr="000B71E3">
              <w:t>the following application error:</w:t>
            </w:r>
          </w:p>
          <w:p w14:paraId="3E7A361B" w14:textId="77777777" w:rsidR="0071107A" w:rsidRPr="00296A3D" w:rsidRDefault="0071107A" w:rsidP="0071107A">
            <w:pPr>
              <w:pStyle w:val="TAL"/>
            </w:pPr>
            <w:r w:rsidRPr="000B71E3">
              <w:t xml:space="preserve">- </w:t>
            </w:r>
            <w:r>
              <w:rPr>
                <w:lang w:val="en-US"/>
              </w:rPr>
              <w:t>OPERATION_NOT_ALLOWED</w:t>
            </w:r>
          </w:p>
        </w:tc>
      </w:tr>
    </w:tbl>
    <w:p w14:paraId="00DA8E5B" w14:textId="77777777" w:rsidR="0071107A" w:rsidRPr="00BC05CA" w:rsidRDefault="0071107A" w:rsidP="0071107A">
      <w:pPr>
        <w:pStyle w:val="PL"/>
      </w:pPr>
    </w:p>
    <w:p w14:paraId="5B93EDE2" w14:textId="77777777" w:rsidR="0071107A" w:rsidRDefault="0071107A" w:rsidP="0071107A">
      <w:pPr>
        <w:pStyle w:val="PL"/>
        <w:rPr>
          <w:lang w:val="en-US"/>
        </w:rPr>
      </w:pPr>
    </w:p>
    <w:p w14:paraId="5519D31D" w14:textId="77777777" w:rsidR="0071107A" w:rsidRPr="00384E92" w:rsidRDefault="0071107A" w:rsidP="0071107A">
      <w:pPr>
        <w:pStyle w:val="Heading6"/>
      </w:pPr>
      <w:bookmarkStart w:id="2403" w:name="_Toc34346687"/>
      <w:bookmarkStart w:id="2404" w:name="_Toc34740764"/>
      <w:bookmarkStart w:id="2405" w:name="_Toc34748123"/>
      <w:bookmarkStart w:id="2406" w:name="_Toc34748499"/>
      <w:bookmarkStart w:id="2407" w:name="_Toc34749489"/>
      <w:bookmarkStart w:id="2408" w:name="_Toc49689952"/>
      <w:bookmarkStart w:id="2409" w:name="_Toc56337037"/>
      <w:bookmarkStart w:id="2410" w:name="_Toc67730737"/>
      <w:r w:rsidRPr="00384E92">
        <w:t>6.</w:t>
      </w:r>
      <w:r>
        <w:t>2.3.17.3</w:t>
      </w:r>
      <w:r w:rsidRPr="00384E92">
        <w:t>.</w:t>
      </w:r>
      <w:r>
        <w:t>2</w:t>
      </w:r>
      <w:r w:rsidRPr="00384E92">
        <w:tab/>
      </w:r>
      <w:r>
        <w:t>PATCH</w:t>
      </w:r>
      <w:bookmarkEnd w:id="2403"/>
      <w:bookmarkEnd w:id="2404"/>
      <w:bookmarkEnd w:id="2405"/>
      <w:bookmarkEnd w:id="2406"/>
      <w:bookmarkEnd w:id="2407"/>
      <w:bookmarkEnd w:id="2408"/>
      <w:bookmarkEnd w:id="2409"/>
      <w:bookmarkEnd w:id="2410"/>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lastRenderedPageBreak/>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5519417A" w14:textId="77777777" w:rsidR="0071107A" w:rsidRPr="001769FF" w:rsidRDefault="0071107A" w:rsidP="0071107A">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CEE798" w14:textId="77777777"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224"/>
        <w:gridCol w:w="1132"/>
        <w:gridCol w:w="4967"/>
      </w:tblGrid>
      <w:tr w:rsidR="0071107A" w:rsidRPr="006A7EE2" w14:paraId="235FEA3C" w14:textId="77777777" w:rsidTr="0071107A">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644"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614"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1A5BBB">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644"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96"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1A5BBB">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644"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96"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1107A" w:rsidRPr="006A7EE2" w14:paraId="1C344DC0" w14:textId="77777777" w:rsidTr="0071107A">
        <w:trPr>
          <w:jc w:val="center"/>
        </w:trPr>
        <w:tc>
          <w:tcPr>
            <w:tcW w:w="968" w:type="pct"/>
            <w:vMerge w:val="restart"/>
            <w:tcBorders>
              <w:top w:val="single" w:sz="4" w:space="0" w:color="auto"/>
              <w:left w:val="single" w:sz="6" w:space="0" w:color="000000"/>
              <w:right w:val="single" w:sz="6" w:space="0" w:color="000000"/>
            </w:tcBorders>
            <w:shd w:val="clear" w:color="auto" w:fill="auto"/>
          </w:tcPr>
          <w:p w14:paraId="091D6427" w14:textId="77777777" w:rsidR="0071107A" w:rsidRPr="006A7EE2" w:rsidRDefault="0071107A" w:rsidP="0071107A">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7777777" w:rsidR="0071107A" w:rsidRPr="006A7EE2" w:rsidRDefault="0071107A" w:rsidP="0071107A">
            <w:pPr>
              <w:pStyle w:val="TAC"/>
              <w:rPr>
                <w:lang w:eastAsia="zh-CN"/>
              </w:rPr>
            </w:pPr>
            <w:r w:rsidRPr="006A7EE2">
              <w:rPr>
                <w:rFonts w:hint="eastAsia"/>
                <w:lang w:eastAsia="zh-CN"/>
              </w:rPr>
              <w:t>M</w:t>
            </w:r>
          </w:p>
        </w:tc>
        <w:tc>
          <w:tcPr>
            <w:tcW w:w="644" w:type="pct"/>
            <w:tcBorders>
              <w:top w:val="single" w:sz="4" w:space="0" w:color="auto"/>
              <w:left w:val="single" w:sz="6" w:space="0" w:color="000000"/>
              <w:bottom w:val="single" w:sz="6" w:space="0" w:color="000000"/>
              <w:right w:val="single" w:sz="6" w:space="0" w:color="000000"/>
            </w:tcBorders>
          </w:tcPr>
          <w:p w14:paraId="27FE5388" w14:textId="77777777" w:rsidR="0071107A" w:rsidRPr="006A7EE2" w:rsidRDefault="0071107A" w:rsidP="0071107A">
            <w:pPr>
              <w:pStyle w:val="TAL"/>
              <w:rPr>
                <w:lang w:eastAsia="zh-CN"/>
              </w:rPr>
            </w:pPr>
            <w:r w:rsidRPr="006A7EE2">
              <w:rPr>
                <w:rFonts w:hint="eastAsia"/>
                <w:lang w:eastAsia="zh-CN"/>
              </w:rPr>
              <w:t>1</w:t>
            </w:r>
          </w:p>
        </w:tc>
        <w:tc>
          <w:tcPr>
            <w:tcW w:w="596" w:type="pct"/>
            <w:tcBorders>
              <w:top w:val="single" w:sz="4" w:space="0" w:color="auto"/>
              <w:left w:val="single" w:sz="6" w:space="0" w:color="000000"/>
              <w:bottom w:val="single" w:sz="6" w:space="0" w:color="000000"/>
              <w:right w:val="single" w:sz="6" w:space="0" w:color="000000"/>
            </w:tcBorders>
          </w:tcPr>
          <w:p w14:paraId="62D73E94" w14:textId="77777777" w:rsidR="0071107A" w:rsidRPr="006A7EE2" w:rsidRDefault="0071107A" w:rsidP="0071107A">
            <w:pPr>
              <w:pStyle w:val="TAL"/>
              <w:rPr>
                <w:lang w:eastAsia="zh-CN"/>
              </w:rPr>
            </w:pPr>
            <w:r w:rsidRPr="006A7EE2">
              <w:rPr>
                <w:rFonts w:hint="eastAsia"/>
                <w:lang w:eastAsia="zh-CN"/>
              </w:rPr>
              <w:t>4</w:t>
            </w:r>
            <w:r w:rsidRPr="006A7EE2">
              <w:rPr>
                <w:lang w:eastAsia="zh-CN"/>
              </w:rPr>
              <w:t>04 Not Found</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71107A" w:rsidRPr="006A7EE2" w:rsidRDefault="0071107A" w:rsidP="0071107A">
            <w:pPr>
              <w:pStyle w:val="TAL"/>
              <w:rPr>
                <w:lang w:eastAsia="zh-CN"/>
              </w:rPr>
            </w:pPr>
          </w:p>
          <w:p w14:paraId="718D4F61" w14:textId="77777777" w:rsidR="0071107A" w:rsidRPr="006A7EE2" w:rsidRDefault="0071107A" w:rsidP="0071107A">
            <w:pPr>
              <w:pStyle w:val="TAL"/>
            </w:pPr>
            <w:r w:rsidRPr="006A7EE2">
              <w:t>The "cause" attribute shall be set to one of the following application errors:</w:t>
            </w:r>
          </w:p>
          <w:p w14:paraId="552B3E63" w14:textId="77777777" w:rsidR="0071107A" w:rsidRPr="006A7EE2" w:rsidRDefault="0071107A" w:rsidP="0071107A">
            <w:pPr>
              <w:pStyle w:val="TAL"/>
            </w:pPr>
            <w:r w:rsidRPr="006A7EE2">
              <w:t>- USER_NOT_FOUND</w:t>
            </w:r>
          </w:p>
          <w:p w14:paraId="7705496F" w14:textId="77777777" w:rsidR="0071107A" w:rsidRDefault="0071107A" w:rsidP="0071107A">
            <w:pPr>
              <w:pStyle w:val="TAL"/>
              <w:rPr>
                <w:lang w:eastAsia="zh-CN"/>
              </w:rPr>
            </w:pPr>
            <w:r w:rsidRPr="006A7EE2">
              <w:rPr>
                <w:lang w:eastAsia="zh-CN"/>
              </w:rPr>
              <w:t xml:space="preserve">- </w:t>
            </w:r>
            <w:r>
              <w:rPr>
                <w:lang w:eastAsia="zh-CN"/>
              </w:rPr>
              <w:t>DATA_NOT_FOUND</w:t>
            </w:r>
          </w:p>
          <w:p w14:paraId="20DF0FA0" w14:textId="77777777" w:rsidR="0071107A" w:rsidRDefault="0071107A" w:rsidP="0071107A">
            <w:pPr>
              <w:pStyle w:val="TAL"/>
              <w:rPr>
                <w:lang w:eastAsia="zh-CN"/>
              </w:rPr>
            </w:pPr>
          </w:p>
          <w:p w14:paraId="286740F9" w14:textId="77777777" w:rsidR="0071107A" w:rsidRPr="006A7EE2" w:rsidRDefault="0071107A" w:rsidP="0071107A">
            <w:pPr>
              <w:pStyle w:val="TAL"/>
              <w:rPr>
                <w:lang w:eastAsia="zh-CN"/>
              </w:rPr>
            </w:pPr>
            <w:r>
              <w:t>DATA_NOT_FOUND indicates that the user is not subscribed to SRVCC.</w:t>
            </w:r>
          </w:p>
        </w:tc>
      </w:tr>
      <w:tr w:rsidR="0071107A" w:rsidRPr="006A7EE2" w14:paraId="4F6147E8" w14:textId="77777777" w:rsidTr="00BC05CA">
        <w:trPr>
          <w:jc w:val="center"/>
        </w:trPr>
        <w:tc>
          <w:tcPr>
            <w:tcW w:w="968" w:type="pct"/>
            <w:vMerge/>
            <w:tcBorders>
              <w:left w:val="single" w:sz="6" w:space="0" w:color="000000"/>
              <w:bottom w:val="single" w:sz="6" w:space="0" w:color="000000"/>
              <w:right w:val="single" w:sz="6" w:space="0" w:color="000000"/>
            </w:tcBorders>
            <w:shd w:val="clear" w:color="auto" w:fill="auto"/>
          </w:tcPr>
          <w:p w14:paraId="1D97888F" w14:textId="77777777" w:rsidR="0071107A" w:rsidRPr="006A7EE2" w:rsidRDefault="0071107A" w:rsidP="0071107A">
            <w:pPr>
              <w:pStyle w:val="TAL"/>
              <w:rPr>
                <w:lang w:eastAsia="zh-CN"/>
              </w:rPr>
            </w:pPr>
          </w:p>
        </w:tc>
        <w:tc>
          <w:tcPr>
            <w:tcW w:w="178" w:type="pct"/>
            <w:tcBorders>
              <w:top w:val="single" w:sz="4" w:space="0" w:color="auto"/>
              <w:left w:val="single" w:sz="6" w:space="0" w:color="000000"/>
              <w:bottom w:val="single" w:sz="6" w:space="0" w:color="000000"/>
              <w:right w:val="single" w:sz="6" w:space="0" w:color="000000"/>
            </w:tcBorders>
          </w:tcPr>
          <w:p w14:paraId="595E8634" w14:textId="77777777" w:rsidR="0071107A" w:rsidRPr="006A7EE2" w:rsidRDefault="0071107A" w:rsidP="0071107A">
            <w:pPr>
              <w:pStyle w:val="TAC"/>
              <w:rPr>
                <w:lang w:eastAsia="zh-CN"/>
              </w:rPr>
            </w:pPr>
            <w:r w:rsidRPr="006A7EE2">
              <w:rPr>
                <w:rFonts w:hint="eastAsia"/>
                <w:lang w:eastAsia="zh-CN"/>
              </w:rPr>
              <w:t>M</w:t>
            </w:r>
          </w:p>
        </w:tc>
        <w:tc>
          <w:tcPr>
            <w:tcW w:w="644" w:type="pct"/>
            <w:tcBorders>
              <w:top w:val="single" w:sz="4" w:space="0" w:color="auto"/>
              <w:left w:val="single" w:sz="6" w:space="0" w:color="000000"/>
              <w:bottom w:val="single" w:sz="6" w:space="0" w:color="000000"/>
              <w:right w:val="single" w:sz="6" w:space="0" w:color="000000"/>
            </w:tcBorders>
          </w:tcPr>
          <w:p w14:paraId="1A4F51D5" w14:textId="77777777" w:rsidR="0071107A" w:rsidRPr="006A7EE2" w:rsidRDefault="0071107A" w:rsidP="0071107A">
            <w:pPr>
              <w:pStyle w:val="TAL"/>
              <w:rPr>
                <w:lang w:eastAsia="zh-CN"/>
              </w:rPr>
            </w:pPr>
            <w:r w:rsidRPr="006A7EE2">
              <w:rPr>
                <w:rFonts w:hint="eastAsia"/>
                <w:lang w:eastAsia="zh-CN"/>
              </w:rPr>
              <w:t>1</w:t>
            </w:r>
          </w:p>
        </w:tc>
        <w:tc>
          <w:tcPr>
            <w:tcW w:w="596" w:type="pct"/>
            <w:tcBorders>
              <w:top w:val="single" w:sz="4" w:space="0" w:color="auto"/>
              <w:left w:val="single" w:sz="6" w:space="0" w:color="000000"/>
              <w:bottom w:val="single" w:sz="6" w:space="0" w:color="000000"/>
              <w:right w:val="single" w:sz="6" w:space="0" w:color="000000"/>
            </w:tcBorders>
          </w:tcPr>
          <w:p w14:paraId="70032328" w14:textId="77777777" w:rsidR="0071107A" w:rsidRPr="006A7EE2" w:rsidRDefault="0071107A" w:rsidP="0071107A">
            <w:pPr>
              <w:pStyle w:val="TAL"/>
              <w:rPr>
                <w:lang w:eastAsia="zh-CN"/>
              </w:rPr>
            </w:pPr>
            <w:r w:rsidRPr="006A7EE2">
              <w:rPr>
                <w:rFonts w:hint="eastAsia"/>
                <w:lang w:eastAsia="zh-CN"/>
              </w:rPr>
              <w:t>4</w:t>
            </w:r>
            <w:r w:rsidRPr="006A7EE2">
              <w:rPr>
                <w:lang w:eastAsia="zh-CN"/>
              </w:rPr>
              <w:t>03 Forbidden</w:t>
            </w:r>
          </w:p>
        </w:tc>
        <w:tc>
          <w:tcPr>
            <w:tcW w:w="2614"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71107A" w:rsidRPr="006A7EE2" w:rsidRDefault="0071107A" w:rsidP="0071107A">
            <w:pPr>
              <w:pStyle w:val="TAL"/>
              <w:rPr>
                <w:lang w:eastAsia="zh-CN"/>
              </w:rPr>
            </w:pPr>
            <w:r w:rsidRPr="006A7EE2">
              <w:rPr>
                <w:lang w:eastAsia="zh-CN"/>
              </w:rPr>
              <w:t>One or more attributes are not allowed to be modified.</w:t>
            </w:r>
          </w:p>
          <w:p w14:paraId="1EE92EE6" w14:textId="77777777" w:rsidR="0071107A" w:rsidRPr="006A7EE2" w:rsidRDefault="0071107A" w:rsidP="0071107A">
            <w:pPr>
              <w:pStyle w:val="TAL"/>
              <w:rPr>
                <w:lang w:eastAsia="zh-CN"/>
              </w:rPr>
            </w:pPr>
          </w:p>
          <w:p w14:paraId="72B8DDCE" w14:textId="77777777" w:rsidR="0071107A" w:rsidRPr="006A7EE2" w:rsidRDefault="0071107A" w:rsidP="0071107A">
            <w:pPr>
              <w:pStyle w:val="TAL"/>
              <w:rPr>
                <w:lang w:eastAsia="zh-CN"/>
              </w:rPr>
            </w:pPr>
            <w:r w:rsidRPr="006A7EE2">
              <w:rPr>
                <w:lang w:eastAsia="zh-CN"/>
              </w:rPr>
              <w:t>The "cause" attribute shall be set to:</w:t>
            </w:r>
          </w:p>
          <w:p w14:paraId="39222724" w14:textId="77777777" w:rsidR="0071107A" w:rsidRDefault="0071107A" w:rsidP="0071107A">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71107A" w:rsidRPr="006A7EE2" w:rsidRDefault="0071107A" w:rsidP="0071107A">
            <w:pPr>
              <w:pStyle w:val="TAL"/>
              <w:rPr>
                <w:lang w:eastAsia="zh-CN"/>
              </w:rPr>
            </w:pPr>
            <w:r w:rsidRPr="000B71E3">
              <w:t xml:space="preserve">- </w:t>
            </w:r>
            <w:r>
              <w:rPr>
                <w:lang w:val="en-US"/>
              </w:rPr>
              <w:t>OPERATION_NOT_ALLOWED</w:t>
            </w:r>
          </w:p>
        </w:tc>
      </w:tr>
      <w:tr w:rsidR="0071107A"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71107A" w:rsidRPr="006A7EE2" w:rsidRDefault="0071107A" w:rsidP="0071107A">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1690E68A" w14:textId="77777777" w:rsidR="0071107A" w:rsidRDefault="0071107A" w:rsidP="0071107A"/>
    <w:p w14:paraId="4FE8F2AE" w14:textId="77777777" w:rsidR="0020000B" w:rsidRDefault="0020000B" w:rsidP="0020000B">
      <w:pPr>
        <w:pStyle w:val="Heading4"/>
      </w:pPr>
      <w:bookmarkStart w:id="2411" w:name="_Toc34346688"/>
      <w:bookmarkStart w:id="2412" w:name="_Toc34740765"/>
      <w:bookmarkStart w:id="2413" w:name="_Toc34748124"/>
      <w:bookmarkStart w:id="2414" w:name="_Toc34748500"/>
      <w:bookmarkStart w:id="2415" w:name="_Toc34749490"/>
      <w:bookmarkStart w:id="2416" w:name="_Toc49689953"/>
      <w:bookmarkStart w:id="2417" w:name="_Toc56337038"/>
      <w:bookmarkStart w:id="2418" w:name="_Toc67730738"/>
      <w:r>
        <w:t>6.2.3.18</w:t>
      </w:r>
      <w:r>
        <w:tab/>
        <w:t>Resource: PSI activation state</w:t>
      </w:r>
      <w:bookmarkEnd w:id="2411"/>
      <w:bookmarkEnd w:id="2412"/>
      <w:bookmarkEnd w:id="2413"/>
      <w:bookmarkEnd w:id="2414"/>
      <w:bookmarkEnd w:id="2415"/>
      <w:bookmarkEnd w:id="2416"/>
      <w:bookmarkEnd w:id="2417"/>
      <w:bookmarkEnd w:id="2418"/>
    </w:p>
    <w:p w14:paraId="36B2E00B" w14:textId="77777777" w:rsidR="0020000B" w:rsidRDefault="0020000B" w:rsidP="0020000B">
      <w:pPr>
        <w:pStyle w:val="Heading5"/>
      </w:pPr>
      <w:bookmarkStart w:id="2419" w:name="_Toc34346689"/>
      <w:bookmarkStart w:id="2420" w:name="_Toc34740766"/>
      <w:bookmarkStart w:id="2421" w:name="_Toc34748125"/>
      <w:bookmarkStart w:id="2422" w:name="_Toc34748501"/>
      <w:bookmarkStart w:id="2423" w:name="_Toc34749491"/>
      <w:bookmarkStart w:id="2424" w:name="_Toc49689954"/>
      <w:bookmarkStart w:id="2425" w:name="_Toc56337039"/>
      <w:bookmarkStart w:id="2426" w:name="_Toc67730739"/>
      <w:r>
        <w:t>6.2.3.18.1</w:t>
      </w:r>
      <w:r>
        <w:tab/>
        <w:t>Description</w:t>
      </w:r>
      <w:bookmarkEnd w:id="2419"/>
      <w:bookmarkEnd w:id="2420"/>
      <w:bookmarkEnd w:id="2421"/>
      <w:bookmarkEnd w:id="2422"/>
      <w:bookmarkEnd w:id="2423"/>
      <w:bookmarkEnd w:id="2424"/>
      <w:bookmarkEnd w:id="2425"/>
      <w:bookmarkEnd w:id="2426"/>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20000B">
      <w:pPr>
        <w:pStyle w:val="Heading5"/>
      </w:pPr>
      <w:bookmarkStart w:id="2427" w:name="_Toc34346690"/>
      <w:bookmarkStart w:id="2428" w:name="_Toc34740767"/>
      <w:bookmarkStart w:id="2429" w:name="_Toc34748126"/>
      <w:bookmarkStart w:id="2430" w:name="_Toc34748502"/>
      <w:bookmarkStart w:id="2431" w:name="_Toc34749492"/>
      <w:bookmarkStart w:id="2432" w:name="_Toc49689955"/>
      <w:bookmarkStart w:id="2433" w:name="_Toc56337040"/>
      <w:bookmarkStart w:id="2434" w:name="_Toc67730740"/>
      <w:r>
        <w:t>6.2.3.18.2</w:t>
      </w:r>
      <w:r>
        <w:tab/>
        <w:t>Resource Definition</w:t>
      </w:r>
      <w:bookmarkEnd w:id="2427"/>
      <w:bookmarkEnd w:id="2428"/>
      <w:bookmarkEnd w:id="2429"/>
      <w:bookmarkEnd w:id="2430"/>
      <w:bookmarkEnd w:id="2431"/>
      <w:bookmarkEnd w:id="2432"/>
      <w:bookmarkEnd w:id="2433"/>
      <w:bookmarkEnd w:id="2434"/>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20000B">
      <w:pPr>
        <w:rPr>
          <w:rFonts w:ascii="Arial" w:hAnsi="Arial" w:cs="Arial"/>
        </w:rPr>
      </w:pPr>
      <w:r>
        <w:t>This resource shall support the resource URI variables defined in table 6.2.3.18.2-1</w:t>
      </w:r>
      <w:r>
        <w:rPr>
          <w:rFonts w:ascii="Arial" w:hAnsi="Arial" w:cs="Arial"/>
        </w:rPr>
        <w:t>.</w:t>
      </w:r>
    </w:p>
    <w:p w14:paraId="3E9FF4D0" w14:textId="77777777" w:rsidR="0020000B" w:rsidRDefault="0020000B" w:rsidP="0020000B">
      <w:pPr>
        <w:pStyle w:val="TH"/>
        <w:rPr>
          <w:rFonts w:cs="Arial"/>
        </w:rPr>
      </w:pPr>
      <w:r>
        <w:lastRenderedPageBreak/>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20000B">
      <w:pPr>
        <w:pStyle w:val="Heading5"/>
      </w:pPr>
      <w:bookmarkStart w:id="2435" w:name="_Toc34346691"/>
      <w:bookmarkStart w:id="2436" w:name="_Toc34740768"/>
      <w:bookmarkStart w:id="2437" w:name="_Toc34748127"/>
      <w:bookmarkStart w:id="2438" w:name="_Toc34748503"/>
      <w:bookmarkStart w:id="2439" w:name="_Toc34749493"/>
      <w:bookmarkStart w:id="2440" w:name="_Toc49689956"/>
      <w:bookmarkStart w:id="2441" w:name="_Toc56337041"/>
      <w:bookmarkStart w:id="2442" w:name="_Toc67730741"/>
      <w:r>
        <w:t>6.2.3.18.3</w:t>
      </w:r>
      <w:r>
        <w:tab/>
        <w:t>Resource Standard Methods</w:t>
      </w:r>
      <w:bookmarkEnd w:id="2435"/>
      <w:bookmarkEnd w:id="2436"/>
      <w:bookmarkEnd w:id="2437"/>
      <w:bookmarkEnd w:id="2438"/>
      <w:bookmarkEnd w:id="2439"/>
      <w:bookmarkEnd w:id="2440"/>
      <w:bookmarkEnd w:id="2441"/>
      <w:bookmarkEnd w:id="2442"/>
    </w:p>
    <w:p w14:paraId="6B55F06E" w14:textId="77777777" w:rsidR="0020000B" w:rsidRPr="00384E92" w:rsidRDefault="0020000B" w:rsidP="0020000B">
      <w:pPr>
        <w:pStyle w:val="Heading6"/>
      </w:pPr>
      <w:bookmarkStart w:id="2443" w:name="_Toc34346692"/>
      <w:bookmarkStart w:id="2444" w:name="_Toc34740769"/>
      <w:bookmarkStart w:id="2445" w:name="_Toc34748128"/>
      <w:bookmarkStart w:id="2446" w:name="_Toc34748504"/>
      <w:bookmarkStart w:id="2447" w:name="_Toc34749494"/>
      <w:bookmarkStart w:id="2448" w:name="_Toc49689957"/>
      <w:bookmarkStart w:id="2449" w:name="_Toc56337042"/>
      <w:bookmarkStart w:id="2450" w:name="_Toc67730742"/>
      <w:r w:rsidRPr="00384E92">
        <w:t>6.</w:t>
      </w:r>
      <w:r>
        <w:t>2.3.18.3</w:t>
      </w:r>
      <w:r w:rsidRPr="00384E92">
        <w:t>.1</w:t>
      </w:r>
      <w:r w:rsidRPr="00384E92">
        <w:tab/>
      </w:r>
      <w:r>
        <w:t>GET</w:t>
      </w:r>
      <w:bookmarkEnd w:id="2443"/>
      <w:bookmarkEnd w:id="2444"/>
      <w:bookmarkEnd w:id="2445"/>
      <w:bookmarkEnd w:id="2446"/>
      <w:bookmarkEnd w:id="2447"/>
      <w:bookmarkEnd w:id="2448"/>
      <w:bookmarkEnd w:id="2449"/>
      <w:bookmarkEnd w:id="2450"/>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20000B">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777777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20000B" w:rsidRPr="001769FF" w14:paraId="68C03416" w14:textId="77777777" w:rsidTr="0020000B">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20000B" w:rsidRPr="001769FF" w14:paraId="04328F23" w14:textId="77777777" w:rsidTr="0020000B">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2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20000B" w:rsidRPr="001769FF" w14:paraId="44558DF1" w14:textId="77777777" w:rsidTr="0020000B">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20000B" w:rsidRDefault="0020000B" w:rsidP="0020000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B0F575E" w14:textId="77777777" w:rsidR="0020000B" w:rsidRPr="00296A3D" w:rsidRDefault="0020000B" w:rsidP="0020000B">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46979AB9" w14:textId="77777777" w:rsidR="0020000B" w:rsidRPr="00296A3D" w:rsidRDefault="0020000B" w:rsidP="0020000B">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41178280" w14:textId="77777777" w:rsidR="0020000B" w:rsidRPr="00296A3D" w:rsidRDefault="0020000B" w:rsidP="0020000B">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20000B" w:rsidRPr="000B71E3" w:rsidRDefault="0020000B" w:rsidP="0020000B">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20000B" w:rsidRPr="00296A3D" w:rsidRDefault="0020000B" w:rsidP="0020000B">
            <w:pPr>
              <w:pStyle w:val="TAL"/>
            </w:pPr>
            <w:r>
              <w:t>- SERVICE</w:t>
            </w:r>
            <w:r w:rsidRPr="000B71E3">
              <w:t>_NOT_FOUND</w:t>
            </w:r>
          </w:p>
        </w:tc>
      </w:tr>
      <w:tr w:rsidR="0020000B" w:rsidRPr="001769FF" w14:paraId="1D712234" w14:textId="77777777" w:rsidTr="0020000B">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20000B" w:rsidRDefault="0020000B" w:rsidP="0020000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26A0E4C" w14:textId="77777777" w:rsidR="0020000B" w:rsidRPr="00296A3D" w:rsidRDefault="0020000B" w:rsidP="0020000B">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79B3412A" w14:textId="77777777" w:rsidR="0020000B" w:rsidRPr="00296A3D" w:rsidRDefault="0020000B" w:rsidP="0020000B">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CD7D401" w14:textId="77777777" w:rsidR="0020000B" w:rsidRPr="00296A3D" w:rsidRDefault="0020000B" w:rsidP="0020000B">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20000B" w:rsidRPr="000B71E3" w:rsidRDefault="0020000B" w:rsidP="0020000B">
            <w:pPr>
              <w:pStyle w:val="TAL"/>
            </w:pPr>
            <w:r w:rsidRPr="000B71E3">
              <w:t xml:space="preserve">The "cause" attribute </w:t>
            </w:r>
            <w:r>
              <w:t xml:space="preserve">may be used to indicate </w:t>
            </w:r>
            <w:r w:rsidRPr="000B71E3">
              <w:t>the following application error:</w:t>
            </w:r>
          </w:p>
          <w:p w14:paraId="56F20330" w14:textId="77777777" w:rsidR="0020000B" w:rsidRPr="00296A3D" w:rsidRDefault="0020000B" w:rsidP="0020000B">
            <w:pPr>
              <w:pStyle w:val="TAL"/>
            </w:pPr>
            <w:r w:rsidRPr="000B71E3">
              <w:t xml:space="preserve">- </w:t>
            </w:r>
            <w:r>
              <w:rPr>
                <w:lang w:val="en-US"/>
              </w:rPr>
              <w:t>OPERATION_NOT_ALLOWED</w:t>
            </w:r>
          </w:p>
        </w:tc>
      </w:tr>
    </w:tbl>
    <w:p w14:paraId="1839EF99" w14:textId="77777777" w:rsidR="0020000B" w:rsidRPr="001145DC" w:rsidRDefault="0020000B" w:rsidP="0020000B">
      <w:pPr>
        <w:pStyle w:val="PL"/>
      </w:pPr>
    </w:p>
    <w:p w14:paraId="01A977BC" w14:textId="77777777" w:rsidR="0020000B" w:rsidRDefault="0020000B" w:rsidP="0020000B">
      <w:pPr>
        <w:pStyle w:val="PL"/>
        <w:rPr>
          <w:lang w:val="en-US"/>
        </w:rPr>
      </w:pPr>
    </w:p>
    <w:p w14:paraId="5D630EC8" w14:textId="77777777" w:rsidR="0020000B" w:rsidRPr="00384E92" w:rsidRDefault="0020000B" w:rsidP="0020000B">
      <w:pPr>
        <w:pStyle w:val="Heading6"/>
      </w:pPr>
      <w:bookmarkStart w:id="2451" w:name="_Toc34346693"/>
      <w:bookmarkStart w:id="2452" w:name="_Toc34740770"/>
      <w:bookmarkStart w:id="2453" w:name="_Toc34748129"/>
      <w:bookmarkStart w:id="2454" w:name="_Toc34748505"/>
      <w:bookmarkStart w:id="2455" w:name="_Toc34749495"/>
      <w:bookmarkStart w:id="2456" w:name="_Toc49689958"/>
      <w:bookmarkStart w:id="2457" w:name="_Toc56337043"/>
      <w:bookmarkStart w:id="2458" w:name="_Toc67730743"/>
      <w:r w:rsidRPr="00384E92">
        <w:t>6.</w:t>
      </w:r>
      <w:r>
        <w:t>2.3.18.3</w:t>
      </w:r>
      <w:r w:rsidRPr="00384E92">
        <w:t>.</w:t>
      </w:r>
      <w:r>
        <w:t>2</w:t>
      </w:r>
      <w:r w:rsidRPr="00384E92">
        <w:tab/>
      </w:r>
      <w:r>
        <w:t>PATCH</w:t>
      </w:r>
      <w:bookmarkEnd w:id="2451"/>
      <w:bookmarkEnd w:id="2452"/>
      <w:bookmarkEnd w:id="2453"/>
      <w:bookmarkEnd w:id="2454"/>
      <w:bookmarkEnd w:id="2455"/>
      <w:bookmarkEnd w:id="2456"/>
      <w:bookmarkEnd w:id="2457"/>
      <w:bookmarkEnd w:id="2458"/>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20000B">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7777777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lastRenderedPageBreak/>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481"/>
        <w:gridCol w:w="1222"/>
        <w:gridCol w:w="1134"/>
        <w:gridCol w:w="4967"/>
      </w:tblGrid>
      <w:tr w:rsidR="0020000B" w:rsidRPr="006A7EE2" w14:paraId="7C90132A" w14:textId="77777777" w:rsidTr="0020000B">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53"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43"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15"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C17A86">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53"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43"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597"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C17A86">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53"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43"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20000B" w:rsidRPr="006A7EE2" w14:paraId="670F2350" w14:textId="77777777" w:rsidTr="0020000B">
        <w:trPr>
          <w:jc w:val="center"/>
        </w:trPr>
        <w:tc>
          <w:tcPr>
            <w:tcW w:w="893" w:type="pct"/>
            <w:vMerge w:val="restart"/>
            <w:tcBorders>
              <w:top w:val="single" w:sz="4" w:space="0" w:color="auto"/>
              <w:left w:val="single" w:sz="6" w:space="0" w:color="000000"/>
              <w:right w:val="single" w:sz="6" w:space="0" w:color="000000"/>
            </w:tcBorders>
            <w:shd w:val="clear" w:color="auto" w:fill="auto"/>
          </w:tcPr>
          <w:p w14:paraId="71DFA0A4" w14:textId="77777777" w:rsidR="0020000B" w:rsidRPr="006A7EE2" w:rsidRDefault="0020000B" w:rsidP="0020000B">
            <w:pPr>
              <w:pStyle w:val="TAL"/>
              <w:rPr>
                <w:lang w:eastAsia="zh-CN"/>
              </w:rPr>
            </w:pPr>
            <w:r w:rsidRPr="006A7EE2">
              <w:rPr>
                <w:rFonts w:hint="eastAsia"/>
                <w:lang w:eastAsia="zh-CN"/>
              </w:rPr>
              <w:t>P</w:t>
            </w:r>
            <w:r w:rsidRPr="006A7EE2">
              <w:rPr>
                <w:lang w:eastAsia="zh-CN"/>
              </w:rPr>
              <w:t>roblemDetails</w:t>
            </w:r>
          </w:p>
        </w:tc>
        <w:tc>
          <w:tcPr>
            <w:tcW w:w="253" w:type="pct"/>
            <w:tcBorders>
              <w:top w:val="single" w:sz="4" w:space="0" w:color="auto"/>
              <w:left w:val="single" w:sz="6" w:space="0" w:color="000000"/>
              <w:bottom w:val="single" w:sz="6" w:space="0" w:color="000000"/>
              <w:right w:val="single" w:sz="6" w:space="0" w:color="000000"/>
            </w:tcBorders>
          </w:tcPr>
          <w:p w14:paraId="2B229968" w14:textId="77777777" w:rsidR="0020000B" w:rsidRPr="006A7EE2" w:rsidRDefault="0020000B" w:rsidP="0020000B">
            <w:pPr>
              <w:pStyle w:val="TAC"/>
              <w:rPr>
                <w:lang w:eastAsia="zh-CN"/>
              </w:rPr>
            </w:pPr>
            <w:r>
              <w:rPr>
                <w:lang w:eastAsia="zh-CN"/>
              </w:rPr>
              <w:t>O</w:t>
            </w:r>
          </w:p>
        </w:tc>
        <w:tc>
          <w:tcPr>
            <w:tcW w:w="643" w:type="pct"/>
            <w:tcBorders>
              <w:top w:val="single" w:sz="4" w:space="0" w:color="auto"/>
              <w:left w:val="single" w:sz="6" w:space="0" w:color="000000"/>
              <w:bottom w:val="single" w:sz="6" w:space="0" w:color="000000"/>
              <w:right w:val="single" w:sz="6" w:space="0" w:color="000000"/>
            </w:tcBorders>
          </w:tcPr>
          <w:p w14:paraId="6963FEEC" w14:textId="77777777" w:rsidR="0020000B" w:rsidRPr="006A7EE2" w:rsidRDefault="0020000B" w:rsidP="0020000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3C37A343" w14:textId="77777777" w:rsidR="0020000B" w:rsidRPr="006A7EE2" w:rsidRDefault="0020000B" w:rsidP="0020000B">
            <w:pPr>
              <w:pStyle w:val="TAL"/>
              <w:rPr>
                <w:lang w:eastAsia="zh-CN"/>
              </w:rPr>
            </w:pPr>
            <w:r w:rsidRPr="006A7EE2">
              <w:rPr>
                <w:rFonts w:hint="eastAsia"/>
                <w:lang w:eastAsia="zh-CN"/>
              </w:rPr>
              <w:t>4</w:t>
            </w:r>
            <w:r w:rsidRPr="006A7EE2">
              <w:rPr>
                <w:lang w:eastAsia="zh-CN"/>
              </w:rPr>
              <w:t>04 Not Found</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14:paraId="3D7F2106" w14:textId="77777777" w:rsidR="0020000B" w:rsidRPr="006A7EE2" w:rsidRDefault="0020000B" w:rsidP="0020000B">
            <w:pPr>
              <w:pStyle w:val="TAL"/>
            </w:pPr>
            <w:r w:rsidRPr="006A7EE2">
              <w:t>The "cause" attribute shall be set to one of the following application errors:</w:t>
            </w:r>
          </w:p>
          <w:p w14:paraId="5122BB4B" w14:textId="77777777" w:rsidR="0020000B" w:rsidRPr="006A7EE2" w:rsidRDefault="0020000B" w:rsidP="0020000B">
            <w:pPr>
              <w:pStyle w:val="TAL"/>
            </w:pPr>
            <w:r w:rsidRPr="006A7EE2">
              <w:t xml:space="preserve">- </w:t>
            </w:r>
            <w:r>
              <w:t>SERVICE</w:t>
            </w:r>
            <w:r w:rsidRPr="006A7EE2">
              <w:t>_NOT_FOUND</w:t>
            </w:r>
          </w:p>
          <w:p w14:paraId="3C781D77" w14:textId="77777777" w:rsidR="0020000B" w:rsidRPr="006A7EE2" w:rsidRDefault="0020000B" w:rsidP="0020000B">
            <w:pPr>
              <w:pStyle w:val="TAL"/>
              <w:rPr>
                <w:lang w:eastAsia="zh-CN"/>
              </w:rPr>
            </w:pPr>
          </w:p>
        </w:tc>
      </w:tr>
      <w:tr w:rsidR="0020000B" w:rsidRPr="006A7EE2" w14:paraId="58DBE8E3" w14:textId="77777777" w:rsidTr="00BC05CA">
        <w:trPr>
          <w:jc w:val="center"/>
        </w:trPr>
        <w:tc>
          <w:tcPr>
            <w:tcW w:w="893" w:type="pct"/>
            <w:vMerge/>
            <w:tcBorders>
              <w:left w:val="single" w:sz="6" w:space="0" w:color="000000"/>
              <w:bottom w:val="single" w:sz="6" w:space="0" w:color="000000"/>
              <w:right w:val="single" w:sz="6" w:space="0" w:color="000000"/>
            </w:tcBorders>
            <w:shd w:val="clear" w:color="auto" w:fill="auto"/>
          </w:tcPr>
          <w:p w14:paraId="4ACAA009" w14:textId="77777777" w:rsidR="0020000B" w:rsidRPr="006A7EE2" w:rsidRDefault="0020000B" w:rsidP="0020000B">
            <w:pPr>
              <w:pStyle w:val="TAL"/>
              <w:rPr>
                <w:lang w:eastAsia="zh-CN"/>
              </w:rPr>
            </w:pPr>
          </w:p>
        </w:tc>
        <w:tc>
          <w:tcPr>
            <w:tcW w:w="253" w:type="pct"/>
            <w:tcBorders>
              <w:top w:val="single" w:sz="4" w:space="0" w:color="auto"/>
              <w:left w:val="single" w:sz="6" w:space="0" w:color="000000"/>
              <w:bottom w:val="single" w:sz="6" w:space="0" w:color="000000"/>
              <w:right w:val="single" w:sz="6" w:space="0" w:color="000000"/>
            </w:tcBorders>
          </w:tcPr>
          <w:p w14:paraId="5A6A494B" w14:textId="77777777" w:rsidR="0020000B" w:rsidRPr="006A7EE2" w:rsidRDefault="0020000B" w:rsidP="0020000B">
            <w:pPr>
              <w:pStyle w:val="TAC"/>
              <w:rPr>
                <w:lang w:eastAsia="zh-CN"/>
              </w:rPr>
            </w:pPr>
            <w:r>
              <w:rPr>
                <w:lang w:eastAsia="zh-CN"/>
              </w:rPr>
              <w:t>O</w:t>
            </w:r>
          </w:p>
        </w:tc>
        <w:tc>
          <w:tcPr>
            <w:tcW w:w="643" w:type="pct"/>
            <w:tcBorders>
              <w:top w:val="single" w:sz="4" w:space="0" w:color="auto"/>
              <w:left w:val="single" w:sz="6" w:space="0" w:color="000000"/>
              <w:bottom w:val="single" w:sz="6" w:space="0" w:color="000000"/>
              <w:right w:val="single" w:sz="6" w:space="0" w:color="000000"/>
            </w:tcBorders>
          </w:tcPr>
          <w:p w14:paraId="3A8A9BC9" w14:textId="77777777" w:rsidR="0020000B" w:rsidRPr="006A7EE2" w:rsidRDefault="0020000B" w:rsidP="0020000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2874A2E" w14:textId="77777777" w:rsidR="0020000B" w:rsidRPr="006A7EE2" w:rsidRDefault="0020000B" w:rsidP="0020000B">
            <w:pPr>
              <w:pStyle w:val="TAL"/>
              <w:rPr>
                <w:lang w:eastAsia="zh-CN"/>
              </w:rPr>
            </w:pPr>
            <w:r w:rsidRPr="006A7EE2">
              <w:rPr>
                <w:rFonts w:hint="eastAsia"/>
                <w:lang w:eastAsia="zh-CN"/>
              </w:rPr>
              <w:t>4</w:t>
            </w:r>
            <w:r w:rsidRPr="006A7EE2">
              <w:rPr>
                <w:lang w:eastAsia="zh-CN"/>
              </w:rPr>
              <w:t>03 Forbidden</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20000B" w:rsidRPr="006A7EE2" w:rsidRDefault="0020000B" w:rsidP="0020000B">
            <w:pPr>
              <w:pStyle w:val="TAL"/>
              <w:rPr>
                <w:lang w:eastAsia="zh-CN"/>
              </w:rPr>
            </w:pPr>
            <w:r w:rsidRPr="006A7EE2">
              <w:rPr>
                <w:lang w:eastAsia="zh-CN"/>
              </w:rPr>
              <w:t>One or more attributes are not allowed to be modified.</w:t>
            </w:r>
          </w:p>
          <w:p w14:paraId="65C4374B" w14:textId="77777777" w:rsidR="0020000B" w:rsidRPr="006A7EE2" w:rsidRDefault="0020000B" w:rsidP="0020000B">
            <w:pPr>
              <w:pStyle w:val="TAL"/>
              <w:rPr>
                <w:lang w:eastAsia="zh-CN"/>
              </w:rPr>
            </w:pPr>
          </w:p>
          <w:p w14:paraId="338A190E" w14:textId="77777777" w:rsidR="0020000B" w:rsidRPr="006A7EE2" w:rsidRDefault="0020000B" w:rsidP="0020000B">
            <w:pPr>
              <w:pStyle w:val="TAL"/>
            </w:pPr>
            <w:r w:rsidRPr="006A7EE2">
              <w:t>The "cause" attribute may be used to convey the following application errors:</w:t>
            </w:r>
          </w:p>
          <w:p w14:paraId="53EFFBA3" w14:textId="77777777" w:rsidR="0020000B" w:rsidRDefault="0020000B" w:rsidP="0020000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sidR="003F73AD">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20000B" w:rsidRPr="006A7EE2" w:rsidRDefault="0020000B" w:rsidP="0020000B">
            <w:pPr>
              <w:pStyle w:val="TAL"/>
              <w:rPr>
                <w:lang w:eastAsia="zh-CN"/>
              </w:rPr>
            </w:pPr>
            <w:r w:rsidRPr="000B71E3">
              <w:t xml:space="preserve">- </w:t>
            </w:r>
            <w:r>
              <w:rPr>
                <w:lang w:val="en-US"/>
              </w:rPr>
              <w:t>OPERATION_NOT_ALLOWED</w:t>
            </w:r>
          </w:p>
        </w:tc>
      </w:tr>
      <w:tr w:rsidR="0020000B"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20000B" w:rsidRPr="006A7EE2" w:rsidRDefault="0020000B" w:rsidP="0020000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6F87AC3" w14:textId="77777777" w:rsidR="003F73AD" w:rsidRDefault="003F73AD" w:rsidP="003F73AD">
      <w:bookmarkStart w:id="2459" w:name="_Toc34346694"/>
      <w:bookmarkStart w:id="2460" w:name="_Toc34740771"/>
    </w:p>
    <w:p w14:paraId="058A4510" w14:textId="77777777" w:rsidR="00C17A86" w:rsidRDefault="00C17A86" w:rsidP="00C17A86">
      <w:pPr>
        <w:pStyle w:val="Heading4"/>
      </w:pPr>
      <w:bookmarkStart w:id="2461" w:name="_Toc34748130"/>
      <w:bookmarkStart w:id="2462" w:name="_Toc34748506"/>
      <w:bookmarkStart w:id="2463" w:name="_Toc34749496"/>
      <w:bookmarkStart w:id="2464" w:name="_Toc49689959"/>
      <w:bookmarkStart w:id="2465" w:name="_Toc56337044"/>
      <w:bookmarkStart w:id="2466" w:name="_Toc67730744"/>
      <w:r>
        <w:t>6.2.3.19</w:t>
      </w:r>
      <w:r>
        <w:tab/>
        <w:t>Resource: Repository Data</w:t>
      </w:r>
      <w:bookmarkEnd w:id="2459"/>
      <w:bookmarkEnd w:id="2460"/>
      <w:bookmarkEnd w:id="2461"/>
      <w:bookmarkEnd w:id="2462"/>
      <w:bookmarkEnd w:id="2463"/>
      <w:bookmarkEnd w:id="2464"/>
      <w:bookmarkEnd w:id="2465"/>
      <w:bookmarkEnd w:id="2466"/>
    </w:p>
    <w:p w14:paraId="24882F76" w14:textId="77777777" w:rsidR="00C17A86" w:rsidRDefault="00C17A86" w:rsidP="00C17A86">
      <w:pPr>
        <w:pStyle w:val="Heading5"/>
      </w:pPr>
      <w:bookmarkStart w:id="2467" w:name="_Toc26199591"/>
      <w:bookmarkStart w:id="2468" w:name="_Toc34346695"/>
      <w:bookmarkStart w:id="2469" w:name="_Toc34740772"/>
      <w:bookmarkStart w:id="2470" w:name="_Toc34748131"/>
      <w:bookmarkStart w:id="2471" w:name="_Toc34748507"/>
      <w:bookmarkStart w:id="2472" w:name="_Toc34749497"/>
      <w:bookmarkStart w:id="2473" w:name="_Toc49689960"/>
      <w:bookmarkStart w:id="2474" w:name="_Toc56337045"/>
      <w:bookmarkStart w:id="2475" w:name="_Toc67730745"/>
      <w:r>
        <w:t>6.2.3.19.1</w:t>
      </w:r>
      <w:r>
        <w:tab/>
        <w:t>Description</w:t>
      </w:r>
      <w:bookmarkEnd w:id="2467"/>
      <w:bookmarkEnd w:id="2468"/>
      <w:bookmarkEnd w:id="2469"/>
      <w:bookmarkEnd w:id="2470"/>
      <w:bookmarkEnd w:id="2471"/>
      <w:bookmarkEnd w:id="2472"/>
      <w:bookmarkEnd w:id="2473"/>
      <w:bookmarkEnd w:id="2474"/>
      <w:bookmarkEnd w:id="2475"/>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C17A86">
      <w:pPr>
        <w:pStyle w:val="Heading5"/>
      </w:pPr>
      <w:bookmarkStart w:id="2476" w:name="_Toc26199592"/>
      <w:bookmarkStart w:id="2477" w:name="_Toc34346696"/>
      <w:bookmarkStart w:id="2478" w:name="_Toc34740773"/>
      <w:bookmarkStart w:id="2479" w:name="_Toc34748132"/>
      <w:bookmarkStart w:id="2480" w:name="_Toc34748508"/>
      <w:bookmarkStart w:id="2481" w:name="_Toc34749498"/>
      <w:bookmarkStart w:id="2482" w:name="_Toc49689961"/>
      <w:bookmarkStart w:id="2483" w:name="_Toc56337046"/>
      <w:bookmarkStart w:id="2484" w:name="_Toc67730746"/>
      <w:r>
        <w:t>6.2.3.19.2</w:t>
      </w:r>
      <w:r>
        <w:tab/>
        <w:t>Resource Definition</w:t>
      </w:r>
      <w:bookmarkEnd w:id="2476"/>
      <w:bookmarkEnd w:id="2477"/>
      <w:bookmarkEnd w:id="2478"/>
      <w:bookmarkEnd w:id="2479"/>
      <w:bookmarkEnd w:id="2480"/>
      <w:bookmarkEnd w:id="2481"/>
      <w:bookmarkEnd w:id="2482"/>
      <w:bookmarkEnd w:id="2483"/>
      <w:bookmarkEnd w:id="2484"/>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C17A86">
      <w:pPr>
        <w:rPr>
          <w:rFonts w:ascii="Arial" w:hAnsi="Arial" w:cs="Arial"/>
        </w:rPr>
      </w:pPr>
      <w:r>
        <w:t>This resource shall support the resource URI variables defined in table 6.2.3.19.2-1</w:t>
      </w:r>
      <w:r>
        <w:rPr>
          <w:rFonts w:ascii="Arial" w:hAnsi="Arial" w:cs="Arial"/>
        </w:rPr>
        <w:t>.</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77777777" w:rsidR="00C17A86" w:rsidRDefault="00C17A86" w:rsidP="00654E5F">
            <w:pPr>
              <w:pStyle w:val="TAL"/>
            </w:pPr>
            <w:r w:rsidRPr="000B71E3">
              <w:br/>
              <w:t>pattern: "</w:t>
            </w:r>
            <w:r>
              <w:t>^(</w:t>
            </w:r>
            <w:r w:rsidRPr="00292D54">
              <w:t>sip\:([a-zA-Z0-9_\-.!~*()&amp;=+$,;?\/]+)\@([A-Za-z0-9]+([-A-Za-z0-9]+)\.)+[a-z]{2,}|tel\:\+[0-9]{5,15}</w:t>
            </w:r>
            <w:r>
              <w:t>)</w:t>
            </w:r>
            <w:r w:rsidRPr="00292D54">
              <w:t>$</w:t>
            </w:r>
            <w:r w:rsidRPr="000B71E3">
              <w:t>"</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C17A86">
      <w:pPr>
        <w:pStyle w:val="Heading5"/>
      </w:pPr>
      <w:bookmarkStart w:id="2485" w:name="_Toc26199593"/>
      <w:bookmarkStart w:id="2486" w:name="_Toc34346697"/>
      <w:bookmarkStart w:id="2487" w:name="_Toc34740774"/>
      <w:bookmarkStart w:id="2488" w:name="_Toc34748133"/>
      <w:bookmarkStart w:id="2489" w:name="_Toc34748509"/>
      <w:bookmarkStart w:id="2490" w:name="_Toc34749499"/>
      <w:bookmarkStart w:id="2491" w:name="_Toc49689962"/>
      <w:bookmarkStart w:id="2492" w:name="_Toc56337047"/>
      <w:bookmarkStart w:id="2493" w:name="_Toc67730747"/>
      <w:r>
        <w:t>6.2.3.19.3</w:t>
      </w:r>
      <w:r>
        <w:tab/>
        <w:t>Resource Standard Methods</w:t>
      </w:r>
      <w:bookmarkEnd w:id="2485"/>
      <w:bookmarkEnd w:id="2486"/>
      <w:bookmarkEnd w:id="2487"/>
      <w:bookmarkEnd w:id="2488"/>
      <w:bookmarkEnd w:id="2489"/>
      <w:bookmarkEnd w:id="2490"/>
      <w:bookmarkEnd w:id="2491"/>
      <w:bookmarkEnd w:id="2492"/>
      <w:bookmarkEnd w:id="2493"/>
    </w:p>
    <w:p w14:paraId="33AD48D3" w14:textId="77777777" w:rsidR="00C17A86" w:rsidRPr="00384E92" w:rsidRDefault="00C17A86" w:rsidP="00C17A86">
      <w:pPr>
        <w:pStyle w:val="Heading6"/>
      </w:pPr>
      <w:bookmarkStart w:id="2494" w:name="_Toc26199594"/>
      <w:bookmarkStart w:id="2495" w:name="_Toc34346698"/>
      <w:bookmarkStart w:id="2496" w:name="_Toc34740775"/>
      <w:bookmarkStart w:id="2497" w:name="_Toc34748134"/>
      <w:bookmarkStart w:id="2498" w:name="_Toc34748510"/>
      <w:bookmarkStart w:id="2499" w:name="_Toc34749500"/>
      <w:bookmarkStart w:id="2500" w:name="_Toc49689963"/>
      <w:bookmarkStart w:id="2501" w:name="_Toc56337048"/>
      <w:bookmarkStart w:id="2502" w:name="_Toc67730748"/>
      <w:r w:rsidRPr="00384E92">
        <w:t>6.</w:t>
      </w:r>
      <w:r>
        <w:t>2.3.19.3</w:t>
      </w:r>
      <w:r w:rsidRPr="00384E92">
        <w:t>.1</w:t>
      </w:r>
      <w:r w:rsidRPr="00384E92">
        <w:tab/>
      </w:r>
      <w:r>
        <w:t>GET</w:t>
      </w:r>
      <w:bookmarkEnd w:id="2494"/>
      <w:bookmarkEnd w:id="2495"/>
      <w:bookmarkEnd w:id="2496"/>
      <w:bookmarkEnd w:id="2497"/>
      <w:bookmarkEnd w:id="2498"/>
      <w:bookmarkEnd w:id="2499"/>
      <w:bookmarkEnd w:id="2500"/>
      <w:bookmarkEnd w:id="2501"/>
      <w:bookmarkEnd w:id="2502"/>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654E5F">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77777777" w:rsidR="00C17A86" w:rsidRPr="001769FF" w:rsidRDefault="00C17A86" w:rsidP="00654E5F">
            <w:pPr>
              <w:pStyle w:val="TAL"/>
            </w:pPr>
            <w:r w:rsidRPr="006A7EE2">
              <w:t xml:space="preserve">see </w:t>
            </w:r>
            <w:r w:rsidR="003F73AD">
              <w:t>3GPP TS 2</w:t>
            </w:r>
            <w:r w:rsidRPr="006A7EE2">
              <w:t>9.500</w:t>
            </w:r>
            <w:r w:rsidR="003F73AD">
              <w:t> [</w:t>
            </w:r>
            <w:r w:rsidRPr="006A7EE2">
              <w:t>4] clause 6.6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lastRenderedPageBreak/>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17A86" w:rsidRPr="001769FF" w14:paraId="3921E004"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C17A86" w:rsidRPr="001769FF" w14:paraId="1D17AE04" w14:textId="77777777"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6307A10" w14:textId="77777777"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C17A86" w:rsidRPr="00296A3D" w:rsidRDefault="00C17A86" w:rsidP="00654E5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77777777" w:rsidR="00C17A86" w:rsidRPr="000B71E3" w:rsidRDefault="00C17A86" w:rsidP="00654E5F">
            <w:pPr>
              <w:pStyle w:val="TAL"/>
            </w:pPr>
            <w:r w:rsidRPr="000B71E3">
              <w:t xml:space="preserve">The "cause" attribute </w:t>
            </w:r>
            <w:r>
              <w:t xml:space="preserve">may be used to indicate </w:t>
            </w:r>
            <w:r w:rsidRPr="000B71E3">
              <w:t>the following application error:</w:t>
            </w:r>
          </w:p>
          <w:p w14:paraId="4B53D4F8" w14:textId="77777777" w:rsidR="00C17A86" w:rsidRDefault="00C17A86" w:rsidP="00654E5F">
            <w:pPr>
              <w:pStyle w:val="TAL"/>
            </w:pPr>
            <w:r w:rsidRPr="000B71E3">
              <w:t>- USER_NOT_FOUND</w:t>
            </w:r>
          </w:p>
          <w:p w14:paraId="6A1E07A1" w14:textId="77777777" w:rsidR="00C17A86" w:rsidRPr="00296A3D" w:rsidRDefault="00C17A86" w:rsidP="00654E5F">
            <w:pPr>
              <w:pStyle w:val="TAL"/>
            </w:pPr>
            <w:r w:rsidRPr="000B71E3">
              <w:t>-</w:t>
            </w:r>
            <w:r>
              <w:t xml:space="preserve"> DATA</w:t>
            </w:r>
            <w:r w:rsidRPr="000B71E3">
              <w:t>_NOT_FOUND</w:t>
            </w:r>
          </w:p>
        </w:tc>
      </w:tr>
      <w:tr w:rsidR="00C17A86" w:rsidRPr="001769FF" w14:paraId="5342D28A" w14:textId="77777777"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AE69458" w14:textId="77777777"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C17A86" w:rsidRPr="00296A3D" w:rsidRDefault="00C17A86" w:rsidP="00654E5F">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77777777"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14:paraId="651AE151" w14:textId="77777777" w:rsidR="00C17A86" w:rsidRPr="00296A3D" w:rsidRDefault="00C17A86" w:rsidP="00654E5F">
            <w:pPr>
              <w:pStyle w:val="TAL"/>
            </w:pPr>
            <w:r w:rsidRPr="000B71E3">
              <w:t xml:space="preserve">- </w:t>
            </w:r>
            <w:r>
              <w:rPr>
                <w:lang w:val="en-US"/>
              </w:rPr>
              <w:t>OPERATION_NOT_ALLOWED</w:t>
            </w:r>
          </w:p>
        </w:tc>
      </w:tr>
    </w:tbl>
    <w:p w14:paraId="4593EA79" w14:textId="77777777" w:rsidR="00C17A86" w:rsidRDefault="00C17A86" w:rsidP="00C17A86"/>
    <w:p w14:paraId="569704D7" w14:textId="77777777" w:rsidR="00C17A86" w:rsidRPr="00384E92" w:rsidRDefault="00C17A86" w:rsidP="00C17A86">
      <w:pPr>
        <w:pStyle w:val="Heading6"/>
      </w:pPr>
      <w:bookmarkStart w:id="2503" w:name="_Toc34346699"/>
      <w:bookmarkStart w:id="2504" w:name="_Toc34740776"/>
      <w:bookmarkStart w:id="2505" w:name="_Toc34748135"/>
      <w:bookmarkStart w:id="2506" w:name="_Toc34748511"/>
      <w:bookmarkStart w:id="2507" w:name="_Toc34749501"/>
      <w:bookmarkStart w:id="2508" w:name="_Toc49689964"/>
      <w:bookmarkStart w:id="2509" w:name="_Toc56337049"/>
      <w:bookmarkStart w:id="2510" w:name="_Toc67730749"/>
      <w:r w:rsidRPr="00384E92">
        <w:t>6.</w:t>
      </w:r>
      <w:r>
        <w:t>2.3.19.3</w:t>
      </w:r>
      <w:r w:rsidRPr="00384E92">
        <w:t>.</w:t>
      </w:r>
      <w:r>
        <w:t>2</w:t>
      </w:r>
      <w:r w:rsidRPr="00384E92">
        <w:tab/>
      </w:r>
      <w:r>
        <w:t>PUT</w:t>
      </w:r>
      <w:bookmarkEnd w:id="2503"/>
      <w:bookmarkEnd w:id="2504"/>
      <w:bookmarkEnd w:id="2505"/>
      <w:bookmarkEnd w:id="2506"/>
      <w:bookmarkEnd w:id="2507"/>
      <w:bookmarkEnd w:id="2508"/>
      <w:bookmarkEnd w:id="2509"/>
      <w:bookmarkEnd w:id="2510"/>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769FF" w:rsidRDefault="00C17A86" w:rsidP="00654E5F">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17A86" w:rsidRPr="001769FF" w14:paraId="35F519DF"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49"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C17A86" w:rsidRPr="001769FF" w14:paraId="32EBDAE5" w14:textId="77777777"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BB7FA02" w14:textId="77777777"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BFECC0F" w14:textId="77777777"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C17A86" w:rsidRPr="00296A3D" w:rsidRDefault="00C17A86" w:rsidP="00654E5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C17A86" w:rsidRPr="000B71E3" w:rsidRDefault="00C17A86" w:rsidP="00654E5F">
            <w:pPr>
              <w:pStyle w:val="TAL"/>
            </w:pPr>
            <w:r w:rsidRPr="000B71E3">
              <w:t xml:space="preserve">The "cause" attribute </w:t>
            </w:r>
            <w:r>
              <w:t xml:space="preserve">may be used to indicate </w:t>
            </w:r>
            <w:r w:rsidRPr="000B71E3">
              <w:t>the following application error:</w:t>
            </w:r>
          </w:p>
          <w:p w14:paraId="68CA45FD" w14:textId="77777777" w:rsidR="00C17A86" w:rsidRPr="00296A3D" w:rsidRDefault="00C17A86" w:rsidP="00654E5F">
            <w:pPr>
              <w:pStyle w:val="TAL"/>
            </w:pPr>
            <w:r w:rsidRPr="000B71E3">
              <w:t>- USER_NOT_FOUND</w:t>
            </w:r>
          </w:p>
        </w:tc>
      </w:tr>
      <w:tr w:rsidR="00C17A86" w:rsidRPr="001769FF" w14:paraId="673BAEBD" w14:textId="77777777"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ADE42A9" w14:textId="77777777"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B013F9" w14:textId="77777777"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C17A86" w:rsidRPr="00296A3D" w:rsidRDefault="00C17A86" w:rsidP="00654E5F">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77777777"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14:paraId="361F3B88" w14:textId="77777777" w:rsidR="00C17A86" w:rsidRPr="00296A3D" w:rsidRDefault="00C17A86" w:rsidP="00654E5F">
            <w:pPr>
              <w:pStyle w:val="TAL"/>
            </w:pPr>
            <w:r w:rsidRPr="000B71E3">
              <w:t xml:space="preserve">- </w:t>
            </w:r>
            <w:r>
              <w:rPr>
                <w:lang w:val="en-US"/>
              </w:rPr>
              <w:t>OPERATION_NOT_ALLOWED</w:t>
            </w:r>
          </w:p>
        </w:tc>
      </w:tr>
      <w:tr w:rsidR="00C17A86" w:rsidRPr="001769FF" w14:paraId="139E6CA1" w14:textId="77777777"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8DF8CC8" w14:textId="77777777"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3289313" w14:textId="77777777"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C17A86" w:rsidRPr="00296A3D" w:rsidRDefault="00C17A86" w:rsidP="00654E5F">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7777777"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14:paraId="3DDE48DF" w14:textId="77777777" w:rsidR="00C17A86" w:rsidRPr="00296A3D" w:rsidRDefault="00C17A86" w:rsidP="00654E5F">
            <w:pPr>
              <w:pStyle w:val="TAL"/>
            </w:pPr>
            <w:r w:rsidRPr="000B71E3">
              <w:t xml:space="preserve">- </w:t>
            </w:r>
            <w:r>
              <w:rPr>
                <w:lang w:val="en-US"/>
              </w:rPr>
              <w:t>OUT_OF_SYNC</w:t>
            </w:r>
          </w:p>
        </w:tc>
      </w:tr>
      <w:tr w:rsidR="00C17A86" w:rsidRPr="001769FF" w14:paraId="4F575A85" w14:textId="77777777"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6167B85D" w14:textId="77777777" w:rsidR="00C17A86" w:rsidRPr="00296A3D"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318BB3F" w14:textId="77777777"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C17A86" w:rsidRPr="00296A3D" w:rsidRDefault="00C17A86" w:rsidP="00654E5F">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77777777"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14:paraId="22C08913" w14:textId="77777777" w:rsidR="00C17A86" w:rsidRPr="00296A3D" w:rsidRDefault="00C17A86" w:rsidP="00654E5F">
            <w:pPr>
              <w:pStyle w:val="TAL"/>
            </w:pPr>
            <w:r w:rsidRPr="000B71E3">
              <w:t xml:space="preserve">- </w:t>
            </w:r>
            <w:r>
              <w:rPr>
                <w:lang w:val="en-US"/>
              </w:rPr>
              <w:t>TOO_MUCH_DATA</w:t>
            </w:r>
          </w:p>
        </w:tc>
      </w:tr>
    </w:tbl>
    <w:p w14:paraId="65387821" w14:textId="77777777" w:rsidR="00C17A86" w:rsidRDefault="00C17A86" w:rsidP="00C17A86"/>
    <w:p w14:paraId="426585B2" w14:textId="77777777" w:rsidR="00C17A86" w:rsidRPr="00384E92" w:rsidRDefault="00C17A86" w:rsidP="00C17A86">
      <w:pPr>
        <w:pStyle w:val="Heading6"/>
      </w:pPr>
      <w:bookmarkStart w:id="2511" w:name="_Toc34346700"/>
      <w:bookmarkStart w:id="2512" w:name="_Toc34740777"/>
      <w:bookmarkStart w:id="2513" w:name="_Toc34748136"/>
      <w:bookmarkStart w:id="2514" w:name="_Toc34748512"/>
      <w:bookmarkStart w:id="2515" w:name="_Toc34749502"/>
      <w:bookmarkStart w:id="2516" w:name="_Toc49689965"/>
      <w:bookmarkStart w:id="2517" w:name="_Toc56337050"/>
      <w:bookmarkStart w:id="2518" w:name="_Toc67730750"/>
      <w:r w:rsidRPr="00384E92">
        <w:lastRenderedPageBreak/>
        <w:t>6.</w:t>
      </w:r>
      <w:r>
        <w:t>2.3.19.3</w:t>
      </w:r>
      <w:r w:rsidRPr="00384E92">
        <w:t>.</w:t>
      </w:r>
      <w:r>
        <w:t>3</w:t>
      </w:r>
      <w:r w:rsidRPr="00384E92">
        <w:tab/>
      </w:r>
      <w:r>
        <w:t>DELETE</w:t>
      </w:r>
      <w:bookmarkEnd w:id="2511"/>
      <w:bookmarkEnd w:id="2512"/>
      <w:bookmarkEnd w:id="2513"/>
      <w:bookmarkEnd w:id="2514"/>
      <w:bookmarkEnd w:id="2515"/>
      <w:bookmarkEnd w:id="2516"/>
      <w:bookmarkEnd w:id="2517"/>
      <w:bookmarkEnd w:id="2518"/>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769FF" w:rsidRDefault="00C17A86" w:rsidP="00654E5F">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17A86" w:rsidRPr="001769FF" w14:paraId="0A164FDD"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49"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C17A86" w:rsidRPr="001769FF" w14:paraId="76B78670" w14:textId="77777777"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C17A86"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42F2A2E" w14:textId="77777777" w:rsidR="00C17A86" w:rsidRPr="00296A3D" w:rsidRDefault="00C17A86" w:rsidP="00654E5F">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072129B" w14:textId="77777777" w:rsidR="00C17A86" w:rsidRPr="00296A3D"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C17A86" w:rsidRDefault="00C17A86" w:rsidP="00654E5F">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77777777" w:rsidR="00C17A86" w:rsidRPr="000B71E3" w:rsidRDefault="00C17A86" w:rsidP="00654E5F">
            <w:pPr>
              <w:pStyle w:val="TAL"/>
            </w:pPr>
            <w:r w:rsidRPr="000B71E3">
              <w:t xml:space="preserve">The "cause" attribute </w:t>
            </w:r>
            <w:r>
              <w:t xml:space="preserve">may be used to indicate </w:t>
            </w:r>
            <w:r w:rsidRPr="000B71E3">
              <w:t>the following application error:</w:t>
            </w:r>
          </w:p>
          <w:p w14:paraId="73E3E738" w14:textId="77777777" w:rsidR="00C17A86" w:rsidRDefault="00C17A86" w:rsidP="00654E5F">
            <w:pPr>
              <w:pStyle w:val="TAL"/>
            </w:pPr>
            <w:r w:rsidRPr="000B71E3">
              <w:t>- USER_NOT_FOUND</w:t>
            </w:r>
          </w:p>
          <w:p w14:paraId="092A3CBE" w14:textId="77777777" w:rsidR="00C17A86" w:rsidRDefault="00C17A86" w:rsidP="00654E5F">
            <w:pPr>
              <w:pStyle w:val="TAL"/>
            </w:pPr>
            <w:r>
              <w:t>- DATA_NOT_FOUND</w:t>
            </w:r>
          </w:p>
          <w:p w14:paraId="3468FFFE" w14:textId="77777777" w:rsidR="00C17A86" w:rsidRDefault="00C17A86" w:rsidP="00654E5F">
            <w:pPr>
              <w:pStyle w:val="TAL"/>
            </w:pPr>
          </w:p>
          <w:p w14:paraId="3B318B3D" w14:textId="77777777" w:rsidR="00C17A86" w:rsidRPr="006A7EE2" w:rsidRDefault="00C17A86" w:rsidP="00654E5F">
            <w:pPr>
              <w:pStyle w:val="TAL"/>
            </w:pPr>
            <w:r>
              <w:t>DATA_NOT_FOUND indicates that no repository data exists for the requested service indication.</w:t>
            </w:r>
          </w:p>
        </w:tc>
      </w:tr>
      <w:tr w:rsidR="00C17A86" w:rsidRPr="001769FF" w14:paraId="2EE86216" w14:textId="77777777" w:rsidTr="00654E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C17A86" w:rsidRPr="000B71E3" w:rsidRDefault="00C17A86" w:rsidP="00654E5F">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CD6D01A" w14:textId="77777777" w:rsidR="00C17A86" w:rsidRDefault="00C17A86" w:rsidP="00654E5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7FA263A" w14:textId="77777777" w:rsidR="00C17A86" w:rsidRPr="000B71E3" w:rsidRDefault="00C17A86" w:rsidP="00654E5F">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C17A86" w:rsidRPr="000B71E3" w:rsidRDefault="00C17A86" w:rsidP="00654E5F">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77777777" w:rsidR="00C17A86" w:rsidRPr="000B71E3" w:rsidRDefault="00C17A86" w:rsidP="00654E5F">
            <w:pPr>
              <w:pStyle w:val="TAL"/>
            </w:pPr>
            <w:r w:rsidRPr="000B71E3">
              <w:t xml:space="preserve">The "cause" attribute </w:t>
            </w:r>
            <w:r>
              <w:t xml:space="preserve">may be used to indicate </w:t>
            </w:r>
            <w:r w:rsidRPr="000B71E3">
              <w:t>one of the following application errors:</w:t>
            </w:r>
          </w:p>
          <w:p w14:paraId="61D120E8" w14:textId="77777777" w:rsidR="00C17A86" w:rsidRPr="000B71E3" w:rsidRDefault="00C17A86" w:rsidP="00654E5F">
            <w:pPr>
              <w:pStyle w:val="TAL"/>
            </w:pPr>
            <w:r w:rsidRPr="000B71E3">
              <w:t xml:space="preserve">- </w:t>
            </w:r>
            <w:r>
              <w:rPr>
                <w:lang w:val="en-US"/>
              </w:rPr>
              <w:t>OPERATION_NOT_ALLOWED</w:t>
            </w:r>
          </w:p>
        </w:tc>
      </w:tr>
    </w:tbl>
    <w:p w14:paraId="2407BEDC" w14:textId="77777777" w:rsidR="00C17A86" w:rsidRDefault="00C17A86" w:rsidP="00C17A86"/>
    <w:p w14:paraId="5831C1BB" w14:textId="77777777" w:rsidR="00DF5F91" w:rsidRPr="006A7EE2" w:rsidRDefault="00DF5F91" w:rsidP="00DF5F91">
      <w:pPr>
        <w:pStyle w:val="Heading4"/>
      </w:pPr>
      <w:bookmarkStart w:id="2519" w:name="_Toc11338541"/>
      <w:bookmarkStart w:id="2520" w:name="_Toc27585173"/>
      <w:bookmarkStart w:id="2521" w:name="_Toc34346701"/>
      <w:bookmarkStart w:id="2522" w:name="_Toc34740778"/>
      <w:bookmarkStart w:id="2523" w:name="_Toc34748137"/>
      <w:bookmarkStart w:id="2524" w:name="_Toc34748513"/>
      <w:bookmarkStart w:id="2525" w:name="_Toc34749503"/>
      <w:bookmarkStart w:id="2526" w:name="_Toc49689966"/>
      <w:bookmarkStart w:id="2527" w:name="_Toc56337051"/>
      <w:bookmarkStart w:id="2528" w:name="_Toc67730751"/>
      <w:r w:rsidRPr="006A7EE2">
        <w:t>6.</w:t>
      </w:r>
      <w:r>
        <w:t>2</w:t>
      </w:r>
      <w:r w:rsidRPr="006A7EE2">
        <w:t>.3.</w:t>
      </w:r>
      <w:r>
        <w:t>20</w:t>
      </w:r>
      <w:r w:rsidRPr="006A7EE2">
        <w:tab/>
        <w:t>Resource: SharedData</w:t>
      </w:r>
      <w:bookmarkEnd w:id="2519"/>
      <w:bookmarkEnd w:id="2520"/>
      <w:bookmarkEnd w:id="2521"/>
      <w:bookmarkEnd w:id="2522"/>
      <w:bookmarkEnd w:id="2523"/>
      <w:bookmarkEnd w:id="2524"/>
      <w:bookmarkEnd w:id="2525"/>
      <w:bookmarkEnd w:id="2526"/>
      <w:bookmarkEnd w:id="2527"/>
      <w:bookmarkEnd w:id="2528"/>
    </w:p>
    <w:p w14:paraId="07E20B8A" w14:textId="77777777" w:rsidR="00DF5F91" w:rsidRPr="006A7EE2" w:rsidRDefault="00DF5F91" w:rsidP="00DF5F91">
      <w:pPr>
        <w:pStyle w:val="Heading5"/>
      </w:pPr>
      <w:bookmarkStart w:id="2529" w:name="_Toc11338542"/>
      <w:bookmarkStart w:id="2530" w:name="_Toc27585174"/>
      <w:bookmarkStart w:id="2531" w:name="_Toc34346702"/>
      <w:bookmarkStart w:id="2532" w:name="_Toc34740779"/>
      <w:bookmarkStart w:id="2533" w:name="_Toc34748138"/>
      <w:bookmarkStart w:id="2534" w:name="_Toc34748514"/>
      <w:bookmarkStart w:id="2535" w:name="_Toc34749504"/>
      <w:bookmarkStart w:id="2536" w:name="_Toc49689967"/>
      <w:bookmarkStart w:id="2537" w:name="_Toc56337052"/>
      <w:bookmarkStart w:id="2538" w:name="_Toc67730752"/>
      <w:r w:rsidRPr="006A7EE2">
        <w:t>6.</w:t>
      </w:r>
      <w:r>
        <w:t>2</w:t>
      </w:r>
      <w:r w:rsidRPr="006A7EE2">
        <w:t>.3.</w:t>
      </w:r>
      <w:r>
        <w:t>20</w:t>
      </w:r>
      <w:r w:rsidRPr="006A7EE2">
        <w:t>.1</w:t>
      </w:r>
      <w:r w:rsidRPr="006A7EE2">
        <w:tab/>
        <w:t>Description</w:t>
      </w:r>
      <w:bookmarkEnd w:id="2529"/>
      <w:bookmarkEnd w:id="2530"/>
      <w:bookmarkEnd w:id="2531"/>
      <w:bookmarkEnd w:id="2532"/>
      <w:bookmarkEnd w:id="2533"/>
      <w:bookmarkEnd w:id="2534"/>
      <w:bookmarkEnd w:id="2535"/>
      <w:bookmarkEnd w:id="2536"/>
      <w:bookmarkEnd w:id="2537"/>
      <w:bookmarkEnd w:id="2538"/>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DF5F91">
      <w:pPr>
        <w:pStyle w:val="Heading5"/>
      </w:pPr>
      <w:bookmarkStart w:id="2539" w:name="_Toc11338543"/>
      <w:bookmarkStart w:id="2540" w:name="_Toc27585175"/>
      <w:bookmarkStart w:id="2541" w:name="_Toc34346703"/>
      <w:bookmarkStart w:id="2542" w:name="_Toc34740780"/>
      <w:bookmarkStart w:id="2543" w:name="_Toc34748139"/>
      <w:bookmarkStart w:id="2544" w:name="_Toc34748515"/>
      <w:bookmarkStart w:id="2545" w:name="_Toc34749505"/>
      <w:bookmarkStart w:id="2546" w:name="_Toc49689968"/>
      <w:bookmarkStart w:id="2547" w:name="_Toc56337053"/>
      <w:bookmarkStart w:id="2548" w:name="_Toc67730753"/>
      <w:r w:rsidRPr="006A7EE2">
        <w:t>6.</w:t>
      </w:r>
      <w:r>
        <w:t>2</w:t>
      </w:r>
      <w:r w:rsidRPr="006A7EE2">
        <w:t>.3.</w:t>
      </w:r>
      <w:r>
        <w:t>20</w:t>
      </w:r>
      <w:r w:rsidRPr="006A7EE2">
        <w:t>.2</w:t>
      </w:r>
      <w:r w:rsidRPr="006A7EE2">
        <w:tab/>
        <w:t>Resource Definition</w:t>
      </w:r>
      <w:bookmarkEnd w:id="2539"/>
      <w:bookmarkEnd w:id="2540"/>
      <w:bookmarkEnd w:id="2541"/>
      <w:bookmarkEnd w:id="2542"/>
      <w:bookmarkEnd w:id="2543"/>
      <w:bookmarkEnd w:id="2544"/>
      <w:bookmarkEnd w:id="2545"/>
      <w:bookmarkEnd w:id="2546"/>
      <w:bookmarkEnd w:id="2547"/>
      <w:bookmarkEnd w:id="2548"/>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DF5F91">
      <w:pPr>
        <w:rPr>
          <w:rFonts w:ascii="Arial" w:hAnsi="Arial" w:cs="Arial"/>
        </w:rPr>
      </w:pPr>
      <w:r w:rsidRPr="006A7EE2">
        <w:t>This resource shall support the resource URI variables defined in table 6.</w:t>
      </w:r>
      <w:r>
        <w:t>2</w:t>
      </w:r>
      <w:r w:rsidRPr="006A7EE2">
        <w:t>.3.</w:t>
      </w:r>
      <w:r>
        <w:t>20</w:t>
      </w:r>
      <w:r w:rsidRPr="006A7EE2">
        <w:t>.2-1</w:t>
      </w:r>
      <w:r w:rsidRPr="006A7EE2">
        <w:rPr>
          <w:rFonts w:ascii="Arial" w:hAnsi="Arial" w:cs="Arial"/>
        </w:rPr>
        <w:t>.</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DF5F91">
      <w:pPr>
        <w:pStyle w:val="Heading5"/>
      </w:pPr>
      <w:bookmarkStart w:id="2549" w:name="_Toc11338544"/>
      <w:bookmarkStart w:id="2550" w:name="_Toc27585176"/>
      <w:bookmarkStart w:id="2551" w:name="_Toc34346704"/>
      <w:bookmarkStart w:id="2552" w:name="_Toc34740781"/>
      <w:bookmarkStart w:id="2553" w:name="_Toc34748140"/>
      <w:bookmarkStart w:id="2554" w:name="_Toc34748516"/>
      <w:bookmarkStart w:id="2555" w:name="_Toc34749506"/>
      <w:bookmarkStart w:id="2556" w:name="_Toc49689969"/>
      <w:bookmarkStart w:id="2557" w:name="_Toc56337054"/>
      <w:bookmarkStart w:id="2558" w:name="_Toc67730754"/>
      <w:r w:rsidRPr="006A7EE2">
        <w:t>6.</w:t>
      </w:r>
      <w:r>
        <w:t>2</w:t>
      </w:r>
      <w:r w:rsidRPr="006A7EE2">
        <w:t>.3.</w:t>
      </w:r>
      <w:r>
        <w:t>20</w:t>
      </w:r>
      <w:r w:rsidRPr="006A7EE2">
        <w:t>.3</w:t>
      </w:r>
      <w:r w:rsidRPr="006A7EE2">
        <w:tab/>
        <w:t>Resource Standard Methods</w:t>
      </w:r>
      <w:bookmarkEnd w:id="2549"/>
      <w:bookmarkEnd w:id="2550"/>
      <w:bookmarkEnd w:id="2551"/>
      <w:bookmarkEnd w:id="2552"/>
      <w:bookmarkEnd w:id="2553"/>
      <w:bookmarkEnd w:id="2554"/>
      <w:bookmarkEnd w:id="2555"/>
      <w:bookmarkEnd w:id="2556"/>
      <w:bookmarkEnd w:id="2557"/>
      <w:bookmarkEnd w:id="2558"/>
    </w:p>
    <w:p w14:paraId="19DB5D22" w14:textId="77777777" w:rsidR="00DF5F91" w:rsidRPr="006A7EE2" w:rsidRDefault="00DF5F91" w:rsidP="00DF5F91">
      <w:pPr>
        <w:pStyle w:val="Heading6"/>
      </w:pPr>
      <w:bookmarkStart w:id="2559" w:name="_Toc11338545"/>
      <w:bookmarkStart w:id="2560" w:name="_Toc27585177"/>
      <w:bookmarkStart w:id="2561" w:name="_Toc34346705"/>
      <w:bookmarkStart w:id="2562" w:name="_Toc34740782"/>
      <w:bookmarkStart w:id="2563" w:name="_Toc34748141"/>
      <w:bookmarkStart w:id="2564" w:name="_Toc34748517"/>
      <w:bookmarkStart w:id="2565" w:name="_Toc34749507"/>
      <w:bookmarkStart w:id="2566" w:name="_Toc49689970"/>
      <w:bookmarkStart w:id="2567" w:name="_Toc56337055"/>
      <w:bookmarkStart w:id="2568" w:name="_Toc67730755"/>
      <w:r w:rsidRPr="006A7EE2">
        <w:t>6.</w:t>
      </w:r>
      <w:r>
        <w:t>2</w:t>
      </w:r>
      <w:r w:rsidRPr="006A7EE2">
        <w:t>.3.</w:t>
      </w:r>
      <w:r>
        <w:t>20</w:t>
      </w:r>
      <w:r w:rsidRPr="006A7EE2">
        <w:t>.3.1</w:t>
      </w:r>
      <w:r w:rsidRPr="006A7EE2">
        <w:tab/>
        <w:t>GET</w:t>
      </w:r>
      <w:bookmarkEnd w:id="2559"/>
      <w:bookmarkEnd w:id="2560"/>
      <w:bookmarkEnd w:id="2561"/>
      <w:bookmarkEnd w:id="2562"/>
      <w:bookmarkEnd w:id="2563"/>
      <w:bookmarkEnd w:id="2564"/>
      <w:bookmarkEnd w:id="2565"/>
      <w:bookmarkEnd w:id="2566"/>
      <w:bookmarkEnd w:id="2567"/>
      <w:bookmarkEnd w:id="2568"/>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lastRenderedPageBreak/>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DF5F91" w:rsidRPr="006A7EE2" w14:paraId="1571FC1F"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226"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DF5F91" w:rsidRPr="006A7EE2" w14:paraId="20896E14"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DF5F91" w:rsidRPr="006A7EE2" w:rsidRDefault="00DF5F91" w:rsidP="00654E5F">
            <w:pPr>
              <w:pStyle w:val="TAL"/>
            </w:pPr>
            <w:r w:rsidRPr="006A7EE2">
              <w:t>ProblemDetails</w:t>
            </w:r>
          </w:p>
        </w:tc>
        <w:tc>
          <w:tcPr>
            <w:tcW w:w="226" w:type="pct"/>
            <w:tcBorders>
              <w:top w:val="single" w:sz="4" w:space="0" w:color="auto"/>
              <w:left w:val="single" w:sz="6" w:space="0" w:color="000000"/>
              <w:bottom w:val="single" w:sz="6" w:space="0" w:color="000000"/>
              <w:right w:val="single" w:sz="6" w:space="0" w:color="000000"/>
            </w:tcBorders>
          </w:tcPr>
          <w:p w14:paraId="4352BBC9" w14:textId="77777777" w:rsidR="00DF5F91" w:rsidRPr="006A7EE2" w:rsidRDefault="00DF5F91" w:rsidP="00654E5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7FADE44" w14:textId="77777777" w:rsidR="00DF5F91" w:rsidRPr="006A7EE2" w:rsidRDefault="00DF5F91" w:rsidP="00654E5F">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DF5F91" w:rsidRPr="006A7EE2" w:rsidRDefault="00DF5F91" w:rsidP="00654E5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CF1129A" w14:textId="77777777" w:rsidR="00DF5F91" w:rsidRPr="006A7EE2" w:rsidRDefault="00DF5F91" w:rsidP="00654E5F">
            <w:pPr>
              <w:pStyle w:val="TAL"/>
            </w:pPr>
            <w:r w:rsidRPr="006A7EE2">
              <w:t>The "cause" attribute shall be set to the following application error:</w:t>
            </w:r>
          </w:p>
          <w:p w14:paraId="576388F1" w14:textId="77777777" w:rsidR="00DF5F91" w:rsidRPr="006A7EE2" w:rsidRDefault="00DF5F91" w:rsidP="00654E5F">
            <w:pPr>
              <w:pStyle w:val="TAL"/>
            </w:pPr>
            <w:r w:rsidRPr="006A7EE2">
              <w:t>- DATA_NOT_FOUND</w:t>
            </w:r>
          </w:p>
        </w:tc>
      </w:tr>
    </w:tbl>
    <w:p w14:paraId="5350B7A7" w14:textId="77777777" w:rsidR="00DF5F91" w:rsidRDefault="00DF5F91" w:rsidP="00DF5F91"/>
    <w:p w14:paraId="5AA258F5" w14:textId="77777777" w:rsidR="004F1906" w:rsidRDefault="004F1906" w:rsidP="004F1906">
      <w:pPr>
        <w:pStyle w:val="Heading4"/>
      </w:pPr>
      <w:bookmarkStart w:id="2569" w:name="_Toc49689971"/>
      <w:bookmarkStart w:id="2570" w:name="_Toc56337056"/>
      <w:bookmarkStart w:id="2571" w:name="_Toc67730756"/>
      <w:r>
        <w:t>6.2.3.21</w:t>
      </w:r>
      <w:r>
        <w:tab/>
        <w:t>Resource: ImeiSvInformation</w:t>
      </w:r>
      <w:bookmarkEnd w:id="2569"/>
      <w:bookmarkEnd w:id="2570"/>
      <w:bookmarkEnd w:id="2571"/>
    </w:p>
    <w:p w14:paraId="213BA04C" w14:textId="77777777" w:rsidR="004F1906" w:rsidRDefault="004F1906" w:rsidP="004F1906">
      <w:pPr>
        <w:pStyle w:val="Heading5"/>
      </w:pPr>
      <w:bookmarkStart w:id="2572" w:name="_Toc49689972"/>
      <w:bookmarkStart w:id="2573" w:name="_Toc56337057"/>
      <w:bookmarkStart w:id="2574" w:name="_Toc67730757"/>
      <w:r>
        <w:t>6.2.3.21.1</w:t>
      </w:r>
      <w:r>
        <w:tab/>
        <w:t>Description</w:t>
      </w:r>
      <w:bookmarkEnd w:id="2572"/>
      <w:bookmarkEnd w:id="2573"/>
      <w:bookmarkEnd w:id="2574"/>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4F1906">
      <w:pPr>
        <w:pStyle w:val="Heading5"/>
      </w:pPr>
      <w:bookmarkStart w:id="2575" w:name="_Toc49689973"/>
      <w:bookmarkStart w:id="2576" w:name="_Toc56337058"/>
      <w:bookmarkStart w:id="2577" w:name="_Toc67730758"/>
      <w:r>
        <w:t>6.2.3.21.2</w:t>
      </w:r>
      <w:r>
        <w:tab/>
        <w:t>Resource Definition</w:t>
      </w:r>
      <w:bookmarkEnd w:id="2575"/>
      <w:bookmarkEnd w:id="2576"/>
      <w:bookmarkEnd w:id="2577"/>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4F1906">
      <w:pPr>
        <w:rPr>
          <w:rFonts w:ascii="Arial" w:hAnsi="Arial" w:cs="Arial"/>
        </w:rPr>
      </w:pPr>
      <w:r>
        <w:t>This resource shall support the resource URI variables defined in table 6.2.3.21.2-1</w:t>
      </w:r>
      <w:r>
        <w:rPr>
          <w:rFonts w:ascii="Arial" w:hAnsi="Arial" w:cs="Arial"/>
        </w:rPr>
        <w:t>.</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77777777" w:rsidR="004F1906" w:rsidRDefault="004F1906" w:rsidP="004F1906">
            <w:pPr>
              <w:pStyle w:val="TAL"/>
            </w:pPr>
            <w:r w:rsidRPr="000B71E3">
              <w:t xml:space="preserve">Represents the </w:t>
            </w:r>
            <w:r>
              <w:t>IMS Public Identity (i.e. non-shared IMS Public User identity) or the IMS Private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4F1906">
      <w:pPr>
        <w:pStyle w:val="Heading5"/>
      </w:pPr>
      <w:bookmarkStart w:id="2578" w:name="_Toc49689974"/>
      <w:bookmarkStart w:id="2579" w:name="_Toc56337059"/>
      <w:bookmarkStart w:id="2580" w:name="_Toc67730759"/>
      <w:r>
        <w:t>6.2.3.21.3</w:t>
      </w:r>
      <w:r>
        <w:tab/>
        <w:t>Resource Standard Methods</w:t>
      </w:r>
      <w:bookmarkEnd w:id="2578"/>
      <w:bookmarkEnd w:id="2579"/>
      <w:bookmarkEnd w:id="2580"/>
    </w:p>
    <w:p w14:paraId="57C66403" w14:textId="77777777" w:rsidR="004F1906" w:rsidRPr="00384E92" w:rsidRDefault="004F1906" w:rsidP="004F1906">
      <w:pPr>
        <w:pStyle w:val="Heading6"/>
      </w:pPr>
      <w:bookmarkStart w:id="2581" w:name="_Toc49689975"/>
      <w:bookmarkStart w:id="2582" w:name="_Toc56337060"/>
      <w:bookmarkStart w:id="2583" w:name="_Toc67730760"/>
      <w:r>
        <w:t>6.2.3.21.3</w:t>
      </w:r>
      <w:r w:rsidRPr="00384E92">
        <w:t>.1</w:t>
      </w:r>
      <w:r w:rsidRPr="00384E92">
        <w:tab/>
      </w:r>
      <w:r>
        <w:t>GET</w:t>
      </w:r>
      <w:bookmarkEnd w:id="2581"/>
      <w:bookmarkEnd w:id="2582"/>
      <w:bookmarkEnd w:id="2583"/>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4F1906">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4F1906">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4270B86B" w14:textId="77777777" w:rsidR="004F1906" w:rsidRPr="001769FF" w:rsidRDefault="004F1906" w:rsidP="004F1906">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68FAC4BE" w14:textId="77777777" w:rsidR="004F1906" w:rsidRPr="001769FF" w:rsidRDefault="004F1906" w:rsidP="004F1906">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775AA594" w14:textId="77777777" w:rsidR="004F1906" w:rsidRPr="001769FF" w:rsidRDefault="004F1906" w:rsidP="004F1906">
            <w:pPr>
              <w:pStyle w:val="TAL"/>
            </w:pPr>
          </w:p>
        </w:tc>
      </w:tr>
    </w:tbl>
    <w:p w14:paraId="6E223090" w14:textId="77777777" w:rsidR="004F1906" w:rsidRDefault="004F1906" w:rsidP="004F1906"/>
    <w:p w14:paraId="30ADF921" w14:textId="77777777" w:rsidR="004F1906" w:rsidRPr="00384E92" w:rsidRDefault="004F1906" w:rsidP="004F1906">
      <w:r>
        <w:lastRenderedPageBreak/>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4F1906" w:rsidRPr="001769FF" w14:paraId="5583BB88" w14:textId="77777777" w:rsidTr="004F1906">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4F1906">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221"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4F1906" w:rsidRPr="001769FF" w14:paraId="7E456DB2" w14:textId="77777777" w:rsidTr="004F1906">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4F1906" w:rsidRDefault="004F1906" w:rsidP="004F1906">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EE4A632" w14:textId="77777777" w:rsidR="004F1906" w:rsidRPr="00296A3D" w:rsidRDefault="004F1906" w:rsidP="004F190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4C8B537" w14:textId="77777777" w:rsidR="004F1906" w:rsidRPr="00296A3D" w:rsidRDefault="004F1906" w:rsidP="004F1906">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12DCCBC9" w14:textId="77777777" w:rsidR="004F1906" w:rsidRPr="00296A3D" w:rsidRDefault="004F1906" w:rsidP="004F1906">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4F1906" w:rsidRPr="000B71E3" w:rsidRDefault="004F1906" w:rsidP="004F1906">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4F1906" w:rsidRDefault="004F1906" w:rsidP="004F1906">
            <w:pPr>
              <w:pStyle w:val="TAL"/>
            </w:pPr>
            <w:r w:rsidRPr="000B71E3">
              <w:t>- USER_NOT_FOUND</w:t>
            </w:r>
          </w:p>
          <w:p w14:paraId="0D19046C" w14:textId="77777777" w:rsidR="004F1906" w:rsidRDefault="004F1906" w:rsidP="004F1906">
            <w:pPr>
              <w:pStyle w:val="TAL"/>
            </w:pPr>
            <w:r>
              <w:t>- DATA_NOT_FOUND</w:t>
            </w:r>
          </w:p>
          <w:p w14:paraId="13CB6DF1" w14:textId="77777777" w:rsidR="004F1906" w:rsidRPr="00296A3D" w:rsidRDefault="004F1906" w:rsidP="004F1906">
            <w:pPr>
              <w:pStyle w:val="TAL"/>
            </w:pPr>
          </w:p>
        </w:tc>
      </w:tr>
      <w:tr w:rsidR="004F1906" w:rsidRPr="001769FF" w14:paraId="6A406531" w14:textId="77777777" w:rsidTr="004F1906">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4F1906" w:rsidRDefault="004F1906" w:rsidP="004F1906">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34F3C17" w14:textId="77777777" w:rsidR="004F1906" w:rsidRPr="00296A3D" w:rsidRDefault="004F1906" w:rsidP="004F190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1C0FF8B" w14:textId="77777777" w:rsidR="004F1906" w:rsidRPr="00296A3D" w:rsidRDefault="004F1906" w:rsidP="004F1906">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44185262" w14:textId="77777777" w:rsidR="004F1906" w:rsidRPr="00296A3D" w:rsidRDefault="004F1906" w:rsidP="004F1906">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4F1906" w:rsidRPr="000B71E3" w:rsidRDefault="004F1906" w:rsidP="004F1906">
            <w:pPr>
              <w:pStyle w:val="TAL"/>
            </w:pPr>
            <w:r w:rsidRPr="000B71E3">
              <w:t xml:space="preserve">The "cause" attribute </w:t>
            </w:r>
            <w:r>
              <w:t xml:space="preserve">may be used to indicate </w:t>
            </w:r>
            <w:r w:rsidRPr="000B71E3">
              <w:t>the following application error:</w:t>
            </w:r>
          </w:p>
          <w:p w14:paraId="25FCB1DE" w14:textId="77777777" w:rsidR="004F1906" w:rsidRPr="00296A3D" w:rsidRDefault="004F1906" w:rsidP="004F1906">
            <w:pPr>
              <w:pStyle w:val="TAL"/>
            </w:pPr>
            <w:r w:rsidRPr="000B71E3">
              <w:t xml:space="preserve">- </w:t>
            </w:r>
            <w:r>
              <w:rPr>
                <w:lang w:val="en-US"/>
              </w:rPr>
              <w:t>OPERATION_NOT_ALLOWED</w:t>
            </w:r>
          </w:p>
        </w:tc>
      </w:tr>
    </w:tbl>
    <w:p w14:paraId="4376F6F2" w14:textId="77777777" w:rsidR="004F1906" w:rsidRDefault="004F1906" w:rsidP="004F1906">
      <w:pPr>
        <w:rPr>
          <w:rFonts w:ascii="Courier New" w:hAnsi="Courier New"/>
          <w:noProof/>
          <w:sz w:val="16"/>
        </w:rPr>
      </w:pPr>
    </w:p>
    <w:p w14:paraId="45EC7C34" w14:textId="77777777" w:rsidR="00D95FFC" w:rsidRDefault="00D95FFC" w:rsidP="00D95FFC">
      <w:pPr>
        <w:pStyle w:val="Heading4"/>
      </w:pPr>
      <w:bookmarkStart w:id="2584" w:name="_Toc49689976"/>
      <w:bookmarkStart w:id="2585" w:name="_Toc56337061"/>
      <w:bookmarkStart w:id="2586" w:name="_Toc67730761"/>
      <w:r>
        <w:t>6.2.3.22</w:t>
      </w:r>
      <w:r>
        <w:tab/>
        <w:t>Resource: IP Address</w:t>
      </w:r>
      <w:bookmarkEnd w:id="2584"/>
      <w:bookmarkEnd w:id="2585"/>
      <w:bookmarkEnd w:id="2586"/>
    </w:p>
    <w:p w14:paraId="1C65AC03" w14:textId="77777777" w:rsidR="00D95FFC" w:rsidRDefault="00D95FFC" w:rsidP="00D95FFC">
      <w:pPr>
        <w:pStyle w:val="Heading5"/>
      </w:pPr>
      <w:bookmarkStart w:id="2587" w:name="_Toc49689977"/>
      <w:bookmarkStart w:id="2588" w:name="_Toc56337062"/>
      <w:bookmarkStart w:id="2589" w:name="_Toc67730762"/>
      <w:r>
        <w:t>6.2.3.22.1</w:t>
      </w:r>
      <w:r>
        <w:tab/>
        <w:t>Description</w:t>
      </w:r>
      <w:bookmarkEnd w:id="2587"/>
      <w:bookmarkEnd w:id="2588"/>
      <w:bookmarkEnd w:id="2589"/>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D95FFC">
      <w:pPr>
        <w:pStyle w:val="Heading5"/>
      </w:pPr>
      <w:bookmarkStart w:id="2590" w:name="_Toc49689978"/>
      <w:bookmarkStart w:id="2591" w:name="_Toc56337063"/>
      <w:bookmarkStart w:id="2592" w:name="_Toc67730763"/>
      <w:r>
        <w:t>6.2.3.22.2</w:t>
      </w:r>
      <w:r>
        <w:tab/>
        <w:t>Resource Definition</w:t>
      </w:r>
      <w:bookmarkEnd w:id="2590"/>
      <w:bookmarkEnd w:id="2591"/>
      <w:bookmarkEnd w:id="2592"/>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D95FFC">
      <w:pPr>
        <w:rPr>
          <w:rFonts w:ascii="Arial" w:hAnsi="Arial" w:cs="Arial"/>
        </w:rPr>
      </w:pPr>
      <w:r>
        <w:t>This resource shall support the resource URI variables defined in table 6.2.3.22.2-1</w:t>
      </w:r>
      <w:r>
        <w:rPr>
          <w:rFonts w:ascii="Arial" w:hAnsi="Arial" w:cs="Arial"/>
        </w:rPr>
        <w:t>.</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D95FFC">
      <w:pPr>
        <w:pStyle w:val="Heading5"/>
      </w:pPr>
      <w:bookmarkStart w:id="2593" w:name="_Toc49689979"/>
      <w:bookmarkStart w:id="2594" w:name="_Toc56337064"/>
      <w:bookmarkStart w:id="2595" w:name="_Toc67730764"/>
      <w:r>
        <w:t>6.2.3.22.3</w:t>
      </w:r>
      <w:r>
        <w:tab/>
        <w:t>Resource Standard Methods</w:t>
      </w:r>
      <w:bookmarkEnd w:id="2593"/>
      <w:bookmarkEnd w:id="2594"/>
      <w:bookmarkEnd w:id="2595"/>
    </w:p>
    <w:p w14:paraId="19ECA08F" w14:textId="77777777" w:rsidR="00D95FFC" w:rsidRPr="00384E92" w:rsidRDefault="00D95FFC" w:rsidP="00D95FFC">
      <w:pPr>
        <w:pStyle w:val="Heading6"/>
      </w:pPr>
      <w:bookmarkStart w:id="2596" w:name="_Toc49689980"/>
      <w:bookmarkStart w:id="2597" w:name="_Toc56337065"/>
      <w:bookmarkStart w:id="2598" w:name="_Toc67730765"/>
      <w:r>
        <w:t>6.2.3.22.3</w:t>
      </w:r>
      <w:r w:rsidRPr="00384E92">
        <w:t>.1</w:t>
      </w:r>
      <w:r w:rsidRPr="00384E92">
        <w:tab/>
      </w:r>
      <w:r>
        <w:t>GET</w:t>
      </w:r>
      <w:bookmarkEnd w:id="2596"/>
      <w:bookmarkEnd w:id="2597"/>
      <w:bookmarkEnd w:id="2598"/>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BF707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77777777" w:rsidR="00D95FFC" w:rsidRPr="001769FF" w:rsidRDefault="00D95FFC"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lastRenderedPageBreak/>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D95FFC" w:rsidRPr="001769FF" w14:paraId="7865F6A0" w14:textId="77777777" w:rsidTr="00BF707D">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D95FFC" w:rsidRPr="001769FF" w14:paraId="4E0A61A2" w14:textId="77777777" w:rsidTr="00BF707D">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AB345F7" w14:textId="77777777" w:rsidR="00D95FFC" w:rsidRDefault="00D95FFC" w:rsidP="00BF707D">
            <w:pPr>
              <w:pStyle w:val="TAL"/>
            </w:pPr>
            <w:r>
              <w:t>IpAddress</w:t>
            </w:r>
          </w:p>
        </w:tc>
        <w:tc>
          <w:tcPr>
            <w:tcW w:w="221"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D95FFC" w:rsidRPr="001769FF" w14:paraId="486445ED" w14:textId="77777777" w:rsidTr="00BF707D">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D95FFC" w:rsidRDefault="00D95FFC" w:rsidP="00BF707D">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9779D5A" w14:textId="77777777" w:rsidR="00D95FFC" w:rsidRPr="00296A3D" w:rsidRDefault="00D95FFC" w:rsidP="00BF707D">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CDC5EF0" w14:textId="77777777" w:rsidR="00D95FFC" w:rsidRPr="00296A3D" w:rsidRDefault="00D95FFC" w:rsidP="00BF707D">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7D32DD79" w14:textId="77777777" w:rsidR="00D95FFC" w:rsidRPr="00296A3D" w:rsidRDefault="00D95FFC" w:rsidP="00BF707D">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D95FFC" w:rsidRPr="000B71E3" w:rsidRDefault="00D95FFC" w:rsidP="00BF707D">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D95FFC" w:rsidRDefault="00D95FFC" w:rsidP="00BF707D">
            <w:pPr>
              <w:pStyle w:val="TAL"/>
            </w:pPr>
            <w:r w:rsidRPr="000B71E3">
              <w:t>- USER_NOT_FOUND</w:t>
            </w:r>
          </w:p>
          <w:p w14:paraId="234A9177" w14:textId="77777777" w:rsidR="00D95FFC" w:rsidRDefault="00D95FFC" w:rsidP="00BF707D">
            <w:pPr>
              <w:pStyle w:val="TAL"/>
            </w:pPr>
            <w:r>
              <w:t>- DATA_NOT_FOUND</w:t>
            </w:r>
          </w:p>
          <w:p w14:paraId="7EBB5579" w14:textId="77777777" w:rsidR="00D95FFC" w:rsidRDefault="00D95FFC" w:rsidP="00BF707D">
            <w:pPr>
              <w:pStyle w:val="TAL"/>
            </w:pPr>
          </w:p>
          <w:p w14:paraId="73CAFB97" w14:textId="77777777" w:rsidR="00D95FFC" w:rsidRDefault="00D95FFC" w:rsidP="00BF707D">
            <w:pPr>
              <w:pStyle w:val="TAL"/>
            </w:pPr>
            <w:r>
              <w:t>DATA_NOT_FOUND indicates that no IP Address is currently allocated for the user.</w:t>
            </w:r>
          </w:p>
          <w:p w14:paraId="4D22BAC7" w14:textId="77777777" w:rsidR="00D95FFC" w:rsidRPr="00296A3D" w:rsidRDefault="00D95FFC" w:rsidP="00BF707D">
            <w:pPr>
              <w:pStyle w:val="TAL"/>
            </w:pPr>
          </w:p>
        </w:tc>
      </w:tr>
      <w:tr w:rsidR="00D95FFC" w:rsidRPr="001769FF" w14:paraId="6F836F34" w14:textId="77777777" w:rsidTr="00BF707D">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D95FFC" w:rsidRDefault="00D95FFC" w:rsidP="00BF707D">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00617434" w14:textId="77777777" w:rsidR="00D95FFC" w:rsidRPr="00296A3D" w:rsidRDefault="00D95FFC" w:rsidP="00BF707D">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5B3975A" w14:textId="77777777" w:rsidR="00D95FFC" w:rsidRPr="00296A3D" w:rsidRDefault="00D95FFC" w:rsidP="00BF707D">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45C234D5" w14:textId="77777777" w:rsidR="00D95FFC" w:rsidRPr="00296A3D" w:rsidRDefault="00D95FFC" w:rsidP="00BF707D">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D95FFC" w:rsidRPr="000B71E3" w:rsidRDefault="00D95FFC" w:rsidP="00BF707D">
            <w:pPr>
              <w:pStyle w:val="TAL"/>
            </w:pPr>
            <w:r w:rsidRPr="000B71E3">
              <w:t xml:space="preserve">The "cause" attribute </w:t>
            </w:r>
            <w:r>
              <w:t xml:space="preserve">may be used to indicate </w:t>
            </w:r>
            <w:r w:rsidRPr="000B71E3">
              <w:t>the following application error:</w:t>
            </w:r>
          </w:p>
          <w:p w14:paraId="1258B0CD" w14:textId="77777777" w:rsidR="00D95FFC" w:rsidRPr="00296A3D" w:rsidRDefault="00D95FFC" w:rsidP="00BF707D">
            <w:pPr>
              <w:pStyle w:val="TAL"/>
            </w:pPr>
            <w:r w:rsidRPr="000B71E3">
              <w:t xml:space="preserve">- </w:t>
            </w:r>
            <w:r>
              <w:rPr>
                <w:lang w:val="en-US"/>
              </w:rPr>
              <w:t>OPERATION_NOT_ALLOWED</w:t>
            </w:r>
          </w:p>
        </w:tc>
      </w:tr>
    </w:tbl>
    <w:p w14:paraId="204E09B7" w14:textId="77777777" w:rsidR="00D95FFC" w:rsidRDefault="00D95FFC" w:rsidP="00D95FFC">
      <w:pPr>
        <w:rPr>
          <w:rFonts w:ascii="Courier New" w:hAnsi="Courier New"/>
          <w:noProof/>
          <w:sz w:val="16"/>
        </w:rPr>
      </w:pPr>
    </w:p>
    <w:p w14:paraId="6CD773A4" w14:textId="77777777" w:rsidR="006F6573" w:rsidRDefault="006F6573" w:rsidP="006F6573">
      <w:pPr>
        <w:pStyle w:val="Heading4"/>
      </w:pPr>
      <w:bookmarkStart w:id="2599" w:name="_Toc49689981"/>
      <w:bookmarkStart w:id="2600" w:name="_Toc56337066"/>
      <w:bookmarkStart w:id="2601" w:name="_Toc67730766"/>
      <w:r>
        <w:t>6.2.3.23</w:t>
      </w:r>
      <w:r>
        <w:tab/>
        <w:t>Resource: T-ADS Info</w:t>
      </w:r>
      <w:bookmarkEnd w:id="2599"/>
      <w:bookmarkEnd w:id="2600"/>
      <w:bookmarkEnd w:id="2601"/>
    </w:p>
    <w:p w14:paraId="207C4355" w14:textId="77777777" w:rsidR="006F6573" w:rsidRDefault="006F6573" w:rsidP="006F6573">
      <w:pPr>
        <w:pStyle w:val="Heading5"/>
      </w:pPr>
      <w:bookmarkStart w:id="2602" w:name="_Toc49689982"/>
      <w:bookmarkStart w:id="2603" w:name="_Toc56337067"/>
      <w:bookmarkStart w:id="2604" w:name="_Toc67730767"/>
      <w:r>
        <w:t>6.2.3.23.1</w:t>
      </w:r>
      <w:r>
        <w:tab/>
        <w:t>Description</w:t>
      </w:r>
      <w:bookmarkEnd w:id="2602"/>
      <w:bookmarkEnd w:id="2603"/>
      <w:bookmarkEnd w:id="2604"/>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6F6573">
      <w:pPr>
        <w:pStyle w:val="Heading5"/>
      </w:pPr>
      <w:bookmarkStart w:id="2605" w:name="_Toc49689983"/>
      <w:bookmarkStart w:id="2606" w:name="_Toc56337068"/>
      <w:bookmarkStart w:id="2607" w:name="_Toc67730768"/>
      <w:r>
        <w:t>6.2.3.23.2</w:t>
      </w:r>
      <w:r>
        <w:tab/>
        <w:t>Resource Definition</w:t>
      </w:r>
      <w:bookmarkEnd w:id="2605"/>
      <w:bookmarkEnd w:id="2606"/>
      <w:bookmarkEnd w:id="2607"/>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6F6573">
      <w:pPr>
        <w:rPr>
          <w:rFonts w:ascii="Arial" w:hAnsi="Arial" w:cs="Arial"/>
        </w:rPr>
      </w:pPr>
      <w:r>
        <w:t>This resource shall support the resource URI variables defined in table 6.2.3.23.2-1</w:t>
      </w:r>
      <w:r>
        <w:rPr>
          <w:rFonts w:ascii="Arial" w:hAnsi="Arial" w:cs="Arial"/>
        </w:rPr>
        <w:t>.</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77777777" w:rsidR="006F6573" w:rsidRDefault="006F6573" w:rsidP="00BF707D">
            <w:pPr>
              <w:pStyle w:val="TAL"/>
            </w:pPr>
            <w:r w:rsidRPr="000B71E3">
              <w:t xml:space="preserve">Represents the </w:t>
            </w:r>
            <w:r>
              <w:t>IMS Public Identity (i.e. non-shared IMS Public User identity) or the IMS Private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6F6573">
      <w:pPr>
        <w:pStyle w:val="Heading5"/>
      </w:pPr>
      <w:bookmarkStart w:id="2608" w:name="_Toc49689984"/>
      <w:bookmarkStart w:id="2609" w:name="_Toc56337069"/>
      <w:bookmarkStart w:id="2610" w:name="_Toc67730769"/>
      <w:r>
        <w:t>6.2.3.23.3</w:t>
      </w:r>
      <w:r>
        <w:tab/>
        <w:t>Resource Standard Methods</w:t>
      </w:r>
      <w:bookmarkEnd w:id="2608"/>
      <w:bookmarkEnd w:id="2609"/>
      <w:bookmarkEnd w:id="2610"/>
    </w:p>
    <w:p w14:paraId="65161F71" w14:textId="77777777" w:rsidR="006F6573" w:rsidRPr="00384E92" w:rsidRDefault="006F6573" w:rsidP="006F6573">
      <w:pPr>
        <w:pStyle w:val="Heading6"/>
      </w:pPr>
      <w:bookmarkStart w:id="2611" w:name="_Toc49689985"/>
      <w:bookmarkStart w:id="2612" w:name="_Toc56337070"/>
      <w:bookmarkStart w:id="2613" w:name="_Toc67730770"/>
      <w:r>
        <w:t>6.2.3.23.3</w:t>
      </w:r>
      <w:r w:rsidRPr="00384E92">
        <w:t>.1</w:t>
      </w:r>
      <w:r w:rsidRPr="00384E92">
        <w:tab/>
      </w:r>
      <w:r>
        <w:t>GET</w:t>
      </w:r>
      <w:bookmarkEnd w:id="2611"/>
      <w:bookmarkEnd w:id="2612"/>
      <w:bookmarkEnd w:id="2613"/>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lastRenderedPageBreak/>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497E91" w14:textId="77777777" w:rsidR="006F6573" w:rsidRPr="001769FF" w:rsidRDefault="006F6573" w:rsidP="00BF707D">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B917A1F" w14:textId="77777777" w:rsidR="006F6573" w:rsidRPr="001769FF" w:rsidRDefault="006F6573"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1706FEF6" w14:textId="77777777" w:rsidR="006F6573" w:rsidRPr="001769FF" w:rsidRDefault="006F6573" w:rsidP="00BF707D">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6F6573" w:rsidRPr="001769FF" w14:paraId="25AC4FDA" w14:textId="77777777" w:rsidTr="00BF707D">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6F6573" w:rsidRPr="001769FF" w14:paraId="3FCE5591" w14:textId="77777777" w:rsidTr="00BF707D">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221"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6F6573" w:rsidRPr="001769FF" w14:paraId="33207189" w14:textId="77777777" w:rsidTr="00BF707D">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6F6573" w:rsidRDefault="006F6573" w:rsidP="00BF707D">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E4DDE72" w14:textId="77777777" w:rsidR="006F6573" w:rsidRPr="00296A3D" w:rsidRDefault="006F6573" w:rsidP="00BF707D">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6F6573" w:rsidRPr="00296A3D" w:rsidRDefault="006F6573" w:rsidP="00BF707D">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24C0DF04" w14:textId="77777777" w:rsidR="006F6573" w:rsidRPr="00296A3D" w:rsidRDefault="006F6573" w:rsidP="00BF707D">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6F6573" w:rsidRPr="000B71E3" w:rsidRDefault="006F6573" w:rsidP="00BF707D">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6F6573" w:rsidRDefault="006F6573" w:rsidP="00BF707D">
            <w:pPr>
              <w:pStyle w:val="TAL"/>
            </w:pPr>
            <w:r w:rsidRPr="000B71E3">
              <w:t>- USER_NOT_FOUND</w:t>
            </w:r>
          </w:p>
          <w:p w14:paraId="7E26D759" w14:textId="77777777" w:rsidR="006F6573" w:rsidRPr="00296A3D" w:rsidRDefault="006F6573" w:rsidP="00BF707D">
            <w:pPr>
              <w:pStyle w:val="TAL"/>
            </w:pPr>
          </w:p>
        </w:tc>
      </w:tr>
      <w:tr w:rsidR="006F6573" w:rsidRPr="001769FF" w14:paraId="4C793389" w14:textId="77777777" w:rsidTr="00BF707D">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6F6573" w:rsidRDefault="006F6573" w:rsidP="00BF707D">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5059B64F" w14:textId="77777777" w:rsidR="006F6573" w:rsidRPr="00296A3D" w:rsidRDefault="006F6573" w:rsidP="00BF707D">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6F6573" w:rsidRPr="00296A3D" w:rsidRDefault="006F6573" w:rsidP="00BF707D">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C712E7D" w14:textId="77777777" w:rsidR="006F6573" w:rsidRPr="00296A3D" w:rsidRDefault="006F6573" w:rsidP="00BF707D">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6F6573" w:rsidRPr="000B71E3" w:rsidRDefault="006F6573" w:rsidP="00BF707D">
            <w:pPr>
              <w:pStyle w:val="TAL"/>
            </w:pPr>
            <w:r w:rsidRPr="000B71E3">
              <w:t xml:space="preserve">The "cause" attribute </w:t>
            </w:r>
            <w:r>
              <w:t xml:space="preserve">may be used to indicate </w:t>
            </w:r>
            <w:r w:rsidRPr="000B71E3">
              <w:t>the following application error:</w:t>
            </w:r>
          </w:p>
          <w:p w14:paraId="7D6951EF" w14:textId="77777777" w:rsidR="006F6573" w:rsidRPr="00296A3D" w:rsidRDefault="006F6573" w:rsidP="00BF707D">
            <w:pPr>
              <w:pStyle w:val="TAL"/>
            </w:pPr>
            <w:r w:rsidRPr="000B71E3">
              <w:t xml:space="preserve">- </w:t>
            </w:r>
            <w:r>
              <w:rPr>
                <w:lang w:val="en-US"/>
              </w:rPr>
              <w:t>OPERATION_NOT_ALLOWED</w:t>
            </w:r>
          </w:p>
        </w:tc>
      </w:tr>
    </w:tbl>
    <w:p w14:paraId="60BAF665" w14:textId="77777777" w:rsidR="006F6573" w:rsidRDefault="006F6573" w:rsidP="006F6573">
      <w:pPr>
        <w:rPr>
          <w:rFonts w:ascii="Courier New" w:hAnsi="Courier New"/>
          <w:noProof/>
          <w:sz w:val="16"/>
        </w:rPr>
      </w:pPr>
    </w:p>
    <w:p w14:paraId="7F8B628B" w14:textId="77777777" w:rsidR="00F03141" w:rsidRPr="006A7EE2" w:rsidRDefault="00F03141" w:rsidP="00F03141">
      <w:pPr>
        <w:pStyle w:val="Heading4"/>
      </w:pPr>
      <w:bookmarkStart w:id="2614" w:name="_Toc49689986"/>
      <w:bookmarkStart w:id="2615" w:name="_Toc56337071"/>
      <w:bookmarkStart w:id="2616" w:name="_Toc67730771"/>
      <w:r>
        <w:t>6.2.3.24</w:t>
      </w:r>
      <w:r w:rsidRPr="006A7EE2">
        <w:tab/>
        <w:t xml:space="preserve">Resource: </w:t>
      </w:r>
      <w:r w:rsidRPr="00F91D2F">
        <w:t>Ue</w:t>
      </w:r>
      <w:r>
        <w:t>Reachability</w:t>
      </w:r>
      <w:r w:rsidRPr="00F91D2F">
        <w:t>Subscriptions</w:t>
      </w:r>
      <w:bookmarkEnd w:id="2614"/>
      <w:bookmarkEnd w:id="2615"/>
      <w:bookmarkEnd w:id="2616"/>
    </w:p>
    <w:p w14:paraId="2150773E" w14:textId="77777777" w:rsidR="00F03141" w:rsidRPr="006A7EE2" w:rsidRDefault="00F03141" w:rsidP="00F03141">
      <w:pPr>
        <w:pStyle w:val="Heading5"/>
      </w:pPr>
      <w:bookmarkStart w:id="2617" w:name="_Toc49689987"/>
      <w:bookmarkStart w:id="2618" w:name="_Toc56337072"/>
      <w:bookmarkStart w:id="2619" w:name="_Toc67730772"/>
      <w:r>
        <w:t>6.2.3.24</w:t>
      </w:r>
      <w:r w:rsidRPr="006A7EE2">
        <w:tab/>
        <w:t>Description</w:t>
      </w:r>
      <w:bookmarkEnd w:id="2617"/>
      <w:bookmarkEnd w:id="2618"/>
      <w:bookmarkEnd w:id="2619"/>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F03141">
      <w:pPr>
        <w:pStyle w:val="Heading5"/>
      </w:pPr>
      <w:bookmarkStart w:id="2620" w:name="_Toc49689988"/>
      <w:bookmarkStart w:id="2621" w:name="_Toc56337073"/>
      <w:bookmarkStart w:id="2622" w:name="_Toc67730773"/>
      <w:r>
        <w:t>6.2.3.24</w:t>
      </w:r>
      <w:r w:rsidRPr="006A7EE2">
        <w:t>.2</w:t>
      </w:r>
      <w:r w:rsidRPr="006A7EE2">
        <w:tab/>
        <w:t>Resource Definition</w:t>
      </w:r>
      <w:bookmarkEnd w:id="2620"/>
      <w:bookmarkEnd w:id="2621"/>
      <w:bookmarkEnd w:id="2622"/>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F03141">
      <w:pPr>
        <w:rPr>
          <w:rFonts w:ascii="Arial" w:hAnsi="Arial" w:cs="Arial"/>
        </w:rPr>
      </w:pPr>
      <w:r w:rsidRPr="006A7EE2">
        <w:t>This resource shall support the resource URI variables defined in table </w:t>
      </w:r>
      <w:r>
        <w:t>6.2.3.24</w:t>
      </w:r>
      <w:r w:rsidRPr="006A7EE2">
        <w:t>.2-1</w:t>
      </w:r>
      <w:r w:rsidRPr="006A7EE2">
        <w:rPr>
          <w:rFonts w:ascii="Arial" w:hAnsi="Arial" w:cs="Arial"/>
        </w:rPr>
        <w:t>.</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77777777" w:rsidR="00F03141" w:rsidRPr="006A7EE2" w:rsidRDefault="00F03141" w:rsidP="00BF707D">
            <w:pPr>
              <w:pStyle w:val="TAL"/>
            </w:pPr>
            <w:r w:rsidRPr="000B71E3">
              <w:br/>
              <w:t>pattern: "</w:t>
            </w:r>
            <w:r>
              <w:t>^(</w:t>
            </w:r>
            <w:r w:rsidRPr="00292D54">
              <w:t>sip\:([a-zA-Z0-9_\-.!~*()&amp;=+$,;?\/]+)\@([A-Za-z0-9]+([-A-Za-z0-9]+)\.)+[a-z]{2,}|tel\:\+[0-9]{5,15}</w:t>
            </w:r>
            <w:r>
              <w:t>)</w:t>
            </w:r>
            <w:r w:rsidRPr="00292D54">
              <w:t>$</w:t>
            </w:r>
            <w:r w:rsidRPr="000B71E3">
              <w:t>"</w:t>
            </w:r>
          </w:p>
        </w:tc>
      </w:tr>
    </w:tbl>
    <w:p w14:paraId="5C688A84" w14:textId="77777777" w:rsidR="00F03141" w:rsidRPr="006A7EE2" w:rsidRDefault="00F03141" w:rsidP="00F03141"/>
    <w:p w14:paraId="3196CC7C" w14:textId="77777777" w:rsidR="00F03141" w:rsidRPr="006A7EE2" w:rsidRDefault="00F03141" w:rsidP="00F03141">
      <w:pPr>
        <w:pStyle w:val="Heading5"/>
      </w:pPr>
      <w:bookmarkStart w:id="2623" w:name="_Toc49689989"/>
      <w:bookmarkStart w:id="2624" w:name="_Toc56337074"/>
      <w:bookmarkStart w:id="2625" w:name="_Toc67730774"/>
      <w:r>
        <w:t>6.2.3.24</w:t>
      </w:r>
      <w:r w:rsidRPr="006A7EE2">
        <w:t>.3</w:t>
      </w:r>
      <w:r w:rsidRPr="006A7EE2">
        <w:tab/>
        <w:t>Resource Standard Methods</w:t>
      </w:r>
      <w:bookmarkEnd w:id="2623"/>
      <w:bookmarkEnd w:id="2624"/>
      <w:bookmarkEnd w:id="2625"/>
    </w:p>
    <w:p w14:paraId="012F856C" w14:textId="77777777" w:rsidR="00F03141" w:rsidRPr="006A7EE2" w:rsidRDefault="00F03141" w:rsidP="00F03141">
      <w:pPr>
        <w:pStyle w:val="Heading6"/>
      </w:pPr>
      <w:bookmarkStart w:id="2626" w:name="_Toc49689990"/>
      <w:bookmarkStart w:id="2627" w:name="_Toc56337075"/>
      <w:bookmarkStart w:id="2628" w:name="_Toc67730775"/>
      <w:r>
        <w:t>6.2.3.24</w:t>
      </w:r>
      <w:r w:rsidRPr="006A7EE2">
        <w:t>.3.1</w:t>
      </w:r>
      <w:r w:rsidRPr="006A7EE2">
        <w:tab/>
        <w:t>POST</w:t>
      </w:r>
      <w:bookmarkEnd w:id="2626"/>
      <w:bookmarkEnd w:id="2627"/>
      <w:bookmarkEnd w:id="2628"/>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lastRenderedPageBreak/>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BF70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F03141" w:rsidRPr="006A7EE2" w14:paraId="2156D0E8" w14:textId="77777777" w:rsidTr="00BF70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77777777" w:rsidR="00F03141" w:rsidRPr="006A7EE2" w:rsidRDefault="00F03141" w:rsidP="00BF707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0FE3582A" w14:textId="77777777" w:rsidR="00F03141" w:rsidRPr="006A7EE2" w:rsidRDefault="00F03141" w:rsidP="00BF707D">
            <w:pPr>
              <w:pStyle w:val="TAL"/>
            </w:pPr>
          </w:p>
        </w:tc>
        <w:tc>
          <w:tcPr>
            <w:tcW w:w="217" w:type="pct"/>
            <w:tcBorders>
              <w:top w:val="single" w:sz="4" w:space="0" w:color="auto"/>
              <w:left w:val="single" w:sz="6" w:space="0" w:color="000000"/>
              <w:bottom w:val="single" w:sz="6" w:space="0" w:color="000000"/>
              <w:right w:val="single" w:sz="6" w:space="0" w:color="000000"/>
            </w:tcBorders>
          </w:tcPr>
          <w:p w14:paraId="1FB9F22A" w14:textId="77777777" w:rsidR="00F03141" w:rsidRPr="006A7EE2" w:rsidRDefault="00F03141" w:rsidP="00BF707D">
            <w:pPr>
              <w:pStyle w:val="TAC"/>
            </w:pPr>
          </w:p>
        </w:tc>
        <w:tc>
          <w:tcPr>
            <w:tcW w:w="581" w:type="pct"/>
            <w:tcBorders>
              <w:top w:val="single" w:sz="4" w:space="0" w:color="auto"/>
              <w:left w:val="single" w:sz="6" w:space="0" w:color="000000"/>
              <w:bottom w:val="single" w:sz="6" w:space="0" w:color="000000"/>
              <w:right w:val="single" w:sz="6" w:space="0" w:color="000000"/>
            </w:tcBorders>
          </w:tcPr>
          <w:p w14:paraId="3B8C03DC" w14:textId="77777777" w:rsidR="00F03141" w:rsidRPr="006A7EE2" w:rsidRDefault="00F03141" w:rsidP="00BF707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77777777" w:rsidR="00F03141" w:rsidRPr="006A7EE2" w:rsidRDefault="00F03141" w:rsidP="00BF707D">
            <w:pPr>
              <w:pStyle w:val="TAL"/>
            </w:pP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55"/>
        <w:gridCol w:w="427"/>
        <w:gridCol w:w="1135"/>
        <w:gridCol w:w="1135"/>
        <w:gridCol w:w="3535"/>
      </w:tblGrid>
      <w:tr w:rsidR="00F03141" w:rsidRPr="006A7EE2" w14:paraId="5E52C067" w14:textId="77777777" w:rsidTr="00BF707D">
        <w:trPr>
          <w:jc w:val="center"/>
        </w:trPr>
        <w:tc>
          <w:tcPr>
            <w:tcW w:w="171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1863"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F03141" w:rsidRPr="006A7EE2" w14:paraId="137AC5D3" w14:textId="77777777" w:rsidTr="00BF707D">
        <w:trPr>
          <w:jc w:val="center"/>
        </w:trPr>
        <w:tc>
          <w:tcPr>
            <w:tcW w:w="171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225"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98"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98"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1863"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F03141" w:rsidRPr="006A7EE2" w14:paraId="3B89F42F" w14:textId="77777777" w:rsidTr="00BF707D">
        <w:trPr>
          <w:jc w:val="center"/>
        </w:trPr>
        <w:tc>
          <w:tcPr>
            <w:tcW w:w="171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F03141" w:rsidRPr="006A7EE2" w:rsidRDefault="00F03141" w:rsidP="00BF707D">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B189908" w14:textId="77777777" w:rsidR="00F03141" w:rsidRPr="006A7EE2" w:rsidRDefault="00F03141" w:rsidP="00BF707D">
            <w:pPr>
              <w:pStyle w:val="TAC"/>
            </w:pPr>
            <w:r w:rsidRPr="006A7EE2">
              <w:t>M</w:t>
            </w:r>
          </w:p>
        </w:tc>
        <w:tc>
          <w:tcPr>
            <w:tcW w:w="598" w:type="pct"/>
            <w:tcBorders>
              <w:top w:val="single" w:sz="4" w:space="0" w:color="auto"/>
              <w:left w:val="single" w:sz="6" w:space="0" w:color="000000"/>
              <w:bottom w:val="single" w:sz="6" w:space="0" w:color="000000"/>
              <w:right w:val="single" w:sz="6" w:space="0" w:color="000000"/>
            </w:tcBorders>
          </w:tcPr>
          <w:p w14:paraId="79B3CA5A" w14:textId="77777777" w:rsidR="00F03141" w:rsidRPr="006A7EE2" w:rsidRDefault="00F03141" w:rsidP="00BF707D">
            <w:pPr>
              <w:pStyle w:val="TAL"/>
            </w:pPr>
            <w:r w:rsidRPr="006A7EE2">
              <w:t>1</w:t>
            </w:r>
          </w:p>
        </w:tc>
        <w:tc>
          <w:tcPr>
            <w:tcW w:w="598" w:type="pct"/>
            <w:tcBorders>
              <w:top w:val="single" w:sz="4" w:space="0" w:color="auto"/>
              <w:left w:val="single" w:sz="6" w:space="0" w:color="000000"/>
              <w:bottom w:val="single" w:sz="6" w:space="0" w:color="000000"/>
              <w:right w:val="single" w:sz="6" w:space="0" w:color="000000"/>
            </w:tcBorders>
          </w:tcPr>
          <w:p w14:paraId="0166E80B" w14:textId="77777777" w:rsidR="00F03141" w:rsidRPr="006A7EE2" w:rsidRDefault="00F03141" w:rsidP="00BF707D">
            <w:pPr>
              <w:pStyle w:val="TAL"/>
            </w:pPr>
            <w:r w:rsidRPr="006A7EE2">
              <w:t>404 Not Found</w:t>
            </w:r>
          </w:p>
        </w:tc>
        <w:tc>
          <w:tcPr>
            <w:tcW w:w="1863" w:type="pct"/>
            <w:tcBorders>
              <w:top w:val="single" w:sz="4" w:space="0" w:color="auto"/>
              <w:left w:val="single" w:sz="6" w:space="0" w:color="000000"/>
              <w:bottom w:val="single" w:sz="6" w:space="0" w:color="000000"/>
              <w:right w:val="single" w:sz="6" w:space="0" w:color="000000"/>
            </w:tcBorders>
            <w:shd w:val="clear" w:color="auto" w:fill="auto"/>
          </w:tcPr>
          <w:p w14:paraId="63E09F86" w14:textId="77777777" w:rsidR="00F03141" w:rsidRPr="006A7EE2" w:rsidRDefault="00F03141" w:rsidP="00BF707D">
            <w:pPr>
              <w:pStyle w:val="TAL"/>
            </w:pPr>
            <w:r w:rsidRPr="006A7EE2">
              <w:t>The "cause" attribute shall be set to the following application error:</w:t>
            </w:r>
          </w:p>
          <w:p w14:paraId="3B54B3FE" w14:textId="77777777" w:rsidR="00F03141" w:rsidRPr="006A7EE2" w:rsidRDefault="00F03141" w:rsidP="00BF707D">
            <w:pPr>
              <w:pStyle w:val="TAL"/>
            </w:pPr>
            <w:r w:rsidRPr="006A7EE2">
              <w:t>- USER_NOT_FOUND</w:t>
            </w:r>
          </w:p>
        </w:tc>
      </w:tr>
    </w:tbl>
    <w:p w14:paraId="366991E8" w14:textId="77777777" w:rsidR="00F03141" w:rsidRDefault="00F03141" w:rsidP="00F03141"/>
    <w:p w14:paraId="0B0F3B2A" w14:textId="77777777" w:rsidR="00F03141" w:rsidRPr="006A7EE2" w:rsidRDefault="00F03141" w:rsidP="00F03141">
      <w:pPr>
        <w:pStyle w:val="Heading4"/>
      </w:pPr>
      <w:bookmarkStart w:id="2629" w:name="_Toc49689991"/>
      <w:bookmarkStart w:id="2630" w:name="_Toc56337076"/>
      <w:bookmarkStart w:id="2631" w:name="_Toc67730776"/>
      <w:r>
        <w:t>6.2.3.25</w:t>
      </w:r>
      <w:r w:rsidRPr="006A7EE2">
        <w:tab/>
        <w:t xml:space="preserve">Resource: </w:t>
      </w:r>
      <w:r w:rsidR="00B61ECD">
        <w:t xml:space="preserve">UE reachability </w:t>
      </w:r>
      <w:r w:rsidRPr="006A7EE2">
        <w:t>Individual subscription</w:t>
      </w:r>
      <w:bookmarkEnd w:id="2629"/>
      <w:bookmarkEnd w:id="2630"/>
      <w:bookmarkEnd w:id="2631"/>
    </w:p>
    <w:p w14:paraId="625D717A" w14:textId="77777777" w:rsidR="00F03141" w:rsidRPr="006A7EE2" w:rsidRDefault="00F03141" w:rsidP="00F03141">
      <w:pPr>
        <w:pStyle w:val="Heading5"/>
      </w:pPr>
      <w:bookmarkStart w:id="2632" w:name="_Toc49689992"/>
      <w:bookmarkStart w:id="2633" w:name="_Toc56337077"/>
      <w:bookmarkStart w:id="2634" w:name="_Toc67730777"/>
      <w:r>
        <w:t>6.2.3.25</w:t>
      </w:r>
      <w:r w:rsidRPr="006A7EE2">
        <w:t>.1</w:t>
      </w:r>
      <w:r w:rsidRPr="006A7EE2">
        <w:tab/>
        <w:t>Description</w:t>
      </w:r>
      <w:bookmarkEnd w:id="2632"/>
      <w:bookmarkEnd w:id="2633"/>
      <w:bookmarkEnd w:id="2634"/>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F03141">
      <w:pPr>
        <w:pStyle w:val="Heading5"/>
      </w:pPr>
      <w:bookmarkStart w:id="2635" w:name="_Toc49689993"/>
      <w:bookmarkStart w:id="2636" w:name="_Toc56337078"/>
      <w:bookmarkStart w:id="2637" w:name="_Toc67730778"/>
      <w:r>
        <w:t>6.2.3.25</w:t>
      </w:r>
      <w:r w:rsidRPr="006A7EE2">
        <w:t>.2</w:t>
      </w:r>
      <w:r w:rsidRPr="006A7EE2">
        <w:tab/>
        <w:t>Resource Definition</w:t>
      </w:r>
      <w:bookmarkEnd w:id="2635"/>
      <w:bookmarkEnd w:id="2636"/>
      <w:bookmarkEnd w:id="2637"/>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F03141">
      <w:pPr>
        <w:rPr>
          <w:rFonts w:ascii="Arial" w:hAnsi="Arial" w:cs="Arial"/>
        </w:rPr>
      </w:pPr>
      <w:r w:rsidRPr="006A7EE2">
        <w:t>This resource shall support the resource URI variables defined in table </w:t>
      </w:r>
      <w:r>
        <w:t>6.2.3.25</w:t>
      </w:r>
      <w:r w:rsidRPr="006A7EE2">
        <w:t>.2-1</w:t>
      </w:r>
      <w:r w:rsidRPr="006A7EE2">
        <w:rPr>
          <w:rFonts w:ascii="Arial" w:hAnsi="Arial" w:cs="Arial"/>
        </w:rPr>
        <w:t>.</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77777777" w:rsidR="00F03141" w:rsidRPr="006A7EE2" w:rsidRDefault="00F03141" w:rsidP="00BF707D">
            <w:pPr>
              <w:pStyle w:val="TAL"/>
            </w:pPr>
            <w:r w:rsidRPr="000B71E3">
              <w:br/>
              <w:t>pattern: "</w:t>
            </w:r>
            <w:r>
              <w:t>^(</w:t>
            </w:r>
            <w:r w:rsidRPr="00292D54">
              <w:t>sip\:([a-zA-Z0-9_\-.!~*()&amp;=+$,;?\/]+)\@([A-Za-z0-9]+([-A-Za-z0-9]+)\.)+[a-z]{2,}|tel\:\+[0-9]{5,15}</w:t>
            </w:r>
            <w:r>
              <w:t>)</w:t>
            </w:r>
            <w:r w:rsidRPr="00292D54">
              <w:t>$</w:t>
            </w:r>
            <w:r w:rsidRPr="000B71E3">
              <w:t>"</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F03141">
      <w:pPr>
        <w:pStyle w:val="Heading5"/>
      </w:pPr>
      <w:bookmarkStart w:id="2638" w:name="_Toc49689994"/>
      <w:bookmarkStart w:id="2639" w:name="_Toc56337079"/>
      <w:bookmarkStart w:id="2640" w:name="_Toc67730779"/>
      <w:r>
        <w:t>6.2.3.25</w:t>
      </w:r>
      <w:r w:rsidRPr="006A7EE2">
        <w:t>.3</w:t>
      </w:r>
      <w:r w:rsidRPr="006A7EE2">
        <w:tab/>
        <w:t>Resource Standard Methods</w:t>
      </w:r>
      <w:bookmarkEnd w:id="2638"/>
      <w:bookmarkEnd w:id="2639"/>
      <w:bookmarkEnd w:id="2640"/>
    </w:p>
    <w:p w14:paraId="202AD107" w14:textId="77777777" w:rsidR="00F03141" w:rsidRPr="006A7EE2" w:rsidRDefault="00F03141" w:rsidP="00F03141">
      <w:pPr>
        <w:pStyle w:val="Heading6"/>
      </w:pPr>
      <w:bookmarkStart w:id="2641" w:name="_Toc49689995"/>
      <w:bookmarkStart w:id="2642" w:name="_Toc56337080"/>
      <w:bookmarkStart w:id="2643" w:name="_Toc67730780"/>
      <w:r>
        <w:t>6.2.3.25</w:t>
      </w:r>
      <w:r w:rsidRPr="006A7EE2">
        <w:t>.3.1</w:t>
      </w:r>
      <w:r w:rsidRPr="006A7EE2">
        <w:tab/>
        <w:t>DELETE</w:t>
      </w:r>
      <w:bookmarkEnd w:id="2641"/>
      <w:bookmarkEnd w:id="2642"/>
      <w:bookmarkEnd w:id="2643"/>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lastRenderedPageBreak/>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BF70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F03141" w:rsidRPr="006A7EE2" w14:paraId="13A9B849" w14:textId="77777777" w:rsidTr="00BF70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77777777" w:rsidR="00F03141" w:rsidRPr="006A7EE2" w:rsidRDefault="00F03141" w:rsidP="00BF707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3B62DF3" w14:textId="77777777" w:rsidR="00F03141" w:rsidRPr="006A7EE2" w:rsidRDefault="00F03141" w:rsidP="00BF707D">
            <w:pPr>
              <w:pStyle w:val="TAL"/>
            </w:pPr>
          </w:p>
        </w:tc>
        <w:tc>
          <w:tcPr>
            <w:tcW w:w="217" w:type="pct"/>
            <w:tcBorders>
              <w:top w:val="single" w:sz="4" w:space="0" w:color="auto"/>
              <w:left w:val="single" w:sz="6" w:space="0" w:color="000000"/>
              <w:bottom w:val="single" w:sz="6" w:space="0" w:color="000000"/>
              <w:right w:val="single" w:sz="6" w:space="0" w:color="000000"/>
            </w:tcBorders>
          </w:tcPr>
          <w:p w14:paraId="4F0D8F7B" w14:textId="77777777" w:rsidR="00F03141" w:rsidRPr="006A7EE2" w:rsidRDefault="00F03141" w:rsidP="00BF707D">
            <w:pPr>
              <w:pStyle w:val="TAC"/>
            </w:pPr>
          </w:p>
        </w:tc>
        <w:tc>
          <w:tcPr>
            <w:tcW w:w="581" w:type="pct"/>
            <w:tcBorders>
              <w:top w:val="single" w:sz="4" w:space="0" w:color="auto"/>
              <w:left w:val="single" w:sz="6" w:space="0" w:color="000000"/>
              <w:bottom w:val="single" w:sz="6" w:space="0" w:color="000000"/>
              <w:right w:val="single" w:sz="6" w:space="0" w:color="000000"/>
            </w:tcBorders>
          </w:tcPr>
          <w:p w14:paraId="5646311B" w14:textId="77777777" w:rsidR="00F03141" w:rsidRPr="006A7EE2" w:rsidRDefault="00F03141" w:rsidP="00BF707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77777777" w:rsidR="00F03141" w:rsidRPr="006A7EE2" w:rsidRDefault="00F03141" w:rsidP="00BF707D">
            <w:pPr>
              <w:pStyle w:val="TAL"/>
            </w:pP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2"/>
        <w:gridCol w:w="430"/>
        <w:gridCol w:w="1228"/>
        <w:gridCol w:w="8"/>
        <w:gridCol w:w="983"/>
        <w:gridCol w:w="5387"/>
      </w:tblGrid>
      <w:tr w:rsidR="00F03141" w:rsidRPr="006A7EE2" w14:paraId="1408C1C4" w14:textId="77777777" w:rsidTr="002234A2">
        <w:trPr>
          <w:jc w:val="center"/>
        </w:trPr>
        <w:tc>
          <w:tcPr>
            <w:tcW w:w="832" w:type="pct"/>
            <w:gridSpan w:val="2"/>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641" w:type="pct"/>
            <w:gridSpan w:val="2"/>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510"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2234A2">
        <w:trPr>
          <w:jc w:val="center"/>
        </w:trPr>
        <w:tc>
          <w:tcPr>
            <w:tcW w:w="832" w:type="pct"/>
            <w:gridSpan w:val="2"/>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223"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641" w:type="pct"/>
            <w:gridSpan w:val="2"/>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510"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F03141" w:rsidRPr="006A7EE2" w14:paraId="0A310754" w14:textId="77777777" w:rsidTr="002234A2">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F03141" w:rsidRPr="006A7EE2" w:rsidRDefault="00F03141" w:rsidP="00BF707D">
            <w:pPr>
              <w:pStyle w:val="TAL"/>
            </w:pPr>
            <w:r w:rsidRPr="006A7EE2">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271DA325" w14:textId="77777777" w:rsidR="00F03141" w:rsidRPr="006A7EE2" w:rsidRDefault="00F03141" w:rsidP="00BF707D">
            <w:pPr>
              <w:pStyle w:val="TAC"/>
            </w:pPr>
            <w:r w:rsidRPr="006A7EE2">
              <w:t>M</w:t>
            </w:r>
          </w:p>
        </w:tc>
        <w:tc>
          <w:tcPr>
            <w:tcW w:w="637" w:type="pct"/>
            <w:tcBorders>
              <w:top w:val="single" w:sz="4" w:space="0" w:color="auto"/>
              <w:left w:val="single" w:sz="6" w:space="0" w:color="000000"/>
              <w:bottom w:val="single" w:sz="6" w:space="0" w:color="000000"/>
              <w:right w:val="single" w:sz="6" w:space="0" w:color="000000"/>
            </w:tcBorders>
          </w:tcPr>
          <w:p w14:paraId="370886ED" w14:textId="77777777" w:rsidR="00F03141" w:rsidRPr="006A7EE2" w:rsidRDefault="00F03141" w:rsidP="00BF707D">
            <w:pPr>
              <w:pStyle w:val="TAL"/>
            </w:pPr>
            <w:r w:rsidRPr="006A7EE2">
              <w:t>1</w:t>
            </w:r>
          </w:p>
        </w:tc>
        <w:tc>
          <w:tcPr>
            <w:tcW w:w="514" w:type="pct"/>
            <w:gridSpan w:val="2"/>
            <w:tcBorders>
              <w:top w:val="single" w:sz="4" w:space="0" w:color="auto"/>
              <w:left w:val="single" w:sz="6" w:space="0" w:color="000000"/>
              <w:bottom w:val="single" w:sz="6" w:space="0" w:color="000000"/>
              <w:right w:val="single" w:sz="6" w:space="0" w:color="000000"/>
            </w:tcBorders>
          </w:tcPr>
          <w:p w14:paraId="5D2D0CAF" w14:textId="77777777" w:rsidR="00F03141" w:rsidRPr="006A7EE2" w:rsidRDefault="00F03141" w:rsidP="00BF707D">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244C8691" w14:textId="77777777" w:rsidR="00F03141" w:rsidRPr="006A7EE2" w:rsidRDefault="00F03141" w:rsidP="00BF707D">
            <w:pPr>
              <w:pStyle w:val="TAL"/>
            </w:pPr>
            <w:r w:rsidRPr="006A7EE2">
              <w:t>The "cause" attribute shall be set to one of the following application errors:</w:t>
            </w:r>
          </w:p>
          <w:p w14:paraId="26D33F38" w14:textId="77777777" w:rsidR="00F03141" w:rsidRPr="006A7EE2" w:rsidRDefault="00F03141" w:rsidP="00BF707D">
            <w:pPr>
              <w:pStyle w:val="TAL"/>
            </w:pPr>
            <w:r w:rsidRPr="006A7EE2">
              <w:t>- USER_NOT_FOUND</w:t>
            </w:r>
          </w:p>
          <w:p w14:paraId="112D1952" w14:textId="77777777" w:rsidR="00F03141" w:rsidRPr="006A7EE2" w:rsidRDefault="00F03141" w:rsidP="00BF707D">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15F2DF42" w14:textId="77777777" w:rsidR="00F03141" w:rsidRPr="006A7EE2" w:rsidRDefault="00F03141" w:rsidP="00F03141"/>
    <w:p w14:paraId="216BB43B" w14:textId="77777777" w:rsidR="00F03141" w:rsidRPr="006A7EE2" w:rsidRDefault="00F03141" w:rsidP="00F03141">
      <w:pPr>
        <w:pStyle w:val="Heading6"/>
      </w:pPr>
      <w:bookmarkStart w:id="2644" w:name="_Toc49689996"/>
      <w:bookmarkStart w:id="2645" w:name="_Toc56337081"/>
      <w:bookmarkStart w:id="2646" w:name="_Toc67730781"/>
      <w:r>
        <w:t>6.2.3.25</w:t>
      </w:r>
      <w:r w:rsidRPr="006A7EE2">
        <w:t>.3.2</w:t>
      </w:r>
      <w:r w:rsidRPr="006A7EE2">
        <w:tab/>
        <w:t>PATCH</w:t>
      </w:r>
      <w:bookmarkEnd w:id="2644"/>
      <w:bookmarkEnd w:id="2645"/>
      <w:bookmarkEnd w:id="2646"/>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BF70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F03141" w:rsidRPr="006A7EE2" w14:paraId="1452DA1B" w14:textId="77777777" w:rsidTr="00BF70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77777777" w:rsidR="00F03141" w:rsidRPr="006A7EE2" w:rsidRDefault="00F03141" w:rsidP="00BF707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03443A67" w14:textId="77777777" w:rsidR="00F03141" w:rsidRPr="006A7EE2" w:rsidRDefault="00F03141" w:rsidP="00BF707D">
            <w:pPr>
              <w:pStyle w:val="TAL"/>
            </w:pPr>
          </w:p>
        </w:tc>
        <w:tc>
          <w:tcPr>
            <w:tcW w:w="217" w:type="pct"/>
            <w:tcBorders>
              <w:top w:val="single" w:sz="4" w:space="0" w:color="auto"/>
              <w:left w:val="single" w:sz="6" w:space="0" w:color="000000"/>
              <w:bottom w:val="single" w:sz="6" w:space="0" w:color="000000"/>
              <w:right w:val="single" w:sz="6" w:space="0" w:color="000000"/>
            </w:tcBorders>
          </w:tcPr>
          <w:p w14:paraId="6B813125" w14:textId="77777777" w:rsidR="00F03141" w:rsidRPr="006A7EE2" w:rsidRDefault="00F03141" w:rsidP="00BF707D">
            <w:pPr>
              <w:pStyle w:val="TAC"/>
            </w:pPr>
          </w:p>
        </w:tc>
        <w:tc>
          <w:tcPr>
            <w:tcW w:w="581" w:type="pct"/>
            <w:tcBorders>
              <w:top w:val="single" w:sz="4" w:space="0" w:color="auto"/>
              <w:left w:val="single" w:sz="6" w:space="0" w:color="000000"/>
              <w:bottom w:val="single" w:sz="6" w:space="0" w:color="000000"/>
              <w:right w:val="single" w:sz="6" w:space="0" w:color="000000"/>
            </w:tcBorders>
          </w:tcPr>
          <w:p w14:paraId="56474D55" w14:textId="77777777" w:rsidR="00F03141" w:rsidRPr="006A7EE2" w:rsidRDefault="00F03141" w:rsidP="00BF707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77777777" w:rsidR="00F03141" w:rsidRPr="006A7EE2" w:rsidRDefault="00F03141" w:rsidP="00BF707D">
            <w:pPr>
              <w:pStyle w:val="TAL"/>
            </w:pP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lastRenderedPageBreak/>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03141" w:rsidRPr="006A7EE2" w14:paraId="2A288DEB" w14:textId="77777777" w:rsidTr="00BF70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BF70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49"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22C259" w14:textId="77777777" w:rsidR="00F03141" w:rsidRPr="006A7EE2" w:rsidRDefault="00F03141" w:rsidP="00BF707D">
            <w:pPr>
              <w:pStyle w:val="TAL"/>
            </w:pPr>
            <w:r w:rsidRPr="006A7EE2">
              <w:t xml:space="preserve">Upon success, </w:t>
            </w:r>
            <w:r>
              <w:t>a response with no content is returned</w:t>
            </w:r>
            <w:r w:rsidRPr="006A7EE2">
              <w:t>.</w:t>
            </w:r>
          </w:p>
        </w:tc>
      </w:tr>
      <w:tr w:rsidR="00F03141" w:rsidRPr="006A7EE2" w14:paraId="08FA80F8" w14:textId="77777777" w:rsidTr="002234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F03141" w:rsidRPr="006A7EE2" w:rsidRDefault="00F03141" w:rsidP="00BF707D">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031C4DF" w14:textId="77777777" w:rsidR="00F03141" w:rsidRPr="006A7EE2" w:rsidRDefault="00F03141" w:rsidP="00BF707D">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05A6585"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F03141" w:rsidRPr="006A7EE2" w:rsidRDefault="00F03141" w:rsidP="00BF707D">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77777777" w:rsidR="00F03141" w:rsidRPr="006A7EE2" w:rsidRDefault="00F03141" w:rsidP="00BF707D">
            <w:pPr>
              <w:pStyle w:val="TAL"/>
            </w:pPr>
            <w:r w:rsidRPr="006A7EE2">
              <w:t>The "cause" attribute shall be set to one of the following application errors:</w:t>
            </w:r>
          </w:p>
          <w:p w14:paraId="6721138B" w14:textId="77777777" w:rsidR="00F03141" w:rsidRPr="006A7EE2" w:rsidRDefault="00F03141" w:rsidP="00BF707D">
            <w:pPr>
              <w:pStyle w:val="TAL"/>
            </w:pPr>
            <w:r w:rsidRPr="006A7EE2">
              <w:t>- USER_NOT_FOUND</w:t>
            </w:r>
          </w:p>
          <w:p w14:paraId="7AF7A178" w14:textId="77777777" w:rsidR="00F03141" w:rsidRPr="006A7EE2" w:rsidRDefault="00F03141" w:rsidP="00BF707D">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F03141" w:rsidRPr="006A7EE2" w14:paraId="427E801B" w14:textId="77777777" w:rsidTr="002234A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324DB0" w14:textId="77777777" w:rsidR="00F03141" w:rsidRPr="006A7EE2" w:rsidRDefault="00F03141" w:rsidP="00BF707D">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5DDB1720" w14:textId="77777777" w:rsidR="00F03141" w:rsidRPr="006A7EE2" w:rsidRDefault="00F03141" w:rsidP="00BF707D">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9131DB0"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2D66B477" w14:textId="77777777" w:rsidR="00F03141" w:rsidRPr="006A7EE2" w:rsidRDefault="00F03141" w:rsidP="00BF707D">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2616AA" w14:textId="77777777" w:rsidR="00F03141" w:rsidRPr="006A7EE2" w:rsidRDefault="00F03141" w:rsidP="00BF707D">
            <w:pPr>
              <w:pStyle w:val="TAL"/>
              <w:rPr>
                <w:lang w:eastAsia="zh-CN"/>
              </w:rPr>
            </w:pPr>
            <w:r w:rsidRPr="006A7EE2">
              <w:rPr>
                <w:lang w:eastAsia="zh-CN"/>
              </w:rPr>
              <w:t>One or more attributes are not allowed to be modified.</w:t>
            </w:r>
          </w:p>
          <w:p w14:paraId="48406501" w14:textId="77777777" w:rsidR="00F03141" w:rsidRPr="006A7EE2" w:rsidRDefault="00F03141" w:rsidP="00BF707D">
            <w:pPr>
              <w:pStyle w:val="TAL"/>
              <w:rPr>
                <w:lang w:eastAsia="zh-CN"/>
              </w:rPr>
            </w:pPr>
          </w:p>
          <w:p w14:paraId="696FAAC2" w14:textId="77777777" w:rsidR="00F03141" w:rsidRPr="006A7EE2" w:rsidRDefault="00F03141" w:rsidP="00BF707D">
            <w:pPr>
              <w:pStyle w:val="TAL"/>
              <w:rPr>
                <w:lang w:eastAsia="zh-CN"/>
              </w:rPr>
            </w:pPr>
            <w:r w:rsidRPr="006A7EE2">
              <w:rPr>
                <w:lang w:eastAsia="zh-CN"/>
              </w:rPr>
              <w:t>The "cause" attribute shall be set to:</w:t>
            </w:r>
          </w:p>
          <w:p w14:paraId="7BF6B4AE" w14:textId="77777777" w:rsidR="00F03141" w:rsidRPr="006A7EE2" w:rsidRDefault="00F03141" w:rsidP="00BF707D">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0A056042" w14:textId="77777777" w:rsidR="00F03141" w:rsidRDefault="00F03141" w:rsidP="002234A2"/>
    <w:p w14:paraId="0B4A6C4B" w14:textId="77777777" w:rsidR="00BF707D" w:rsidRDefault="00BF707D" w:rsidP="00BF707D">
      <w:pPr>
        <w:pStyle w:val="Heading4"/>
      </w:pPr>
      <w:bookmarkStart w:id="2647" w:name="_Toc49689997"/>
      <w:bookmarkStart w:id="2648" w:name="_Toc56337082"/>
      <w:bookmarkStart w:id="2649" w:name="_Toc67730782"/>
      <w:r>
        <w:t>6.2.3.26</w:t>
      </w:r>
      <w:r>
        <w:tab/>
        <w:t>Resource: PS User State</w:t>
      </w:r>
      <w:bookmarkEnd w:id="2647"/>
      <w:bookmarkEnd w:id="2648"/>
      <w:bookmarkEnd w:id="2649"/>
    </w:p>
    <w:p w14:paraId="41292215" w14:textId="77777777" w:rsidR="00BF707D" w:rsidRDefault="00BF707D" w:rsidP="00BF707D">
      <w:pPr>
        <w:pStyle w:val="Heading5"/>
      </w:pPr>
      <w:bookmarkStart w:id="2650" w:name="_Toc49689998"/>
      <w:bookmarkStart w:id="2651" w:name="_Toc56337083"/>
      <w:bookmarkStart w:id="2652" w:name="_Toc67730783"/>
      <w:r>
        <w:t>6.2.3.26.1</w:t>
      </w:r>
      <w:r>
        <w:tab/>
        <w:t>Description</w:t>
      </w:r>
      <w:bookmarkEnd w:id="2650"/>
      <w:bookmarkEnd w:id="2651"/>
      <w:bookmarkEnd w:id="2652"/>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BF707D">
      <w:pPr>
        <w:pStyle w:val="Heading5"/>
      </w:pPr>
      <w:bookmarkStart w:id="2653" w:name="_Toc49689999"/>
      <w:bookmarkStart w:id="2654" w:name="_Toc56337084"/>
      <w:bookmarkStart w:id="2655" w:name="_Toc67730784"/>
      <w:r>
        <w:t>6.2.3.26.2</w:t>
      </w:r>
      <w:r>
        <w:tab/>
        <w:t>Resource Definition</w:t>
      </w:r>
      <w:bookmarkEnd w:id="2653"/>
      <w:bookmarkEnd w:id="2654"/>
      <w:bookmarkEnd w:id="2655"/>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BF707D">
      <w:pPr>
        <w:rPr>
          <w:rFonts w:ascii="Arial" w:hAnsi="Arial" w:cs="Arial"/>
        </w:rPr>
      </w:pPr>
      <w:r>
        <w:t>This resource shall support the resource URI variables defined in table 6.2.3.26.2-1</w:t>
      </w:r>
      <w:r>
        <w:rPr>
          <w:rFonts w:ascii="Arial" w:hAnsi="Arial" w:cs="Arial"/>
        </w:rPr>
        <w:t>.</w:t>
      </w:r>
    </w:p>
    <w:p w14:paraId="23571BA3" w14:textId="77777777" w:rsidR="00BF707D" w:rsidRDefault="00BF707D" w:rsidP="00BF707D">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77777777" w:rsidR="00BF707D" w:rsidRDefault="00BF707D" w:rsidP="00BF707D">
            <w:pPr>
              <w:pStyle w:val="TAL"/>
            </w:pPr>
            <w:r w:rsidRPr="000B71E3">
              <w:t xml:space="preserve">Represents the </w:t>
            </w:r>
            <w:r>
              <w:t>IMS Public Identity (i.e. non-shared IMS Public User identity or Public Service Identity) or the IMS private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BF707D">
      <w:pPr>
        <w:pStyle w:val="Heading5"/>
      </w:pPr>
      <w:bookmarkStart w:id="2656" w:name="_Toc49690000"/>
      <w:bookmarkStart w:id="2657" w:name="_Toc56337085"/>
      <w:bookmarkStart w:id="2658" w:name="_Toc67730785"/>
      <w:r>
        <w:t>6.2.3.26.3</w:t>
      </w:r>
      <w:r>
        <w:tab/>
        <w:t>Resource Standard Methods</w:t>
      </w:r>
      <w:bookmarkEnd w:id="2656"/>
      <w:bookmarkEnd w:id="2657"/>
      <w:bookmarkEnd w:id="2658"/>
    </w:p>
    <w:p w14:paraId="6DD8900F" w14:textId="77777777" w:rsidR="00BF707D" w:rsidRPr="00384E92" w:rsidRDefault="00BF707D" w:rsidP="00BF707D">
      <w:pPr>
        <w:pStyle w:val="Heading6"/>
      </w:pPr>
      <w:bookmarkStart w:id="2659" w:name="_Toc49690001"/>
      <w:bookmarkStart w:id="2660" w:name="_Toc56337086"/>
      <w:bookmarkStart w:id="2661" w:name="_Toc67730786"/>
      <w:r>
        <w:t>6.2.3.26.3</w:t>
      </w:r>
      <w:r w:rsidRPr="00384E92">
        <w:t>.1</w:t>
      </w:r>
      <w:r w:rsidRPr="00384E92">
        <w:tab/>
      </w:r>
      <w:r>
        <w:t>GET</w:t>
      </w:r>
      <w:bookmarkEnd w:id="2659"/>
      <w:bookmarkEnd w:id="2660"/>
      <w:bookmarkEnd w:id="2661"/>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77777777" w:rsidR="00BF707D" w:rsidRPr="001769FF" w:rsidRDefault="00BF707D" w:rsidP="00BF707D">
            <w:pPr>
              <w:pStyle w:val="TAL"/>
            </w:pPr>
            <w:r>
              <w:t>0..N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6" w:space="0" w:color="000000"/>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6" w:space="0" w:color="000000"/>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6" w:space="0" w:color="000000"/>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07070F4F" w14:textId="77777777"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lastRenderedPageBreak/>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08"/>
        <w:gridCol w:w="283"/>
        <w:gridCol w:w="1134"/>
        <w:gridCol w:w="1702"/>
        <w:gridCol w:w="4102"/>
      </w:tblGrid>
      <w:tr w:rsidR="00BF707D" w:rsidRPr="001769FF" w14:paraId="73BAD781" w14:textId="77777777" w:rsidTr="002234A2">
        <w:trPr>
          <w:jc w:val="center"/>
        </w:trPr>
        <w:tc>
          <w:tcPr>
            <w:tcW w:w="1250"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BF707D" w:rsidRPr="001769FF" w14:paraId="18F5EB20"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147"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BF707D" w:rsidRPr="001769FF" w14:paraId="59D6E5D0"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BF707D" w:rsidRDefault="00BF707D" w:rsidP="00BF707D">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14:paraId="0A72083A" w14:textId="77777777" w:rsidR="00BF707D" w:rsidRPr="00296A3D" w:rsidRDefault="00BF707D" w:rsidP="00BF707D">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3B24E91" w14:textId="77777777" w:rsidR="00BF707D" w:rsidRPr="00296A3D" w:rsidRDefault="00BF707D" w:rsidP="00BF707D">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14:paraId="7A7D0509" w14:textId="77777777" w:rsidR="00BF707D" w:rsidRPr="00296A3D" w:rsidRDefault="00BF707D" w:rsidP="00BF707D">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BF707D" w:rsidRPr="000B71E3" w:rsidRDefault="00BF707D" w:rsidP="00BF707D">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BF707D" w:rsidRDefault="00BF707D" w:rsidP="00BF707D">
            <w:pPr>
              <w:pStyle w:val="TAL"/>
            </w:pPr>
            <w:r w:rsidRPr="000B71E3">
              <w:t>- USER_NOT_FOUND</w:t>
            </w:r>
          </w:p>
          <w:p w14:paraId="5C27D7F5" w14:textId="77777777" w:rsidR="00BF707D" w:rsidRDefault="00BF707D" w:rsidP="00BF707D">
            <w:pPr>
              <w:pStyle w:val="TAL"/>
            </w:pPr>
            <w:r>
              <w:t>- DATA_NOT_FOUND</w:t>
            </w:r>
          </w:p>
          <w:p w14:paraId="7F94B116" w14:textId="77777777" w:rsidR="00BF707D" w:rsidRDefault="00BF707D" w:rsidP="00BF707D">
            <w:pPr>
              <w:pStyle w:val="TAL"/>
            </w:pPr>
          </w:p>
          <w:p w14:paraId="065A8617" w14:textId="77777777" w:rsidR="00BF707D" w:rsidRPr="00296A3D" w:rsidRDefault="00BF707D" w:rsidP="00BF707D">
            <w:pPr>
              <w:pStyle w:val="TAL"/>
            </w:pPr>
            <w:r>
              <w:t>DATA_NOT_FOUND indicates that the user state information is unknown or unavailable.</w:t>
            </w:r>
          </w:p>
        </w:tc>
      </w:tr>
      <w:tr w:rsidR="00BF707D" w:rsidRPr="001769FF" w14:paraId="6A26262A"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BF707D" w:rsidRDefault="00BF707D" w:rsidP="00BF707D">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14:paraId="10D365E0" w14:textId="77777777" w:rsidR="00BF707D" w:rsidRPr="00296A3D" w:rsidRDefault="00BF707D" w:rsidP="00BF707D">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F7F76D" w14:textId="77777777" w:rsidR="00BF707D" w:rsidRPr="00296A3D" w:rsidRDefault="00BF707D" w:rsidP="00BF707D">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14:paraId="7BDBDB26" w14:textId="77777777" w:rsidR="00BF707D" w:rsidRPr="00296A3D" w:rsidRDefault="00BF707D" w:rsidP="00BF707D">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BF707D" w:rsidRPr="000B71E3" w:rsidRDefault="00BF707D" w:rsidP="00BF707D">
            <w:pPr>
              <w:pStyle w:val="TAL"/>
            </w:pPr>
            <w:r w:rsidRPr="000B71E3">
              <w:t xml:space="preserve">The "cause" attribute </w:t>
            </w:r>
            <w:r>
              <w:t xml:space="preserve">may be used to indicate </w:t>
            </w:r>
            <w:r w:rsidRPr="000B71E3">
              <w:t>the following application error:</w:t>
            </w:r>
          </w:p>
          <w:p w14:paraId="2B07ED44" w14:textId="77777777" w:rsidR="00BF707D" w:rsidRPr="00296A3D" w:rsidRDefault="00BF707D" w:rsidP="00BF707D">
            <w:pPr>
              <w:pStyle w:val="TAL"/>
            </w:pPr>
            <w:r w:rsidRPr="000B71E3">
              <w:t xml:space="preserve">- </w:t>
            </w:r>
            <w:r>
              <w:rPr>
                <w:lang w:val="en-US"/>
              </w:rPr>
              <w:t>OPERATION_NOT_ALLOWED</w:t>
            </w:r>
          </w:p>
        </w:tc>
      </w:tr>
    </w:tbl>
    <w:p w14:paraId="5492F8A4" w14:textId="77777777" w:rsidR="00BF707D" w:rsidRDefault="00BF707D" w:rsidP="002234A2"/>
    <w:p w14:paraId="25598E30" w14:textId="77777777" w:rsidR="00BF707D" w:rsidRDefault="00BF707D" w:rsidP="00BF707D">
      <w:pPr>
        <w:pStyle w:val="Heading4"/>
      </w:pPr>
      <w:bookmarkStart w:id="2662" w:name="_Toc49690002"/>
      <w:bookmarkStart w:id="2663" w:name="_Toc56337087"/>
      <w:bookmarkStart w:id="2664" w:name="_Toc67730787"/>
      <w:r>
        <w:t>6.2.3.27</w:t>
      </w:r>
      <w:r>
        <w:tab/>
        <w:t>Resource: CS User State</w:t>
      </w:r>
      <w:bookmarkEnd w:id="2662"/>
      <w:bookmarkEnd w:id="2663"/>
      <w:bookmarkEnd w:id="2664"/>
    </w:p>
    <w:p w14:paraId="77B07C69" w14:textId="77777777" w:rsidR="00BF707D" w:rsidRDefault="00BF707D" w:rsidP="00BF707D">
      <w:pPr>
        <w:pStyle w:val="Heading5"/>
      </w:pPr>
      <w:bookmarkStart w:id="2665" w:name="_Toc49690003"/>
      <w:bookmarkStart w:id="2666" w:name="_Toc56337088"/>
      <w:bookmarkStart w:id="2667" w:name="_Toc67730788"/>
      <w:r>
        <w:t>6.2.3.27.1</w:t>
      </w:r>
      <w:r>
        <w:tab/>
        <w:t>Description</w:t>
      </w:r>
      <w:bookmarkEnd w:id="2665"/>
      <w:bookmarkEnd w:id="2666"/>
      <w:bookmarkEnd w:id="2667"/>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BF707D">
      <w:pPr>
        <w:pStyle w:val="Heading5"/>
      </w:pPr>
      <w:bookmarkStart w:id="2668" w:name="_Toc49690004"/>
      <w:bookmarkStart w:id="2669" w:name="_Toc56337089"/>
      <w:bookmarkStart w:id="2670" w:name="_Toc67730789"/>
      <w:r>
        <w:t>6.2.3.27.2</w:t>
      </w:r>
      <w:r>
        <w:tab/>
        <w:t>Resource Definition</w:t>
      </w:r>
      <w:bookmarkEnd w:id="2668"/>
      <w:bookmarkEnd w:id="2669"/>
      <w:bookmarkEnd w:id="2670"/>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BF707D">
      <w:pPr>
        <w:rPr>
          <w:rFonts w:ascii="Arial" w:hAnsi="Arial" w:cs="Arial"/>
        </w:rPr>
      </w:pPr>
      <w:r>
        <w:t>This resource shall support the resource URI variables defined in table 6.2.3.27.2-1</w:t>
      </w:r>
      <w:r>
        <w:rPr>
          <w:rFonts w:ascii="Arial" w:hAnsi="Arial" w:cs="Arial"/>
        </w:rPr>
        <w:t>.</w:t>
      </w:r>
    </w:p>
    <w:p w14:paraId="69A931E9" w14:textId="77777777" w:rsidR="00BF707D" w:rsidRDefault="00BF707D" w:rsidP="00BF707D">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77777777" w:rsidR="00BF707D" w:rsidRDefault="00BF707D" w:rsidP="00BF707D">
            <w:pPr>
              <w:pStyle w:val="TAL"/>
            </w:pPr>
            <w:r w:rsidRPr="000B71E3">
              <w:t xml:space="preserve">Represents the </w:t>
            </w:r>
            <w:r>
              <w:t>IMS Public Identity (i.e. non-shared IMS Public User identity or Public Service Identity) or the IMS private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BF707D">
      <w:pPr>
        <w:pStyle w:val="Heading5"/>
      </w:pPr>
      <w:bookmarkStart w:id="2671" w:name="_Toc49690005"/>
      <w:bookmarkStart w:id="2672" w:name="_Toc56337090"/>
      <w:bookmarkStart w:id="2673" w:name="_Toc67730790"/>
      <w:r>
        <w:t>6.2.3.27.3</w:t>
      </w:r>
      <w:r>
        <w:tab/>
        <w:t>Resource Standard Methods</w:t>
      </w:r>
      <w:bookmarkEnd w:id="2671"/>
      <w:bookmarkEnd w:id="2672"/>
      <w:bookmarkEnd w:id="2673"/>
    </w:p>
    <w:p w14:paraId="4A29F7AF" w14:textId="77777777" w:rsidR="00BF707D" w:rsidRPr="00384E92" w:rsidRDefault="00BF707D" w:rsidP="00BF707D">
      <w:pPr>
        <w:pStyle w:val="Heading6"/>
      </w:pPr>
      <w:bookmarkStart w:id="2674" w:name="_Toc49690006"/>
      <w:bookmarkStart w:id="2675" w:name="_Toc56337091"/>
      <w:bookmarkStart w:id="2676" w:name="_Toc67730791"/>
      <w:r>
        <w:t>6.2.3.27.3</w:t>
      </w:r>
      <w:r w:rsidRPr="00384E92">
        <w:t>.1</w:t>
      </w:r>
      <w:r w:rsidRPr="00384E92">
        <w:tab/>
      </w:r>
      <w:r>
        <w:t>GET</w:t>
      </w:r>
      <w:bookmarkEnd w:id="2674"/>
      <w:bookmarkEnd w:id="2675"/>
      <w:bookmarkEnd w:id="2676"/>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lastRenderedPageBreak/>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6" w:space="0" w:color="000000"/>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6" w:space="0" w:color="000000"/>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6" w:space="0" w:color="000000"/>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F36D6" w14:textId="77777777"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08"/>
        <w:gridCol w:w="283"/>
        <w:gridCol w:w="1134"/>
        <w:gridCol w:w="1702"/>
        <w:gridCol w:w="4102"/>
      </w:tblGrid>
      <w:tr w:rsidR="00BF707D" w:rsidRPr="001769FF" w14:paraId="003CB3BB" w14:textId="77777777" w:rsidTr="002234A2">
        <w:trPr>
          <w:trHeight w:val="493"/>
          <w:jc w:val="center"/>
        </w:trPr>
        <w:tc>
          <w:tcPr>
            <w:tcW w:w="1250"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884"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131"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47"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884"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BF707D" w:rsidRPr="001769FF" w14:paraId="7FE0DE6D"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BF707D" w:rsidRDefault="00BF707D" w:rsidP="00BF707D">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14:paraId="7DA7230E" w14:textId="77777777" w:rsidR="00BF707D" w:rsidRPr="00296A3D" w:rsidRDefault="00BF707D" w:rsidP="00BF707D">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FF8D935" w14:textId="77777777" w:rsidR="00BF707D" w:rsidRPr="00296A3D" w:rsidRDefault="00BF707D" w:rsidP="00BF707D">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14:paraId="58B18950" w14:textId="77777777" w:rsidR="00BF707D" w:rsidRPr="00296A3D" w:rsidRDefault="00BF707D" w:rsidP="00BF707D">
            <w:pPr>
              <w:pStyle w:val="TAL"/>
            </w:pPr>
            <w:r w:rsidRPr="000B71E3">
              <w:t>404 Not Found</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BF707D" w:rsidRPr="000B71E3" w:rsidRDefault="00BF707D" w:rsidP="00BF707D">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BF707D" w:rsidRPr="00296A3D" w:rsidRDefault="00BF707D" w:rsidP="00BF707D">
            <w:pPr>
              <w:pStyle w:val="TAL"/>
            </w:pPr>
            <w:r w:rsidRPr="000B71E3">
              <w:t>- USER_NOT_FOUND</w:t>
            </w:r>
          </w:p>
        </w:tc>
      </w:tr>
      <w:tr w:rsidR="00BF707D" w:rsidRPr="001769FF" w14:paraId="50C22517" w14:textId="77777777" w:rsidTr="002234A2">
        <w:trPr>
          <w:jc w:val="center"/>
        </w:trPr>
        <w:tc>
          <w:tcPr>
            <w:tcW w:w="1250"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BF707D" w:rsidRDefault="00BF707D" w:rsidP="00BF707D">
            <w:pPr>
              <w:pStyle w:val="TAL"/>
            </w:pPr>
            <w:r w:rsidRPr="000B71E3">
              <w:t>ProblemDetails</w:t>
            </w:r>
          </w:p>
        </w:tc>
        <w:tc>
          <w:tcPr>
            <w:tcW w:w="147" w:type="pct"/>
            <w:tcBorders>
              <w:top w:val="single" w:sz="4" w:space="0" w:color="auto"/>
              <w:left w:val="single" w:sz="6" w:space="0" w:color="000000"/>
              <w:bottom w:val="single" w:sz="4" w:space="0" w:color="auto"/>
              <w:right w:val="single" w:sz="6" w:space="0" w:color="000000"/>
            </w:tcBorders>
          </w:tcPr>
          <w:p w14:paraId="5A3F57BD" w14:textId="77777777" w:rsidR="00BF707D" w:rsidRPr="00296A3D" w:rsidRDefault="00BF707D" w:rsidP="00BF707D">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4B15DB94" w14:textId="77777777" w:rsidR="00BF707D" w:rsidRPr="00296A3D" w:rsidRDefault="00BF707D" w:rsidP="00BF707D">
            <w:pPr>
              <w:pStyle w:val="TAL"/>
            </w:pPr>
            <w:r>
              <w:t>0..</w:t>
            </w:r>
            <w:r w:rsidRPr="000B71E3">
              <w:t>1</w:t>
            </w:r>
          </w:p>
        </w:tc>
        <w:tc>
          <w:tcPr>
            <w:tcW w:w="884" w:type="pct"/>
            <w:tcBorders>
              <w:top w:val="single" w:sz="4" w:space="0" w:color="auto"/>
              <w:left w:val="single" w:sz="6" w:space="0" w:color="000000"/>
              <w:bottom w:val="single" w:sz="4" w:space="0" w:color="auto"/>
              <w:right w:val="single" w:sz="6" w:space="0" w:color="000000"/>
            </w:tcBorders>
          </w:tcPr>
          <w:p w14:paraId="2095A884" w14:textId="77777777" w:rsidR="00BF707D" w:rsidRPr="00296A3D" w:rsidRDefault="00BF707D" w:rsidP="00BF707D">
            <w:pPr>
              <w:pStyle w:val="TAL"/>
            </w:pPr>
            <w:r w:rsidRPr="000B71E3">
              <w:t>403 Forbidden</w:t>
            </w:r>
          </w:p>
        </w:tc>
        <w:tc>
          <w:tcPr>
            <w:tcW w:w="2131"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BF707D" w:rsidRPr="000B71E3" w:rsidRDefault="00BF707D" w:rsidP="00BF707D">
            <w:pPr>
              <w:pStyle w:val="TAL"/>
            </w:pPr>
            <w:r w:rsidRPr="000B71E3">
              <w:t xml:space="preserve">The "cause" attribute </w:t>
            </w:r>
            <w:r>
              <w:t xml:space="preserve">may be used to indicate </w:t>
            </w:r>
            <w:r w:rsidRPr="000B71E3">
              <w:t>the following application error:</w:t>
            </w:r>
          </w:p>
          <w:p w14:paraId="33DA1771" w14:textId="77777777" w:rsidR="00BF707D" w:rsidRPr="00296A3D" w:rsidRDefault="00BF707D" w:rsidP="00BF707D">
            <w:pPr>
              <w:pStyle w:val="TAL"/>
            </w:pPr>
            <w:r w:rsidRPr="000B71E3">
              <w:t xml:space="preserve">- </w:t>
            </w:r>
            <w:r>
              <w:rPr>
                <w:lang w:val="en-US"/>
              </w:rPr>
              <w:t>OPERATION_NOT_ALLOWED</w:t>
            </w:r>
          </w:p>
        </w:tc>
      </w:tr>
    </w:tbl>
    <w:p w14:paraId="4315B16E" w14:textId="77777777" w:rsidR="00BF707D" w:rsidRDefault="00BF707D" w:rsidP="002234A2"/>
    <w:p w14:paraId="3244AD24" w14:textId="77777777" w:rsidR="00F21D74" w:rsidRDefault="00F21D74" w:rsidP="00F21D74">
      <w:pPr>
        <w:pStyle w:val="Heading4"/>
      </w:pPr>
      <w:bookmarkStart w:id="2677" w:name="_Toc49690007"/>
      <w:bookmarkStart w:id="2678" w:name="_Toc56337092"/>
      <w:bookmarkStart w:id="2679" w:name="_Toc67730792"/>
      <w:r>
        <w:t>6.2.3.28</w:t>
      </w:r>
      <w:r>
        <w:tab/>
        <w:t>Resource: C</w:t>
      </w:r>
      <w:r w:rsidR="00B61ECD">
        <w:t>srn</w:t>
      </w:r>
      <w:bookmarkEnd w:id="2677"/>
      <w:bookmarkEnd w:id="2678"/>
      <w:bookmarkEnd w:id="2679"/>
    </w:p>
    <w:p w14:paraId="0FB3124D" w14:textId="77777777" w:rsidR="00F21D74" w:rsidRDefault="00F21D74" w:rsidP="00F21D74">
      <w:pPr>
        <w:pStyle w:val="Heading5"/>
      </w:pPr>
      <w:bookmarkStart w:id="2680" w:name="_Toc49690008"/>
      <w:bookmarkStart w:id="2681" w:name="_Toc56337093"/>
      <w:bookmarkStart w:id="2682" w:name="_Toc67730793"/>
      <w:r>
        <w:t>6.2.3.28.1</w:t>
      </w:r>
      <w:r>
        <w:tab/>
        <w:t>Description</w:t>
      </w:r>
      <w:bookmarkEnd w:id="2680"/>
      <w:bookmarkEnd w:id="2681"/>
      <w:bookmarkEnd w:id="2682"/>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F21D74">
      <w:pPr>
        <w:pStyle w:val="Heading5"/>
      </w:pPr>
      <w:bookmarkStart w:id="2683" w:name="_Toc49690009"/>
      <w:bookmarkStart w:id="2684" w:name="_Toc56337094"/>
      <w:bookmarkStart w:id="2685" w:name="_Toc67730794"/>
      <w:r>
        <w:t>6.2.3.28.2</w:t>
      </w:r>
      <w:r>
        <w:tab/>
        <w:t>Resource Definition</w:t>
      </w:r>
      <w:bookmarkEnd w:id="2683"/>
      <w:bookmarkEnd w:id="2684"/>
      <w:bookmarkEnd w:id="2685"/>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F21D74">
      <w:pPr>
        <w:rPr>
          <w:rFonts w:ascii="Arial" w:hAnsi="Arial" w:cs="Arial"/>
        </w:rPr>
      </w:pPr>
      <w:r>
        <w:t>This resource shall support the resource URI variables defined in table 6.2.3.28.2-1</w:t>
      </w:r>
      <w:r>
        <w:rPr>
          <w:rFonts w:ascii="Arial" w:hAnsi="Arial" w:cs="Arial"/>
        </w:rPr>
        <w:t>.</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7777777" w:rsidR="00F21D74" w:rsidRDefault="00F21D74" w:rsidP="00CB590A">
            <w:pPr>
              <w:pStyle w:val="TAL"/>
            </w:pPr>
            <w:r w:rsidRPr="000B71E3">
              <w:t xml:space="preserve">Represents the </w:t>
            </w:r>
            <w:r>
              <w:t>IMS Public Identity (i.e. non-shared IMS Public User identity) or the IMS Private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F21D74">
      <w:pPr>
        <w:pStyle w:val="Heading5"/>
      </w:pPr>
      <w:bookmarkStart w:id="2686" w:name="_Toc49690010"/>
      <w:bookmarkStart w:id="2687" w:name="_Toc56337095"/>
      <w:bookmarkStart w:id="2688" w:name="_Toc67730795"/>
      <w:r>
        <w:t>6.2.3.28.3</w:t>
      </w:r>
      <w:r>
        <w:tab/>
        <w:t>Resource Standard Methods</w:t>
      </w:r>
      <w:bookmarkEnd w:id="2686"/>
      <w:bookmarkEnd w:id="2687"/>
      <w:bookmarkEnd w:id="2688"/>
    </w:p>
    <w:p w14:paraId="39A5781A" w14:textId="77777777" w:rsidR="00F21D74" w:rsidRPr="00384E92" w:rsidRDefault="00F21D74" w:rsidP="00F21D74">
      <w:pPr>
        <w:pStyle w:val="Heading6"/>
      </w:pPr>
      <w:bookmarkStart w:id="2689" w:name="_Toc49690011"/>
      <w:bookmarkStart w:id="2690" w:name="_Toc56337096"/>
      <w:bookmarkStart w:id="2691" w:name="_Toc67730796"/>
      <w:r>
        <w:t>6.2.3.28.3</w:t>
      </w:r>
      <w:r w:rsidRPr="00384E92">
        <w:t>.1</w:t>
      </w:r>
      <w:r w:rsidRPr="00384E92">
        <w:tab/>
      </w:r>
      <w:r>
        <w:t>GET</w:t>
      </w:r>
      <w:bookmarkEnd w:id="2689"/>
      <w:bookmarkEnd w:id="2690"/>
      <w:bookmarkEnd w:id="2691"/>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CB590A">
            <w:pPr>
              <w:pStyle w:val="TAC"/>
              <w:jc w:val="left"/>
            </w:pPr>
            <w:r w:rsidRPr="006A7EE2">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77777777" w:rsidR="00F21D74" w:rsidRPr="001769FF" w:rsidRDefault="00F21D74"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6" w:space="0" w:color="000000"/>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6" w:space="0" w:color="000000"/>
              <w:right w:val="single" w:sz="6" w:space="0" w:color="000000"/>
            </w:tcBorders>
          </w:tcPr>
          <w:p w14:paraId="3A7B26BE" w14:textId="77777777" w:rsidR="00F21D74" w:rsidRPr="001769FF" w:rsidRDefault="00F21D74" w:rsidP="00CB590A">
            <w:pPr>
              <w:pStyle w:val="TAC"/>
              <w:jc w:val="left"/>
            </w:pPr>
            <w:r w:rsidRPr="006A7EE2">
              <w:t>O</w:t>
            </w:r>
          </w:p>
        </w:tc>
        <w:tc>
          <w:tcPr>
            <w:tcW w:w="588" w:type="pct"/>
            <w:tcBorders>
              <w:top w:val="single" w:sz="4" w:space="0" w:color="auto"/>
              <w:left w:val="single" w:sz="6" w:space="0" w:color="000000"/>
              <w:bottom w:val="single" w:sz="6" w:space="0" w:color="000000"/>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6" w:space="0" w:color="000000"/>
              <w:right w:val="single" w:sz="6" w:space="0" w:color="000000"/>
            </w:tcBorders>
          </w:tcPr>
          <w:p w14:paraId="28B35BC2" w14:textId="77777777" w:rsidR="00F21D74" w:rsidRPr="001769FF" w:rsidRDefault="00F21D74" w:rsidP="00CB590A">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F21D74" w:rsidRPr="001769FF" w14:paraId="2C3B1796" w14:textId="77777777" w:rsidTr="00CB590A">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CB590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2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F21D74" w:rsidRPr="001769FF" w14:paraId="3C1AAE28" w14:textId="77777777" w:rsidTr="00CB590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F21D74" w:rsidRDefault="00F21D74" w:rsidP="00CB590A">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05AA8669" w14:textId="77777777" w:rsidR="00F21D74" w:rsidRPr="00296A3D" w:rsidRDefault="00F21D74" w:rsidP="00CB590A">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79F3211A" w14:textId="77777777" w:rsidR="00F21D74" w:rsidRPr="00296A3D" w:rsidRDefault="00F21D74" w:rsidP="00CB590A">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7F49D86B" w14:textId="77777777" w:rsidR="00F21D74" w:rsidRPr="00296A3D" w:rsidRDefault="00F21D74" w:rsidP="00CB590A">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F21D74" w:rsidRPr="000B71E3" w:rsidRDefault="00F21D74" w:rsidP="00CB590A">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F21D74" w:rsidRDefault="00F21D74" w:rsidP="00CB590A">
            <w:pPr>
              <w:pStyle w:val="TAL"/>
            </w:pPr>
            <w:r w:rsidRPr="000B71E3">
              <w:t>- USER_NOT_FOUND</w:t>
            </w:r>
          </w:p>
          <w:p w14:paraId="45BE13DF" w14:textId="77777777" w:rsidR="00F21D74" w:rsidRDefault="00F21D74" w:rsidP="00CB590A">
            <w:pPr>
              <w:pStyle w:val="TAL"/>
            </w:pPr>
            <w:r w:rsidRPr="000B71E3">
              <w:t xml:space="preserve">- </w:t>
            </w:r>
            <w:r>
              <w:t>DATA_</w:t>
            </w:r>
            <w:r w:rsidRPr="000B71E3">
              <w:t>NOT_FOUND</w:t>
            </w:r>
          </w:p>
          <w:p w14:paraId="280D2E8D" w14:textId="77777777" w:rsidR="00F21D74" w:rsidRDefault="00F21D74" w:rsidP="00CB590A">
            <w:pPr>
              <w:pStyle w:val="TAL"/>
            </w:pPr>
          </w:p>
          <w:p w14:paraId="1CBF9737" w14:textId="77777777" w:rsidR="00F21D74" w:rsidRDefault="00F21D74" w:rsidP="00CB590A">
            <w:pPr>
              <w:pStyle w:val="TAL"/>
            </w:pPr>
            <w:r>
              <w:t>DATA_NOT_FOUND indicates that CSRN retrieval from MSC/VLR failed.</w:t>
            </w:r>
          </w:p>
          <w:p w14:paraId="7D18D119" w14:textId="77777777" w:rsidR="00F21D74" w:rsidRPr="00296A3D" w:rsidRDefault="00F21D74" w:rsidP="00CB590A">
            <w:pPr>
              <w:pStyle w:val="TAL"/>
            </w:pPr>
          </w:p>
        </w:tc>
      </w:tr>
      <w:tr w:rsidR="00F21D74" w:rsidRPr="001769FF" w14:paraId="309F09AD" w14:textId="77777777" w:rsidTr="00CB590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F21D74" w:rsidRDefault="00F21D74" w:rsidP="00CB590A">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744F0E74" w14:textId="77777777" w:rsidR="00F21D74" w:rsidRPr="00296A3D" w:rsidRDefault="00F21D74" w:rsidP="00CB590A">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EA7619" w14:textId="77777777" w:rsidR="00F21D74" w:rsidRPr="00296A3D" w:rsidRDefault="00F21D74" w:rsidP="00CB590A">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18C15D99" w14:textId="77777777" w:rsidR="00F21D74" w:rsidRPr="00296A3D" w:rsidRDefault="00F21D74" w:rsidP="00CB590A">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F21D74" w:rsidRPr="000B71E3" w:rsidRDefault="00F21D74" w:rsidP="00CB590A">
            <w:pPr>
              <w:pStyle w:val="TAL"/>
            </w:pPr>
            <w:r w:rsidRPr="000B71E3">
              <w:t xml:space="preserve">The "cause" attribute </w:t>
            </w:r>
            <w:r>
              <w:t xml:space="preserve">may be used to indicate </w:t>
            </w:r>
            <w:r w:rsidRPr="000B71E3">
              <w:t>the following application error:</w:t>
            </w:r>
          </w:p>
          <w:p w14:paraId="57A35920" w14:textId="77777777" w:rsidR="00F21D74" w:rsidRPr="00296A3D" w:rsidRDefault="00F21D74" w:rsidP="00CB590A">
            <w:pPr>
              <w:pStyle w:val="TAL"/>
            </w:pPr>
            <w:r w:rsidRPr="000B71E3">
              <w:t xml:space="preserve">- </w:t>
            </w:r>
            <w:r>
              <w:rPr>
                <w:lang w:val="en-US"/>
              </w:rPr>
              <w:t>OPERATION_NOT_ALLOWED</w:t>
            </w:r>
          </w:p>
        </w:tc>
      </w:tr>
    </w:tbl>
    <w:p w14:paraId="6042FEA6" w14:textId="77777777" w:rsidR="00F21D74" w:rsidRDefault="00F21D74" w:rsidP="00F21D74">
      <w:pPr>
        <w:rPr>
          <w:rFonts w:ascii="Courier New" w:hAnsi="Courier New"/>
          <w:noProof/>
          <w:sz w:val="16"/>
        </w:rPr>
      </w:pPr>
    </w:p>
    <w:p w14:paraId="0530071E" w14:textId="77777777" w:rsidR="00672A10" w:rsidRDefault="00672A10" w:rsidP="00672A10">
      <w:pPr>
        <w:pStyle w:val="Heading4"/>
      </w:pPr>
      <w:bookmarkStart w:id="2692" w:name="_Toc49690012"/>
      <w:bookmarkStart w:id="2693" w:name="_Toc56337097"/>
      <w:bookmarkStart w:id="2694" w:name="_Toc67730797"/>
      <w:r>
        <w:t>6.2.3.29</w:t>
      </w:r>
      <w:r>
        <w:tab/>
        <w:t>Resource: Reference</w:t>
      </w:r>
      <w:r w:rsidR="00B61ECD">
        <w:t>Access</w:t>
      </w:r>
      <w:r>
        <w:t>Location</w:t>
      </w:r>
      <w:bookmarkEnd w:id="2692"/>
      <w:bookmarkEnd w:id="2693"/>
      <w:bookmarkEnd w:id="2694"/>
    </w:p>
    <w:p w14:paraId="1E8DB117" w14:textId="77777777" w:rsidR="00672A10" w:rsidRDefault="00672A10" w:rsidP="00672A10">
      <w:pPr>
        <w:pStyle w:val="Heading5"/>
      </w:pPr>
      <w:bookmarkStart w:id="2695" w:name="_Toc49690013"/>
      <w:bookmarkStart w:id="2696" w:name="_Toc56337098"/>
      <w:bookmarkStart w:id="2697" w:name="_Toc67730798"/>
      <w:r>
        <w:t>6.2.3.29.1</w:t>
      </w:r>
      <w:r>
        <w:tab/>
        <w:t>Description</w:t>
      </w:r>
      <w:bookmarkEnd w:id="2695"/>
      <w:bookmarkEnd w:id="2696"/>
      <w:bookmarkEnd w:id="2697"/>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672A10">
      <w:pPr>
        <w:pStyle w:val="Heading5"/>
      </w:pPr>
      <w:bookmarkStart w:id="2698" w:name="_Toc49690014"/>
      <w:bookmarkStart w:id="2699" w:name="_Toc56337099"/>
      <w:bookmarkStart w:id="2700" w:name="_Toc67730799"/>
      <w:r>
        <w:t>6.2.3.29.2</w:t>
      </w:r>
      <w:r>
        <w:tab/>
        <w:t>Resource Definition</w:t>
      </w:r>
      <w:bookmarkEnd w:id="2698"/>
      <w:bookmarkEnd w:id="2699"/>
      <w:bookmarkEnd w:id="2700"/>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672A10">
      <w:pPr>
        <w:rPr>
          <w:rFonts w:ascii="Arial" w:hAnsi="Arial" w:cs="Arial"/>
        </w:rPr>
      </w:pPr>
      <w:r>
        <w:t>This resource shall support the resource URI variables defined in table 6.2.3.29.2-1</w:t>
      </w:r>
      <w:r>
        <w:rPr>
          <w:rFonts w:ascii="Arial" w:hAnsi="Arial" w:cs="Arial"/>
        </w:rPr>
        <w:t>.</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77777777" w:rsidR="00672A10" w:rsidRDefault="00672A10" w:rsidP="00CB590A">
            <w:pPr>
              <w:pStyle w:val="TAL"/>
            </w:pPr>
            <w:r w:rsidRPr="000B71E3">
              <w:t xml:space="preserve">Represents the </w:t>
            </w:r>
            <w:r>
              <w:t>IMS Public Identity (i.e. non-shared IMS Public User identity) or the IMS Private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672A10">
      <w:pPr>
        <w:pStyle w:val="Heading5"/>
      </w:pPr>
      <w:bookmarkStart w:id="2701" w:name="_Toc49690015"/>
      <w:bookmarkStart w:id="2702" w:name="_Toc56337100"/>
      <w:bookmarkStart w:id="2703" w:name="_Toc67730800"/>
      <w:r>
        <w:lastRenderedPageBreak/>
        <w:t>6.2.3.29.3</w:t>
      </w:r>
      <w:r>
        <w:tab/>
        <w:t>Resource Standard Methods</w:t>
      </w:r>
      <w:bookmarkEnd w:id="2701"/>
      <w:bookmarkEnd w:id="2702"/>
      <w:bookmarkEnd w:id="2703"/>
    </w:p>
    <w:p w14:paraId="62F53C77" w14:textId="77777777" w:rsidR="00672A10" w:rsidRPr="00384E92" w:rsidRDefault="00672A10" w:rsidP="00672A10">
      <w:pPr>
        <w:pStyle w:val="Heading6"/>
      </w:pPr>
      <w:bookmarkStart w:id="2704" w:name="_Toc49690016"/>
      <w:bookmarkStart w:id="2705" w:name="_Toc56337101"/>
      <w:bookmarkStart w:id="2706" w:name="_Toc67730801"/>
      <w:r>
        <w:t>6.2.3.29.3</w:t>
      </w:r>
      <w:r w:rsidRPr="00384E92">
        <w:t>.1</w:t>
      </w:r>
      <w:r w:rsidRPr="00384E92">
        <w:tab/>
      </w:r>
      <w:r>
        <w:t>GET</w:t>
      </w:r>
      <w:bookmarkEnd w:id="2704"/>
      <w:bookmarkEnd w:id="2705"/>
      <w:bookmarkEnd w:id="2706"/>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48789513" w14:textId="77777777" w:rsidR="00672A10" w:rsidRPr="001769FF" w:rsidRDefault="00672A10" w:rsidP="00CB590A">
            <w:pPr>
              <w:pStyle w:val="TAC"/>
              <w:jc w:val="left"/>
            </w:pPr>
            <w:r w:rsidRPr="006A7EE2">
              <w:t>O</w:t>
            </w:r>
          </w:p>
        </w:tc>
        <w:tc>
          <w:tcPr>
            <w:tcW w:w="587" w:type="pct"/>
            <w:tcBorders>
              <w:top w:val="single" w:sz="4" w:space="0" w:color="auto"/>
              <w:left w:val="single" w:sz="6" w:space="0" w:color="000000"/>
              <w:bottom w:val="single" w:sz="6" w:space="0" w:color="000000"/>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961CF70" w14:textId="77777777" w:rsidR="00672A10" w:rsidRPr="001769FF" w:rsidRDefault="00672A10"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185FF034" w14:textId="77777777" w:rsidR="00672A10" w:rsidRPr="001769FF" w:rsidRDefault="00672A10" w:rsidP="00CB590A">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672A10" w:rsidRPr="001769FF" w14:paraId="1562031E" w14:textId="77777777" w:rsidTr="00CB590A">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CB590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1"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672A10" w:rsidRPr="001769FF" w14:paraId="58AE18E3" w14:textId="77777777" w:rsidTr="00CB590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672A10" w:rsidRDefault="00672A10" w:rsidP="00CB590A">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220FD5D" w14:textId="77777777" w:rsidR="00672A10" w:rsidRPr="00296A3D" w:rsidRDefault="00672A10" w:rsidP="00CB590A">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A4BC12" w14:textId="77777777" w:rsidR="00672A10" w:rsidRPr="00296A3D" w:rsidRDefault="00672A10" w:rsidP="00CB590A">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78CFA580" w14:textId="77777777" w:rsidR="00672A10" w:rsidRPr="00296A3D" w:rsidRDefault="00672A10" w:rsidP="00CB590A">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672A10" w:rsidRPr="000B71E3" w:rsidRDefault="00672A10" w:rsidP="00CB590A">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672A10" w:rsidRDefault="00672A10" w:rsidP="00CB590A">
            <w:pPr>
              <w:pStyle w:val="TAL"/>
            </w:pPr>
            <w:r w:rsidRPr="000B71E3">
              <w:t>- USER_NOT_FOUND</w:t>
            </w:r>
          </w:p>
          <w:p w14:paraId="37D563B0" w14:textId="77777777" w:rsidR="00672A10" w:rsidRDefault="00672A10" w:rsidP="00CB590A">
            <w:pPr>
              <w:pStyle w:val="TAL"/>
            </w:pPr>
            <w:r>
              <w:t>- DATA_NOT_FOUND</w:t>
            </w:r>
          </w:p>
          <w:p w14:paraId="105E2B63" w14:textId="77777777" w:rsidR="00672A10" w:rsidRDefault="00672A10" w:rsidP="00CB590A">
            <w:pPr>
              <w:pStyle w:val="TAL"/>
            </w:pPr>
          </w:p>
          <w:p w14:paraId="07B31D48" w14:textId="77777777" w:rsidR="00672A10" w:rsidRDefault="00672A10" w:rsidP="00CB590A">
            <w:pPr>
              <w:pStyle w:val="TAL"/>
            </w:pPr>
            <w:r>
              <w:t>DATA_NOT_FOUND indicates that no reference location information exist for the user.</w:t>
            </w:r>
          </w:p>
          <w:p w14:paraId="7D76FBFD" w14:textId="77777777" w:rsidR="00672A10" w:rsidRPr="00296A3D" w:rsidRDefault="00672A10" w:rsidP="00CB590A">
            <w:pPr>
              <w:pStyle w:val="TAL"/>
            </w:pPr>
          </w:p>
        </w:tc>
      </w:tr>
      <w:tr w:rsidR="00672A10" w:rsidRPr="001769FF" w14:paraId="6ABA2572" w14:textId="77777777" w:rsidTr="00CB590A">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672A10" w:rsidRDefault="00672A10" w:rsidP="00CB590A">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01E06FFA" w14:textId="77777777" w:rsidR="00672A10" w:rsidRPr="00296A3D" w:rsidRDefault="00672A10" w:rsidP="00CB590A">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A347090" w14:textId="77777777" w:rsidR="00672A10" w:rsidRPr="00296A3D" w:rsidRDefault="00672A10" w:rsidP="00CB590A">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8CEF444" w14:textId="77777777" w:rsidR="00672A10" w:rsidRPr="00296A3D" w:rsidRDefault="00672A10" w:rsidP="00CB590A">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672A10" w:rsidRPr="000B71E3" w:rsidRDefault="00672A10" w:rsidP="00CB590A">
            <w:pPr>
              <w:pStyle w:val="TAL"/>
            </w:pPr>
            <w:r w:rsidRPr="000B71E3">
              <w:t xml:space="preserve">The "cause" attribute </w:t>
            </w:r>
            <w:r>
              <w:t xml:space="preserve">may be used to indicate </w:t>
            </w:r>
            <w:r w:rsidRPr="000B71E3">
              <w:t>the following application error:</w:t>
            </w:r>
          </w:p>
          <w:p w14:paraId="038043EA" w14:textId="77777777" w:rsidR="00672A10" w:rsidRPr="00296A3D" w:rsidRDefault="00672A10" w:rsidP="00CB590A">
            <w:pPr>
              <w:pStyle w:val="TAL"/>
            </w:pPr>
            <w:r w:rsidRPr="000B71E3">
              <w:t xml:space="preserve">- </w:t>
            </w:r>
            <w:r>
              <w:rPr>
                <w:lang w:val="en-US"/>
              </w:rPr>
              <w:t>OPERATION_NOT_ALLOWED</w:t>
            </w:r>
          </w:p>
        </w:tc>
      </w:tr>
    </w:tbl>
    <w:p w14:paraId="023B8486" w14:textId="77777777" w:rsidR="00672A10" w:rsidRDefault="00672A10" w:rsidP="00672A10">
      <w:pPr>
        <w:rPr>
          <w:rFonts w:ascii="Courier New" w:hAnsi="Courier New"/>
          <w:noProof/>
          <w:sz w:val="16"/>
        </w:rPr>
      </w:pPr>
    </w:p>
    <w:p w14:paraId="4057B0B1" w14:textId="77777777" w:rsidR="000C5347" w:rsidRDefault="000C5347" w:rsidP="000C5347">
      <w:pPr>
        <w:pStyle w:val="Heading4"/>
      </w:pPr>
      <w:bookmarkStart w:id="2707" w:name="_Toc49690017"/>
      <w:bookmarkStart w:id="2708" w:name="_Toc56337102"/>
      <w:bookmarkStart w:id="2709" w:name="_Toc67730802"/>
      <w:r>
        <w:t>6.2.3.30</w:t>
      </w:r>
      <w:r>
        <w:tab/>
        <w:t>Resource: SMSRegistrationInfo</w:t>
      </w:r>
      <w:bookmarkEnd w:id="2707"/>
      <w:bookmarkEnd w:id="2708"/>
      <w:bookmarkEnd w:id="2709"/>
    </w:p>
    <w:p w14:paraId="7F224FFD" w14:textId="77777777" w:rsidR="000C5347" w:rsidRDefault="000C5347" w:rsidP="000C5347">
      <w:pPr>
        <w:pStyle w:val="Heading5"/>
      </w:pPr>
      <w:bookmarkStart w:id="2710" w:name="_Toc49690018"/>
      <w:bookmarkStart w:id="2711" w:name="_Toc56337103"/>
      <w:bookmarkStart w:id="2712" w:name="_Toc67730803"/>
      <w:r>
        <w:t>6.2.3.30.1</w:t>
      </w:r>
      <w:r>
        <w:tab/>
        <w:t>Description</w:t>
      </w:r>
      <w:bookmarkEnd w:id="2710"/>
      <w:bookmarkEnd w:id="2711"/>
      <w:bookmarkEnd w:id="2712"/>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0C5347">
      <w:pPr>
        <w:pStyle w:val="Heading5"/>
      </w:pPr>
      <w:bookmarkStart w:id="2713" w:name="_Toc49690019"/>
      <w:bookmarkStart w:id="2714" w:name="_Toc56337104"/>
      <w:bookmarkStart w:id="2715" w:name="_Toc67730804"/>
      <w:r>
        <w:t>6.2.3.30.2</w:t>
      </w:r>
      <w:r>
        <w:tab/>
        <w:t>Resource Definition</w:t>
      </w:r>
      <w:bookmarkEnd w:id="2713"/>
      <w:bookmarkEnd w:id="2714"/>
      <w:bookmarkEnd w:id="2715"/>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0C5347">
      <w:pPr>
        <w:rPr>
          <w:rFonts w:ascii="Arial" w:hAnsi="Arial" w:cs="Arial"/>
        </w:rPr>
      </w:pPr>
      <w:r>
        <w:t>This resource shall support the resource URI variables defined in table 6.2.3.30.2-1</w:t>
      </w:r>
      <w:r>
        <w:rPr>
          <w:rFonts w:ascii="Arial" w:hAnsi="Arial" w:cs="Arial"/>
        </w:rPr>
        <w:t>.</w:t>
      </w:r>
    </w:p>
    <w:p w14:paraId="44D4A701" w14:textId="77777777" w:rsidR="000C5347" w:rsidRDefault="000C5347" w:rsidP="000C5347">
      <w:pPr>
        <w:pStyle w:val="TH"/>
        <w:rPr>
          <w:rFonts w:cs="Arial"/>
        </w:rPr>
      </w:pPr>
      <w:r>
        <w:lastRenderedPageBreak/>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7777777" w:rsidR="000C5347" w:rsidRDefault="000C5347" w:rsidP="00B1392B">
            <w:pPr>
              <w:pStyle w:val="TAL"/>
            </w:pPr>
            <w:r w:rsidRPr="000B71E3">
              <w:t xml:space="preserve">Represents the </w:t>
            </w:r>
            <w:r>
              <w:t>IMS Public Identity (i.e. non-shared IMS Public User identity) or the IMS private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0C5347">
      <w:pPr>
        <w:pStyle w:val="Heading5"/>
      </w:pPr>
      <w:bookmarkStart w:id="2716" w:name="_Toc49690020"/>
      <w:bookmarkStart w:id="2717" w:name="_Toc56337105"/>
      <w:bookmarkStart w:id="2718" w:name="_Toc67730805"/>
      <w:r>
        <w:t>6.2.3.30.3</w:t>
      </w:r>
      <w:r>
        <w:tab/>
        <w:t>Resource Standard Methods</w:t>
      </w:r>
      <w:bookmarkEnd w:id="2716"/>
      <w:bookmarkEnd w:id="2717"/>
      <w:bookmarkEnd w:id="2718"/>
    </w:p>
    <w:p w14:paraId="6DA6F3B8" w14:textId="77777777" w:rsidR="000C5347" w:rsidRPr="00384E92" w:rsidRDefault="000C5347" w:rsidP="000C5347">
      <w:pPr>
        <w:pStyle w:val="Heading6"/>
      </w:pPr>
      <w:bookmarkStart w:id="2719" w:name="_Toc49690021"/>
      <w:bookmarkStart w:id="2720" w:name="_Toc56337106"/>
      <w:bookmarkStart w:id="2721" w:name="_Toc67730806"/>
      <w:r>
        <w:t>6.2.3.30.3</w:t>
      </w:r>
      <w:r w:rsidRPr="00384E92">
        <w:t>.1</w:t>
      </w:r>
      <w:r w:rsidRPr="00384E92">
        <w:tab/>
      </w:r>
      <w:r>
        <w:t>GET</w:t>
      </w:r>
      <w:bookmarkEnd w:id="2719"/>
      <w:bookmarkEnd w:id="2720"/>
      <w:bookmarkEnd w:id="2721"/>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5066124" w14:textId="77777777" w:rsidR="000C5347" w:rsidRPr="001769FF" w:rsidRDefault="000C5347" w:rsidP="00B1392B">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D823C1" w14:textId="77777777" w:rsidR="000C5347" w:rsidRPr="001769FF" w:rsidRDefault="000C5347" w:rsidP="00B1392B">
            <w:pPr>
              <w:pStyle w:val="TAL"/>
            </w:pPr>
            <w:r w:rsidRPr="006A7EE2">
              <w:t xml:space="preserve">see </w:t>
            </w:r>
            <w:r>
              <w:t>3GPP TS 2</w:t>
            </w:r>
            <w:r w:rsidRPr="006A7EE2">
              <w:t>9.500</w:t>
            </w:r>
            <w:r>
              <w:t> [</w:t>
            </w:r>
            <w:r w:rsidRPr="006A7EE2">
              <w:t>4] clause 6.6</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426"/>
        <w:gridCol w:w="1132"/>
        <w:gridCol w:w="999"/>
        <w:gridCol w:w="5234"/>
      </w:tblGrid>
      <w:tr w:rsidR="000C5347" w:rsidRPr="001769FF" w14:paraId="48502ED1" w14:textId="77777777" w:rsidTr="002234A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19"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2234A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19"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0C5347" w:rsidRPr="001769FF" w14:paraId="47E617A8" w14:textId="77777777" w:rsidTr="002234A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0C5347" w:rsidRDefault="000C5347" w:rsidP="00B1392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0C5347" w:rsidRPr="00296A3D" w:rsidRDefault="000C5347" w:rsidP="00B1392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0C5347" w:rsidRPr="00296A3D" w:rsidRDefault="000C5347" w:rsidP="00B1392B">
            <w:pPr>
              <w:pStyle w:val="TAL"/>
            </w:pPr>
            <w:r>
              <w:t>0..</w:t>
            </w:r>
            <w:r w:rsidRPr="000B71E3">
              <w:t>1</w:t>
            </w:r>
          </w:p>
        </w:tc>
        <w:tc>
          <w:tcPr>
            <w:tcW w:w="519" w:type="pct"/>
            <w:tcBorders>
              <w:top w:val="single" w:sz="4" w:space="0" w:color="auto"/>
              <w:left w:val="single" w:sz="6" w:space="0" w:color="000000"/>
              <w:bottom w:val="single" w:sz="4" w:space="0" w:color="auto"/>
              <w:right w:val="single" w:sz="6" w:space="0" w:color="000000"/>
            </w:tcBorders>
          </w:tcPr>
          <w:p w14:paraId="1D4F06B1" w14:textId="77777777" w:rsidR="000C5347" w:rsidRPr="00296A3D" w:rsidRDefault="000C5347" w:rsidP="00B1392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0C5347" w:rsidRPr="000B71E3" w:rsidRDefault="000C5347" w:rsidP="00B1392B">
            <w:pPr>
              <w:pStyle w:val="TAL"/>
            </w:pPr>
            <w:r w:rsidRPr="000B71E3">
              <w:t xml:space="preserve">The "cause" attribute </w:t>
            </w:r>
            <w:r>
              <w:t xml:space="preserve">may be used to indicate </w:t>
            </w:r>
            <w:r w:rsidRPr="000B71E3">
              <w:t>the following application error:</w:t>
            </w:r>
          </w:p>
          <w:p w14:paraId="20E0FD61" w14:textId="77777777" w:rsidR="000C5347" w:rsidRDefault="000C5347" w:rsidP="00B1392B">
            <w:pPr>
              <w:pStyle w:val="TAL"/>
            </w:pPr>
            <w:r w:rsidRPr="000B71E3">
              <w:t>- USER_NOT_FOUND</w:t>
            </w:r>
          </w:p>
          <w:p w14:paraId="72653466" w14:textId="77777777" w:rsidR="000C5347" w:rsidRDefault="000C5347" w:rsidP="00B1392B">
            <w:pPr>
              <w:pStyle w:val="TAL"/>
            </w:pPr>
            <w:r w:rsidRPr="000B71E3">
              <w:t>-</w:t>
            </w:r>
            <w:r>
              <w:t xml:space="preserve"> DATA</w:t>
            </w:r>
            <w:r w:rsidRPr="000B71E3">
              <w:t>_NOT_FOUND</w:t>
            </w:r>
          </w:p>
          <w:p w14:paraId="2F9815CE" w14:textId="77777777" w:rsidR="000C5347" w:rsidRDefault="000C5347" w:rsidP="00B1392B">
            <w:pPr>
              <w:pStyle w:val="TAL"/>
            </w:pPr>
          </w:p>
          <w:p w14:paraId="78895746" w14:textId="77777777" w:rsidR="000C5347" w:rsidRPr="00296A3D" w:rsidRDefault="000C5347" w:rsidP="00B1392B">
            <w:pPr>
              <w:pStyle w:val="TAL"/>
            </w:pPr>
            <w:r>
              <w:t>DATA_NOT_FOUND indicates that no IP-SM-GW number is preconfigured or created previously for the user.</w:t>
            </w:r>
          </w:p>
        </w:tc>
      </w:tr>
      <w:tr w:rsidR="000C5347" w:rsidRPr="001769FF" w14:paraId="2AC7E901" w14:textId="77777777" w:rsidTr="002234A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0C5347" w:rsidRDefault="000C5347" w:rsidP="00B1392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0C5347" w:rsidRPr="00296A3D" w:rsidRDefault="000C5347" w:rsidP="00B1392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0C5347" w:rsidRPr="00296A3D" w:rsidRDefault="000C5347" w:rsidP="00B1392B">
            <w:pPr>
              <w:pStyle w:val="TAL"/>
            </w:pPr>
            <w:r>
              <w:t>0..</w:t>
            </w:r>
            <w:r w:rsidRPr="000B71E3">
              <w:t>1</w:t>
            </w:r>
          </w:p>
        </w:tc>
        <w:tc>
          <w:tcPr>
            <w:tcW w:w="519" w:type="pct"/>
            <w:tcBorders>
              <w:top w:val="single" w:sz="4" w:space="0" w:color="auto"/>
              <w:left w:val="single" w:sz="6" w:space="0" w:color="000000"/>
              <w:bottom w:val="single" w:sz="4" w:space="0" w:color="auto"/>
              <w:right w:val="single" w:sz="6" w:space="0" w:color="000000"/>
            </w:tcBorders>
          </w:tcPr>
          <w:p w14:paraId="2CC54991" w14:textId="77777777" w:rsidR="000C5347" w:rsidRPr="00296A3D" w:rsidRDefault="000C5347" w:rsidP="00B1392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0C5347" w:rsidRPr="000B71E3" w:rsidRDefault="000C5347" w:rsidP="00B1392B">
            <w:pPr>
              <w:pStyle w:val="TAL"/>
            </w:pPr>
            <w:r w:rsidRPr="000B71E3">
              <w:t xml:space="preserve">The "cause" attribute </w:t>
            </w:r>
            <w:r>
              <w:t xml:space="preserve">may be used to indicate </w:t>
            </w:r>
            <w:r w:rsidRPr="000B71E3">
              <w:t>one of the following application errors:</w:t>
            </w:r>
          </w:p>
          <w:p w14:paraId="5A37D3DF" w14:textId="77777777" w:rsidR="000C5347" w:rsidRPr="00296A3D" w:rsidRDefault="000C5347" w:rsidP="00B1392B">
            <w:pPr>
              <w:pStyle w:val="TAL"/>
            </w:pPr>
            <w:r w:rsidRPr="000B71E3">
              <w:t xml:space="preserve">- </w:t>
            </w:r>
            <w:r>
              <w:rPr>
                <w:lang w:val="en-US"/>
              </w:rPr>
              <w:t>OPERATION_NOT_ALLOWED</w:t>
            </w:r>
          </w:p>
        </w:tc>
      </w:tr>
    </w:tbl>
    <w:p w14:paraId="5242A0C8" w14:textId="77777777" w:rsidR="000C5347" w:rsidRDefault="000C5347" w:rsidP="000C5347"/>
    <w:p w14:paraId="611EF531" w14:textId="77777777" w:rsidR="000C5347" w:rsidRPr="00384E92" w:rsidRDefault="000C5347" w:rsidP="000C5347">
      <w:pPr>
        <w:pStyle w:val="Heading6"/>
      </w:pPr>
      <w:bookmarkStart w:id="2722" w:name="_Toc49690022"/>
      <w:bookmarkStart w:id="2723" w:name="_Toc56337107"/>
      <w:bookmarkStart w:id="2724" w:name="_Toc67730807"/>
      <w:r>
        <w:t>6.2.3.30.3</w:t>
      </w:r>
      <w:r w:rsidRPr="00384E92">
        <w:t>.</w:t>
      </w:r>
      <w:r>
        <w:t>2</w:t>
      </w:r>
      <w:r w:rsidRPr="00384E92">
        <w:tab/>
      </w:r>
      <w:r>
        <w:t>PUT</w:t>
      </w:r>
      <w:bookmarkEnd w:id="2722"/>
      <w:bookmarkEnd w:id="2723"/>
      <w:bookmarkEnd w:id="2724"/>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0C5347"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77777777" w:rsidR="000C5347" w:rsidRPr="001769FF" w:rsidRDefault="000C5347" w:rsidP="00B1392B">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25337F13" w14:textId="77777777" w:rsidR="000C5347" w:rsidRPr="001769FF" w:rsidRDefault="000C5347" w:rsidP="00B1392B">
            <w:pPr>
              <w:pStyle w:val="TAL"/>
            </w:pPr>
          </w:p>
        </w:tc>
        <w:tc>
          <w:tcPr>
            <w:tcW w:w="404" w:type="pct"/>
            <w:tcBorders>
              <w:top w:val="single" w:sz="4" w:space="0" w:color="auto"/>
              <w:left w:val="single" w:sz="6" w:space="0" w:color="000000"/>
              <w:bottom w:val="single" w:sz="6" w:space="0" w:color="000000"/>
              <w:right w:val="single" w:sz="6" w:space="0" w:color="000000"/>
            </w:tcBorders>
          </w:tcPr>
          <w:p w14:paraId="439EB1ED" w14:textId="77777777" w:rsidR="000C5347" w:rsidRPr="001769FF" w:rsidRDefault="000C5347" w:rsidP="00B1392B">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14:paraId="3A1CA984" w14:textId="77777777" w:rsidR="000C5347" w:rsidRPr="001769FF" w:rsidRDefault="000C5347" w:rsidP="00B1392B">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77777777" w:rsidR="000C5347" w:rsidRPr="001769FF" w:rsidRDefault="000C5347" w:rsidP="00B1392B">
            <w:pPr>
              <w:pStyle w:val="TAL"/>
            </w:pP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lastRenderedPageBreak/>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0C5347"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0C5347" w:rsidRDefault="000C5347" w:rsidP="00B1392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0C5347" w:rsidRPr="00296A3D" w:rsidRDefault="000C5347" w:rsidP="00B1392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0C5347" w:rsidRPr="00296A3D" w:rsidRDefault="000C5347" w:rsidP="00B1392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0C5347" w:rsidRPr="00296A3D" w:rsidRDefault="000C5347" w:rsidP="00B1392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0C5347" w:rsidRPr="000B71E3" w:rsidRDefault="000C5347" w:rsidP="00B1392B">
            <w:pPr>
              <w:pStyle w:val="TAL"/>
            </w:pPr>
            <w:r w:rsidRPr="000B71E3">
              <w:t xml:space="preserve">The "cause" attribute </w:t>
            </w:r>
            <w:r>
              <w:t xml:space="preserve">may be used to indicate </w:t>
            </w:r>
            <w:r w:rsidRPr="000B71E3">
              <w:t>the following application error:</w:t>
            </w:r>
          </w:p>
          <w:p w14:paraId="43412EE6" w14:textId="77777777" w:rsidR="000C5347" w:rsidRPr="00296A3D" w:rsidRDefault="000C5347" w:rsidP="00B1392B">
            <w:pPr>
              <w:pStyle w:val="TAL"/>
            </w:pPr>
            <w:r w:rsidRPr="000B71E3">
              <w:t>- USER_NOT_FOUND</w:t>
            </w:r>
          </w:p>
        </w:tc>
      </w:tr>
      <w:tr w:rsidR="000C5347"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0C5347" w:rsidRDefault="000C5347" w:rsidP="00B1392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0C5347" w:rsidRPr="00296A3D" w:rsidRDefault="000C5347" w:rsidP="00B1392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0C5347" w:rsidRPr="00296A3D" w:rsidRDefault="000C5347" w:rsidP="00B1392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0C5347" w:rsidRPr="00296A3D" w:rsidRDefault="000C5347" w:rsidP="00B1392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77777777" w:rsidR="000C5347" w:rsidRPr="000B71E3" w:rsidRDefault="000C5347" w:rsidP="00B1392B">
            <w:pPr>
              <w:pStyle w:val="TAL"/>
            </w:pPr>
            <w:r w:rsidRPr="000B71E3">
              <w:t xml:space="preserve">The "cause" attribute </w:t>
            </w:r>
            <w:r>
              <w:t xml:space="preserve">may be used to indicate </w:t>
            </w:r>
            <w:r w:rsidRPr="000B71E3">
              <w:t>one of the following application errors:</w:t>
            </w:r>
          </w:p>
          <w:p w14:paraId="63AB338D" w14:textId="77777777" w:rsidR="000C5347" w:rsidRPr="00296A3D" w:rsidRDefault="000C5347" w:rsidP="00B1392B">
            <w:pPr>
              <w:pStyle w:val="TAL"/>
            </w:pPr>
            <w:r w:rsidRPr="000B71E3">
              <w:t xml:space="preserve">- </w:t>
            </w:r>
            <w:r>
              <w:rPr>
                <w:lang w:val="en-US"/>
              </w:rPr>
              <w:t>OPERATION_NOT_ALLOWED</w:t>
            </w:r>
          </w:p>
        </w:tc>
      </w:tr>
      <w:tr w:rsidR="000C5347"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0C5347" w:rsidRDefault="000C5347" w:rsidP="00B1392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0C5347" w:rsidRPr="00296A3D" w:rsidRDefault="000C5347" w:rsidP="00B1392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0C5347" w:rsidRPr="00296A3D" w:rsidRDefault="000C5347" w:rsidP="00B1392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0C5347" w:rsidRPr="00296A3D" w:rsidRDefault="000C5347" w:rsidP="00B1392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77777777" w:rsidR="000C5347" w:rsidRPr="000B71E3" w:rsidRDefault="000C5347" w:rsidP="00B1392B">
            <w:pPr>
              <w:pStyle w:val="TAL"/>
            </w:pPr>
            <w:r w:rsidRPr="000B71E3">
              <w:t xml:space="preserve">The "cause" attribute </w:t>
            </w:r>
            <w:r>
              <w:t xml:space="preserve">may be used to indicate </w:t>
            </w:r>
            <w:r w:rsidRPr="000B71E3">
              <w:t>one of the following application errors:</w:t>
            </w:r>
          </w:p>
          <w:p w14:paraId="204CE3F8" w14:textId="77777777" w:rsidR="000C5347" w:rsidRPr="00296A3D" w:rsidRDefault="000C5347" w:rsidP="00B1392B">
            <w:pPr>
              <w:pStyle w:val="TAL"/>
            </w:pPr>
            <w:r w:rsidRPr="000B71E3">
              <w:t xml:space="preserve">- </w:t>
            </w:r>
            <w:r>
              <w:rPr>
                <w:lang w:val="en-US"/>
              </w:rPr>
              <w:t>IP_SM_GW_CANNOT_BE_MODIFIED</w:t>
            </w:r>
          </w:p>
        </w:tc>
      </w:tr>
    </w:tbl>
    <w:p w14:paraId="63087F6C" w14:textId="77777777" w:rsidR="000C5347" w:rsidRDefault="000C5347" w:rsidP="000C5347"/>
    <w:p w14:paraId="580D3E48" w14:textId="77777777" w:rsidR="000C5347" w:rsidRPr="00384E92" w:rsidRDefault="000C5347" w:rsidP="000C5347">
      <w:pPr>
        <w:pStyle w:val="Heading6"/>
      </w:pPr>
      <w:bookmarkStart w:id="2725" w:name="_Toc49690023"/>
      <w:bookmarkStart w:id="2726" w:name="_Toc56337108"/>
      <w:bookmarkStart w:id="2727" w:name="_Toc67730808"/>
      <w:r>
        <w:t>6.2.3.30.3</w:t>
      </w:r>
      <w:r w:rsidRPr="00384E92">
        <w:t>.</w:t>
      </w:r>
      <w:r>
        <w:t>3</w:t>
      </w:r>
      <w:r w:rsidRPr="00384E92">
        <w:tab/>
      </w:r>
      <w:r>
        <w:t>DELETE</w:t>
      </w:r>
      <w:bookmarkEnd w:id="2725"/>
      <w:bookmarkEnd w:id="2726"/>
      <w:bookmarkEnd w:id="2727"/>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0C5347"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77777777" w:rsidR="000C5347" w:rsidRPr="001769FF" w:rsidRDefault="000C5347" w:rsidP="00B1392B">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77899B5C" w14:textId="77777777" w:rsidR="000C5347" w:rsidRPr="001769FF" w:rsidRDefault="000C5347" w:rsidP="00B1392B">
            <w:pPr>
              <w:pStyle w:val="TAL"/>
            </w:pPr>
          </w:p>
        </w:tc>
        <w:tc>
          <w:tcPr>
            <w:tcW w:w="404" w:type="pct"/>
            <w:tcBorders>
              <w:top w:val="single" w:sz="4" w:space="0" w:color="auto"/>
              <w:left w:val="single" w:sz="6" w:space="0" w:color="000000"/>
              <w:bottom w:val="single" w:sz="6" w:space="0" w:color="000000"/>
              <w:right w:val="single" w:sz="6" w:space="0" w:color="000000"/>
            </w:tcBorders>
          </w:tcPr>
          <w:p w14:paraId="751A07FD" w14:textId="77777777" w:rsidR="000C5347" w:rsidRPr="001769FF" w:rsidRDefault="000C5347" w:rsidP="00B1392B">
            <w:pPr>
              <w:pStyle w:val="TAC"/>
              <w:jc w:val="left"/>
            </w:pPr>
          </w:p>
        </w:tc>
        <w:tc>
          <w:tcPr>
            <w:tcW w:w="807" w:type="pct"/>
            <w:tcBorders>
              <w:top w:val="single" w:sz="4" w:space="0" w:color="auto"/>
              <w:left w:val="single" w:sz="6" w:space="0" w:color="000000"/>
              <w:bottom w:val="single" w:sz="6" w:space="0" w:color="000000"/>
              <w:right w:val="single" w:sz="6" w:space="0" w:color="000000"/>
            </w:tcBorders>
          </w:tcPr>
          <w:p w14:paraId="02B16096" w14:textId="77777777" w:rsidR="000C5347" w:rsidRPr="001769FF" w:rsidRDefault="000C5347" w:rsidP="00B1392B">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77777777" w:rsidR="000C5347" w:rsidRPr="001769FF" w:rsidRDefault="000C5347" w:rsidP="00B1392B">
            <w:pPr>
              <w:pStyle w:val="TAL"/>
            </w:pP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7777777" w:rsidR="000C5347" w:rsidRPr="001769FF" w:rsidRDefault="000C5347" w:rsidP="000C5347">
      <w:pPr>
        <w:pStyle w:val="TH"/>
      </w:pPr>
      <w:r w:rsidRPr="001769FF">
        <w:lastRenderedPageBreak/>
        <w:t xml:space="preserve">Table </w:t>
      </w:r>
      <w:r>
        <w:t>6.2.3.30.</w:t>
      </w:r>
      <w:r w:rsidRPr="001769FF">
        <w:t>3.</w:t>
      </w:r>
      <w:r>
        <w:t>2</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C5347" w:rsidRPr="001769FF" w14:paraId="1AAD5735" w14:textId="77777777" w:rsidTr="00B1392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B139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0C5347" w:rsidRPr="001769FF" w14:paraId="793CA6AD" w14:textId="77777777" w:rsidTr="00B139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0C5347" w:rsidRDefault="000C5347" w:rsidP="00B1392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3EB7DFC" w14:textId="77777777" w:rsidR="000C5347" w:rsidRPr="00296A3D" w:rsidRDefault="000C5347" w:rsidP="00B1392B">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0C5347" w:rsidRPr="00296A3D" w:rsidRDefault="000C5347" w:rsidP="00B1392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0C5347" w:rsidRDefault="000C5347" w:rsidP="00B1392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77777777" w:rsidR="000C5347" w:rsidRPr="000B71E3" w:rsidRDefault="000C5347" w:rsidP="00B1392B">
            <w:pPr>
              <w:pStyle w:val="TAL"/>
            </w:pPr>
            <w:r w:rsidRPr="000B71E3">
              <w:t xml:space="preserve">The "cause" attribute </w:t>
            </w:r>
            <w:r>
              <w:t xml:space="preserve">may be used to indicate </w:t>
            </w:r>
            <w:r w:rsidRPr="000B71E3">
              <w:t>the following application error:</w:t>
            </w:r>
          </w:p>
          <w:p w14:paraId="2AAB7E0B" w14:textId="77777777" w:rsidR="000C5347" w:rsidRDefault="000C5347" w:rsidP="00B1392B">
            <w:pPr>
              <w:pStyle w:val="TAL"/>
            </w:pPr>
            <w:r w:rsidRPr="000B71E3">
              <w:t>- USER_NOT_FOUND</w:t>
            </w:r>
          </w:p>
          <w:p w14:paraId="100F2D69" w14:textId="77777777" w:rsidR="000C5347" w:rsidRDefault="000C5347" w:rsidP="00B1392B">
            <w:pPr>
              <w:pStyle w:val="TAL"/>
            </w:pPr>
            <w:r>
              <w:t>- DATA_NOT_FOUND</w:t>
            </w:r>
          </w:p>
          <w:p w14:paraId="314DDE93" w14:textId="77777777" w:rsidR="000C5347" w:rsidRDefault="000C5347" w:rsidP="00B1392B">
            <w:pPr>
              <w:pStyle w:val="TAL"/>
            </w:pPr>
          </w:p>
          <w:p w14:paraId="1360878B" w14:textId="77777777" w:rsidR="000C5347" w:rsidRPr="006A7EE2" w:rsidRDefault="000C5347" w:rsidP="00B1392B">
            <w:pPr>
              <w:pStyle w:val="TAL"/>
            </w:pPr>
            <w:r>
              <w:t>DATA_NOT_FOUND indicates that no SMS registration information exists for the user.</w:t>
            </w:r>
          </w:p>
        </w:tc>
      </w:tr>
      <w:tr w:rsidR="000C5347" w:rsidRPr="001769FF" w14:paraId="4049BC42" w14:textId="77777777" w:rsidTr="00B139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0C5347" w:rsidRPr="000B71E3" w:rsidRDefault="000C5347" w:rsidP="00B1392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E0390B3" w14:textId="77777777" w:rsidR="000C5347" w:rsidRDefault="000C5347" w:rsidP="00B1392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0C5347" w:rsidRPr="000B71E3" w:rsidRDefault="000C5347" w:rsidP="00B1392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0C5347" w:rsidRPr="000B71E3" w:rsidRDefault="000C5347" w:rsidP="00B1392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77777777" w:rsidR="000C5347" w:rsidRPr="000B71E3" w:rsidRDefault="000C5347" w:rsidP="00B1392B">
            <w:pPr>
              <w:pStyle w:val="TAL"/>
            </w:pPr>
            <w:r w:rsidRPr="000B71E3">
              <w:t xml:space="preserve">The "cause" attribute </w:t>
            </w:r>
            <w:r>
              <w:t xml:space="preserve">may be used to indicate </w:t>
            </w:r>
            <w:r w:rsidRPr="000B71E3">
              <w:t>one of the following application errors:</w:t>
            </w:r>
          </w:p>
          <w:p w14:paraId="7A76F2B3" w14:textId="77777777" w:rsidR="000C5347" w:rsidRPr="000B71E3" w:rsidRDefault="000C5347" w:rsidP="00B1392B">
            <w:pPr>
              <w:pStyle w:val="TAL"/>
            </w:pPr>
            <w:r w:rsidRPr="000B71E3">
              <w:t xml:space="preserve">- </w:t>
            </w:r>
            <w:r>
              <w:rPr>
                <w:lang w:val="en-US"/>
              </w:rPr>
              <w:t>OPERATION_NOT_ALLOWED</w:t>
            </w:r>
          </w:p>
        </w:tc>
      </w:tr>
      <w:tr w:rsidR="000C5347" w:rsidRPr="001769FF" w14:paraId="1B8BF0C3" w14:textId="77777777" w:rsidTr="00B139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0C5347" w:rsidRPr="000B71E3" w:rsidRDefault="000C5347" w:rsidP="00B1392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CE60E5B" w14:textId="77777777" w:rsidR="000C5347" w:rsidRDefault="000C5347" w:rsidP="00B1392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0C5347" w:rsidRPr="000B71E3" w:rsidRDefault="000C5347" w:rsidP="00B1392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0C5347" w:rsidRPr="000B71E3" w:rsidRDefault="000C5347" w:rsidP="00B1392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77777777" w:rsidR="000C5347" w:rsidRPr="000B71E3" w:rsidRDefault="000C5347" w:rsidP="00B1392B">
            <w:pPr>
              <w:pStyle w:val="TAL"/>
            </w:pPr>
            <w:r w:rsidRPr="000B71E3">
              <w:t xml:space="preserve">The "cause" attribute </w:t>
            </w:r>
            <w:r>
              <w:t xml:space="preserve">may be used to indicate </w:t>
            </w:r>
            <w:r w:rsidRPr="000B71E3">
              <w:t>one of the following application errors:</w:t>
            </w:r>
          </w:p>
          <w:p w14:paraId="6F72A0B3" w14:textId="77777777" w:rsidR="000C5347" w:rsidRPr="000B71E3" w:rsidRDefault="000C5347" w:rsidP="00B1392B">
            <w:pPr>
              <w:pStyle w:val="TAL"/>
            </w:pPr>
            <w:r w:rsidRPr="000B71E3">
              <w:t xml:space="preserve">- </w:t>
            </w:r>
            <w:r>
              <w:rPr>
                <w:lang w:val="en-US"/>
              </w:rPr>
              <w:t>IP_SM_GW_CANNOT_BE_MODIFIED</w:t>
            </w:r>
          </w:p>
        </w:tc>
      </w:tr>
    </w:tbl>
    <w:p w14:paraId="62A02B73" w14:textId="77777777" w:rsidR="000C5347" w:rsidRDefault="000C5347" w:rsidP="002234A2"/>
    <w:p w14:paraId="35AFC6FA" w14:textId="77777777" w:rsidR="00B1392B" w:rsidRDefault="00B1392B" w:rsidP="00B1392B">
      <w:pPr>
        <w:pStyle w:val="Heading4"/>
      </w:pPr>
      <w:bookmarkStart w:id="2728" w:name="_Toc49690024"/>
      <w:bookmarkStart w:id="2729" w:name="_Toc56337109"/>
      <w:bookmarkStart w:id="2730" w:name="_Toc67730809"/>
      <w:r>
        <w:t>6.2.3.31</w:t>
      </w:r>
      <w:r>
        <w:tab/>
        <w:t>Resource: Dsai</w:t>
      </w:r>
      <w:bookmarkEnd w:id="2728"/>
      <w:bookmarkEnd w:id="2729"/>
      <w:bookmarkEnd w:id="2730"/>
    </w:p>
    <w:p w14:paraId="33712363" w14:textId="77777777" w:rsidR="00B1392B" w:rsidRDefault="00B1392B" w:rsidP="00B1392B">
      <w:pPr>
        <w:pStyle w:val="Heading5"/>
      </w:pPr>
      <w:bookmarkStart w:id="2731" w:name="_Toc49690025"/>
      <w:bookmarkStart w:id="2732" w:name="_Toc56337110"/>
      <w:bookmarkStart w:id="2733" w:name="_Toc67730810"/>
      <w:r>
        <w:t>6.2.3.31.1</w:t>
      </w:r>
      <w:r>
        <w:tab/>
        <w:t>Description</w:t>
      </w:r>
      <w:bookmarkEnd w:id="2731"/>
      <w:bookmarkEnd w:id="2732"/>
      <w:bookmarkEnd w:id="2733"/>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B1392B">
      <w:pPr>
        <w:pStyle w:val="Heading5"/>
      </w:pPr>
      <w:bookmarkStart w:id="2734" w:name="_Toc49690026"/>
      <w:bookmarkStart w:id="2735" w:name="_Toc56337111"/>
      <w:bookmarkStart w:id="2736" w:name="_Toc67730811"/>
      <w:r>
        <w:t>6.2.3.31.2</w:t>
      </w:r>
      <w:r>
        <w:tab/>
        <w:t>Resource Definition</w:t>
      </w:r>
      <w:bookmarkEnd w:id="2734"/>
      <w:bookmarkEnd w:id="2735"/>
      <w:bookmarkEnd w:id="2736"/>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B1392B">
      <w:pPr>
        <w:rPr>
          <w:rFonts w:ascii="Arial" w:hAnsi="Arial" w:cs="Arial"/>
        </w:rPr>
      </w:pPr>
      <w:r>
        <w:t>This resource shall support the resource URI variables defined in table 6.2.3.31.2-1</w:t>
      </w:r>
      <w:r>
        <w:rPr>
          <w:rFonts w:ascii="Arial" w:hAnsi="Arial" w:cs="Arial"/>
        </w:rPr>
        <w:t>.</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B1392B">
      <w:pPr>
        <w:pStyle w:val="Heading5"/>
      </w:pPr>
      <w:bookmarkStart w:id="2737" w:name="_Toc49690027"/>
      <w:bookmarkStart w:id="2738" w:name="_Toc56337112"/>
      <w:bookmarkStart w:id="2739" w:name="_Toc67730812"/>
      <w:r>
        <w:t>6.2.3.31.3</w:t>
      </w:r>
      <w:r>
        <w:tab/>
        <w:t>Resource Standard Methods</w:t>
      </w:r>
      <w:bookmarkEnd w:id="2737"/>
      <w:bookmarkEnd w:id="2738"/>
      <w:bookmarkEnd w:id="2739"/>
    </w:p>
    <w:p w14:paraId="2985A391" w14:textId="77777777" w:rsidR="00B1392B" w:rsidRPr="00384E92" w:rsidRDefault="00B1392B" w:rsidP="00B1392B">
      <w:pPr>
        <w:pStyle w:val="Heading6"/>
      </w:pPr>
      <w:bookmarkStart w:id="2740" w:name="_Toc49690028"/>
      <w:bookmarkStart w:id="2741" w:name="_Toc56337113"/>
      <w:bookmarkStart w:id="2742" w:name="_Toc67730813"/>
      <w:r>
        <w:t>6.2.3.31.3</w:t>
      </w:r>
      <w:r w:rsidRPr="00384E92">
        <w:t>.1</w:t>
      </w:r>
      <w:r w:rsidRPr="00384E92">
        <w:tab/>
      </w:r>
      <w:r>
        <w:t>GET</w:t>
      </w:r>
      <w:bookmarkEnd w:id="2740"/>
      <w:bookmarkEnd w:id="2741"/>
      <w:bookmarkEnd w:id="2742"/>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B1392B" w:rsidRPr="00384E92" w14:paraId="3D723E5F"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0F9442B"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45B8E6F5"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61812DD4" w14:textId="77777777" w:rsidR="00B1392B" w:rsidRPr="001769FF" w:rsidRDefault="00B1392B" w:rsidP="00B1392B">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33C7FC47"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25F69A" w14:textId="77777777" w:rsidR="00B1392B" w:rsidRPr="001769FF" w:rsidRDefault="00B1392B" w:rsidP="00B1392B">
            <w:pPr>
              <w:pStyle w:val="TAL"/>
            </w:pPr>
            <w:r w:rsidRPr="006A7EE2">
              <w:t xml:space="preserve">see </w:t>
            </w:r>
            <w:r>
              <w:t>3GPP TS 2</w:t>
            </w:r>
            <w:r w:rsidRPr="006A7EE2">
              <w:t>9.500</w:t>
            </w:r>
            <w:r>
              <w:t> [</w:t>
            </w:r>
            <w:r w:rsidRPr="006A7EE2">
              <w:t>4] clause 6.6</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lastRenderedPageBreak/>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426"/>
        <w:gridCol w:w="1132"/>
        <w:gridCol w:w="999"/>
        <w:gridCol w:w="5234"/>
      </w:tblGrid>
      <w:tr w:rsidR="00B1392B" w:rsidRPr="001769FF" w14:paraId="7F89A368" w14:textId="77777777" w:rsidTr="002234A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19"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2234A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221"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19"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B1392B" w:rsidRPr="001769FF" w14:paraId="56FD0B8A" w14:textId="77777777" w:rsidTr="002234A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B1392B" w:rsidRDefault="00B1392B" w:rsidP="00B1392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2934F9B4" w14:textId="77777777" w:rsidR="00B1392B" w:rsidRPr="00296A3D" w:rsidRDefault="00B1392B" w:rsidP="00B1392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5C26CF" w14:textId="77777777" w:rsidR="00B1392B" w:rsidRPr="00296A3D" w:rsidRDefault="00B1392B" w:rsidP="00B1392B">
            <w:pPr>
              <w:pStyle w:val="TAL"/>
            </w:pPr>
            <w:r>
              <w:t>0..</w:t>
            </w:r>
            <w:r w:rsidRPr="000B71E3">
              <w:t>1</w:t>
            </w:r>
          </w:p>
        </w:tc>
        <w:tc>
          <w:tcPr>
            <w:tcW w:w="519" w:type="pct"/>
            <w:tcBorders>
              <w:top w:val="single" w:sz="4" w:space="0" w:color="auto"/>
              <w:left w:val="single" w:sz="6" w:space="0" w:color="000000"/>
              <w:bottom w:val="single" w:sz="4" w:space="0" w:color="auto"/>
              <w:right w:val="single" w:sz="6" w:space="0" w:color="000000"/>
            </w:tcBorders>
          </w:tcPr>
          <w:p w14:paraId="1A49CACA" w14:textId="77777777" w:rsidR="00B1392B" w:rsidRPr="00296A3D" w:rsidRDefault="00B1392B" w:rsidP="00B1392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BF556F7" w14:textId="77777777" w:rsidR="00B1392B" w:rsidRPr="000B71E3" w:rsidRDefault="00B1392B" w:rsidP="00B1392B">
            <w:pPr>
              <w:pStyle w:val="TAL"/>
            </w:pPr>
            <w:r w:rsidRPr="000B71E3">
              <w:t xml:space="preserve">The "cause" attribute </w:t>
            </w:r>
            <w:r>
              <w:t xml:space="preserve">may be used to indicate </w:t>
            </w:r>
            <w:r w:rsidRPr="000B71E3">
              <w:t>the following application error:</w:t>
            </w:r>
          </w:p>
          <w:p w14:paraId="2E160252" w14:textId="77777777" w:rsidR="00B1392B" w:rsidRDefault="00B1392B" w:rsidP="00B1392B">
            <w:pPr>
              <w:pStyle w:val="TAL"/>
            </w:pPr>
            <w:r w:rsidRPr="000B71E3">
              <w:t>- USER_NOT_FOUND</w:t>
            </w:r>
          </w:p>
          <w:p w14:paraId="1D63CD4C" w14:textId="77777777" w:rsidR="00B1392B" w:rsidRDefault="00B1392B" w:rsidP="00B1392B">
            <w:pPr>
              <w:pStyle w:val="TAL"/>
            </w:pPr>
            <w:r w:rsidRPr="000B71E3">
              <w:t>-</w:t>
            </w:r>
            <w:r>
              <w:t xml:space="preserve"> DATA</w:t>
            </w:r>
            <w:r w:rsidRPr="000B71E3">
              <w:t>_NOT_FOUND</w:t>
            </w:r>
          </w:p>
          <w:p w14:paraId="18C7975B" w14:textId="77777777" w:rsidR="00B1392B" w:rsidRDefault="00B1392B" w:rsidP="00B1392B">
            <w:pPr>
              <w:pStyle w:val="TAL"/>
            </w:pPr>
          </w:p>
          <w:p w14:paraId="3C06411F" w14:textId="77777777" w:rsidR="00B1392B" w:rsidRPr="00296A3D" w:rsidRDefault="00B1392B" w:rsidP="00B1392B">
            <w:pPr>
              <w:pStyle w:val="TAL"/>
            </w:pPr>
            <w:r>
              <w:t>DATA_NOT_FOUND indicates that no DSAI Tag was found for the requested Application Server.</w:t>
            </w:r>
          </w:p>
        </w:tc>
      </w:tr>
      <w:tr w:rsidR="00B1392B" w:rsidRPr="001769FF" w14:paraId="02D73989" w14:textId="77777777" w:rsidTr="002234A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B1392B" w:rsidRDefault="00B1392B" w:rsidP="00B1392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6EB6574" w14:textId="77777777" w:rsidR="00B1392B" w:rsidRPr="00296A3D" w:rsidRDefault="00B1392B" w:rsidP="00B1392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F9FDB4C" w14:textId="77777777" w:rsidR="00B1392B" w:rsidRPr="00296A3D" w:rsidRDefault="00B1392B" w:rsidP="00B1392B">
            <w:pPr>
              <w:pStyle w:val="TAL"/>
            </w:pPr>
            <w:r>
              <w:t>0..</w:t>
            </w:r>
            <w:r w:rsidRPr="000B71E3">
              <w:t>1</w:t>
            </w:r>
          </w:p>
        </w:tc>
        <w:tc>
          <w:tcPr>
            <w:tcW w:w="519" w:type="pct"/>
            <w:tcBorders>
              <w:top w:val="single" w:sz="4" w:space="0" w:color="auto"/>
              <w:left w:val="single" w:sz="6" w:space="0" w:color="000000"/>
              <w:bottom w:val="single" w:sz="4" w:space="0" w:color="auto"/>
              <w:right w:val="single" w:sz="6" w:space="0" w:color="000000"/>
            </w:tcBorders>
          </w:tcPr>
          <w:p w14:paraId="42ACC960" w14:textId="77777777" w:rsidR="00B1392B" w:rsidRPr="00296A3D" w:rsidRDefault="00B1392B" w:rsidP="00B1392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9B64EC0" w14:textId="77777777" w:rsidR="00B1392B" w:rsidRPr="000B71E3" w:rsidRDefault="00B1392B" w:rsidP="00B1392B">
            <w:pPr>
              <w:pStyle w:val="TAL"/>
            </w:pPr>
            <w:r w:rsidRPr="000B71E3">
              <w:t xml:space="preserve">The "cause" attribute </w:t>
            </w:r>
            <w:r>
              <w:t xml:space="preserve">may be used to indicate </w:t>
            </w:r>
            <w:r w:rsidRPr="000B71E3">
              <w:t>one of the following application errors:</w:t>
            </w:r>
          </w:p>
          <w:p w14:paraId="61F804A6" w14:textId="77777777" w:rsidR="00B1392B" w:rsidRPr="00296A3D" w:rsidRDefault="00B1392B" w:rsidP="00B1392B">
            <w:pPr>
              <w:pStyle w:val="TAL"/>
            </w:pPr>
            <w:r w:rsidRPr="000B71E3">
              <w:t xml:space="preserve">- </w:t>
            </w:r>
            <w:r>
              <w:rPr>
                <w:lang w:val="en-US"/>
              </w:rPr>
              <w:t>OPERATION_NOT_ALLOWED</w:t>
            </w:r>
          </w:p>
        </w:tc>
      </w:tr>
    </w:tbl>
    <w:p w14:paraId="15C6FF75" w14:textId="77777777" w:rsidR="00B1392B" w:rsidRDefault="00B1392B" w:rsidP="00B1392B"/>
    <w:p w14:paraId="0E42F850" w14:textId="77777777" w:rsidR="00B1392B" w:rsidRPr="00384E92" w:rsidRDefault="00B1392B" w:rsidP="00B1392B">
      <w:pPr>
        <w:pStyle w:val="Heading6"/>
      </w:pPr>
      <w:bookmarkStart w:id="2743" w:name="_Toc49690029"/>
      <w:bookmarkStart w:id="2744" w:name="_Toc56337114"/>
      <w:bookmarkStart w:id="2745" w:name="_Toc67730814"/>
      <w:r>
        <w:t>6.2.3.31.3</w:t>
      </w:r>
      <w:r w:rsidRPr="00384E92">
        <w:t>.</w:t>
      </w:r>
      <w:r>
        <w:t>2</w:t>
      </w:r>
      <w:r w:rsidRPr="00384E92">
        <w:tab/>
      </w:r>
      <w:r>
        <w:t>PATCH</w:t>
      </w:r>
      <w:bookmarkEnd w:id="2743"/>
      <w:bookmarkEnd w:id="2744"/>
      <w:bookmarkEnd w:id="2745"/>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B1392B">
            <w:pPr>
              <w:pStyle w:val="TAC"/>
              <w:jc w:val="left"/>
            </w:pPr>
            <w:r w:rsidRPr="006A7EE2">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77777777"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481"/>
        <w:gridCol w:w="1222"/>
        <w:gridCol w:w="1134"/>
        <w:gridCol w:w="4967"/>
      </w:tblGrid>
      <w:tr w:rsidR="00B1392B" w:rsidRPr="006A7EE2" w14:paraId="7ADAD8B3" w14:textId="77777777" w:rsidTr="00B1392B">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53"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643"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615"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B1392B">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53"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643"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B1392B">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53"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643"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1392B" w:rsidRPr="006A7EE2" w14:paraId="4E5600FC" w14:textId="77777777" w:rsidTr="00B1392B">
        <w:trPr>
          <w:jc w:val="center"/>
        </w:trPr>
        <w:tc>
          <w:tcPr>
            <w:tcW w:w="893" w:type="pct"/>
            <w:vMerge w:val="restart"/>
            <w:tcBorders>
              <w:top w:val="single" w:sz="4" w:space="0" w:color="auto"/>
              <w:left w:val="single" w:sz="6" w:space="0" w:color="000000"/>
              <w:right w:val="single" w:sz="6" w:space="0" w:color="000000"/>
            </w:tcBorders>
            <w:shd w:val="clear" w:color="auto" w:fill="auto"/>
          </w:tcPr>
          <w:p w14:paraId="5917BA4E" w14:textId="77777777" w:rsidR="00B1392B" w:rsidRPr="006A7EE2" w:rsidRDefault="00B1392B" w:rsidP="00B1392B">
            <w:pPr>
              <w:pStyle w:val="TAL"/>
              <w:rPr>
                <w:lang w:eastAsia="zh-CN"/>
              </w:rPr>
            </w:pPr>
            <w:r w:rsidRPr="006A7EE2">
              <w:rPr>
                <w:rFonts w:hint="eastAsia"/>
                <w:lang w:eastAsia="zh-CN"/>
              </w:rPr>
              <w:t>P</w:t>
            </w:r>
            <w:r w:rsidRPr="006A7EE2">
              <w:rPr>
                <w:lang w:eastAsia="zh-CN"/>
              </w:rPr>
              <w:t>roblemDetails</w:t>
            </w:r>
          </w:p>
        </w:tc>
        <w:tc>
          <w:tcPr>
            <w:tcW w:w="253" w:type="pct"/>
            <w:tcBorders>
              <w:top w:val="single" w:sz="4" w:space="0" w:color="auto"/>
              <w:left w:val="single" w:sz="6" w:space="0" w:color="000000"/>
              <w:bottom w:val="single" w:sz="6" w:space="0" w:color="000000"/>
              <w:right w:val="single" w:sz="6" w:space="0" w:color="000000"/>
            </w:tcBorders>
          </w:tcPr>
          <w:p w14:paraId="7E532637" w14:textId="77777777" w:rsidR="00B1392B" w:rsidRPr="006A7EE2" w:rsidRDefault="00B1392B" w:rsidP="00B1392B">
            <w:pPr>
              <w:pStyle w:val="TAC"/>
              <w:rPr>
                <w:lang w:eastAsia="zh-CN"/>
              </w:rPr>
            </w:pPr>
            <w:r>
              <w:rPr>
                <w:lang w:eastAsia="zh-CN"/>
              </w:rPr>
              <w:t>O</w:t>
            </w:r>
          </w:p>
        </w:tc>
        <w:tc>
          <w:tcPr>
            <w:tcW w:w="643" w:type="pct"/>
            <w:tcBorders>
              <w:top w:val="single" w:sz="4" w:space="0" w:color="auto"/>
              <w:left w:val="single" w:sz="6" w:space="0" w:color="000000"/>
              <w:bottom w:val="single" w:sz="6" w:space="0" w:color="000000"/>
              <w:right w:val="single" w:sz="6" w:space="0" w:color="000000"/>
            </w:tcBorders>
          </w:tcPr>
          <w:p w14:paraId="56EE01B1" w14:textId="77777777" w:rsidR="00B1392B" w:rsidRPr="006A7EE2" w:rsidRDefault="00B1392B" w:rsidP="00B1392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B1392B" w:rsidRPr="006A7EE2" w:rsidRDefault="00B1392B" w:rsidP="00B1392B">
            <w:pPr>
              <w:pStyle w:val="TAL"/>
              <w:rPr>
                <w:lang w:eastAsia="zh-CN"/>
              </w:rPr>
            </w:pPr>
            <w:r w:rsidRPr="006A7EE2">
              <w:rPr>
                <w:rFonts w:hint="eastAsia"/>
                <w:lang w:eastAsia="zh-CN"/>
              </w:rPr>
              <w:t>4</w:t>
            </w:r>
            <w:r w:rsidRPr="006A7EE2">
              <w:rPr>
                <w:lang w:eastAsia="zh-CN"/>
              </w:rPr>
              <w:t>04 Not Found</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14:paraId="094CC7F5" w14:textId="77777777" w:rsidR="00B1392B" w:rsidRPr="006A7EE2" w:rsidRDefault="00B1392B" w:rsidP="00B1392B">
            <w:pPr>
              <w:pStyle w:val="TAL"/>
            </w:pPr>
            <w:r w:rsidRPr="006A7EE2">
              <w:t>The "cause" attribute shall be set to one of the following application errors:</w:t>
            </w:r>
          </w:p>
          <w:p w14:paraId="619FBE05" w14:textId="77777777" w:rsidR="00B1392B" w:rsidRPr="006A7EE2" w:rsidRDefault="00B1392B" w:rsidP="00B1392B">
            <w:pPr>
              <w:pStyle w:val="TAL"/>
            </w:pPr>
            <w:r w:rsidRPr="006A7EE2">
              <w:t xml:space="preserve">- </w:t>
            </w:r>
            <w:r>
              <w:t>DSAI_TAG</w:t>
            </w:r>
            <w:r w:rsidRPr="006A7EE2">
              <w:t>_NOT_FOUND</w:t>
            </w:r>
          </w:p>
          <w:p w14:paraId="4849B29D" w14:textId="77777777" w:rsidR="00B1392B" w:rsidRPr="006A7EE2" w:rsidRDefault="00B1392B" w:rsidP="00B1392B">
            <w:pPr>
              <w:pStyle w:val="TAL"/>
              <w:rPr>
                <w:lang w:eastAsia="zh-CN"/>
              </w:rPr>
            </w:pPr>
          </w:p>
        </w:tc>
      </w:tr>
      <w:tr w:rsidR="00B1392B" w:rsidRPr="006A7EE2" w14:paraId="473D3813" w14:textId="77777777" w:rsidTr="00B1392B">
        <w:trPr>
          <w:jc w:val="center"/>
        </w:trPr>
        <w:tc>
          <w:tcPr>
            <w:tcW w:w="893" w:type="pct"/>
            <w:vMerge/>
            <w:tcBorders>
              <w:left w:val="single" w:sz="6" w:space="0" w:color="000000"/>
              <w:bottom w:val="single" w:sz="6" w:space="0" w:color="000000"/>
              <w:right w:val="single" w:sz="6" w:space="0" w:color="000000"/>
            </w:tcBorders>
            <w:shd w:val="clear" w:color="auto" w:fill="auto"/>
          </w:tcPr>
          <w:p w14:paraId="5470961E" w14:textId="77777777" w:rsidR="00B1392B" w:rsidRPr="006A7EE2" w:rsidRDefault="00B1392B" w:rsidP="00B1392B">
            <w:pPr>
              <w:pStyle w:val="TAL"/>
              <w:rPr>
                <w:lang w:eastAsia="zh-CN"/>
              </w:rPr>
            </w:pPr>
          </w:p>
        </w:tc>
        <w:tc>
          <w:tcPr>
            <w:tcW w:w="253" w:type="pct"/>
            <w:tcBorders>
              <w:top w:val="single" w:sz="4" w:space="0" w:color="auto"/>
              <w:left w:val="single" w:sz="6" w:space="0" w:color="000000"/>
              <w:bottom w:val="single" w:sz="6" w:space="0" w:color="000000"/>
              <w:right w:val="single" w:sz="6" w:space="0" w:color="000000"/>
            </w:tcBorders>
          </w:tcPr>
          <w:p w14:paraId="7E3BDD2E" w14:textId="77777777" w:rsidR="00B1392B" w:rsidRPr="006A7EE2" w:rsidRDefault="00B1392B" w:rsidP="00B1392B">
            <w:pPr>
              <w:pStyle w:val="TAC"/>
              <w:rPr>
                <w:lang w:eastAsia="zh-CN"/>
              </w:rPr>
            </w:pPr>
            <w:r>
              <w:rPr>
                <w:lang w:eastAsia="zh-CN"/>
              </w:rPr>
              <w:t>O</w:t>
            </w:r>
          </w:p>
        </w:tc>
        <w:tc>
          <w:tcPr>
            <w:tcW w:w="643" w:type="pct"/>
            <w:tcBorders>
              <w:top w:val="single" w:sz="4" w:space="0" w:color="auto"/>
              <w:left w:val="single" w:sz="6" w:space="0" w:color="000000"/>
              <w:bottom w:val="single" w:sz="6" w:space="0" w:color="000000"/>
              <w:right w:val="single" w:sz="6" w:space="0" w:color="000000"/>
            </w:tcBorders>
          </w:tcPr>
          <w:p w14:paraId="59A11735" w14:textId="77777777" w:rsidR="00B1392B" w:rsidRPr="006A7EE2" w:rsidRDefault="00B1392B" w:rsidP="00B1392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B1392B" w:rsidRPr="006A7EE2" w:rsidRDefault="00B1392B" w:rsidP="00B1392B">
            <w:pPr>
              <w:pStyle w:val="TAL"/>
              <w:rPr>
                <w:lang w:eastAsia="zh-CN"/>
              </w:rPr>
            </w:pPr>
            <w:r w:rsidRPr="006A7EE2">
              <w:rPr>
                <w:rFonts w:hint="eastAsia"/>
                <w:lang w:eastAsia="zh-CN"/>
              </w:rPr>
              <w:t>4</w:t>
            </w:r>
            <w:r w:rsidRPr="006A7EE2">
              <w:rPr>
                <w:lang w:eastAsia="zh-CN"/>
              </w:rPr>
              <w:t>03 Forbidden</w:t>
            </w:r>
          </w:p>
        </w:tc>
        <w:tc>
          <w:tcPr>
            <w:tcW w:w="2615"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B1392B" w:rsidRPr="006A7EE2" w:rsidRDefault="00B1392B" w:rsidP="00B1392B">
            <w:pPr>
              <w:pStyle w:val="TAL"/>
              <w:rPr>
                <w:lang w:eastAsia="zh-CN"/>
              </w:rPr>
            </w:pPr>
            <w:r w:rsidRPr="006A7EE2">
              <w:rPr>
                <w:lang w:eastAsia="zh-CN"/>
              </w:rPr>
              <w:t>One or more attributes are not allowed to be modified.</w:t>
            </w:r>
          </w:p>
          <w:p w14:paraId="6ABD03BB" w14:textId="77777777" w:rsidR="00B1392B" w:rsidRPr="006A7EE2" w:rsidRDefault="00B1392B" w:rsidP="00B1392B">
            <w:pPr>
              <w:pStyle w:val="TAL"/>
              <w:rPr>
                <w:lang w:eastAsia="zh-CN"/>
              </w:rPr>
            </w:pPr>
          </w:p>
          <w:p w14:paraId="704507EE" w14:textId="77777777" w:rsidR="00B1392B" w:rsidRPr="006A7EE2" w:rsidRDefault="00B1392B" w:rsidP="00B1392B">
            <w:pPr>
              <w:pStyle w:val="TAL"/>
            </w:pPr>
            <w:r w:rsidRPr="006A7EE2">
              <w:t>The "cause" attribute may be used to convey the following application errors:</w:t>
            </w:r>
          </w:p>
          <w:p w14:paraId="234E34FE" w14:textId="77777777" w:rsidR="00B1392B" w:rsidRDefault="00B1392B" w:rsidP="00B1392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B1392B" w:rsidRPr="006A7EE2" w:rsidRDefault="00B1392B" w:rsidP="00B1392B">
            <w:pPr>
              <w:pStyle w:val="TAL"/>
              <w:rPr>
                <w:lang w:eastAsia="zh-CN"/>
              </w:rPr>
            </w:pPr>
            <w:r w:rsidRPr="000B71E3">
              <w:t xml:space="preserve">- </w:t>
            </w:r>
            <w:r>
              <w:rPr>
                <w:lang w:val="en-US"/>
              </w:rPr>
              <w:t>OPERATION_NOT_ALLOWED</w:t>
            </w:r>
          </w:p>
        </w:tc>
      </w:tr>
      <w:tr w:rsidR="00B1392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B1392B" w:rsidRPr="006A7EE2" w:rsidRDefault="00B1392B" w:rsidP="00B1392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161CFF8" w14:textId="77777777" w:rsidR="00B1392B" w:rsidRDefault="00B1392B" w:rsidP="002234A2"/>
    <w:p w14:paraId="40742A45" w14:textId="77777777" w:rsidR="00DC22E9" w:rsidRDefault="00DC22E9" w:rsidP="00DC22E9">
      <w:pPr>
        <w:pStyle w:val="Heading4"/>
      </w:pPr>
      <w:bookmarkStart w:id="2746" w:name="_Toc56337115"/>
      <w:bookmarkStart w:id="2747" w:name="_Toc67730815"/>
      <w:r>
        <w:lastRenderedPageBreak/>
        <w:t>6.2.3.32</w:t>
      </w:r>
      <w:r>
        <w:tab/>
        <w:t>Resource: Private Identities</w:t>
      </w:r>
      <w:bookmarkEnd w:id="2746"/>
      <w:bookmarkEnd w:id="2747"/>
    </w:p>
    <w:p w14:paraId="4386765A" w14:textId="77777777" w:rsidR="00DC22E9" w:rsidRDefault="00DC22E9" w:rsidP="00DC22E9">
      <w:pPr>
        <w:pStyle w:val="Heading5"/>
      </w:pPr>
      <w:bookmarkStart w:id="2748" w:name="_Toc51872344"/>
      <w:bookmarkStart w:id="2749" w:name="_Toc56337116"/>
      <w:bookmarkStart w:id="2750" w:name="_Toc67730816"/>
      <w:r>
        <w:t>6.2.3.32.1</w:t>
      </w:r>
      <w:r>
        <w:tab/>
        <w:t>Description</w:t>
      </w:r>
      <w:bookmarkEnd w:id="2748"/>
      <w:bookmarkEnd w:id="2749"/>
      <w:bookmarkEnd w:id="2750"/>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DC22E9">
      <w:pPr>
        <w:pStyle w:val="Heading5"/>
      </w:pPr>
      <w:bookmarkStart w:id="2751" w:name="_Toc51872345"/>
      <w:bookmarkStart w:id="2752" w:name="_Toc56337117"/>
      <w:bookmarkStart w:id="2753" w:name="_Toc67730817"/>
      <w:r>
        <w:t>6.2.3.32.2</w:t>
      </w:r>
      <w:r>
        <w:tab/>
        <w:t>Resource Definition</w:t>
      </w:r>
      <w:bookmarkEnd w:id="2751"/>
      <w:bookmarkEnd w:id="2752"/>
      <w:bookmarkEnd w:id="2753"/>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DC22E9">
      <w:pPr>
        <w:rPr>
          <w:rFonts w:ascii="Arial" w:hAnsi="Arial" w:cs="Arial"/>
        </w:rPr>
      </w:pPr>
      <w:r>
        <w:t>This resource shall support the resource URI variables defined in table 6.2.3.32.2-1</w:t>
      </w:r>
      <w:r>
        <w:rPr>
          <w:rFonts w:ascii="Arial" w:hAnsi="Arial" w:cs="Arial"/>
        </w:rPr>
        <w:t>.</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7777777" w:rsidR="00DC22E9" w:rsidRDefault="00DC22E9" w:rsidP="00B8430A">
            <w:pPr>
              <w:pStyle w:val="TAL"/>
            </w:pPr>
            <w:r w:rsidRPr="000B71E3">
              <w:br/>
              <w:t>pattern: "</w:t>
            </w:r>
            <w:r>
              <w:t>^(</w:t>
            </w:r>
            <w:r w:rsidRPr="00292D54">
              <w:t>sip\:([a-zA-Z0-9_\-.!~*()&amp;=+$,;?\/]+)\@([A-Za-z0-9]+([-A-Za-z0-9]+)\.)+[a-z]{2,}|tel\:\+[0-9]{5,15}</w:t>
            </w:r>
            <w:r>
              <w:t>)</w:t>
            </w:r>
            <w:r w:rsidRPr="00292D54">
              <w:t>$</w:t>
            </w:r>
            <w:r w:rsidRPr="000B71E3">
              <w:t>"</w:t>
            </w:r>
          </w:p>
        </w:tc>
      </w:tr>
    </w:tbl>
    <w:p w14:paraId="3F49467B" w14:textId="77777777" w:rsidR="00DC22E9" w:rsidRPr="00384E92" w:rsidRDefault="00DC22E9" w:rsidP="00DC22E9"/>
    <w:p w14:paraId="7921A49D" w14:textId="77777777" w:rsidR="00DC22E9" w:rsidRDefault="00DC22E9" w:rsidP="00DC22E9">
      <w:pPr>
        <w:pStyle w:val="Heading5"/>
      </w:pPr>
      <w:bookmarkStart w:id="2754" w:name="_Toc51872346"/>
      <w:bookmarkStart w:id="2755" w:name="_Toc56337118"/>
      <w:bookmarkStart w:id="2756" w:name="_Toc67730818"/>
      <w:r>
        <w:t>6.2.3.32.3</w:t>
      </w:r>
      <w:r>
        <w:tab/>
        <w:t>Resource Standard Methods</w:t>
      </w:r>
      <w:bookmarkEnd w:id="2754"/>
      <w:bookmarkEnd w:id="2755"/>
      <w:bookmarkEnd w:id="2756"/>
    </w:p>
    <w:p w14:paraId="1AB50343" w14:textId="77777777" w:rsidR="00DC22E9" w:rsidRPr="00384E92" w:rsidRDefault="00DC22E9" w:rsidP="00DC22E9">
      <w:pPr>
        <w:pStyle w:val="Heading6"/>
      </w:pPr>
      <w:bookmarkStart w:id="2757" w:name="_Toc51872347"/>
      <w:bookmarkStart w:id="2758" w:name="_Toc56337119"/>
      <w:bookmarkStart w:id="2759" w:name="_Toc67730819"/>
      <w:r w:rsidRPr="00384E92">
        <w:t>6.</w:t>
      </w:r>
      <w:r>
        <w:t>2.3.32.3</w:t>
      </w:r>
      <w:r w:rsidRPr="00384E92">
        <w:t>.1</w:t>
      </w:r>
      <w:r w:rsidRPr="00384E92">
        <w:tab/>
      </w:r>
      <w:r>
        <w:t>GET</w:t>
      </w:r>
      <w:bookmarkEnd w:id="2757"/>
      <w:bookmarkEnd w:id="2758"/>
      <w:bookmarkEnd w:id="2759"/>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6" w:space="0" w:color="000000"/>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6" w:space="0" w:color="000000"/>
              <w:right w:val="single" w:sz="6" w:space="0" w:color="000000"/>
            </w:tcBorders>
          </w:tcPr>
          <w:p w14:paraId="0161086F" w14:textId="77777777" w:rsidR="00DC22E9" w:rsidRPr="001769FF" w:rsidRDefault="00DC22E9" w:rsidP="00B8430A">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E74BF8F" w14:textId="77777777"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5FE5C1D3" w14:textId="77777777" w:rsidR="00DC22E9" w:rsidRPr="001769FF" w:rsidRDefault="00DC22E9" w:rsidP="00B8430A">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DC22E9" w:rsidRPr="001769FF" w14:paraId="726D16FB"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B843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25"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49"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DC22E9" w:rsidRPr="001769FF" w14:paraId="6333AC7E" w14:textId="77777777" w:rsidTr="00B843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DC22E9" w:rsidRDefault="00DC22E9" w:rsidP="00B8430A">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11EA6D5F" w14:textId="77777777" w:rsidR="00DC22E9" w:rsidRPr="00296A3D" w:rsidRDefault="00DC22E9" w:rsidP="00B8430A">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97293DA" w14:textId="77777777" w:rsidR="00DC22E9" w:rsidRPr="00296A3D" w:rsidRDefault="00DC22E9" w:rsidP="00B8430A">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DC22E9" w:rsidRPr="00296A3D" w:rsidRDefault="00DC22E9" w:rsidP="00B8430A">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DC22E9" w:rsidRPr="000B71E3" w:rsidRDefault="00DC22E9" w:rsidP="00B8430A">
            <w:pPr>
              <w:pStyle w:val="TAL"/>
            </w:pPr>
            <w:r w:rsidRPr="000B71E3">
              <w:t xml:space="preserve">The "cause" attribute </w:t>
            </w:r>
            <w:r>
              <w:t xml:space="preserve">may be used to indicate </w:t>
            </w:r>
            <w:r w:rsidRPr="000B71E3">
              <w:t>the following application error:</w:t>
            </w:r>
          </w:p>
          <w:p w14:paraId="032FFE19" w14:textId="77777777" w:rsidR="00DC22E9" w:rsidRPr="00296A3D" w:rsidRDefault="00DC22E9" w:rsidP="00B8430A">
            <w:pPr>
              <w:pStyle w:val="TAL"/>
            </w:pPr>
            <w:r w:rsidRPr="000B71E3">
              <w:t>- USER_NOT_FOUND</w:t>
            </w:r>
          </w:p>
        </w:tc>
      </w:tr>
      <w:tr w:rsidR="00DC22E9" w:rsidRPr="001769FF" w14:paraId="2DAF57B0" w14:textId="77777777" w:rsidTr="00B843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DC22E9" w:rsidRPr="000B71E3" w:rsidRDefault="00DC22E9" w:rsidP="00B8430A">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C1A86C3" w14:textId="77777777" w:rsidR="00DC22E9" w:rsidRDefault="00DC22E9" w:rsidP="00B8430A">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0B0960B" w14:textId="77777777" w:rsidR="00DC22E9" w:rsidRDefault="00DC22E9" w:rsidP="00B8430A">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DC22E9" w:rsidRPr="000B71E3" w:rsidRDefault="00DC22E9" w:rsidP="00B8430A">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2CEFC7" w14:textId="77777777" w:rsidR="00DC22E9" w:rsidRPr="000B71E3" w:rsidRDefault="00DC22E9" w:rsidP="00B8430A">
            <w:pPr>
              <w:pStyle w:val="TAL"/>
            </w:pPr>
            <w:r w:rsidRPr="000B71E3">
              <w:t xml:space="preserve">The "cause" attribute </w:t>
            </w:r>
            <w:r>
              <w:t xml:space="preserve">may be used to indicate </w:t>
            </w:r>
            <w:r w:rsidRPr="000B71E3">
              <w:t>one of the following application errors:</w:t>
            </w:r>
          </w:p>
          <w:p w14:paraId="42F78B7F" w14:textId="77777777" w:rsidR="00DC22E9" w:rsidRPr="000B71E3" w:rsidRDefault="00DC22E9" w:rsidP="00B8430A">
            <w:pPr>
              <w:pStyle w:val="TAL"/>
            </w:pPr>
            <w:r w:rsidRPr="000B71E3">
              <w:t xml:space="preserve">- </w:t>
            </w:r>
            <w:r>
              <w:rPr>
                <w:lang w:val="en-US"/>
              </w:rPr>
              <w:t>OPERATION_NOT_ALLOWED</w:t>
            </w:r>
          </w:p>
        </w:tc>
      </w:tr>
    </w:tbl>
    <w:p w14:paraId="3AC3B887" w14:textId="77777777" w:rsidR="00DC22E9" w:rsidRDefault="00DC22E9" w:rsidP="002234A2"/>
    <w:p w14:paraId="018AF8BA" w14:textId="77777777" w:rsidR="00B8430A" w:rsidRDefault="00B8430A" w:rsidP="00B8430A">
      <w:pPr>
        <w:pStyle w:val="Heading4"/>
      </w:pPr>
      <w:bookmarkStart w:id="2760" w:name="_Toc56337120"/>
      <w:bookmarkStart w:id="2761" w:name="_Toc67730820"/>
      <w:r>
        <w:lastRenderedPageBreak/>
        <w:t>6.2.3.33</w:t>
      </w:r>
      <w:r>
        <w:tab/>
        <w:t>Resource: S-CSCF Selection Assistance Information</w:t>
      </w:r>
      <w:bookmarkEnd w:id="2760"/>
      <w:bookmarkEnd w:id="2761"/>
    </w:p>
    <w:p w14:paraId="4B749757" w14:textId="77777777" w:rsidR="00B8430A" w:rsidRDefault="00B8430A" w:rsidP="00B8430A">
      <w:pPr>
        <w:pStyle w:val="Heading5"/>
      </w:pPr>
      <w:bookmarkStart w:id="2762" w:name="_Toc56337121"/>
      <w:bookmarkStart w:id="2763" w:name="_Toc67730821"/>
      <w:r>
        <w:t>6.2.3.33.1</w:t>
      </w:r>
      <w:r>
        <w:tab/>
        <w:t>Description</w:t>
      </w:r>
      <w:bookmarkEnd w:id="2762"/>
      <w:bookmarkEnd w:id="2763"/>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B8430A">
      <w:pPr>
        <w:pStyle w:val="Heading5"/>
      </w:pPr>
      <w:bookmarkStart w:id="2764" w:name="_Toc56337122"/>
      <w:bookmarkStart w:id="2765" w:name="_Toc67730822"/>
      <w:r>
        <w:t>6.2.3.33.2</w:t>
      </w:r>
      <w:r>
        <w:tab/>
        <w:t>Resource Definition</w:t>
      </w:r>
      <w:bookmarkEnd w:id="2764"/>
      <w:bookmarkEnd w:id="2765"/>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B8430A">
      <w:pPr>
        <w:rPr>
          <w:rFonts w:ascii="Arial" w:hAnsi="Arial" w:cs="Arial"/>
        </w:rPr>
      </w:pPr>
      <w:r>
        <w:t>This resource shall support the resource URI variables defined in table 6.2.3.33.2-1</w:t>
      </w:r>
      <w:r>
        <w:rPr>
          <w:rFonts w:ascii="Arial" w:hAnsi="Arial" w:cs="Arial"/>
        </w:rPr>
        <w:t>.</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77777777" w:rsidR="00B8430A" w:rsidRDefault="00B8430A" w:rsidP="00B8430A">
            <w:pPr>
              <w:pStyle w:val="TAL"/>
            </w:pPr>
            <w:r w:rsidRPr="000B71E3">
              <w:br/>
              <w:t>pattern: "</w:t>
            </w:r>
            <w:r>
              <w:t>^(</w:t>
            </w:r>
            <w:r w:rsidRPr="00292D54">
              <w:t>sip\:([a-zA-Z0-9_\-.!~*()&amp;=+$,;?\/]+)\@([A-Za-z0-9]+([-A-Za-z0-9]+)\.)+[a-z]{2,}|tel\:\+[0-9]{5,15}</w:t>
            </w:r>
            <w:r>
              <w:t>)</w:t>
            </w:r>
            <w:r w:rsidRPr="00292D54">
              <w:t>$</w:t>
            </w:r>
            <w:r w:rsidRPr="000B71E3">
              <w:t>"</w:t>
            </w:r>
          </w:p>
        </w:tc>
      </w:tr>
    </w:tbl>
    <w:p w14:paraId="1D5D5056" w14:textId="77777777" w:rsidR="00B8430A" w:rsidRPr="00384E92" w:rsidRDefault="00B8430A" w:rsidP="00B8430A"/>
    <w:p w14:paraId="1FDFA66C" w14:textId="77777777" w:rsidR="00B8430A" w:rsidRDefault="00B8430A" w:rsidP="00B8430A">
      <w:pPr>
        <w:pStyle w:val="Heading5"/>
      </w:pPr>
      <w:bookmarkStart w:id="2766" w:name="_Toc56337123"/>
      <w:bookmarkStart w:id="2767" w:name="_Toc67730823"/>
      <w:r>
        <w:t>6.2.3.33.3</w:t>
      </w:r>
      <w:r>
        <w:tab/>
        <w:t>Resource Standard Methods</w:t>
      </w:r>
      <w:bookmarkEnd w:id="2766"/>
      <w:bookmarkEnd w:id="2767"/>
    </w:p>
    <w:p w14:paraId="62003308" w14:textId="77777777" w:rsidR="00B8430A" w:rsidRPr="00384E92" w:rsidRDefault="00B8430A" w:rsidP="00B8430A">
      <w:pPr>
        <w:pStyle w:val="Heading6"/>
      </w:pPr>
      <w:bookmarkStart w:id="2768" w:name="_Toc56337124"/>
      <w:bookmarkStart w:id="2769" w:name="_Toc67730824"/>
      <w:r w:rsidRPr="00384E92">
        <w:t>6.</w:t>
      </w:r>
      <w:r>
        <w:t>2.3.33.3</w:t>
      </w:r>
      <w:r w:rsidRPr="00384E92">
        <w:t>.1</w:t>
      </w:r>
      <w:r w:rsidRPr="00384E92">
        <w:tab/>
      </w:r>
      <w:r>
        <w:t>GET</w:t>
      </w:r>
      <w:bookmarkEnd w:id="2768"/>
      <w:bookmarkEnd w:id="2769"/>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769FF" w:rsidRDefault="00B8430A" w:rsidP="00B8430A">
            <w:pPr>
              <w:pStyle w:val="TAC"/>
              <w:jc w:val="left"/>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B8430A"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B8430A" w:rsidRDefault="00B8430A" w:rsidP="00B8430A">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B8430A" w:rsidRPr="00296A3D" w:rsidRDefault="00B8430A" w:rsidP="00B8430A">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B8430A" w:rsidRPr="00296A3D" w:rsidRDefault="00B8430A" w:rsidP="00B8430A">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B8430A" w:rsidRPr="00296A3D" w:rsidRDefault="00B8430A" w:rsidP="00B8430A">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B8430A" w:rsidRPr="000B71E3" w:rsidRDefault="00B8430A" w:rsidP="00B8430A">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B8430A" w:rsidRDefault="00B8430A" w:rsidP="00B8430A">
            <w:pPr>
              <w:pStyle w:val="TAL"/>
            </w:pPr>
            <w:r w:rsidRPr="000B71E3">
              <w:t>- USER_NOT_FOUND</w:t>
            </w:r>
          </w:p>
          <w:p w14:paraId="31A96852" w14:textId="77777777" w:rsidR="00B8430A" w:rsidRDefault="00B8430A" w:rsidP="00B8430A">
            <w:pPr>
              <w:pStyle w:val="TAL"/>
            </w:pPr>
            <w:r>
              <w:t>- DATA_NOT_FOUND</w:t>
            </w:r>
          </w:p>
          <w:p w14:paraId="4B13F020" w14:textId="77777777" w:rsidR="00B8430A" w:rsidRDefault="00B8430A" w:rsidP="00B8430A">
            <w:pPr>
              <w:pStyle w:val="TAL"/>
            </w:pPr>
          </w:p>
          <w:p w14:paraId="56EFC966" w14:textId="77777777" w:rsidR="00B8430A" w:rsidRPr="00296A3D" w:rsidRDefault="00B8430A" w:rsidP="00B8430A">
            <w:pPr>
              <w:pStyle w:val="TAL"/>
            </w:pPr>
            <w:r>
              <w:t>NOTE: DATA_NOT_FOUND indicates that any S-CSCF can be selected, e.g. based on I-CSCF local policy.</w:t>
            </w:r>
          </w:p>
        </w:tc>
      </w:tr>
      <w:tr w:rsidR="00B8430A"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B8430A" w:rsidRDefault="00B8430A" w:rsidP="00B8430A">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B8430A" w:rsidRPr="00296A3D" w:rsidRDefault="00B8430A" w:rsidP="00B8430A">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B8430A" w:rsidRPr="00296A3D" w:rsidRDefault="00B8430A" w:rsidP="00B8430A">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B8430A" w:rsidRPr="00296A3D" w:rsidRDefault="00B8430A" w:rsidP="00B8430A">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B8430A" w:rsidRPr="000B71E3" w:rsidRDefault="00B8430A" w:rsidP="00B8430A">
            <w:pPr>
              <w:pStyle w:val="TAL"/>
            </w:pPr>
            <w:r w:rsidRPr="000B71E3">
              <w:t xml:space="preserve">The "cause" attribute </w:t>
            </w:r>
            <w:r>
              <w:t xml:space="preserve">may be used to indicate </w:t>
            </w:r>
            <w:r w:rsidRPr="000B71E3">
              <w:t>the following application error:</w:t>
            </w:r>
          </w:p>
          <w:p w14:paraId="1420B6F0" w14:textId="77777777" w:rsidR="00B8430A" w:rsidRPr="00296A3D" w:rsidRDefault="00B8430A" w:rsidP="00B8430A">
            <w:pPr>
              <w:pStyle w:val="TAL"/>
            </w:pPr>
            <w:r w:rsidRPr="000B71E3">
              <w:t xml:space="preserve">- </w:t>
            </w:r>
            <w:r>
              <w:rPr>
                <w:lang w:val="en-US"/>
              </w:rPr>
              <w:t>OPERATION_NOT_ALLOWED</w:t>
            </w:r>
          </w:p>
        </w:tc>
      </w:tr>
    </w:tbl>
    <w:p w14:paraId="73E90A3F" w14:textId="77777777" w:rsidR="00B8430A" w:rsidRDefault="00B8430A" w:rsidP="002234A2"/>
    <w:p w14:paraId="4E3AFA96" w14:textId="77777777" w:rsidR="001E6DA6" w:rsidRPr="00DD2065" w:rsidRDefault="001E6DA6" w:rsidP="002234A2">
      <w:pPr>
        <w:pStyle w:val="Heading3"/>
        <w:rPr>
          <w:rFonts w:eastAsia="SimSun"/>
        </w:rPr>
      </w:pPr>
      <w:bookmarkStart w:id="2770" w:name="_Toc49690030"/>
      <w:bookmarkStart w:id="2771" w:name="_Toc56337125"/>
      <w:bookmarkStart w:id="2772" w:name="_Toc67730825"/>
      <w:r w:rsidRPr="00DD2065">
        <w:rPr>
          <w:rFonts w:eastAsia="SimSun"/>
        </w:rPr>
        <w:lastRenderedPageBreak/>
        <w:t>6.</w:t>
      </w:r>
      <w:r>
        <w:rPr>
          <w:rFonts w:eastAsia="SimSun"/>
        </w:rPr>
        <w:t>2</w:t>
      </w:r>
      <w:r w:rsidRPr="00DD2065">
        <w:rPr>
          <w:rFonts w:eastAsia="SimSun"/>
        </w:rPr>
        <w:t>.5</w:t>
      </w:r>
      <w:r w:rsidRPr="00DD2065">
        <w:rPr>
          <w:rFonts w:eastAsia="SimSun"/>
        </w:rPr>
        <w:tab/>
        <w:t>Notifications</w:t>
      </w:r>
      <w:bookmarkEnd w:id="2770"/>
      <w:bookmarkEnd w:id="2771"/>
      <w:bookmarkEnd w:id="2772"/>
    </w:p>
    <w:p w14:paraId="47AC3551" w14:textId="77777777" w:rsidR="001E6DA6" w:rsidRPr="006A7EE2" w:rsidRDefault="001E6DA6" w:rsidP="001E6DA6">
      <w:pPr>
        <w:pStyle w:val="Heading4"/>
      </w:pPr>
      <w:bookmarkStart w:id="2773" w:name="_Toc34346706"/>
      <w:bookmarkStart w:id="2774" w:name="_Toc34740783"/>
      <w:bookmarkStart w:id="2775" w:name="_Toc34748142"/>
      <w:bookmarkStart w:id="2776" w:name="_Toc34748518"/>
      <w:bookmarkStart w:id="2777" w:name="_Toc34749508"/>
      <w:bookmarkStart w:id="2778" w:name="_Toc49690031"/>
      <w:bookmarkStart w:id="2779" w:name="_Toc56337126"/>
      <w:bookmarkStart w:id="2780" w:name="_Toc67730826"/>
      <w:r w:rsidRPr="006A7EE2">
        <w:t>6.</w:t>
      </w:r>
      <w:r>
        <w:t>2</w:t>
      </w:r>
      <w:r w:rsidRPr="006A7EE2">
        <w:t>.5.1</w:t>
      </w:r>
      <w:r w:rsidRPr="006A7EE2">
        <w:tab/>
        <w:t>General</w:t>
      </w:r>
      <w:bookmarkEnd w:id="2084"/>
      <w:bookmarkEnd w:id="2085"/>
      <w:bookmarkEnd w:id="2773"/>
      <w:bookmarkEnd w:id="2774"/>
      <w:bookmarkEnd w:id="2775"/>
      <w:bookmarkEnd w:id="2776"/>
      <w:bookmarkEnd w:id="2777"/>
      <w:bookmarkEnd w:id="2778"/>
      <w:bookmarkEnd w:id="2779"/>
      <w:bookmarkEnd w:id="2780"/>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E6DA6">
      <w:pPr>
        <w:pStyle w:val="Heading4"/>
      </w:pPr>
      <w:bookmarkStart w:id="2781" w:name="_Toc11338575"/>
      <w:bookmarkStart w:id="2782" w:name="_Toc27585227"/>
      <w:bookmarkStart w:id="2783" w:name="_Toc34346707"/>
      <w:bookmarkStart w:id="2784" w:name="_Toc34740784"/>
      <w:bookmarkStart w:id="2785" w:name="_Toc34748143"/>
      <w:bookmarkStart w:id="2786" w:name="_Toc34748519"/>
      <w:bookmarkStart w:id="2787" w:name="_Toc34749509"/>
      <w:bookmarkStart w:id="2788" w:name="_Toc49690032"/>
      <w:bookmarkStart w:id="2789" w:name="_Toc56337127"/>
      <w:bookmarkStart w:id="2790" w:name="_Toc67730827"/>
      <w:r w:rsidRPr="006A7EE2">
        <w:t>6.</w:t>
      </w:r>
      <w:r>
        <w:t>2</w:t>
      </w:r>
      <w:r w:rsidRPr="006A7EE2">
        <w:t>.5.2</w:t>
      </w:r>
      <w:r w:rsidRPr="006A7EE2">
        <w:tab/>
        <w:t>Data Change Notification</w:t>
      </w:r>
      <w:bookmarkEnd w:id="2781"/>
      <w:bookmarkEnd w:id="2782"/>
      <w:bookmarkEnd w:id="2783"/>
      <w:bookmarkEnd w:id="2784"/>
      <w:bookmarkEnd w:id="2785"/>
      <w:bookmarkEnd w:id="2786"/>
      <w:bookmarkEnd w:id="2787"/>
      <w:bookmarkEnd w:id="2788"/>
      <w:bookmarkEnd w:id="2789"/>
      <w:bookmarkEnd w:id="2790"/>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427"/>
        <w:gridCol w:w="1229"/>
        <w:gridCol w:w="1102"/>
        <w:gridCol w:w="5194"/>
      </w:tblGrid>
      <w:tr w:rsidR="001E6DA6" w:rsidRPr="006A7EE2" w14:paraId="7F30ACD2" w14:textId="77777777" w:rsidTr="0074037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37"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2"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74037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221"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37"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2"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1E6DA6" w:rsidRPr="006A7EE2" w14:paraId="59804526" w14:textId="77777777" w:rsidTr="0074037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1E6DA6" w:rsidRPr="006A7EE2" w:rsidRDefault="001E6DA6" w:rsidP="0014560D">
            <w:pPr>
              <w:pStyle w:val="TAL"/>
              <w:rPr>
                <w:lang w:eastAsia="zh-CN"/>
              </w:rPr>
            </w:pPr>
            <w:r w:rsidRPr="006A7EE2">
              <w:rPr>
                <w:lang w:eastAsia="zh-CN"/>
              </w:rPr>
              <w:t>ProblemDetails</w:t>
            </w:r>
          </w:p>
        </w:tc>
        <w:tc>
          <w:tcPr>
            <w:tcW w:w="221" w:type="pct"/>
            <w:tcBorders>
              <w:top w:val="single" w:sz="4" w:space="0" w:color="auto"/>
              <w:left w:val="single" w:sz="6" w:space="0" w:color="000000"/>
              <w:bottom w:val="single" w:sz="6" w:space="0" w:color="000000"/>
              <w:right w:val="single" w:sz="6" w:space="0" w:color="000000"/>
            </w:tcBorders>
          </w:tcPr>
          <w:p w14:paraId="1EE1A175" w14:textId="77777777" w:rsidR="001E6DA6" w:rsidRPr="006A7EE2" w:rsidRDefault="001E6DA6" w:rsidP="0014560D">
            <w:pPr>
              <w:pStyle w:val="TAC"/>
            </w:pPr>
            <w:r w:rsidRPr="006A7EE2">
              <w:t>M</w:t>
            </w:r>
          </w:p>
        </w:tc>
        <w:tc>
          <w:tcPr>
            <w:tcW w:w="637" w:type="pct"/>
            <w:tcBorders>
              <w:top w:val="single" w:sz="4" w:space="0" w:color="auto"/>
              <w:left w:val="single" w:sz="6" w:space="0" w:color="000000"/>
              <w:bottom w:val="single" w:sz="6" w:space="0" w:color="000000"/>
              <w:right w:val="single" w:sz="6" w:space="0" w:color="000000"/>
            </w:tcBorders>
          </w:tcPr>
          <w:p w14:paraId="50FBD3F4" w14:textId="77777777" w:rsidR="001E6DA6" w:rsidRPr="006A7EE2" w:rsidRDefault="001E6DA6" w:rsidP="0014560D">
            <w:pPr>
              <w:pStyle w:val="TAL"/>
            </w:pP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1E6DA6" w:rsidRPr="006A7EE2" w:rsidRDefault="001E6DA6" w:rsidP="0014560D">
            <w:pPr>
              <w:pStyle w:val="TAL"/>
            </w:pPr>
            <w:r w:rsidRPr="006A7EE2">
              <w:t>404 Not Found</w:t>
            </w:r>
          </w:p>
        </w:tc>
        <w:tc>
          <w:tcPr>
            <w:tcW w:w="2692" w:type="pct"/>
            <w:tcBorders>
              <w:top w:val="single" w:sz="4" w:space="0" w:color="auto"/>
              <w:left w:val="single" w:sz="6" w:space="0" w:color="000000"/>
              <w:bottom w:val="single" w:sz="6" w:space="0" w:color="000000"/>
              <w:right w:val="single" w:sz="6" w:space="0" w:color="000000"/>
            </w:tcBorders>
            <w:shd w:val="clear" w:color="auto" w:fill="auto"/>
          </w:tcPr>
          <w:p w14:paraId="40540196" w14:textId="77777777" w:rsidR="001E6DA6" w:rsidRPr="006A7EE2" w:rsidRDefault="001E6DA6" w:rsidP="0014560D">
            <w:pPr>
              <w:pStyle w:val="TAL"/>
            </w:pPr>
            <w:r w:rsidRPr="006A7EE2">
              <w:t>The "cause" attribute shall be set to the following application error:</w:t>
            </w:r>
          </w:p>
          <w:p w14:paraId="71CDB97F" w14:textId="77777777" w:rsidR="001E6DA6" w:rsidRPr="006A7EE2" w:rsidRDefault="001E6DA6" w:rsidP="0014560D">
            <w:pPr>
              <w:pStyle w:val="TAL"/>
            </w:pPr>
            <w:r w:rsidRPr="006A7EE2">
              <w:t>- CONTEXT_NOT_FOUND</w:t>
            </w:r>
          </w:p>
          <w:p w14:paraId="7C522D73" w14:textId="77777777" w:rsidR="001E6DA6" w:rsidRPr="006A7EE2" w:rsidRDefault="001E6DA6" w:rsidP="0014560D">
            <w:pPr>
              <w:pStyle w:val="TAL"/>
            </w:pPr>
          </w:p>
          <w:p w14:paraId="77A69FC4" w14:textId="77777777" w:rsidR="001E6DA6" w:rsidRPr="006A7EE2" w:rsidRDefault="001E6DA6" w:rsidP="0014560D">
            <w:pPr>
              <w:pStyle w:val="TAL"/>
            </w:pPr>
            <w:r w:rsidRPr="006A7EE2">
              <w:t>See table 6.</w:t>
            </w:r>
            <w:r>
              <w:t>2</w:t>
            </w:r>
            <w:r w:rsidRPr="006A7EE2">
              <w:t>.7.3-1 for the description of this error.</w:t>
            </w:r>
          </w:p>
          <w:p w14:paraId="4E4C204F" w14:textId="77777777" w:rsidR="001E6DA6" w:rsidRPr="006A7EE2" w:rsidRDefault="001E6DA6" w:rsidP="0014560D">
            <w:pPr>
              <w:pStyle w:val="TAL"/>
            </w:pPr>
          </w:p>
        </w:tc>
      </w:tr>
    </w:tbl>
    <w:p w14:paraId="28E9A377" w14:textId="77777777" w:rsidR="001E6DA6" w:rsidRDefault="001E6DA6" w:rsidP="001E6DA6"/>
    <w:p w14:paraId="2630CBD9" w14:textId="77777777" w:rsidR="000C5926" w:rsidRPr="00D67AB2" w:rsidRDefault="000C5926" w:rsidP="000C5926">
      <w:pPr>
        <w:pStyle w:val="Heading3"/>
      </w:pPr>
      <w:bookmarkStart w:id="2791" w:name="_Toc34346708"/>
      <w:bookmarkStart w:id="2792" w:name="_Toc34740785"/>
      <w:bookmarkStart w:id="2793" w:name="_Toc34748144"/>
      <w:bookmarkStart w:id="2794" w:name="_Toc34748520"/>
      <w:bookmarkStart w:id="2795" w:name="_Toc34749510"/>
      <w:bookmarkStart w:id="2796" w:name="_Toc49690033"/>
      <w:bookmarkStart w:id="2797" w:name="_Toc56337128"/>
      <w:bookmarkStart w:id="2798" w:name="_Toc67730828"/>
      <w:r w:rsidRPr="00D67AB2">
        <w:t>6.</w:t>
      </w:r>
      <w:r>
        <w:t>2</w:t>
      </w:r>
      <w:r w:rsidRPr="00D67AB2">
        <w:t>.6</w:t>
      </w:r>
      <w:r w:rsidRPr="00D67AB2">
        <w:tab/>
        <w:t>Data Model</w:t>
      </w:r>
      <w:bookmarkEnd w:id="1864"/>
      <w:bookmarkEnd w:id="2791"/>
      <w:bookmarkEnd w:id="2792"/>
      <w:bookmarkEnd w:id="2793"/>
      <w:bookmarkEnd w:id="2794"/>
      <w:bookmarkEnd w:id="2795"/>
      <w:bookmarkEnd w:id="2796"/>
      <w:bookmarkEnd w:id="2797"/>
      <w:bookmarkEnd w:id="2798"/>
    </w:p>
    <w:p w14:paraId="3908FF7A" w14:textId="77777777" w:rsidR="000C5926" w:rsidRPr="00D67AB2" w:rsidRDefault="000C5926" w:rsidP="000C5926">
      <w:pPr>
        <w:pStyle w:val="Heading4"/>
      </w:pPr>
      <w:bookmarkStart w:id="2799" w:name="_Toc11338781"/>
      <w:bookmarkStart w:id="2800" w:name="_Toc24978843"/>
      <w:bookmarkStart w:id="2801" w:name="_Toc34346709"/>
      <w:bookmarkStart w:id="2802" w:name="_Toc34740786"/>
      <w:bookmarkStart w:id="2803" w:name="_Toc34748145"/>
      <w:bookmarkStart w:id="2804" w:name="_Toc34748521"/>
      <w:bookmarkStart w:id="2805" w:name="_Toc34749511"/>
      <w:bookmarkStart w:id="2806" w:name="_Toc49690034"/>
      <w:bookmarkStart w:id="2807" w:name="_Toc56337129"/>
      <w:bookmarkStart w:id="2808" w:name="_Toc67730829"/>
      <w:r w:rsidRPr="00D67AB2">
        <w:t>6.</w:t>
      </w:r>
      <w:r>
        <w:t>2</w:t>
      </w:r>
      <w:r w:rsidRPr="00D67AB2">
        <w:t>.6.1</w:t>
      </w:r>
      <w:r w:rsidRPr="00D67AB2">
        <w:tab/>
        <w:t>General</w:t>
      </w:r>
      <w:bookmarkEnd w:id="2799"/>
      <w:bookmarkEnd w:id="2800"/>
      <w:bookmarkEnd w:id="2801"/>
      <w:bookmarkEnd w:id="2802"/>
      <w:bookmarkEnd w:id="2803"/>
      <w:bookmarkEnd w:id="2804"/>
      <w:bookmarkEnd w:id="2805"/>
      <w:bookmarkEnd w:id="2806"/>
      <w:bookmarkEnd w:id="2807"/>
      <w:bookmarkEnd w:id="2808"/>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77777777" w:rsidR="00724323" w:rsidRDefault="00724323" w:rsidP="00724323">
            <w:pPr>
              <w:pStyle w:val="TAL"/>
              <w:rPr>
                <w:rFonts w:cs="Arial"/>
                <w:szCs w:val="18"/>
              </w:rPr>
            </w:pPr>
            <w:r>
              <w:rPr>
                <w:rFonts w:cs="Arial"/>
                <w:szCs w:val="18"/>
              </w:rPr>
              <w:t>IMS Public Identities which belong to the same Implicit Registration Set (if any) than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F60ED6"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F60ED6" w:rsidRDefault="00F60ED6" w:rsidP="00866F74">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F60ED6" w:rsidRPr="00D67AB2" w:rsidRDefault="00F60ED6" w:rsidP="00866F74">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77777777" w:rsidR="00F60ED6" w:rsidRDefault="00F60ED6" w:rsidP="00866F74">
            <w:pPr>
              <w:pStyle w:val="TAL"/>
              <w:rPr>
                <w:rFonts w:cs="Arial"/>
                <w:szCs w:val="18"/>
              </w:rPr>
            </w:pPr>
          </w:p>
        </w:tc>
      </w:tr>
      <w:tr w:rsidR="00F60ED6"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F60ED6" w:rsidRDefault="00F60ED6" w:rsidP="00866F74">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F60ED6" w:rsidRPr="00D67AB2" w:rsidRDefault="00F60ED6" w:rsidP="00866F74">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77777777" w:rsidR="00F60ED6" w:rsidRDefault="00F60ED6" w:rsidP="00866F74">
            <w:pPr>
              <w:pStyle w:val="TAL"/>
              <w:rPr>
                <w:rFonts w:cs="Arial"/>
                <w:szCs w:val="18"/>
              </w:rPr>
            </w:pPr>
          </w:p>
        </w:tc>
      </w:tr>
      <w:tr w:rsidR="00F60ED6"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F60ED6" w:rsidRDefault="00F60ED6" w:rsidP="00866F74">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F60ED6" w:rsidRPr="00D67AB2" w:rsidRDefault="00F60ED6" w:rsidP="00866F74">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77777777" w:rsidR="00F60ED6" w:rsidRDefault="00F60ED6" w:rsidP="00866F74">
            <w:pPr>
              <w:pStyle w:val="TAL"/>
              <w:rPr>
                <w:rFonts w:cs="Arial"/>
                <w:szCs w:val="18"/>
              </w:rPr>
            </w:pPr>
          </w:p>
        </w:tc>
      </w:tr>
      <w:tr w:rsidR="00F60ED6"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F60ED6" w:rsidRDefault="00F60ED6" w:rsidP="00866F74">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F60ED6" w:rsidRPr="00D67AB2" w:rsidRDefault="00F60ED6" w:rsidP="00866F74">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77777777" w:rsidR="00F60ED6" w:rsidRDefault="00F60ED6" w:rsidP="00866F74">
            <w:pPr>
              <w:pStyle w:val="TAL"/>
              <w:rPr>
                <w:rFonts w:cs="Arial"/>
                <w:szCs w:val="18"/>
              </w:rPr>
            </w:pPr>
          </w:p>
        </w:tc>
      </w:tr>
      <w:tr w:rsidR="00F60ED6"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F60ED6" w:rsidRDefault="00F60ED6" w:rsidP="00866F74">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F60ED6" w:rsidRPr="00D67AB2" w:rsidRDefault="00F60ED6" w:rsidP="00866F74">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77777777" w:rsidR="00F60ED6" w:rsidRDefault="00F60ED6" w:rsidP="00866F74">
            <w:pPr>
              <w:pStyle w:val="TAL"/>
              <w:rPr>
                <w:rFonts w:cs="Arial"/>
                <w:szCs w:val="18"/>
              </w:rPr>
            </w:pPr>
          </w:p>
        </w:tc>
      </w:tr>
      <w:tr w:rsidR="00F60ED6"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F60ED6" w:rsidRDefault="00F60ED6" w:rsidP="00866F74">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F60ED6" w:rsidRPr="00D67AB2" w:rsidRDefault="00F60ED6" w:rsidP="00866F74">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77777777" w:rsidR="00F60ED6" w:rsidRDefault="00F60ED6" w:rsidP="00866F74">
            <w:pPr>
              <w:pStyle w:val="TAL"/>
              <w:rPr>
                <w:rFonts w:cs="Arial"/>
                <w:szCs w:val="18"/>
              </w:rPr>
            </w:pPr>
          </w:p>
        </w:tc>
      </w:tr>
      <w:tr w:rsidR="00614BBA"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614BBA" w:rsidRDefault="00614BBA" w:rsidP="00614BBA">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614BBA" w:rsidRPr="00D67AB2" w:rsidRDefault="00614BBA" w:rsidP="00614BBA">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77777777" w:rsidR="00614BBA" w:rsidRDefault="00614BBA" w:rsidP="00614BBA">
            <w:pPr>
              <w:pStyle w:val="TAL"/>
              <w:rPr>
                <w:rFonts w:cs="Arial"/>
                <w:szCs w:val="18"/>
              </w:rPr>
            </w:pPr>
            <w:r>
              <w:rPr>
                <w:rFonts w:cs="Arial"/>
                <w:szCs w:val="18"/>
              </w:rPr>
              <w:t>IMS Location Data (S_CSCF name)</w:t>
            </w:r>
          </w:p>
        </w:tc>
      </w:tr>
      <w:tr w:rsidR="00C340A3"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C340A3" w:rsidRDefault="00C340A3" w:rsidP="00C340A3">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C340A3" w:rsidRPr="00D67AB2" w:rsidRDefault="00C340A3" w:rsidP="00C340A3">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C340A3" w:rsidRDefault="00C340A3" w:rsidP="00C340A3">
            <w:pPr>
              <w:pStyle w:val="TAL"/>
              <w:rPr>
                <w:rFonts w:cs="Arial"/>
                <w:szCs w:val="18"/>
              </w:rPr>
            </w:pPr>
            <w:r>
              <w:rPr>
                <w:rFonts w:cs="Arial"/>
                <w:szCs w:val="18"/>
              </w:rPr>
              <w:t>IMS Service Level Trace Information</w:t>
            </w:r>
          </w:p>
        </w:tc>
      </w:tr>
      <w:tr w:rsidR="00264041"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264041" w:rsidRPr="00F91D2F" w:rsidRDefault="00264041" w:rsidP="00264041">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264041" w:rsidRPr="00D67AB2" w:rsidRDefault="00264041" w:rsidP="00264041">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264041" w:rsidRDefault="00264041" w:rsidP="00264041">
            <w:pPr>
              <w:pStyle w:val="TAL"/>
              <w:rPr>
                <w:rFonts w:cs="Arial"/>
                <w:szCs w:val="18"/>
              </w:rPr>
            </w:pPr>
            <w:r>
              <w:rPr>
                <w:rFonts w:cs="Arial"/>
                <w:szCs w:val="18"/>
              </w:rPr>
              <w:t>Location data in PS domain.</w:t>
            </w:r>
          </w:p>
        </w:tc>
      </w:tr>
      <w:tr w:rsidR="00264041"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264041" w:rsidRDefault="00264041" w:rsidP="00264041">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264041" w:rsidRPr="00D67AB2" w:rsidRDefault="00264041" w:rsidP="00264041">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77777777" w:rsidR="00264041" w:rsidRDefault="00264041" w:rsidP="00264041">
            <w:pPr>
              <w:pStyle w:val="TAL"/>
              <w:rPr>
                <w:rFonts w:cs="Arial"/>
                <w:szCs w:val="18"/>
              </w:rPr>
            </w:pPr>
          </w:p>
        </w:tc>
      </w:tr>
      <w:tr w:rsidR="00264041"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264041" w:rsidRDefault="00264041" w:rsidP="00264041">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264041" w:rsidRPr="00D67AB2" w:rsidRDefault="00264041" w:rsidP="00264041">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77777777" w:rsidR="00264041" w:rsidRDefault="00264041" w:rsidP="00264041">
            <w:pPr>
              <w:pStyle w:val="TAL"/>
              <w:rPr>
                <w:rFonts w:cs="Arial"/>
                <w:szCs w:val="18"/>
              </w:rPr>
            </w:pPr>
          </w:p>
        </w:tc>
      </w:tr>
      <w:tr w:rsidR="00264041"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264041" w:rsidRDefault="00264041" w:rsidP="00264041">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264041" w:rsidRPr="00D67AB2" w:rsidRDefault="00264041" w:rsidP="00264041">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77777777" w:rsidR="00264041" w:rsidRDefault="00264041" w:rsidP="00264041">
            <w:pPr>
              <w:pStyle w:val="TAL"/>
              <w:rPr>
                <w:rFonts w:cs="Arial"/>
                <w:szCs w:val="18"/>
              </w:rPr>
            </w:pPr>
          </w:p>
        </w:tc>
      </w:tr>
      <w:tr w:rsidR="00264041"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264041" w:rsidRDefault="00264041" w:rsidP="00264041">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264041" w:rsidRPr="00D67AB2" w:rsidRDefault="00264041" w:rsidP="00264041">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77777777" w:rsidR="00264041" w:rsidRDefault="00264041" w:rsidP="00264041">
            <w:pPr>
              <w:pStyle w:val="TAL"/>
              <w:rPr>
                <w:rFonts w:cs="Arial"/>
                <w:szCs w:val="18"/>
              </w:rPr>
            </w:pPr>
          </w:p>
        </w:tc>
      </w:tr>
      <w:tr w:rsidR="00264041"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264041" w:rsidRPr="00F91D2F" w:rsidRDefault="00264041" w:rsidP="00264041">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264041" w:rsidRPr="00D67AB2" w:rsidRDefault="00264041" w:rsidP="00264041">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264041" w:rsidRDefault="00264041" w:rsidP="00264041">
            <w:pPr>
              <w:pStyle w:val="TAL"/>
              <w:rPr>
                <w:rFonts w:cs="Arial"/>
                <w:szCs w:val="18"/>
              </w:rPr>
            </w:pPr>
            <w:r>
              <w:rPr>
                <w:rFonts w:cs="Arial"/>
                <w:szCs w:val="18"/>
              </w:rPr>
              <w:t>Location data in CS domain.</w:t>
            </w:r>
          </w:p>
        </w:tc>
      </w:tr>
      <w:tr w:rsidR="00264041"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264041" w:rsidRDefault="00264041" w:rsidP="00264041">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264041" w:rsidRPr="00D67AB2" w:rsidRDefault="00264041" w:rsidP="00264041">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77777777" w:rsidR="00264041" w:rsidRDefault="00264041" w:rsidP="00264041">
            <w:pPr>
              <w:pStyle w:val="TAL"/>
              <w:rPr>
                <w:rFonts w:cs="Arial"/>
                <w:szCs w:val="18"/>
              </w:rPr>
            </w:pPr>
          </w:p>
        </w:tc>
      </w:tr>
      <w:tr w:rsidR="0071107A"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71107A" w:rsidRDefault="0071107A" w:rsidP="0071107A">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71107A" w:rsidRPr="00D67AB2" w:rsidRDefault="0071107A" w:rsidP="0071107A">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71107A" w:rsidRDefault="0071107A" w:rsidP="0071107A">
            <w:pPr>
              <w:pStyle w:val="TAL"/>
              <w:rPr>
                <w:rFonts w:cs="Arial"/>
                <w:szCs w:val="18"/>
              </w:rPr>
            </w:pPr>
            <w:r>
              <w:rPr>
                <w:rFonts w:cs="Arial"/>
                <w:szCs w:val="18"/>
              </w:rPr>
              <w:t>UE SRVCC capability (if available) and STN-SR (if subscribed)</w:t>
            </w:r>
          </w:p>
        </w:tc>
      </w:tr>
      <w:tr w:rsidR="0020000B"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20000B" w:rsidRDefault="0020000B" w:rsidP="0020000B">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20000B" w:rsidRPr="00D67AB2" w:rsidRDefault="0020000B" w:rsidP="0020000B">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20000B" w:rsidRDefault="0020000B" w:rsidP="0020000B">
            <w:pPr>
              <w:pStyle w:val="TAL"/>
              <w:rPr>
                <w:rFonts w:cs="Arial"/>
                <w:szCs w:val="18"/>
              </w:rPr>
            </w:pPr>
            <w:r>
              <w:rPr>
                <w:rFonts w:cs="Arial"/>
                <w:szCs w:val="18"/>
              </w:rPr>
              <w:t>Public Service Identity activation state</w:t>
            </w:r>
          </w:p>
        </w:tc>
      </w:tr>
      <w:tr w:rsidR="004F1906"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4F1906" w:rsidRDefault="004F1906" w:rsidP="004F1906">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4F1906" w:rsidRPr="00D67AB2" w:rsidRDefault="004F1906" w:rsidP="004F1906">
            <w:pPr>
              <w:pStyle w:val="TAL"/>
            </w:pPr>
            <w:r w:rsidRPr="00D67AB2">
              <w:t>6.</w:t>
            </w:r>
            <w:r>
              <w:t>2</w:t>
            </w:r>
            <w:r w:rsidRPr="00D67AB2">
              <w:t>.6.</w:t>
            </w:r>
            <w:r>
              <w:t>2</w:t>
            </w:r>
            <w:r w:rsidRPr="00D67AB2">
              <w:t>.</w:t>
            </w:r>
            <w:r>
              <w:t>3</w:t>
            </w:r>
            <w:r w:rsidR="001919B9">
              <w:t>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4F1906" w:rsidRDefault="004F1906" w:rsidP="004F1906">
            <w:pPr>
              <w:pStyle w:val="TAL"/>
              <w:rPr>
                <w:rFonts w:cs="Arial"/>
                <w:szCs w:val="18"/>
              </w:rPr>
            </w:pPr>
            <w:r>
              <w:rPr>
                <w:rFonts w:cs="Arial"/>
                <w:szCs w:val="18"/>
              </w:rPr>
              <w:t>IMEI(SV) information</w:t>
            </w:r>
          </w:p>
        </w:tc>
      </w:tr>
      <w:tr w:rsidR="00D95FFC" w:rsidRPr="00D67AB2" w14:paraId="6B111EC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017206" w14:textId="77777777" w:rsidR="00D95FFC" w:rsidRDefault="00D95FFC" w:rsidP="00D95FFC">
            <w:pPr>
              <w:pStyle w:val="TAL"/>
            </w:pPr>
            <w:r>
              <w:t>IpAddress</w:t>
            </w:r>
          </w:p>
        </w:tc>
        <w:tc>
          <w:tcPr>
            <w:tcW w:w="1386" w:type="dxa"/>
            <w:tcBorders>
              <w:top w:val="single" w:sz="4" w:space="0" w:color="auto"/>
              <w:left w:val="single" w:sz="4" w:space="0" w:color="auto"/>
              <w:bottom w:val="single" w:sz="4" w:space="0" w:color="auto"/>
              <w:right w:val="single" w:sz="4" w:space="0" w:color="auto"/>
            </w:tcBorders>
          </w:tcPr>
          <w:p w14:paraId="68800DEB" w14:textId="77777777" w:rsidR="00D95FFC" w:rsidRPr="00D67AB2" w:rsidRDefault="00D95FFC" w:rsidP="00D95FFC">
            <w:pPr>
              <w:pStyle w:val="TAL"/>
            </w:pPr>
            <w:r w:rsidRPr="00D67AB2">
              <w:t>6.</w:t>
            </w:r>
            <w:r>
              <w:t>2</w:t>
            </w:r>
            <w:r w:rsidRPr="00D67AB2">
              <w:t>.6.</w:t>
            </w:r>
            <w:r>
              <w:t>2</w:t>
            </w:r>
            <w:r w:rsidRPr="00D67AB2">
              <w:t>.</w:t>
            </w:r>
            <w:r>
              <w:t>35</w:t>
            </w:r>
          </w:p>
        </w:tc>
        <w:tc>
          <w:tcPr>
            <w:tcW w:w="4521" w:type="dxa"/>
            <w:tcBorders>
              <w:top w:val="single" w:sz="4" w:space="0" w:color="auto"/>
              <w:left w:val="single" w:sz="4" w:space="0" w:color="auto"/>
              <w:bottom w:val="single" w:sz="4" w:space="0" w:color="auto"/>
              <w:right w:val="single" w:sz="4" w:space="0" w:color="auto"/>
            </w:tcBorders>
          </w:tcPr>
          <w:p w14:paraId="13A2E3FD" w14:textId="77777777" w:rsidR="00D95FFC" w:rsidRDefault="00D95FFC" w:rsidP="00D95FFC">
            <w:pPr>
              <w:pStyle w:val="TAL"/>
              <w:rPr>
                <w:rFonts w:cs="Arial"/>
                <w:szCs w:val="18"/>
              </w:rPr>
            </w:pPr>
            <w:r w:rsidRPr="006276FC">
              <w:t>IPv4 address</w:t>
            </w:r>
            <w:r>
              <w:t xml:space="preserve">, </w:t>
            </w:r>
            <w:r w:rsidRPr="006276FC">
              <w:t>IPv</w:t>
            </w:r>
            <w:r>
              <w:t>6</w:t>
            </w:r>
            <w:r w:rsidRPr="006276FC">
              <w:t xml:space="preserve"> address</w:t>
            </w:r>
            <w:r>
              <w:t xml:space="preserve"> or </w:t>
            </w:r>
            <w:r w:rsidRPr="006276FC">
              <w:t>IPv6 prefix and/or IPv6 interface identifier</w:t>
            </w:r>
          </w:p>
        </w:tc>
      </w:tr>
      <w:tr w:rsidR="006F6573"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6F6573" w:rsidRDefault="006F6573" w:rsidP="006F6573">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6F6573" w:rsidRPr="00D67AB2" w:rsidRDefault="006F6573" w:rsidP="006F6573">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6F6573" w:rsidRPr="006276FC" w:rsidRDefault="006F6573" w:rsidP="006F6573">
            <w:pPr>
              <w:pStyle w:val="TAL"/>
            </w:pPr>
            <w:r>
              <w:rPr>
                <w:rFonts w:cs="Arial"/>
                <w:szCs w:val="18"/>
              </w:rPr>
              <w:t>T-ADS Information</w:t>
            </w:r>
          </w:p>
        </w:tc>
      </w:tr>
      <w:tr w:rsidR="00F03141"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F03141" w:rsidRDefault="00F03141" w:rsidP="00F03141">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F03141" w:rsidRPr="00D67AB2" w:rsidRDefault="00F03141" w:rsidP="00F03141">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F03141" w:rsidRDefault="00F03141" w:rsidP="00F03141">
            <w:pPr>
              <w:pStyle w:val="TAL"/>
              <w:rPr>
                <w:rFonts w:cs="Arial"/>
                <w:szCs w:val="18"/>
              </w:rPr>
            </w:pPr>
            <w:r>
              <w:rPr>
                <w:rFonts w:cs="Arial"/>
                <w:szCs w:val="18"/>
              </w:rPr>
              <w:t>A subscription to notifications of UE reachability for IP.</w:t>
            </w:r>
          </w:p>
        </w:tc>
      </w:tr>
      <w:tr w:rsidR="00F03141"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F03141" w:rsidRDefault="00F03141" w:rsidP="00F03141">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F03141" w:rsidRPr="00D67AB2" w:rsidRDefault="00F03141" w:rsidP="00F03141">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F03141" w:rsidRDefault="00F03141" w:rsidP="00F03141">
            <w:pPr>
              <w:pStyle w:val="TAL"/>
              <w:rPr>
                <w:rFonts w:cs="Arial"/>
                <w:szCs w:val="18"/>
              </w:rPr>
            </w:pPr>
            <w:r>
              <w:rPr>
                <w:rFonts w:cs="Arial"/>
                <w:szCs w:val="18"/>
              </w:rPr>
              <w:t>A notification of UE reachability for IP.</w:t>
            </w:r>
          </w:p>
        </w:tc>
      </w:tr>
      <w:tr w:rsidR="00BF707D"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F707D" w:rsidRDefault="00BF707D" w:rsidP="00BF707D">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F707D" w:rsidRPr="00D67AB2" w:rsidRDefault="00BF707D" w:rsidP="00BF707D">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F707D" w:rsidRDefault="00BF707D" w:rsidP="00BF707D">
            <w:pPr>
              <w:pStyle w:val="TAL"/>
              <w:rPr>
                <w:rFonts w:cs="Arial"/>
                <w:szCs w:val="18"/>
              </w:rPr>
            </w:pPr>
            <w:r>
              <w:rPr>
                <w:rFonts w:cs="Arial"/>
                <w:szCs w:val="18"/>
              </w:rPr>
              <w:t>User state in PS domain</w:t>
            </w:r>
          </w:p>
        </w:tc>
      </w:tr>
      <w:tr w:rsidR="00BF707D"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F707D" w:rsidRDefault="00BF707D" w:rsidP="00BF707D">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F707D" w:rsidRPr="00D67AB2" w:rsidRDefault="00BF707D" w:rsidP="00BF707D">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F707D" w:rsidRDefault="00BF707D" w:rsidP="00BF707D">
            <w:pPr>
              <w:pStyle w:val="TAL"/>
              <w:rPr>
                <w:rFonts w:cs="Arial"/>
                <w:szCs w:val="18"/>
              </w:rPr>
            </w:pPr>
            <w:r>
              <w:rPr>
                <w:rFonts w:cs="Arial"/>
                <w:szCs w:val="18"/>
              </w:rPr>
              <w:t>User state in CS domain</w:t>
            </w:r>
          </w:p>
        </w:tc>
      </w:tr>
      <w:tr w:rsidR="00F21D74"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F21D74" w:rsidRDefault="00F21D74" w:rsidP="00F21D74">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F21D74" w:rsidRPr="00D67AB2" w:rsidRDefault="00F21D74" w:rsidP="00F21D74">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F21D74" w:rsidRDefault="00F21D74" w:rsidP="00F21D74">
            <w:pPr>
              <w:pStyle w:val="TAL"/>
              <w:rPr>
                <w:rFonts w:cs="Arial"/>
                <w:szCs w:val="18"/>
              </w:rPr>
            </w:pPr>
            <w:r>
              <w:rPr>
                <w:rFonts w:cs="Arial"/>
                <w:szCs w:val="18"/>
              </w:rPr>
              <w:t>CS domain routeing number</w:t>
            </w:r>
          </w:p>
        </w:tc>
      </w:tr>
      <w:tr w:rsidR="00672A10"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672A10" w:rsidRDefault="00672A10" w:rsidP="00672A10">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672A10" w:rsidRPr="00D67AB2" w:rsidRDefault="00672A10" w:rsidP="00672A10">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672A10" w:rsidRDefault="00672A10" w:rsidP="00672A10">
            <w:pPr>
              <w:pStyle w:val="TAL"/>
              <w:rPr>
                <w:rFonts w:cs="Arial"/>
                <w:szCs w:val="18"/>
              </w:rPr>
            </w:pPr>
            <w:r>
              <w:rPr>
                <w:rFonts w:cs="Arial"/>
                <w:szCs w:val="18"/>
              </w:rPr>
              <w:t>Reference Location Information for the user in fixed access networks.</w:t>
            </w:r>
          </w:p>
        </w:tc>
      </w:tr>
      <w:tr w:rsidR="000C5347"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0C5347" w:rsidRDefault="000C5347" w:rsidP="000C5347">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0C5347" w:rsidRPr="00D67AB2" w:rsidRDefault="000C5347" w:rsidP="000C5347">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0C5347" w:rsidRDefault="000C5347" w:rsidP="000C5347">
            <w:pPr>
              <w:pStyle w:val="TAL"/>
              <w:rPr>
                <w:rFonts w:cs="Arial"/>
                <w:szCs w:val="18"/>
              </w:rPr>
            </w:pPr>
            <w:r>
              <w:rPr>
                <w:rFonts w:cs="Arial"/>
                <w:szCs w:val="18"/>
              </w:rPr>
              <w:t>SMS Registration Information (IP-SM-GW number and SC address)</w:t>
            </w:r>
          </w:p>
        </w:tc>
      </w:tr>
      <w:tr w:rsidR="000C5347"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0C5347" w:rsidRDefault="000C5347" w:rsidP="000C5347">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0C5347" w:rsidRPr="00D67AB2" w:rsidRDefault="000C5347" w:rsidP="000C5347">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0C5347" w:rsidRDefault="000C5347" w:rsidP="000C5347">
            <w:pPr>
              <w:pStyle w:val="TAL"/>
              <w:rPr>
                <w:rFonts w:cs="Arial"/>
                <w:szCs w:val="18"/>
              </w:rPr>
            </w:pPr>
            <w:r>
              <w:rPr>
                <w:rFonts w:cs="Arial"/>
                <w:szCs w:val="18"/>
              </w:rPr>
              <w:t>IP-SM-GW number and diameter URI/realm</w:t>
            </w:r>
          </w:p>
        </w:tc>
      </w:tr>
      <w:tr w:rsidR="00815D67"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815D67" w:rsidRDefault="00815D67" w:rsidP="00815D67">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815D67" w:rsidRPr="00D67AB2" w:rsidRDefault="00815D67" w:rsidP="00815D67">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77777777" w:rsidR="00815D67" w:rsidRDefault="00815D67" w:rsidP="00815D67">
            <w:pPr>
              <w:pStyle w:val="TAL"/>
              <w:rPr>
                <w:rFonts w:cs="Arial"/>
                <w:szCs w:val="18"/>
              </w:rPr>
            </w:pPr>
          </w:p>
        </w:tc>
      </w:tr>
      <w:tr w:rsidR="00B1392B"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1392B" w:rsidRDefault="00B1392B" w:rsidP="00B1392B">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1392B" w:rsidRDefault="00B1392B" w:rsidP="00B1392B">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1392B" w:rsidRDefault="00B1392B" w:rsidP="00B1392B">
            <w:pPr>
              <w:pStyle w:val="TAL"/>
              <w:rPr>
                <w:rFonts w:cs="Arial"/>
                <w:szCs w:val="18"/>
              </w:rPr>
            </w:pPr>
            <w:r>
              <w:rPr>
                <w:rFonts w:cs="Arial"/>
                <w:szCs w:val="18"/>
              </w:rPr>
              <w:t>DSAI tag information (list of DSAI tags activation state for an Application Server)</w:t>
            </w:r>
          </w:p>
        </w:tc>
      </w:tr>
      <w:tr w:rsidR="00B1392B"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1392B" w:rsidRDefault="00B1392B" w:rsidP="00B1392B">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1392B" w:rsidRDefault="00B1392B" w:rsidP="00B1392B">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1392B" w:rsidRDefault="00B1392B" w:rsidP="00B1392B">
            <w:pPr>
              <w:pStyle w:val="TAL"/>
              <w:rPr>
                <w:rFonts w:cs="Arial"/>
                <w:szCs w:val="18"/>
              </w:rPr>
            </w:pPr>
            <w:r>
              <w:rPr>
                <w:rFonts w:cs="Arial"/>
                <w:szCs w:val="18"/>
              </w:rPr>
              <w:t>DSAI tag status (DSAI tag and activation state)</w:t>
            </w:r>
          </w:p>
        </w:tc>
      </w:tr>
      <w:tr w:rsidR="00BA2C51"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A2C51" w:rsidRDefault="00BA2C51" w:rsidP="00BA2C51">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A2C51" w:rsidRPr="00D67AB2" w:rsidRDefault="00BA2C51" w:rsidP="00BA2C51">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A2C51" w:rsidRDefault="00BA2C51" w:rsidP="00BA2C51">
            <w:pPr>
              <w:pStyle w:val="TAL"/>
              <w:rPr>
                <w:rFonts w:cs="Arial"/>
                <w:szCs w:val="18"/>
              </w:rPr>
            </w:pPr>
            <w:r>
              <w:rPr>
                <w:rFonts w:cs="Arial"/>
                <w:szCs w:val="18"/>
              </w:rPr>
              <w:t>A subscription to notifications of UE reachability for IP.</w:t>
            </w:r>
          </w:p>
        </w:tc>
      </w:tr>
      <w:tr w:rsidR="00D138A6"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D138A6" w:rsidRDefault="00D138A6" w:rsidP="00D138A6">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D138A6" w:rsidRPr="00D67AB2" w:rsidRDefault="00D138A6" w:rsidP="00D138A6">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D138A6" w:rsidRDefault="00D138A6" w:rsidP="00D138A6">
            <w:pPr>
              <w:pStyle w:val="TAL"/>
              <w:rPr>
                <w:rFonts w:cs="Arial"/>
                <w:szCs w:val="18"/>
              </w:rPr>
            </w:pPr>
            <w:r>
              <w:rPr>
                <w:rFonts w:cs="Arial"/>
                <w:szCs w:val="18"/>
              </w:rPr>
              <w:t>IMS Private Identities</w:t>
            </w:r>
          </w:p>
        </w:tc>
      </w:tr>
      <w:tr w:rsidR="00D138A6"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D138A6" w:rsidRDefault="00D138A6" w:rsidP="00D138A6">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D138A6" w:rsidRPr="00D67AB2" w:rsidRDefault="00D138A6" w:rsidP="00D138A6">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D138A6" w:rsidRDefault="00D138A6" w:rsidP="00D138A6">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E61BF9"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E61BF9" w:rsidRDefault="00E61BF9" w:rsidP="00E61BF9">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E61BF9" w:rsidRDefault="00E61BF9" w:rsidP="00E61BF9">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77777777" w:rsidR="00E61BF9" w:rsidRDefault="00E61BF9" w:rsidP="00E61BF9">
            <w:pPr>
              <w:pStyle w:val="TAL"/>
              <w:rPr>
                <w:rFonts w:cs="Arial"/>
                <w:szCs w:val="18"/>
                <w:lang w:eastAsia="zh-CN"/>
              </w:rPr>
            </w:pPr>
            <w:r>
              <w:rPr>
                <w:rFonts w:cs="Arial"/>
                <w:szCs w:val="18"/>
              </w:rPr>
              <w:t>This information shall be used by the I-CSCF to select an S-CSCF for the UE</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lastRenderedPageBreak/>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7"/>
        <w:gridCol w:w="1997"/>
        <w:gridCol w:w="5190"/>
      </w:tblGrid>
      <w:tr w:rsidR="000C5926" w:rsidRPr="00D67AB2" w14:paraId="6F188A24"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1997"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5190"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1997"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5190"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1997"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5190" w:type="dxa"/>
            <w:tcBorders>
              <w:top w:val="single" w:sz="4" w:space="0" w:color="auto"/>
              <w:left w:val="single" w:sz="4" w:space="0" w:color="auto"/>
              <w:bottom w:val="single" w:sz="4" w:space="0" w:color="auto"/>
              <w:right w:val="single" w:sz="4" w:space="0" w:color="auto"/>
            </w:tcBorders>
          </w:tcPr>
          <w:p w14:paraId="7CAFE0D8" w14:textId="77777777"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r>
      <w:tr w:rsidR="001E6DA6" w:rsidRPr="00D67AB2" w14:paraId="1B81F95D"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1997"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5190"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1997"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1997"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1997"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1997"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1997"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1997"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5190"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1997"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5190"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1997"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5190"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1997"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5190"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1997"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5190"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1997"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5190"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1997"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5190"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1C40BB63" w14:textId="77777777" w:rsidR="00D95FFC" w:rsidRDefault="00D95FFC" w:rsidP="00D95FFC">
            <w:pPr>
              <w:pStyle w:val="TAL"/>
            </w:pPr>
            <w:r>
              <w:t>Ipv4Addr</w:t>
            </w:r>
          </w:p>
        </w:tc>
        <w:tc>
          <w:tcPr>
            <w:tcW w:w="1997"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0802FC7A" w14:textId="77777777" w:rsidR="00D95FFC" w:rsidRDefault="00D95FFC" w:rsidP="00D95FFC">
            <w:pPr>
              <w:pStyle w:val="TAL"/>
              <w:rPr>
                <w:rFonts w:cs="Arial"/>
                <w:szCs w:val="18"/>
              </w:rPr>
            </w:pPr>
            <w:r>
              <w:rPr>
                <w:lang w:eastAsia="zh-CN"/>
              </w:rPr>
              <w:t>IPv4 address</w:t>
            </w:r>
          </w:p>
        </w:tc>
      </w:tr>
      <w:tr w:rsidR="00D95FFC" w:rsidRPr="00D67AB2" w14:paraId="052FAE2D"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11ADA7CD" w14:textId="77777777" w:rsidR="00D95FFC" w:rsidRDefault="00D95FFC" w:rsidP="00D95FFC">
            <w:pPr>
              <w:pStyle w:val="TAL"/>
            </w:pPr>
            <w:r>
              <w:t>Ipv6Addr</w:t>
            </w:r>
          </w:p>
        </w:tc>
        <w:tc>
          <w:tcPr>
            <w:tcW w:w="1997" w:type="dxa"/>
            <w:tcBorders>
              <w:top w:val="single" w:sz="4" w:space="0" w:color="auto"/>
              <w:left w:val="single" w:sz="4" w:space="0" w:color="auto"/>
              <w:bottom w:val="single" w:sz="4" w:space="0" w:color="auto"/>
              <w:right w:val="single" w:sz="4" w:space="0" w:color="auto"/>
            </w:tcBorders>
          </w:tcPr>
          <w:p w14:paraId="4E0B1E24" w14:textId="77777777" w:rsidR="00D95FFC" w:rsidRDefault="00D95FFC" w:rsidP="00D95FFC">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1B902D89" w14:textId="77777777" w:rsidR="00D95FFC" w:rsidRDefault="00D95FFC" w:rsidP="00D95FFC">
            <w:pPr>
              <w:pStyle w:val="TAL"/>
              <w:rPr>
                <w:rFonts w:cs="Arial"/>
                <w:szCs w:val="18"/>
              </w:rPr>
            </w:pPr>
            <w:r>
              <w:rPr>
                <w:lang w:eastAsia="zh-CN"/>
              </w:rPr>
              <w:t>IPv6 address</w:t>
            </w:r>
          </w:p>
        </w:tc>
      </w:tr>
      <w:tr w:rsidR="00D95FFC" w:rsidRPr="00D67AB2" w14:paraId="0594C4CF"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113999D1" w14:textId="77777777" w:rsidR="00D95FFC" w:rsidRDefault="00D95FFC" w:rsidP="00D95FFC">
            <w:pPr>
              <w:pStyle w:val="TAL"/>
            </w:pPr>
            <w:r>
              <w:t>Ipv6Prefix</w:t>
            </w:r>
          </w:p>
        </w:tc>
        <w:tc>
          <w:tcPr>
            <w:tcW w:w="1997" w:type="dxa"/>
            <w:tcBorders>
              <w:top w:val="single" w:sz="4" w:space="0" w:color="auto"/>
              <w:left w:val="single" w:sz="4" w:space="0" w:color="auto"/>
              <w:bottom w:val="single" w:sz="4" w:space="0" w:color="auto"/>
              <w:right w:val="single" w:sz="4" w:space="0" w:color="auto"/>
            </w:tcBorders>
          </w:tcPr>
          <w:p w14:paraId="69CE9382" w14:textId="77777777" w:rsidR="00D95FFC" w:rsidRDefault="00D95FFC" w:rsidP="00D95FFC">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34FDBEFD" w14:textId="77777777" w:rsidR="00D95FFC" w:rsidRDefault="00D95FFC" w:rsidP="00D95FFC">
            <w:pPr>
              <w:pStyle w:val="TAL"/>
              <w:rPr>
                <w:rFonts w:cs="Arial"/>
                <w:szCs w:val="18"/>
              </w:rPr>
            </w:pPr>
            <w:r>
              <w:rPr>
                <w:lang w:eastAsia="zh-CN"/>
              </w:rPr>
              <w:t>IPv6 address prefix</w:t>
            </w:r>
          </w:p>
        </w:tc>
      </w:tr>
      <w:tr w:rsidR="006F6573" w:rsidRPr="00D67AB2" w14:paraId="6E81BE17"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1997"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264041">
        <w:trPr>
          <w:jc w:val="center"/>
        </w:trPr>
        <w:tc>
          <w:tcPr>
            <w:tcW w:w="1987"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1997"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5190"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bl>
    <w:p w14:paraId="3F969859" w14:textId="77777777" w:rsidR="000C5926" w:rsidRDefault="000C5926" w:rsidP="000C5926"/>
    <w:p w14:paraId="0F5F549E" w14:textId="77777777" w:rsidR="0071623F" w:rsidRPr="00D67AB2" w:rsidRDefault="0071623F" w:rsidP="0071623F">
      <w:pPr>
        <w:pStyle w:val="Heading4"/>
        <w:rPr>
          <w:lang w:val="en-US"/>
        </w:rPr>
      </w:pPr>
      <w:bookmarkStart w:id="2809" w:name="_Toc11338578"/>
      <w:bookmarkStart w:id="2810" w:name="_Toc24978844"/>
      <w:bookmarkStart w:id="2811" w:name="_Toc34346710"/>
      <w:bookmarkStart w:id="2812" w:name="_Toc34740787"/>
      <w:bookmarkStart w:id="2813" w:name="_Toc34748146"/>
      <w:bookmarkStart w:id="2814" w:name="_Toc34748522"/>
      <w:bookmarkStart w:id="2815" w:name="_Toc34749512"/>
      <w:bookmarkStart w:id="2816" w:name="_Toc49690035"/>
      <w:bookmarkStart w:id="2817" w:name="_Toc56337130"/>
      <w:bookmarkStart w:id="2818" w:name="_Toc11338784"/>
      <w:bookmarkStart w:id="2819" w:name="_Toc67730830"/>
      <w:r w:rsidRPr="00D67AB2">
        <w:rPr>
          <w:lang w:val="en-US"/>
        </w:rPr>
        <w:t>6.</w:t>
      </w:r>
      <w:r>
        <w:rPr>
          <w:lang w:val="en-US"/>
        </w:rPr>
        <w:t>2</w:t>
      </w:r>
      <w:r w:rsidRPr="00D67AB2">
        <w:rPr>
          <w:lang w:val="en-US"/>
        </w:rPr>
        <w:t>.6.2</w:t>
      </w:r>
      <w:r w:rsidRPr="00D67AB2">
        <w:rPr>
          <w:lang w:val="en-US"/>
        </w:rPr>
        <w:tab/>
        <w:t>Structured data types</w:t>
      </w:r>
      <w:bookmarkEnd w:id="2809"/>
      <w:bookmarkEnd w:id="2810"/>
      <w:bookmarkEnd w:id="2811"/>
      <w:bookmarkEnd w:id="2812"/>
      <w:bookmarkEnd w:id="2813"/>
      <w:bookmarkEnd w:id="2814"/>
      <w:bookmarkEnd w:id="2815"/>
      <w:bookmarkEnd w:id="2816"/>
      <w:bookmarkEnd w:id="2817"/>
      <w:bookmarkEnd w:id="2819"/>
    </w:p>
    <w:p w14:paraId="573DF369" w14:textId="77777777" w:rsidR="0071623F" w:rsidRPr="00D67AB2" w:rsidRDefault="0071623F" w:rsidP="0071623F">
      <w:pPr>
        <w:pStyle w:val="Heading5"/>
      </w:pPr>
      <w:bookmarkStart w:id="2820" w:name="_Toc11338579"/>
      <w:bookmarkStart w:id="2821" w:name="_Toc24978845"/>
      <w:bookmarkStart w:id="2822" w:name="_Toc34346711"/>
      <w:bookmarkStart w:id="2823" w:name="_Toc34740788"/>
      <w:bookmarkStart w:id="2824" w:name="_Toc34748147"/>
      <w:bookmarkStart w:id="2825" w:name="_Toc34748523"/>
      <w:bookmarkStart w:id="2826" w:name="_Toc34749513"/>
      <w:bookmarkStart w:id="2827" w:name="_Toc49690036"/>
      <w:bookmarkStart w:id="2828" w:name="_Toc56337131"/>
      <w:bookmarkStart w:id="2829" w:name="_Toc67730831"/>
      <w:r w:rsidRPr="00D67AB2">
        <w:t>6.</w:t>
      </w:r>
      <w:r>
        <w:t>2</w:t>
      </w:r>
      <w:r w:rsidRPr="00D67AB2">
        <w:t>.6.2.1</w:t>
      </w:r>
      <w:r w:rsidRPr="00D67AB2">
        <w:tab/>
        <w:t>Introduction</w:t>
      </w:r>
      <w:bookmarkEnd w:id="2820"/>
      <w:bookmarkEnd w:id="2821"/>
      <w:bookmarkEnd w:id="2822"/>
      <w:bookmarkEnd w:id="2823"/>
      <w:bookmarkEnd w:id="2824"/>
      <w:bookmarkEnd w:id="2825"/>
      <w:bookmarkEnd w:id="2826"/>
      <w:bookmarkEnd w:id="2827"/>
      <w:bookmarkEnd w:id="2828"/>
      <w:bookmarkEnd w:id="2829"/>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0C5926">
      <w:pPr>
        <w:pStyle w:val="Heading5"/>
      </w:pPr>
      <w:bookmarkStart w:id="2830" w:name="_Toc24978846"/>
      <w:bookmarkStart w:id="2831" w:name="_Toc34346712"/>
      <w:bookmarkStart w:id="2832" w:name="_Toc34740789"/>
      <w:bookmarkStart w:id="2833" w:name="_Toc34748148"/>
      <w:bookmarkStart w:id="2834" w:name="_Toc34748524"/>
      <w:bookmarkStart w:id="2835" w:name="_Toc34749514"/>
      <w:bookmarkStart w:id="2836" w:name="_Toc49690037"/>
      <w:bookmarkStart w:id="2837" w:name="_Toc56337132"/>
      <w:bookmarkStart w:id="2838" w:name="_Toc67730832"/>
      <w:r w:rsidRPr="00D67AB2">
        <w:t>6.</w:t>
      </w:r>
      <w:r>
        <w:t>2</w:t>
      </w:r>
      <w:r w:rsidRPr="00D67AB2">
        <w:t>.6.2.</w:t>
      </w:r>
      <w:r w:rsidR="0071623F">
        <w:t>2</w:t>
      </w:r>
      <w:r w:rsidRPr="00D67AB2">
        <w:tab/>
        <w:t xml:space="preserve">Type: </w:t>
      </w:r>
      <w:bookmarkEnd w:id="2818"/>
      <w:r w:rsidRPr="00C81210">
        <w:t>ScscfCapabilit</w:t>
      </w:r>
      <w:r>
        <w:t>yList</w:t>
      </w:r>
      <w:bookmarkEnd w:id="2830"/>
      <w:bookmarkEnd w:id="2831"/>
      <w:bookmarkEnd w:id="2832"/>
      <w:bookmarkEnd w:id="2833"/>
      <w:bookmarkEnd w:id="2834"/>
      <w:bookmarkEnd w:id="2835"/>
      <w:bookmarkEnd w:id="2836"/>
      <w:bookmarkEnd w:id="2837"/>
      <w:bookmarkEnd w:id="2838"/>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0C5926">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0C5926">
      <w:pPr>
        <w:pStyle w:val="Heading5"/>
      </w:pPr>
      <w:bookmarkStart w:id="2839" w:name="_Toc24978847"/>
      <w:bookmarkStart w:id="2840" w:name="_Toc34346713"/>
      <w:bookmarkStart w:id="2841" w:name="_Toc34740790"/>
      <w:bookmarkStart w:id="2842" w:name="_Toc34748149"/>
      <w:bookmarkStart w:id="2843" w:name="_Toc34748525"/>
      <w:bookmarkStart w:id="2844" w:name="_Toc34749515"/>
      <w:bookmarkStart w:id="2845" w:name="_Toc49690038"/>
      <w:bookmarkStart w:id="2846" w:name="_Toc56337133"/>
      <w:bookmarkStart w:id="2847" w:name="_Toc67730833"/>
      <w:r w:rsidRPr="00D67AB2">
        <w:t>6.</w:t>
      </w:r>
      <w:r>
        <w:t>2</w:t>
      </w:r>
      <w:r w:rsidRPr="00D67AB2">
        <w:t>.6.2.</w:t>
      </w:r>
      <w:r w:rsidR="0071623F">
        <w:t>3</w:t>
      </w:r>
      <w:r w:rsidRPr="00D67AB2">
        <w:tab/>
        <w:t xml:space="preserve">Type: </w:t>
      </w:r>
      <w:r w:rsidRPr="00E952AF">
        <w:t>Capabilit</w:t>
      </w:r>
      <w:r>
        <w:t>ies</w:t>
      </w:r>
      <w:bookmarkEnd w:id="2839"/>
      <w:bookmarkEnd w:id="2840"/>
      <w:bookmarkEnd w:id="2841"/>
      <w:bookmarkEnd w:id="2842"/>
      <w:bookmarkEnd w:id="2843"/>
      <w:bookmarkEnd w:id="2844"/>
      <w:bookmarkEnd w:id="2845"/>
      <w:bookmarkEnd w:id="2846"/>
      <w:bookmarkEnd w:id="2847"/>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607A2B">
      <w:pPr>
        <w:pStyle w:val="Heading5"/>
      </w:pPr>
      <w:bookmarkStart w:id="2848" w:name="_Toc24978848"/>
      <w:bookmarkStart w:id="2849" w:name="_Toc34346714"/>
      <w:bookmarkStart w:id="2850" w:name="_Toc34740791"/>
      <w:bookmarkStart w:id="2851" w:name="_Toc34748150"/>
      <w:bookmarkStart w:id="2852" w:name="_Toc34748526"/>
      <w:bookmarkStart w:id="2853" w:name="_Toc34749516"/>
      <w:bookmarkStart w:id="2854" w:name="_Toc49690039"/>
      <w:bookmarkStart w:id="2855" w:name="_Toc56337134"/>
      <w:bookmarkStart w:id="2856" w:name="_Toc67730834"/>
      <w:r w:rsidRPr="00D67AB2">
        <w:lastRenderedPageBreak/>
        <w:t>6.</w:t>
      </w:r>
      <w:r>
        <w:t>2</w:t>
      </w:r>
      <w:r w:rsidRPr="00D67AB2">
        <w:t>.6.2.</w:t>
      </w:r>
      <w:r>
        <w:t>4</w:t>
      </w:r>
      <w:r w:rsidRPr="00D67AB2">
        <w:tab/>
        <w:t xml:space="preserve">Type: </w:t>
      </w:r>
      <w:r>
        <w:t>ImsProfileData</w:t>
      </w:r>
      <w:bookmarkEnd w:id="2848"/>
      <w:bookmarkEnd w:id="2849"/>
      <w:bookmarkEnd w:id="2850"/>
      <w:bookmarkEnd w:id="2851"/>
      <w:bookmarkEnd w:id="2852"/>
      <w:bookmarkEnd w:id="2853"/>
      <w:bookmarkEnd w:id="2854"/>
      <w:bookmarkEnd w:id="2855"/>
      <w:bookmarkEnd w:id="2856"/>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B569E6">
            <w:pPr>
              <w:pStyle w:val="TAH"/>
              <w:jc w:val="left"/>
            </w:pPr>
            <w:r w:rsidRPr="00D67AB2">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77777777" w:rsidR="00607A2B" w:rsidRPr="00D67AB2" w:rsidRDefault="00607A2B" w:rsidP="00B569E6">
            <w:pPr>
              <w:pStyle w:val="TAL"/>
              <w:rPr>
                <w:rFonts w:cs="Arial"/>
                <w:szCs w:val="18"/>
              </w:rPr>
            </w:pPr>
            <w:r w:rsidRPr="00D67AB2">
              <w:rPr>
                <w:rFonts w:cs="Arial"/>
                <w:szCs w:val="18"/>
              </w:rPr>
              <w:t>See clause 6.1.8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607A2B"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607A2B" w:rsidRPr="00D67AB2" w:rsidRDefault="00CE2671" w:rsidP="00B569E6">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607A2B" w:rsidRPr="00D67AB2" w:rsidRDefault="00CE2671" w:rsidP="00B569E6">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607A2B" w:rsidRPr="00D67AB2" w:rsidRDefault="00CE2671" w:rsidP="00B569E6">
            <w:pPr>
              <w:pStyle w:val="TAL"/>
            </w:pPr>
            <w:r>
              <w:t>0..</w:t>
            </w:r>
            <w:r w:rsidR="00607A2B">
              <w:t>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607A2B" w:rsidRPr="00D67AB2" w:rsidRDefault="00CE2671" w:rsidP="00B569E6">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bl>
    <w:p w14:paraId="08503354" w14:textId="77777777" w:rsidR="00607A2B" w:rsidRDefault="00607A2B" w:rsidP="00607A2B"/>
    <w:p w14:paraId="07CDD245" w14:textId="77777777" w:rsidR="00607A2B" w:rsidRPr="00D67AB2" w:rsidRDefault="00607A2B" w:rsidP="00607A2B">
      <w:pPr>
        <w:pStyle w:val="Heading5"/>
      </w:pPr>
      <w:bookmarkStart w:id="2857" w:name="_Toc11338605"/>
      <w:bookmarkStart w:id="2858" w:name="_Toc24978849"/>
      <w:bookmarkStart w:id="2859" w:name="_Toc34346715"/>
      <w:bookmarkStart w:id="2860" w:name="_Toc34740792"/>
      <w:bookmarkStart w:id="2861" w:name="_Toc34748151"/>
      <w:bookmarkStart w:id="2862" w:name="_Toc34748527"/>
      <w:bookmarkStart w:id="2863" w:name="_Toc34749517"/>
      <w:bookmarkStart w:id="2864" w:name="_Toc49690040"/>
      <w:bookmarkStart w:id="2865" w:name="_Toc56337135"/>
      <w:bookmarkStart w:id="2866" w:name="_Toc67730835"/>
      <w:r w:rsidRPr="00D67AB2">
        <w:t>6.</w:t>
      </w:r>
      <w:r>
        <w:t>2</w:t>
      </w:r>
      <w:r w:rsidRPr="00D67AB2">
        <w:t>.6.2.</w:t>
      </w:r>
      <w:r>
        <w:t>5</w:t>
      </w:r>
      <w:r w:rsidRPr="00D67AB2">
        <w:tab/>
        <w:t>Type: SharedData</w:t>
      </w:r>
      <w:bookmarkEnd w:id="2857"/>
      <w:bookmarkEnd w:id="2858"/>
      <w:bookmarkEnd w:id="2859"/>
      <w:bookmarkEnd w:id="2860"/>
      <w:bookmarkEnd w:id="2861"/>
      <w:bookmarkEnd w:id="2862"/>
      <w:bookmarkEnd w:id="2863"/>
      <w:bookmarkEnd w:id="2864"/>
      <w:bookmarkEnd w:id="2865"/>
      <w:bookmarkEnd w:id="2866"/>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B569E6">
            <w:pPr>
              <w:pStyle w:val="TAH"/>
              <w:jc w:val="left"/>
            </w:pPr>
            <w:r w:rsidRPr="00D67AB2">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77777777" w:rsidR="00607A2B" w:rsidRPr="00D67AB2" w:rsidRDefault="00607A2B" w:rsidP="00607A2B">
      <w:pPr>
        <w:pStyle w:val="Heading5"/>
      </w:pPr>
      <w:bookmarkStart w:id="2867" w:name="_Toc24978850"/>
      <w:bookmarkStart w:id="2868" w:name="_Toc34346716"/>
      <w:bookmarkStart w:id="2869" w:name="_Toc34740793"/>
      <w:bookmarkStart w:id="2870" w:name="_Toc34748152"/>
      <w:bookmarkStart w:id="2871" w:name="_Toc34748528"/>
      <w:bookmarkStart w:id="2872" w:name="_Toc34749518"/>
      <w:bookmarkStart w:id="2873" w:name="_Toc49690041"/>
      <w:bookmarkStart w:id="2874" w:name="_Toc56337136"/>
      <w:bookmarkStart w:id="2875" w:name="_Toc67730836"/>
      <w:r w:rsidRPr="00D67AB2">
        <w:t>6.</w:t>
      </w:r>
      <w:r>
        <w:t>2</w:t>
      </w:r>
      <w:r w:rsidRPr="00D67AB2">
        <w:t>.6.2.</w:t>
      </w:r>
      <w:r>
        <w:t>6</w:t>
      </w:r>
      <w:r w:rsidRPr="00D67AB2">
        <w:tab/>
        <w:t xml:space="preserve">Type: </w:t>
      </w:r>
      <w:r>
        <w:t>ImsDataSets</w:t>
      </w:r>
      <w:bookmarkEnd w:id="2867"/>
      <w:bookmarkEnd w:id="2868"/>
      <w:bookmarkEnd w:id="2869"/>
      <w:bookmarkEnd w:id="2870"/>
      <w:bookmarkEnd w:id="2871"/>
      <w:bookmarkEnd w:id="2872"/>
      <w:bookmarkEnd w:id="2873"/>
      <w:bookmarkEnd w:id="2874"/>
      <w:bookmarkEnd w:id="2875"/>
    </w:p>
    <w:p w14:paraId="24E819A5" w14:textId="77777777" w:rsidR="00607A2B" w:rsidRPr="00D67AB2" w:rsidRDefault="00607A2B" w:rsidP="00607A2B">
      <w:pPr>
        <w:pStyle w:val="TH"/>
      </w:pPr>
      <w:r w:rsidRPr="00D67AB2">
        <w:rPr>
          <w:noProof/>
        </w:rPr>
        <w:t>Table </w:t>
      </w:r>
      <w:r w:rsidRPr="00D67AB2">
        <w:t>6.</w:t>
      </w:r>
      <w:r>
        <w:t>2</w:t>
      </w:r>
      <w:r w:rsidRPr="00D67AB2">
        <w:t>.6.2.</w:t>
      </w:r>
      <w:r>
        <w:t>6</w:t>
      </w:r>
      <w:r w:rsidRPr="00D67AB2">
        <w:t xml:space="preserve">-1: </w:t>
      </w:r>
      <w:r>
        <w:t>ImsDataSets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7E3B9E57"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72C94C6"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5454DD"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3248492D"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1A2C013E" w14:textId="77777777" w:rsidR="00607A2B" w:rsidRPr="00D67AB2" w:rsidRDefault="00607A2B" w:rsidP="00B569E6">
            <w:pPr>
              <w:pStyle w:val="TAH"/>
              <w:jc w:val="left"/>
            </w:pPr>
            <w:r w:rsidRPr="00D67AB2">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25385C5A"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95FA46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503671E8" w14:textId="77777777" w:rsidR="00607A2B" w:rsidRPr="00D67AB2" w:rsidRDefault="00607A2B" w:rsidP="00B569E6">
            <w:pPr>
              <w:pStyle w:val="TAL"/>
            </w:pPr>
            <w:r>
              <w:t>ifcData</w:t>
            </w:r>
          </w:p>
        </w:tc>
        <w:tc>
          <w:tcPr>
            <w:tcW w:w="1842" w:type="dxa"/>
            <w:tcBorders>
              <w:top w:val="single" w:sz="4" w:space="0" w:color="auto"/>
              <w:left w:val="single" w:sz="4" w:space="0" w:color="auto"/>
              <w:bottom w:val="single" w:sz="4" w:space="0" w:color="auto"/>
              <w:right w:val="single" w:sz="4" w:space="0" w:color="auto"/>
            </w:tcBorders>
          </w:tcPr>
          <w:p w14:paraId="53BCA653" w14:textId="77777777" w:rsidR="00607A2B" w:rsidRPr="00D67AB2" w:rsidRDefault="00607A2B" w:rsidP="00B569E6">
            <w:pPr>
              <w:pStyle w:val="TAL"/>
            </w:pPr>
            <w:r>
              <w:t>IfcData</w:t>
            </w:r>
          </w:p>
        </w:tc>
        <w:tc>
          <w:tcPr>
            <w:tcW w:w="568" w:type="dxa"/>
            <w:tcBorders>
              <w:top w:val="single" w:sz="4" w:space="0" w:color="auto"/>
              <w:left w:val="single" w:sz="4" w:space="0" w:color="auto"/>
              <w:bottom w:val="single" w:sz="4" w:space="0" w:color="auto"/>
              <w:right w:val="single" w:sz="4" w:space="0" w:color="auto"/>
            </w:tcBorders>
          </w:tcPr>
          <w:p w14:paraId="07459E37"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14D35237"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0A05BE3B" w14:textId="77777777" w:rsidR="00607A2B" w:rsidRPr="00D67AB2" w:rsidRDefault="00607A2B" w:rsidP="00B569E6">
            <w:pPr>
              <w:pStyle w:val="TAL"/>
              <w:rPr>
                <w:rFonts w:cs="Arial"/>
                <w:szCs w:val="18"/>
              </w:rPr>
            </w:pPr>
            <w:r>
              <w:rPr>
                <w:rFonts w:cs="Arial"/>
                <w:szCs w:val="18"/>
              </w:rPr>
              <w:t>IFC</w:t>
            </w:r>
            <w:r w:rsidRPr="00D67AB2">
              <w:rPr>
                <w:rFonts w:cs="Arial"/>
                <w:szCs w:val="18"/>
              </w:rPr>
              <w:t xml:space="preserve"> Data</w:t>
            </w:r>
          </w:p>
        </w:tc>
      </w:tr>
    </w:tbl>
    <w:p w14:paraId="05326AB2" w14:textId="77777777" w:rsidR="00607A2B" w:rsidRDefault="00607A2B" w:rsidP="00607A2B"/>
    <w:p w14:paraId="7A33E462" w14:textId="77777777" w:rsidR="006804A6" w:rsidRPr="00D67AB2" w:rsidRDefault="006804A6" w:rsidP="006804A6">
      <w:pPr>
        <w:pStyle w:val="Heading5"/>
      </w:pPr>
      <w:bookmarkStart w:id="2876" w:name="_Toc24978851"/>
      <w:bookmarkStart w:id="2877" w:name="_Toc34346717"/>
      <w:bookmarkStart w:id="2878" w:name="_Toc34740794"/>
      <w:bookmarkStart w:id="2879" w:name="_Toc34748153"/>
      <w:bookmarkStart w:id="2880" w:name="_Toc34748529"/>
      <w:bookmarkStart w:id="2881" w:name="_Toc34749519"/>
      <w:bookmarkStart w:id="2882" w:name="_Toc49690042"/>
      <w:bookmarkStart w:id="2883" w:name="_Toc56337137"/>
      <w:bookmarkStart w:id="2884" w:name="_Toc67730837"/>
      <w:r w:rsidRPr="00D67AB2">
        <w:t>6.</w:t>
      </w:r>
      <w:r>
        <w:t>2</w:t>
      </w:r>
      <w:r w:rsidRPr="00D67AB2">
        <w:t>.6.2.</w:t>
      </w:r>
      <w:r>
        <w:t>7</w:t>
      </w:r>
      <w:r w:rsidRPr="00D67AB2">
        <w:tab/>
        <w:t xml:space="preserve">Type: </w:t>
      </w:r>
      <w:r>
        <w:t>RepositoryData</w:t>
      </w:r>
      <w:bookmarkEnd w:id="2876"/>
      <w:bookmarkEnd w:id="2877"/>
      <w:bookmarkEnd w:id="2878"/>
      <w:bookmarkEnd w:id="2879"/>
      <w:bookmarkEnd w:id="2880"/>
      <w:bookmarkEnd w:id="2881"/>
      <w:bookmarkEnd w:id="2882"/>
      <w:bookmarkEnd w:id="2883"/>
      <w:bookmarkEnd w:id="2884"/>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B569E6">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724323">
      <w:pPr>
        <w:pStyle w:val="Heading5"/>
      </w:pPr>
      <w:bookmarkStart w:id="2885" w:name="_Toc24978852"/>
      <w:bookmarkStart w:id="2886" w:name="_Toc34346718"/>
      <w:bookmarkStart w:id="2887" w:name="_Toc34740795"/>
      <w:bookmarkStart w:id="2888" w:name="_Toc34748154"/>
      <w:bookmarkStart w:id="2889" w:name="_Toc34748530"/>
      <w:bookmarkStart w:id="2890" w:name="_Toc34749520"/>
      <w:bookmarkStart w:id="2891" w:name="_Toc49690043"/>
      <w:bookmarkStart w:id="2892" w:name="_Toc56337138"/>
      <w:bookmarkStart w:id="2893" w:name="_Toc67730838"/>
      <w:r w:rsidRPr="00D67AB2">
        <w:t>6.</w:t>
      </w:r>
      <w:r>
        <w:t>2</w:t>
      </w:r>
      <w:r w:rsidRPr="00D67AB2">
        <w:t>.6.2.</w:t>
      </w:r>
      <w:r>
        <w:t>8</w:t>
      </w:r>
      <w:r w:rsidRPr="00D67AB2">
        <w:tab/>
        <w:t xml:space="preserve">Type: </w:t>
      </w:r>
      <w:r>
        <w:t>M</w:t>
      </w:r>
      <w:r w:rsidRPr="00767839">
        <w:t>sisdnList</w:t>
      </w:r>
      <w:bookmarkEnd w:id="2885"/>
      <w:bookmarkEnd w:id="2886"/>
      <w:bookmarkEnd w:id="2887"/>
      <w:bookmarkEnd w:id="2888"/>
      <w:bookmarkEnd w:id="2889"/>
      <w:bookmarkEnd w:id="2890"/>
      <w:bookmarkEnd w:id="2891"/>
      <w:bookmarkEnd w:id="2892"/>
      <w:bookmarkEnd w:id="2893"/>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724323">
      <w:pPr>
        <w:pStyle w:val="Heading5"/>
      </w:pPr>
      <w:bookmarkStart w:id="2894" w:name="_Toc24978853"/>
      <w:bookmarkStart w:id="2895" w:name="_Toc34346719"/>
      <w:bookmarkStart w:id="2896" w:name="_Toc34740796"/>
      <w:bookmarkStart w:id="2897" w:name="_Toc34748155"/>
      <w:bookmarkStart w:id="2898" w:name="_Toc34748531"/>
      <w:bookmarkStart w:id="2899" w:name="_Toc34749521"/>
      <w:bookmarkStart w:id="2900" w:name="_Toc49690044"/>
      <w:bookmarkStart w:id="2901" w:name="_Toc56337139"/>
      <w:bookmarkStart w:id="2902" w:name="_Toc67730839"/>
      <w:r w:rsidRPr="00D67AB2">
        <w:t>6.</w:t>
      </w:r>
      <w:r>
        <w:t>2</w:t>
      </w:r>
      <w:r w:rsidRPr="00D67AB2">
        <w:t>.6.2.</w:t>
      </w:r>
      <w:r>
        <w:t>9</w:t>
      </w:r>
      <w:r w:rsidRPr="00D67AB2">
        <w:tab/>
        <w:t xml:space="preserve">Type: </w:t>
      </w:r>
      <w:r>
        <w:t>PublicIdentities</w:t>
      </w:r>
      <w:bookmarkEnd w:id="2894"/>
      <w:bookmarkEnd w:id="2895"/>
      <w:bookmarkEnd w:id="2896"/>
      <w:bookmarkEnd w:id="2897"/>
      <w:bookmarkEnd w:id="2898"/>
      <w:bookmarkEnd w:id="2899"/>
      <w:bookmarkEnd w:id="2900"/>
      <w:bookmarkEnd w:id="2901"/>
      <w:bookmarkEnd w:id="2902"/>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724323">
      <w:pPr>
        <w:pStyle w:val="Heading5"/>
      </w:pPr>
      <w:bookmarkStart w:id="2903" w:name="_Toc24978854"/>
      <w:bookmarkStart w:id="2904" w:name="_Toc34346720"/>
      <w:bookmarkStart w:id="2905" w:name="_Toc34740797"/>
      <w:bookmarkStart w:id="2906" w:name="_Toc34748156"/>
      <w:bookmarkStart w:id="2907" w:name="_Toc34748532"/>
      <w:bookmarkStart w:id="2908" w:name="_Toc34749522"/>
      <w:bookmarkStart w:id="2909" w:name="_Toc49690045"/>
      <w:bookmarkStart w:id="2910" w:name="_Toc56337140"/>
      <w:bookmarkStart w:id="2911" w:name="_Toc67730840"/>
      <w:r w:rsidRPr="00D67AB2">
        <w:lastRenderedPageBreak/>
        <w:t>6.</w:t>
      </w:r>
      <w:r>
        <w:t>2</w:t>
      </w:r>
      <w:r w:rsidRPr="00D67AB2">
        <w:t>.6.2.</w:t>
      </w:r>
      <w:r>
        <w:t>10</w:t>
      </w:r>
      <w:r w:rsidRPr="00D67AB2">
        <w:tab/>
        <w:t xml:space="preserve">Type: </w:t>
      </w:r>
      <w:r>
        <w:t>PublicIdentity</w:t>
      </w:r>
      <w:bookmarkEnd w:id="2903"/>
      <w:bookmarkEnd w:id="2904"/>
      <w:bookmarkEnd w:id="2905"/>
      <w:bookmarkEnd w:id="2906"/>
      <w:bookmarkEnd w:id="2907"/>
      <w:bookmarkEnd w:id="2908"/>
      <w:bookmarkEnd w:id="2909"/>
      <w:bookmarkEnd w:id="2910"/>
      <w:bookmarkEnd w:id="2911"/>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7777777" w:rsidR="00724323" w:rsidRPr="00D67AB2" w:rsidRDefault="00724323" w:rsidP="00266DE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77777777" w:rsidR="00724323" w:rsidRPr="006635DB" w:rsidRDefault="00724323" w:rsidP="00266DE9">
            <w:pPr>
              <w:pStyle w:val="TAL"/>
              <w:rPr>
                <w:rFonts w:cs="Arial"/>
                <w:b/>
                <w:szCs w:val="18"/>
              </w:rPr>
            </w:pPr>
            <w:r w:rsidRPr="00D67AB2">
              <w:t>Unsigned integer indicating</w:t>
            </w:r>
            <w:r>
              <w:t xml:space="preserve"> the Alias Group Identifier. </w:t>
            </w:r>
            <w:r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E6DA6">
      <w:pPr>
        <w:pStyle w:val="Heading5"/>
      </w:pPr>
      <w:bookmarkStart w:id="2912" w:name="_Toc34346721"/>
      <w:bookmarkStart w:id="2913" w:name="_Toc34740798"/>
      <w:bookmarkStart w:id="2914" w:name="_Toc34748157"/>
      <w:bookmarkStart w:id="2915" w:name="_Toc34748533"/>
      <w:bookmarkStart w:id="2916" w:name="_Toc34749523"/>
      <w:bookmarkStart w:id="2917" w:name="_Toc49690046"/>
      <w:bookmarkStart w:id="2918" w:name="_Toc56337141"/>
      <w:bookmarkStart w:id="2919" w:name="_Toc24978855"/>
      <w:bookmarkStart w:id="2920" w:name="_Toc67730841"/>
      <w:r w:rsidRPr="006A7EE2">
        <w:t>6.</w:t>
      </w:r>
      <w:r>
        <w:t>2</w:t>
      </w:r>
      <w:r w:rsidRPr="006A7EE2">
        <w:t>.6.2.</w:t>
      </w:r>
      <w:r>
        <w:t>11</w:t>
      </w:r>
      <w:r w:rsidRPr="006A7EE2">
        <w:tab/>
        <w:t xml:space="preserve">Type: </w:t>
      </w:r>
      <w:r>
        <w:t>Ims</w:t>
      </w:r>
      <w:r w:rsidRPr="006A7EE2">
        <w:t>SdmSubscription</w:t>
      </w:r>
      <w:bookmarkEnd w:id="2912"/>
      <w:bookmarkEnd w:id="2913"/>
      <w:bookmarkEnd w:id="2914"/>
      <w:bookmarkEnd w:id="2915"/>
      <w:bookmarkEnd w:id="2916"/>
      <w:bookmarkEnd w:id="2917"/>
      <w:bookmarkEnd w:id="2918"/>
      <w:bookmarkEnd w:id="2920"/>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4560D">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1C5B6BB4" w14:textId="77777777" w:rsidR="001E6DA6" w:rsidRPr="006A7EE2" w:rsidRDefault="001E6DA6" w:rsidP="0014560D">
            <w:pPr>
              <w:pStyle w:val="TAL"/>
              <w:rPr>
                <w:rFonts w:cs="Arial"/>
                <w:szCs w:val="18"/>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bl>
    <w:p w14:paraId="661E5B58" w14:textId="77777777" w:rsidR="001E6DA6" w:rsidRDefault="001E6DA6" w:rsidP="001E6DA6"/>
    <w:p w14:paraId="35A329F8" w14:textId="77777777" w:rsidR="002A194B" w:rsidRPr="00D67AB2" w:rsidRDefault="002A194B" w:rsidP="002A194B">
      <w:pPr>
        <w:pStyle w:val="Heading5"/>
      </w:pPr>
      <w:bookmarkStart w:id="2921" w:name="_Toc26199614"/>
      <w:bookmarkStart w:id="2922" w:name="_Toc34346722"/>
      <w:bookmarkStart w:id="2923" w:name="_Toc34740799"/>
      <w:bookmarkStart w:id="2924" w:name="_Toc34748158"/>
      <w:bookmarkStart w:id="2925" w:name="_Toc34748534"/>
      <w:bookmarkStart w:id="2926" w:name="_Toc34749524"/>
      <w:bookmarkStart w:id="2927" w:name="_Toc49690047"/>
      <w:bookmarkStart w:id="2928" w:name="_Toc56337142"/>
      <w:bookmarkStart w:id="2929" w:name="_Toc67730842"/>
      <w:r w:rsidRPr="00D67AB2">
        <w:t>6.</w:t>
      </w:r>
      <w:r>
        <w:t>2</w:t>
      </w:r>
      <w:r w:rsidRPr="00D67AB2">
        <w:t>.6.</w:t>
      </w:r>
      <w:r>
        <w:t>2.12</w:t>
      </w:r>
      <w:r w:rsidRPr="00D67AB2">
        <w:tab/>
        <w:t xml:space="preserve">Type: </w:t>
      </w:r>
      <w:bookmarkEnd w:id="2921"/>
      <w:r>
        <w:t>ImsRegistrationStatus</w:t>
      </w:r>
      <w:bookmarkEnd w:id="2922"/>
      <w:bookmarkEnd w:id="2923"/>
      <w:bookmarkEnd w:id="2924"/>
      <w:bookmarkEnd w:id="2925"/>
      <w:bookmarkEnd w:id="2926"/>
      <w:bookmarkEnd w:id="2927"/>
      <w:bookmarkEnd w:id="2928"/>
      <w:bookmarkEnd w:id="2929"/>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4560D">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6124A2">
      <w:pPr>
        <w:pStyle w:val="Heading5"/>
      </w:pPr>
      <w:bookmarkStart w:id="2930" w:name="_Toc34346723"/>
      <w:bookmarkStart w:id="2931" w:name="_Toc34740800"/>
      <w:bookmarkStart w:id="2932" w:name="_Toc34748159"/>
      <w:bookmarkStart w:id="2933" w:name="_Toc34748535"/>
      <w:bookmarkStart w:id="2934" w:name="_Toc34749525"/>
      <w:bookmarkStart w:id="2935" w:name="_Toc49690048"/>
      <w:bookmarkStart w:id="2936" w:name="_Toc56337143"/>
      <w:bookmarkStart w:id="2937" w:name="_Toc67730843"/>
      <w:r w:rsidRPr="00D67AB2">
        <w:t>6.</w:t>
      </w:r>
      <w:r>
        <w:t>2</w:t>
      </w:r>
      <w:r w:rsidRPr="00D67AB2">
        <w:t>.6.</w:t>
      </w:r>
      <w:r>
        <w:t>2.13</w:t>
      </w:r>
      <w:r w:rsidRPr="00D67AB2">
        <w:tab/>
        <w:t xml:space="preserve">Type: </w:t>
      </w:r>
      <w:r>
        <w:t>PriorityLevels</w:t>
      </w:r>
      <w:bookmarkEnd w:id="2930"/>
      <w:bookmarkEnd w:id="2931"/>
      <w:bookmarkEnd w:id="2932"/>
      <w:bookmarkEnd w:id="2933"/>
      <w:bookmarkEnd w:id="2934"/>
      <w:bookmarkEnd w:id="2935"/>
      <w:bookmarkEnd w:id="2936"/>
      <w:bookmarkEnd w:id="2937"/>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4560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bl>
    <w:p w14:paraId="7C14C19C" w14:textId="77777777" w:rsidR="006124A2" w:rsidRPr="00E3096F" w:rsidRDefault="006124A2" w:rsidP="00BC05CA"/>
    <w:p w14:paraId="4354793B" w14:textId="77777777" w:rsidR="00866F74" w:rsidRPr="00D67AB2" w:rsidRDefault="00866F74" w:rsidP="00866F74">
      <w:pPr>
        <w:pStyle w:val="Heading5"/>
      </w:pPr>
      <w:bookmarkStart w:id="2938" w:name="_Toc34346724"/>
      <w:bookmarkStart w:id="2939" w:name="_Toc34740801"/>
      <w:bookmarkStart w:id="2940" w:name="_Toc34748160"/>
      <w:bookmarkStart w:id="2941" w:name="_Toc34748536"/>
      <w:bookmarkStart w:id="2942" w:name="_Toc34749526"/>
      <w:bookmarkStart w:id="2943" w:name="_Toc49690049"/>
      <w:bookmarkStart w:id="2944" w:name="_Toc56337144"/>
      <w:bookmarkStart w:id="2945" w:name="_Toc67730844"/>
      <w:r w:rsidRPr="00D67AB2">
        <w:lastRenderedPageBreak/>
        <w:t>6.</w:t>
      </w:r>
      <w:r>
        <w:t>2</w:t>
      </w:r>
      <w:r w:rsidRPr="00D67AB2">
        <w:t>.6.</w:t>
      </w:r>
      <w:r>
        <w:t>2.14</w:t>
      </w:r>
      <w:r w:rsidRPr="00D67AB2">
        <w:tab/>
        <w:t xml:space="preserve">Type: </w:t>
      </w:r>
      <w:r>
        <w:t>Ifcs</w:t>
      </w:r>
      <w:bookmarkEnd w:id="2938"/>
      <w:bookmarkEnd w:id="2939"/>
      <w:bookmarkEnd w:id="2940"/>
      <w:bookmarkEnd w:id="2941"/>
      <w:bookmarkEnd w:id="2942"/>
      <w:bookmarkEnd w:id="2943"/>
      <w:bookmarkEnd w:id="2944"/>
      <w:bookmarkEnd w:id="2945"/>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614BBA">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866F74">
      <w:pPr>
        <w:pStyle w:val="Heading5"/>
      </w:pPr>
      <w:bookmarkStart w:id="2946" w:name="_Toc34346725"/>
      <w:bookmarkStart w:id="2947" w:name="_Toc34740802"/>
      <w:bookmarkStart w:id="2948" w:name="_Toc34748161"/>
      <w:bookmarkStart w:id="2949" w:name="_Toc34748537"/>
      <w:bookmarkStart w:id="2950" w:name="_Toc34749527"/>
      <w:bookmarkStart w:id="2951" w:name="_Toc49690050"/>
      <w:bookmarkStart w:id="2952" w:name="_Toc56337145"/>
      <w:bookmarkStart w:id="2953" w:name="_Toc67730845"/>
      <w:r w:rsidRPr="00D67AB2">
        <w:t>6.</w:t>
      </w:r>
      <w:r>
        <w:t>2</w:t>
      </w:r>
      <w:r w:rsidRPr="00D67AB2">
        <w:t>.6.</w:t>
      </w:r>
      <w:r>
        <w:t>2</w:t>
      </w:r>
      <w:r w:rsidRPr="00D67AB2">
        <w:t>.</w:t>
      </w:r>
      <w:r>
        <w:t>15</w:t>
      </w:r>
      <w:r w:rsidRPr="00D67AB2">
        <w:tab/>
        <w:t xml:space="preserve">Type: </w:t>
      </w:r>
      <w:r>
        <w:t>Ifc</w:t>
      </w:r>
      <w:bookmarkEnd w:id="2946"/>
      <w:bookmarkEnd w:id="2947"/>
      <w:bookmarkEnd w:id="2948"/>
      <w:bookmarkEnd w:id="2949"/>
      <w:bookmarkEnd w:id="2950"/>
      <w:bookmarkEnd w:id="2951"/>
      <w:bookmarkEnd w:id="2952"/>
      <w:bookmarkEnd w:id="2953"/>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866F74">
      <w:pPr>
        <w:pStyle w:val="Heading5"/>
      </w:pPr>
      <w:bookmarkStart w:id="2954" w:name="_Toc34346726"/>
      <w:bookmarkStart w:id="2955" w:name="_Toc34740803"/>
      <w:bookmarkStart w:id="2956" w:name="_Toc34748162"/>
      <w:bookmarkStart w:id="2957" w:name="_Toc34748538"/>
      <w:bookmarkStart w:id="2958" w:name="_Toc34749528"/>
      <w:bookmarkStart w:id="2959" w:name="_Toc49690051"/>
      <w:bookmarkStart w:id="2960" w:name="_Toc56337146"/>
      <w:bookmarkStart w:id="2961" w:name="_Toc67730846"/>
      <w:r w:rsidRPr="00D67AB2">
        <w:t>6.</w:t>
      </w:r>
      <w:r>
        <w:t>2</w:t>
      </w:r>
      <w:r w:rsidRPr="00D67AB2">
        <w:t>.6.</w:t>
      </w:r>
      <w:r>
        <w:t>2.16</w:t>
      </w:r>
      <w:r w:rsidRPr="00D67AB2">
        <w:tab/>
        <w:t xml:space="preserve">Type: </w:t>
      </w:r>
      <w:r>
        <w:t>TriggerPoint</w:t>
      </w:r>
      <w:bookmarkEnd w:id="2954"/>
      <w:bookmarkEnd w:id="2955"/>
      <w:bookmarkEnd w:id="2956"/>
      <w:bookmarkEnd w:id="2957"/>
      <w:bookmarkEnd w:id="2958"/>
      <w:bookmarkEnd w:id="2959"/>
      <w:bookmarkEnd w:id="2960"/>
      <w:bookmarkEnd w:id="2961"/>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866F74">
      <w:pPr>
        <w:pStyle w:val="Heading5"/>
      </w:pPr>
      <w:bookmarkStart w:id="2962" w:name="_Toc34346727"/>
      <w:bookmarkStart w:id="2963" w:name="_Toc34740804"/>
      <w:bookmarkStart w:id="2964" w:name="_Toc34748163"/>
      <w:bookmarkStart w:id="2965" w:name="_Toc34748539"/>
      <w:bookmarkStart w:id="2966" w:name="_Toc34749529"/>
      <w:bookmarkStart w:id="2967" w:name="_Toc49690052"/>
      <w:bookmarkStart w:id="2968" w:name="_Toc56337147"/>
      <w:bookmarkStart w:id="2969" w:name="_Toc67730847"/>
      <w:r w:rsidRPr="00D67AB2">
        <w:lastRenderedPageBreak/>
        <w:t>6.</w:t>
      </w:r>
      <w:r>
        <w:t>2</w:t>
      </w:r>
      <w:r w:rsidRPr="00D67AB2">
        <w:t>.6.</w:t>
      </w:r>
      <w:r>
        <w:t>2.17</w:t>
      </w:r>
      <w:r w:rsidRPr="00D67AB2">
        <w:tab/>
        <w:t xml:space="preserve">Type: </w:t>
      </w:r>
      <w:r>
        <w:t>Spt</w:t>
      </w:r>
      <w:bookmarkEnd w:id="2962"/>
      <w:bookmarkEnd w:id="2963"/>
      <w:bookmarkEnd w:id="2964"/>
      <w:bookmarkEnd w:id="2965"/>
      <w:bookmarkEnd w:id="2966"/>
      <w:bookmarkEnd w:id="2967"/>
      <w:bookmarkEnd w:id="2968"/>
      <w:bookmarkEnd w:id="2969"/>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614BBA">
            <w:pPr>
              <w:rPr>
                <w:rFonts w:ascii="Arial" w:hAnsi="Arial" w:cs="Arial"/>
                <w:sz w:val="18"/>
                <w:szCs w:val="18"/>
              </w:rPr>
            </w:pPr>
            <w:r>
              <w:rPr>
                <w:rFonts w:ascii="Arial" w:hAnsi="Arial" w:cs="Arial"/>
                <w:sz w:val="18"/>
                <w:szCs w:val="18"/>
              </w:rPr>
              <w:t>Indicates the type of registration. If included, it shall contain the</w:t>
            </w:r>
            <w:r w:rsidRPr="000C4DFE">
              <w:rPr>
                <w:rFonts w:ascii="Arial" w:hAnsi="Arial" w:cs="Arial"/>
                <w:sz w:val="18"/>
                <w:szCs w:val="18"/>
              </w:rPr>
              <w:t xml:space="preserve"> values that define whether the SPT matches to REGISTER messages that are related to initial registrations, re-registrations, and/or de-registrations. </w:t>
            </w:r>
            <w:r>
              <w:rPr>
                <w:rFonts w:ascii="Arial" w:hAnsi="Arial" w:cs="Arial"/>
                <w:sz w:val="18"/>
                <w:szCs w:val="18"/>
              </w:rPr>
              <w:t xml:space="preserve">This attribute shall be included only if the SPT is for SIP method with a value </w:t>
            </w:r>
            <w:r w:rsidR="00284134">
              <w:rPr>
                <w:rFonts w:ascii="Arial" w:hAnsi="Arial" w:cs="Arial"/>
                <w:sz w:val="18"/>
                <w:szCs w:val="18"/>
              </w:rPr>
              <w:t>"</w:t>
            </w:r>
            <w:r>
              <w:rPr>
                <w:rFonts w:ascii="Arial" w:hAnsi="Arial" w:cs="Arial"/>
                <w:sz w:val="18"/>
                <w:szCs w:val="18"/>
              </w:rPr>
              <w:t>REGISTER</w:t>
            </w:r>
            <w:r w:rsidR="00284134">
              <w:rPr>
                <w:rFonts w:ascii="Arial" w:hAnsi="Arial" w:cs="Arial"/>
                <w:sz w:val="18"/>
                <w:szCs w:val="18"/>
              </w:rPr>
              <w:t>"</w:t>
            </w:r>
            <w:r>
              <w:rPr>
                <w:rFonts w:ascii="Arial" w:hAnsi="Arial" w:cs="Arial"/>
                <w:sz w:val="18"/>
                <w:szCs w:val="18"/>
              </w:rPr>
              <w:t xml:space="preserve"> and only if it does not apply to all types of registration; otherwise, it shall be absent (i.e. </w:t>
            </w:r>
            <w:r w:rsidRPr="000C4DFE">
              <w:rPr>
                <w:rFonts w:ascii="Arial" w:hAnsi="Arial" w:cs="Arial"/>
                <w:sz w:val="18"/>
                <w:szCs w:val="18"/>
              </w:rPr>
              <w:t>the SIP Method SPT matches to all REGISTER messages</w:t>
            </w:r>
            <w:r>
              <w:rPr>
                <w:rFonts w:ascii="Arial" w:hAnsi="Arial" w:cs="Arial"/>
                <w:sz w:val="18"/>
                <w:szCs w:val="18"/>
              </w:rPr>
              <w:t>).</w:t>
            </w:r>
          </w:p>
          <w:p w14:paraId="37C0E1B2" w14:textId="77777777" w:rsidR="00866F74" w:rsidRPr="0098406E" w:rsidRDefault="00866F74" w:rsidP="00614BBA">
            <w:pPr>
              <w:rPr>
                <w:rFonts w:ascii="Arial" w:hAnsi="Arial" w:cs="Arial"/>
                <w:sz w:val="18"/>
                <w:szCs w:val="18"/>
              </w:rPr>
            </w:pPr>
            <w:r w:rsidRPr="0098406E">
              <w:rPr>
                <w:rFonts w:ascii="Arial" w:hAnsi="Arial" w:cs="Arial"/>
                <w:sz w:val="18"/>
                <w:szCs w:val="18"/>
              </w:rPr>
              <w:t xml:space="preserve">The attribute </w:t>
            </w:r>
            <w:r>
              <w:t>regType</w:t>
            </w:r>
            <w:r>
              <w:rPr>
                <w:rFonts w:ascii="Arial" w:hAnsi="Arial" w:cs="Arial"/>
                <w:sz w:val="18"/>
                <w:szCs w:val="18"/>
              </w:rPr>
              <w:t xml:space="preserve"> shall</w:t>
            </w:r>
            <w:r w:rsidRPr="0098406E">
              <w:rPr>
                <w:rFonts w:ascii="Arial" w:hAnsi="Arial" w:cs="Arial"/>
                <w:sz w:val="18"/>
                <w:szCs w:val="18"/>
              </w:rPr>
              <w:t xml:space="preserve">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614BBA">
            <w:pPr>
              <w:rPr>
                <w:rFonts w:ascii="Arial" w:hAnsi="Arial" w:cs="Arial"/>
                <w:sz w:val="18"/>
                <w:szCs w:val="18"/>
              </w:rPr>
            </w:pPr>
            <w:r>
              <w:rPr>
                <w:rFonts w:ascii="Arial" w:hAnsi="Arial" w:cs="Arial"/>
                <w:sz w:val="18"/>
                <w:szCs w:val="18"/>
              </w:rPr>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614BBA">
            <w:pPr>
              <w:rPr>
                <w:rFonts w:ascii="Arial" w:hAnsi="Arial" w:cs="Arial"/>
                <w:sz w:val="18"/>
                <w:szCs w:val="18"/>
              </w:rPr>
            </w:pPr>
            <w:r>
              <w:rPr>
                <w:rFonts w:ascii="Arial" w:hAnsi="Arial" w:cs="Arial"/>
                <w:sz w:val="18"/>
                <w:szCs w:val="18"/>
              </w:rPr>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614BBA">
            <w:pPr>
              <w:rPr>
                <w:rFonts w:ascii="Arial" w:hAnsi="Arial" w:cs="Arial"/>
                <w:sz w:val="18"/>
                <w:szCs w:val="18"/>
              </w:rPr>
            </w:pPr>
            <w:r>
              <w:rPr>
                <w:rFonts w:ascii="Arial" w:hAnsi="Arial" w:cs="Arial"/>
                <w:sz w:val="18"/>
                <w:szCs w:val="18"/>
              </w:rPr>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614BBA">
            <w:pPr>
              <w:rPr>
                <w:rFonts w:ascii="Arial" w:hAnsi="Arial" w:cs="Arial"/>
                <w:sz w:val="18"/>
                <w:szCs w:val="18"/>
              </w:rPr>
            </w:pPr>
            <w:r w:rsidRPr="00A469AA">
              <w:rPr>
                <w:rFonts w:ascii="Arial" w:hAnsi="Arial" w:cs="Arial"/>
                <w:sz w:val="18"/>
                <w:szCs w:val="18"/>
              </w:rPr>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614BBA">
            <w:pPr>
              <w:rPr>
                <w:rFonts w:ascii="Arial" w:hAnsi="Arial" w:cs="Arial"/>
                <w:sz w:val="18"/>
                <w:szCs w:val="18"/>
              </w:rPr>
            </w:pPr>
            <w:r w:rsidRPr="00A469AA">
              <w:rPr>
                <w:rFonts w:ascii="Arial" w:hAnsi="Arial" w:cs="Arial"/>
                <w:sz w:val="18"/>
                <w:szCs w:val="18"/>
              </w:rPr>
              <w:t xml:space="preserve">Contains a SDP line </w:t>
            </w:r>
            <w:r>
              <w:rPr>
                <w:rFonts w:ascii="Arial" w:hAnsi="Arial" w:cs="Arial"/>
                <w:sz w:val="18"/>
                <w:szCs w:val="18"/>
              </w:rPr>
              <w:t xml:space="preserve">(and optionally the valuein the line) </w:t>
            </w:r>
            <w:r w:rsidRPr="00A469AA">
              <w:rPr>
                <w:rFonts w:ascii="Arial" w:hAnsi="Arial" w:cs="Arial"/>
                <w:sz w:val="18"/>
                <w:szCs w:val="18"/>
              </w:rPr>
              <w:t>within the body (if any) of a SIP request</w:t>
            </w:r>
            <w:r>
              <w:rPr>
                <w:rFonts w:ascii="Arial" w:hAnsi="Arial" w:cs="Arial"/>
                <w:sz w:val="18"/>
                <w:szCs w:val="18"/>
              </w:rPr>
              <w:t xml:space="preserve">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77777777"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Exactly one of requestURI, method, header and sessionDescription shall be present. See TS 29.228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866F74">
      <w:pPr>
        <w:pStyle w:val="Heading5"/>
      </w:pPr>
      <w:bookmarkStart w:id="2970" w:name="_Toc34346728"/>
      <w:bookmarkStart w:id="2971" w:name="_Toc34740805"/>
      <w:bookmarkStart w:id="2972" w:name="_Toc34748164"/>
      <w:bookmarkStart w:id="2973" w:name="_Toc34748540"/>
      <w:bookmarkStart w:id="2974" w:name="_Toc34749530"/>
      <w:bookmarkStart w:id="2975" w:name="_Toc49690053"/>
      <w:bookmarkStart w:id="2976" w:name="_Toc56337148"/>
      <w:bookmarkStart w:id="2977" w:name="_Toc67730848"/>
      <w:r w:rsidRPr="00D67AB2">
        <w:t>6.</w:t>
      </w:r>
      <w:r>
        <w:t>2</w:t>
      </w:r>
      <w:r w:rsidRPr="00D67AB2">
        <w:t>.6.</w:t>
      </w:r>
      <w:r>
        <w:t>2.18</w:t>
      </w:r>
      <w:r w:rsidRPr="00D67AB2">
        <w:tab/>
        <w:t xml:space="preserve">Type: </w:t>
      </w:r>
      <w:r>
        <w:t>HeaderSipRequest</w:t>
      </w:r>
      <w:bookmarkEnd w:id="2970"/>
      <w:bookmarkEnd w:id="2971"/>
      <w:bookmarkEnd w:id="2972"/>
      <w:bookmarkEnd w:id="2973"/>
      <w:bookmarkEnd w:id="2974"/>
      <w:bookmarkEnd w:id="2975"/>
      <w:bookmarkEnd w:id="2976"/>
      <w:bookmarkEnd w:id="2977"/>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866F74">
      <w:pPr>
        <w:pStyle w:val="Heading5"/>
      </w:pPr>
      <w:bookmarkStart w:id="2978" w:name="_Toc34346729"/>
      <w:bookmarkStart w:id="2979" w:name="_Toc34740806"/>
      <w:bookmarkStart w:id="2980" w:name="_Toc34748165"/>
      <w:bookmarkStart w:id="2981" w:name="_Toc34748541"/>
      <w:bookmarkStart w:id="2982" w:name="_Toc34749531"/>
      <w:bookmarkStart w:id="2983" w:name="_Toc49690054"/>
      <w:bookmarkStart w:id="2984" w:name="_Toc56337149"/>
      <w:bookmarkStart w:id="2985" w:name="_Toc67730849"/>
      <w:r w:rsidRPr="00D67AB2">
        <w:lastRenderedPageBreak/>
        <w:t>6.</w:t>
      </w:r>
      <w:r>
        <w:t>2</w:t>
      </w:r>
      <w:r w:rsidRPr="00D67AB2">
        <w:t>.6.</w:t>
      </w:r>
      <w:r>
        <w:t>2.</w:t>
      </w:r>
      <w:r w:rsidR="00F60ED6">
        <w:t>19</w:t>
      </w:r>
      <w:r w:rsidRPr="00D67AB2">
        <w:tab/>
        <w:t xml:space="preserve">Type: </w:t>
      </w:r>
      <w:r>
        <w:t>SdpDescription</w:t>
      </w:r>
      <w:bookmarkEnd w:id="2978"/>
      <w:bookmarkEnd w:id="2979"/>
      <w:bookmarkEnd w:id="2980"/>
      <w:bookmarkEnd w:id="2981"/>
      <w:bookmarkEnd w:id="2982"/>
      <w:bookmarkEnd w:id="2983"/>
      <w:bookmarkEnd w:id="2984"/>
      <w:bookmarkEnd w:id="2985"/>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866F74">
      <w:pPr>
        <w:pStyle w:val="Heading5"/>
      </w:pPr>
      <w:bookmarkStart w:id="2986" w:name="_Toc34346730"/>
      <w:bookmarkStart w:id="2987" w:name="_Toc34740807"/>
      <w:bookmarkStart w:id="2988" w:name="_Toc34748166"/>
      <w:bookmarkStart w:id="2989" w:name="_Toc34748542"/>
      <w:bookmarkStart w:id="2990" w:name="_Toc34749532"/>
      <w:bookmarkStart w:id="2991" w:name="_Toc49690055"/>
      <w:bookmarkStart w:id="2992" w:name="_Toc56337150"/>
      <w:bookmarkStart w:id="2993" w:name="_Toc67730850"/>
      <w:r w:rsidRPr="00D67AB2">
        <w:t>6.</w:t>
      </w:r>
      <w:r>
        <w:t>2</w:t>
      </w:r>
      <w:r w:rsidRPr="00D67AB2">
        <w:t>.6.</w:t>
      </w:r>
      <w:r>
        <w:t>2.</w:t>
      </w:r>
      <w:r w:rsidR="00F60ED6">
        <w:t>20</w:t>
      </w:r>
      <w:r w:rsidRPr="00D67AB2">
        <w:tab/>
        <w:t xml:space="preserve">Type: </w:t>
      </w:r>
      <w:r>
        <w:t>ApplicationServer</w:t>
      </w:r>
      <w:bookmarkEnd w:id="2986"/>
      <w:bookmarkEnd w:id="2987"/>
      <w:bookmarkEnd w:id="2988"/>
      <w:bookmarkEnd w:id="2989"/>
      <w:bookmarkEnd w:id="2990"/>
      <w:bookmarkEnd w:id="2991"/>
      <w:bookmarkEnd w:id="2992"/>
      <w:bookmarkEnd w:id="2993"/>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614BBA">
            <w:pPr>
              <w:pStyle w:val="TAH"/>
              <w:jc w:val="left"/>
            </w:pPr>
            <w:r>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614BBA">
      <w:pPr>
        <w:pStyle w:val="Heading5"/>
      </w:pPr>
      <w:bookmarkStart w:id="2994" w:name="_Toc34346731"/>
      <w:bookmarkStart w:id="2995" w:name="_Toc34740808"/>
      <w:bookmarkStart w:id="2996" w:name="_Toc34748167"/>
      <w:bookmarkStart w:id="2997" w:name="_Toc34748543"/>
      <w:bookmarkStart w:id="2998" w:name="_Toc34749533"/>
      <w:bookmarkStart w:id="2999" w:name="_Toc49690056"/>
      <w:bookmarkStart w:id="3000" w:name="_Toc56337151"/>
      <w:bookmarkStart w:id="3001" w:name="_Toc67730851"/>
      <w:r w:rsidRPr="00D67AB2">
        <w:t>6.</w:t>
      </w:r>
      <w:r>
        <w:t>2</w:t>
      </w:r>
      <w:r w:rsidRPr="00D67AB2">
        <w:t>.6.</w:t>
      </w:r>
      <w:r>
        <w:t>2.21</w:t>
      </w:r>
      <w:r w:rsidRPr="00D67AB2">
        <w:tab/>
        <w:t xml:space="preserve">Type: </w:t>
      </w:r>
      <w:r>
        <w:t>ImsLocationData</w:t>
      </w:r>
      <w:bookmarkEnd w:id="2994"/>
      <w:bookmarkEnd w:id="2995"/>
      <w:bookmarkEnd w:id="2996"/>
      <w:bookmarkEnd w:id="2997"/>
      <w:bookmarkEnd w:id="2998"/>
      <w:bookmarkEnd w:id="2999"/>
      <w:bookmarkEnd w:id="3000"/>
      <w:bookmarkEnd w:id="3001"/>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614BBA">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C340A3">
      <w:pPr>
        <w:pStyle w:val="Heading5"/>
      </w:pPr>
      <w:bookmarkStart w:id="3002" w:name="_Toc34346732"/>
      <w:bookmarkStart w:id="3003" w:name="_Toc34740809"/>
      <w:bookmarkStart w:id="3004" w:name="_Toc34748168"/>
      <w:bookmarkStart w:id="3005" w:name="_Toc34748544"/>
      <w:bookmarkStart w:id="3006" w:name="_Toc34749534"/>
      <w:bookmarkStart w:id="3007" w:name="_Toc49690057"/>
      <w:bookmarkStart w:id="3008" w:name="_Toc56337152"/>
      <w:bookmarkStart w:id="3009" w:name="_Toc67730852"/>
      <w:r w:rsidRPr="00D67AB2">
        <w:t>6.</w:t>
      </w:r>
      <w:r>
        <w:t>2</w:t>
      </w:r>
      <w:r w:rsidRPr="00D67AB2">
        <w:t>.6.</w:t>
      </w:r>
      <w:r>
        <w:t>2.22</w:t>
      </w:r>
      <w:r w:rsidRPr="00D67AB2">
        <w:tab/>
        <w:t xml:space="preserve">Type: </w:t>
      </w:r>
      <w:r w:rsidRPr="00F91D2F">
        <w:t>ServiceLevelTraceInformation</w:t>
      </w:r>
      <w:bookmarkEnd w:id="3002"/>
      <w:bookmarkEnd w:id="3003"/>
      <w:bookmarkEnd w:id="3004"/>
      <w:bookmarkEnd w:id="3005"/>
      <w:bookmarkEnd w:id="3006"/>
      <w:bookmarkEnd w:id="3007"/>
      <w:bookmarkEnd w:id="3008"/>
      <w:bookmarkEnd w:id="3009"/>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264041">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264041">
      <w:pPr>
        <w:pStyle w:val="Heading5"/>
      </w:pPr>
      <w:bookmarkStart w:id="3010" w:name="_Toc34346733"/>
      <w:bookmarkStart w:id="3011" w:name="_Toc34740810"/>
      <w:bookmarkStart w:id="3012" w:name="_Toc34748169"/>
      <w:bookmarkStart w:id="3013" w:name="_Toc34748545"/>
      <w:bookmarkStart w:id="3014" w:name="_Toc34749535"/>
      <w:bookmarkStart w:id="3015" w:name="_Toc49690058"/>
      <w:bookmarkStart w:id="3016" w:name="_Toc56337153"/>
      <w:bookmarkStart w:id="3017" w:name="_Toc67730853"/>
      <w:r w:rsidRPr="00D67AB2">
        <w:lastRenderedPageBreak/>
        <w:t>6.</w:t>
      </w:r>
      <w:r>
        <w:t>2</w:t>
      </w:r>
      <w:r w:rsidRPr="00D67AB2">
        <w:t>.6.</w:t>
      </w:r>
      <w:r>
        <w:t>2.23</w:t>
      </w:r>
      <w:r w:rsidRPr="00D67AB2">
        <w:tab/>
        <w:t xml:space="preserve">Type: </w:t>
      </w:r>
      <w:r>
        <w:t>PsLocation</w:t>
      </w:r>
      <w:bookmarkEnd w:id="3010"/>
      <w:bookmarkEnd w:id="3011"/>
      <w:bookmarkEnd w:id="3012"/>
      <w:bookmarkEnd w:id="3013"/>
      <w:bookmarkEnd w:id="3014"/>
      <w:bookmarkEnd w:id="3015"/>
      <w:bookmarkEnd w:id="3016"/>
      <w:bookmarkEnd w:id="3017"/>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264041">
            <w:pPr>
              <w:pStyle w:val="TAH"/>
              <w:jc w:val="left"/>
            </w:pPr>
            <w:r w:rsidRPr="00D67AB2">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264041">
      <w:pPr>
        <w:pStyle w:val="Heading5"/>
      </w:pPr>
      <w:bookmarkStart w:id="3018" w:name="_Toc34346734"/>
      <w:bookmarkStart w:id="3019" w:name="_Toc34740811"/>
      <w:bookmarkStart w:id="3020" w:name="_Toc34748170"/>
      <w:bookmarkStart w:id="3021" w:name="_Toc34748546"/>
      <w:bookmarkStart w:id="3022" w:name="_Toc34749536"/>
      <w:bookmarkStart w:id="3023" w:name="_Toc49690059"/>
      <w:bookmarkStart w:id="3024" w:name="_Toc56337154"/>
      <w:bookmarkStart w:id="3025" w:name="_Toc67730854"/>
      <w:r w:rsidRPr="00D67AB2">
        <w:t>6.</w:t>
      </w:r>
      <w:r>
        <w:t>2</w:t>
      </w:r>
      <w:r w:rsidRPr="00D67AB2">
        <w:t>.6.</w:t>
      </w:r>
      <w:r>
        <w:t>2.24</w:t>
      </w:r>
      <w:r w:rsidRPr="00D67AB2">
        <w:tab/>
        <w:t xml:space="preserve">Type: </w:t>
      </w:r>
      <w:r>
        <w:t>SgsnLocationData</w:t>
      </w:r>
      <w:bookmarkEnd w:id="3018"/>
      <w:bookmarkEnd w:id="3019"/>
      <w:bookmarkEnd w:id="3020"/>
      <w:bookmarkEnd w:id="3021"/>
      <w:bookmarkEnd w:id="3022"/>
      <w:bookmarkEnd w:id="3023"/>
      <w:bookmarkEnd w:id="3024"/>
      <w:bookmarkEnd w:id="3025"/>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264041">
            <w:pPr>
              <w:pStyle w:val="TAH"/>
              <w:jc w:val="left"/>
            </w:pPr>
            <w:r w:rsidRPr="00D67AB2">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264041">
      <w:pPr>
        <w:pStyle w:val="Heading5"/>
      </w:pPr>
      <w:bookmarkStart w:id="3026" w:name="_Toc34346735"/>
      <w:bookmarkStart w:id="3027" w:name="_Toc34740812"/>
      <w:bookmarkStart w:id="3028" w:name="_Toc34748171"/>
      <w:bookmarkStart w:id="3029" w:name="_Toc34748547"/>
      <w:bookmarkStart w:id="3030" w:name="_Toc34749537"/>
      <w:bookmarkStart w:id="3031" w:name="_Toc49690060"/>
      <w:bookmarkStart w:id="3032" w:name="_Toc56337155"/>
      <w:bookmarkStart w:id="3033" w:name="_Toc67730855"/>
      <w:r w:rsidRPr="00D67AB2">
        <w:t>6.</w:t>
      </w:r>
      <w:r>
        <w:t>2</w:t>
      </w:r>
      <w:r w:rsidRPr="00D67AB2">
        <w:t>.6.</w:t>
      </w:r>
      <w:r>
        <w:t>2.25</w:t>
      </w:r>
      <w:r w:rsidRPr="00D67AB2">
        <w:tab/>
        <w:t xml:space="preserve">Type: </w:t>
      </w:r>
      <w:r>
        <w:t>MmeLocationData</w:t>
      </w:r>
      <w:bookmarkEnd w:id="3026"/>
      <w:bookmarkEnd w:id="3027"/>
      <w:bookmarkEnd w:id="3028"/>
      <w:bookmarkEnd w:id="3029"/>
      <w:bookmarkEnd w:id="3030"/>
      <w:bookmarkEnd w:id="3031"/>
      <w:bookmarkEnd w:id="3032"/>
      <w:bookmarkEnd w:id="3033"/>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264041">
            <w:pPr>
              <w:pStyle w:val="TAH"/>
              <w:jc w:val="left"/>
            </w:pPr>
            <w:r w:rsidRPr="00D67AB2">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264041">
      <w:pPr>
        <w:pStyle w:val="Heading5"/>
      </w:pPr>
      <w:bookmarkStart w:id="3034" w:name="_Toc34346736"/>
      <w:bookmarkStart w:id="3035" w:name="_Toc34740813"/>
      <w:bookmarkStart w:id="3036" w:name="_Toc34748172"/>
      <w:bookmarkStart w:id="3037" w:name="_Toc34748548"/>
      <w:bookmarkStart w:id="3038" w:name="_Toc34749538"/>
      <w:bookmarkStart w:id="3039" w:name="_Toc49690061"/>
      <w:bookmarkStart w:id="3040" w:name="_Toc56337156"/>
      <w:bookmarkStart w:id="3041" w:name="_Toc67730856"/>
      <w:r w:rsidRPr="00D67AB2">
        <w:t>6.</w:t>
      </w:r>
      <w:r>
        <w:t>2</w:t>
      </w:r>
      <w:r w:rsidRPr="00D67AB2">
        <w:t>.6.</w:t>
      </w:r>
      <w:r>
        <w:t>2.26</w:t>
      </w:r>
      <w:r w:rsidRPr="00D67AB2">
        <w:tab/>
        <w:t xml:space="preserve">Type: </w:t>
      </w:r>
      <w:r>
        <w:t>AmfLocationData</w:t>
      </w:r>
      <w:bookmarkEnd w:id="3034"/>
      <w:bookmarkEnd w:id="3035"/>
      <w:bookmarkEnd w:id="3036"/>
      <w:bookmarkEnd w:id="3037"/>
      <w:bookmarkEnd w:id="3038"/>
      <w:bookmarkEnd w:id="3039"/>
      <w:bookmarkEnd w:id="3040"/>
      <w:bookmarkEnd w:id="3041"/>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264041">
            <w:pPr>
              <w:pStyle w:val="TAH"/>
              <w:jc w:val="left"/>
            </w:pPr>
            <w:r w:rsidRPr="00D67AB2">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77777777" w:rsidR="00264041" w:rsidRPr="009668C7" w:rsidRDefault="00264041" w:rsidP="00264041">
            <w:pPr>
              <w:pStyle w:val="TAL"/>
              <w:rPr>
                <w:rFonts w:cs="Arial"/>
                <w:szCs w:val="18"/>
              </w:rPr>
            </w:pPr>
            <w:r w:rsidRPr="00E65D72">
              <w:t>SMSFAddress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264041">
      <w:pPr>
        <w:pStyle w:val="Heading5"/>
      </w:pPr>
      <w:bookmarkStart w:id="3042" w:name="_Toc34346737"/>
      <w:bookmarkStart w:id="3043" w:name="_Toc34740814"/>
      <w:bookmarkStart w:id="3044" w:name="_Toc34748173"/>
      <w:bookmarkStart w:id="3045" w:name="_Toc34748549"/>
      <w:bookmarkStart w:id="3046" w:name="_Toc34749539"/>
      <w:bookmarkStart w:id="3047" w:name="_Toc49690062"/>
      <w:bookmarkStart w:id="3048" w:name="_Toc56337157"/>
      <w:bookmarkStart w:id="3049" w:name="_Toc67730857"/>
      <w:r w:rsidRPr="00D67AB2">
        <w:lastRenderedPageBreak/>
        <w:t>6.</w:t>
      </w:r>
      <w:r>
        <w:t>2</w:t>
      </w:r>
      <w:r w:rsidRPr="00D67AB2">
        <w:t>.6.</w:t>
      </w:r>
      <w:r>
        <w:t>2.27</w:t>
      </w:r>
      <w:r w:rsidRPr="00D67AB2">
        <w:tab/>
        <w:t xml:space="preserve">Type: </w:t>
      </w:r>
      <w:r>
        <w:t>TwanLocationData</w:t>
      </w:r>
      <w:bookmarkEnd w:id="3042"/>
      <w:bookmarkEnd w:id="3043"/>
      <w:bookmarkEnd w:id="3044"/>
      <w:bookmarkEnd w:id="3045"/>
      <w:bookmarkEnd w:id="3046"/>
      <w:bookmarkEnd w:id="3047"/>
      <w:bookmarkEnd w:id="3048"/>
      <w:bookmarkEnd w:id="3049"/>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264041">
            <w:pPr>
              <w:pStyle w:val="TAH"/>
              <w:jc w:val="left"/>
            </w:pPr>
            <w:r w:rsidRPr="00D67AB2">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77777777"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Pr>
                <w:lang w:eastAsia="zh-CN"/>
              </w:rPr>
              <w:t>clause</w:t>
            </w:r>
            <w:r w:rsidRPr="006276FC">
              <w:rPr>
                <w:lang w:eastAsia="zh-CN"/>
              </w:rPr>
              <w:t xml:space="preserve"> 3.</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77777777"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Pr>
                <w:rFonts w:hint="eastAsia"/>
                <w:lang w:eastAsia="zh-CN"/>
              </w:rPr>
              <w:t>clause</w:t>
            </w:r>
            <w:r w:rsidRPr="006276FC">
              <w:rPr>
                <w:rFonts w:hint="eastAsia"/>
                <w:lang w:eastAsia="zh-CN"/>
              </w:rPr>
              <w:t xml:space="preserve"> 19.8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264041">
      <w:pPr>
        <w:pStyle w:val="Heading5"/>
      </w:pPr>
      <w:bookmarkStart w:id="3050" w:name="_Toc34346738"/>
      <w:bookmarkStart w:id="3051" w:name="_Toc34740815"/>
      <w:bookmarkStart w:id="3052" w:name="_Toc34748174"/>
      <w:bookmarkStart w:id="3053" w:name="_Toc34748550"/>
      <w:bookmarkStart w:id="3054" w:name="_Toc34749540"/>
      <w:bookmarkStart w:id="3055" w:name="_Toc49690063"/>
      <w:bookmarkStart w:id="3056" w:name="_Toc56337158"/>
      <w:bookmarkStart w:id="3057" w:name="_Toc67730858"/>
      <w:r w:rsidRPr="00D67AB2">
        <w:t>6.</w:t>
      </w:r>
      <w:r>
        <w:t>2</w:t>
      </w:r>
      <w:r w:rsidRPr="00D67AB2">
        <w:t>.6.</w:t>
      </w:r>
      <w:r>
        <w:t>2.28</w:t>
      </w:r>
      <w:r w:rsidRPr="00D67AB2">
        <w:tab/>
        <w:t xml:space="preserve">Type: </w:t>
      </w:r>
      <w:r>
        <w:t>CsLocation</w:t>
      </w:r>
      <w:bookmarkEnd w:id="3050"/>
      <w:bookmarkEnd w:id="3051"/>
      <w:bookmarkEnd w:id="3052"/>
      <w:bookmarkEnd w:id="3053"/>
      <w:bookmarkEnd w:id="3054"/>
      <w:bookmarkEnd w:id="3055"/>
      <w:bookmarkEnd w:id="3056"/>
      <w:bookmarkEnd w:id="3057"/>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264041">
            <w:pPr>
              <w:pStyle w:val="TAH"/>
              <w:jc w:val="left"/>
            </w:pPr>
            <w:r w:rsidRPr="00D67AB2">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976C6D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EDCB766"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34748D1C"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765648D4"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734EF2A"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4C80BBA" w14:textId="77777777" w:rsidR="00264041" w:rsidRPr="001B1FF1" w:rsidRDefault="00264041" w:rsidP="00264041">
            <w:pPr>
              <w:pStyle w:val="TAL"/>
              <w:rPr>
                <w:lang w:eastAsia="zh-CN"/>
              </w:rPr>
            </w:pPr>
            <w:r>
              <w:rPr>
                <w:lang w:eastAsia="zh-CN"/>
              </w:rPr>
              <w:t>RAT type</w:t>
            </w:r>
          </w:p>
        </w:tc>
      </w:tr>
    </w:tbl>
    <w:p w14:paraId="1CB82CDC" w14:textId="77777777" w:rsidR="00264041" w:rsidRDefault="00264041" w:rsidP="00BC05CA"/>
    <w:p w14:paraId="609DB136" w14:textId="77777777" w:rsidR="00264041" w:rsidRPr="00D67AB2" w:rsidRDefault="00264041" w:rsidP="00264041">
      <w:pPr>
        <w:pStyle w:val="Heading5"/>
      </w:pPr>
      <w:bookmarkStart w:id="3058" w:name="_Toc34346739"/>
      <w:bookmarkStart w:id="3059" w:name="_Toc34740816"/>
      <w:bookmarkStart w:id="3060" w:name="_Toc34748175"/>
      <w:bookmarkStart w:id="3061" w:name="_Toc34748551"/>
      <w:bookmarkStart w:id="3062" w:name="_Toc34749541"/>
      <w:bookmarkStart w:id="3063" w:name="_Toc49690064"/>
      <w:bookmarkStart w:id="3064" w:name="_Toc56337159"/>
      <w:bookmarkStart w:id="3065" w:name="_Toc67730859"/>
      <w:r w:rsidRPr="00D67AB2">
        <w:t>6.</w:t>
      </w:r>
      <w:r>
        <w:t>2</w:t>
      </w:r>
      <w:r w:rsidRPr="00D67AB2">
        <w:t>.6.</w:t>
      </w:r>
      <w:r>
        <w:t>2.29</w:t>
      </w:r>
      <w:r w:rsidRPr="00D67AB2">
        <w:tab/>
        <w:t xml:space="preserve">Type: </w:t>
      </w:r>
      <w:r>
        <w:t>CsgInformation</w:t>
      </w:r>
      <w:bookmarkEnd w:id="3058"/>
      <w:bookmarkEnd w:id="3059"/>
      <w:bookmarkEnd w:id="3060"/>
      <w:bookmarkEnd w:id="3061"/>
      <w:bookmarkEnd w:id="3062"/>
      <w:bookmarkEnd w:id="3063"/>
      <w:bookmarkEnd w:id="3064"/>
      <w:bookmarkEnd w:id="3065"/>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264041">
            <w:pPr>
              <w:pStyle w:val="TAH"/>
              <w:jc w:val="left"/>
            </w:pPr>
            <w:r w:rsidRPr="00D67AB2">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A5BBB">
      <w:pPr>
        <w:pStyle w:val="Heading5"/>
      </w:pPr>
      <w:bookmarkStart w:id="3066" w:name="_Toc34346740"/>
      <w:bookmarkStart w:id="3067" w:name="_Toc34740817"/>
      <w:bookmarkStart w:id="3068" w:name="_Toc34748176"/>
      <w:bookmarkStart w:id="3069" w:name="_Toc34748552"/>
      <w:bookmarkStart w:id="3070" w:name="_Toc34749542"/>
      <w:bookmarkStart w:id="3071" w:name="_Toc49690065"/>
      <w:bookmarkStart w:id="3072" w:name="_Toc56337160"/>
      <w:bookmarkStart w:id="3073" w:name="_Toc67730860"/>
      <w:r w:rsidRPr="00D67AB2">
        <w:lastRenderedPageBreak/>
        <w:t>6.</w:t>
      </w:r>
      <w:r>
        <w:t>2</w:t>
      </w:r>
      <w:r w:rsidRPr="00D67AB2">
        <w:t>.6.</w:t>
      </w:r>
      <w:r>
        <w:t>2.30</w:t>
      </w:r>
      <w:r w:rsidRPr="00D67AB2">
        <w:tab/>
        <w:t xml:space="preserve">Type: </w:t>
      </w:r>
      <w:r>
        <w:t>SrvccData</w:t>
      </w:r>
      <w:bookmarkEnd w:id="3066"/>
      <w:bookmarkEnd w:id="3067"/>
      <w:bookmarkEnd w:id="3068"/>
      <w:bookmarkEnd w:id="3069"/>
      <w:bookmarkEnd w:id="3070"/>
      <w:bookmarkEnd w:id="3071"/>
      <w:bookmarkEnd w:id="3072"/>
      <w:bookmarkEnd w:id="3073"/>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20000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77777777" w:rsidR="001A5BBB" w:rsidRPr="00D67AB2" w:rsidRDefault="001A5BBB" w:rsidP="0020000B">
            <w:pPr>
              <w:pStyle w:val="TAL"/>
            </w:pPr>
            <w:r>
              <w:t>array(SrvccCapabilty)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20000B">
      <w:pPr>
        <w:pStyle w:val="Heading5"/>
      </w:pPr>
      <w:bookmarkStart w:id="3074" w:name="_Toc34346741"/>
      <w:bookmarkStart w:id="3075" w:name="_Toc34740818"/>
      <w:bookmarkStart w:id="3076" w:name="_Toc34748177"/>
      <w:bookmarkStart w:id="3077" w:name="_Toc34748553"/>
      <w:bookmarkStart w:id="3078" w:name="_Toc34749543"/>
      <w:bookmarkStart w:id="3079" w:name="_Toc49690066"/>
      <w:bookmarkStart w:id="3080" w:name="_Toc56337161"/>
      <w:bookmarkStart w:id="3081" w:name="_Toc67730861"/>
      <w:r w:rsidRPr="00D67AB2">
        <w:t>6.</w:t>
      </w:r>
      <w:r>
        <w:t>2</w:t>
      </w:r>
      <w:r w:rsidRPr="00D67AB2">
        <w:t>.6.</w:t>
      </w:r>
      <w:r>
        <w:t>2.31</w:t>
      </w:r>
      <w:r w:rsidRPr="00D67AB2">
        <w:tab/>
        <w:t xml:space="preserve">Type: </w:t>
      </w:r>
      <w:r>
        <w:t>PsiActivationState</w:t>
      </w:r>
      <w:bookmarkEnd w:id="3074"/>
      <w:bookmarkEnd w:id="3075"/>
      <w:bookmarkEnd w:id="3076"/>
      <w:bookmarkEnd w:id="3077"/>
      <w:bookmarkEnd w:id="3078"/>
      <w:bookmarkEnd w:id="3079"/>
      <w:bookmarkEnd w:id="3080"/>
      <w:bookmarkEnd w:id="3081"/>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20000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CE2671">
      <w:pPr>
        <w:pStyle w:val="Heading5"/>
      </w:pPr>
      <w:bookmarkStart w:id="3082" w:name="_Toc34346742"/>
      <w:bookmarkStart w:id="3083" w:name="_Toc34740819"/>
      <w:bookmarkStart w:id="3084" w:name="_Toc34748178"/>
      <w:bookmarkStart w:id="3085" w:name="_Toc34748554"/>
      <w:bookmarkStart w:id="3086" w:name="_Toc34749544"/>
      <w:bookmarkStart w:id="3087" w:name="_Toc49690067"/>
      <w:bookmarkStart w:id="3088" w:name="_Toc56337162"/>
      <w:bookmarkStart w:id="3089" w:name="_Toc67730862"/>
      <w:r w:rsidRPr="00D67AB2">
        <w:t>6.</w:t>
      </w:r>
      <w:r>
        <w:t>2</w:t>
      </w:r>
      <w:r w:rsidRPr="00D67AB2">
        <w:t>.6.</w:t>
      </w:r>
      <w:r>
        <w:t>2.32</w:t>
      </w:r>
      <w:r w:rsidRPr="00D67AB2">
        <w:tab/>
        <w:t xml:space="preserve">Type: </w:t>
      </w:r>
      <w:r>
        <w:t>ImsServiceProfile</w:t>
      </w:r>
      <w:bookmarkEnd w:id="3082"/>
      <w:bookmarkEnd w:id="3083"/>
      <w:bookmarkEnd w:id="3084"/>
      <w:bookmarkEnd w:id="3085"/>
      <w:bookmarkEnd w:id="3086"/>
      <w:bookmarkEnd w:id="3087"/>
      <w:bookmarkEnd w:id="3088"/>
      <w:bookmarkEnd w:id="3089"/>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654E5F">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bl>
    <w:p w14:paraId="7DB15AA0" w14:textId="77777777" w:rsidR="00CE2671" w:rsidRDefault="00CE2671" w:rsidP="004F1906"/>
    <w:p w14:paraId="17EEA5A9" w14:textId="77777777" w:rsidR="00CE2671" w:rsidRPr="00D67AB2" w:rsidRDefault="00CE2671" w:rsidP="00CE2671">
      <w:pPr>
        <w:pStyle w:val="Heading5"/>
      </w:pPr>
      <w:bookmarkStart w:id="3090" w:name="_Toc34346743"/>
      <w:bookmarkStart w:id="3091" w:name="_Toc34740820"/>
      <w:bookmarkStart w:id="3092" w:name="_Toc34748179"/>
      <w:bookmarkStart w:id="3093" w:name="_Toc34748555"/>
      <w:bookmarkStart w:id="3094" w:name="_Toc34749545"/>
      <w:bookmarkStart w:id="3095" w:name="_Toc49690068"/>
      <w:bookmarkStart w:id="3096" w:name="_Toc56337163"/>
      <w:bookmarkStart w:id="3097" w:name="_Toc67730863"/>
      <w:r w:rsidRPr="00D67AB2">
        <w:t>6.</w:t>
      </w:r>
      <w:r>
        <w:t>2</w:t>
      </w:r>
      <w:r w:rsidRPr="00D67AB2">
        <w:t>.6.</w:t>
      </w:r>
      <w:r>
        <w:t>2.33</w:t>
      </w:r>
      <w:r w:rsidRPr="00D67AB2">
        <w:tab/>
        <w:t xml:space="preserve">Type: </w:t>
      </w:r>
      <w:r>
        <w:t>PublicIdentifier</w:t>
      </w:r>
      <w:bookmarkEnd w:id="3090"/>
      <w:bookmarkEnd w:id="3091"/>
      <w:bookmarkEnd w:id="3092"/>
      <w:bookmarkEnd w:id="3093"/>
      <w:bookmarkEnd w:id="3094"/>
      <w:bookmarkEnd w:id="3095"/>
      <w:bookmarkEnd w:id="3096"/>
      <w:bookmarkEnd w:id="3097"/>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654E5F">
            <w:pPr>
              <w:pStyle w:val="TAH"/>
              <w:jc w:val="left"/>
            </w:pPr>
            <w:r w:rsidRPr="00D67AB2">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4F1906">
      <w:pPr>
        <w:pStyle w:val="Heading5"/>
      </w:pPr>
      <w:bookmarkStart w:id="3098" w:name="_Toc49690069"/>
      <w:bookmarkStart w:id="3099" w:name="_Toc56337164"/>
      <w:bookmarkStart w:id="3100" w:name="_Toc34346744"/>
      <w:bookmarkStart w:id="3101" w:name="_Toc34740821"/>
      <w:bookmarkStart w:id="3102" w:name="_Toc34748180"/>
      <w:bookmarkStart w:id="3103" w:name="_Toc34748556"/>
      <w:bookmarkStart w:id="3104" w:name="_Toc34749546"/>
      <w:bookmarkStart w:id="3105" w:name="_Toc67730864"/>
      <w:r w:rsidRPr="00D67AB2">
        <w:t>6.</w:t>
      </w:r>
      <w:r>
        <w:t>2</w:t>
      </w:r>
      <w:r w:rsidRPr="00D67AB2">
        <w:t>.6.</w:t>
      </w:r>
      <w:r>
        <w:t>2.34</w:t>
      </w:r>
      <w:r w:rsidRPr="00D67AB2">
        <w:tab/>
        <w:t xml:space="preserve">Type: </w:t>
      </w:r>
      <w:r>
        <w:t>ImeiSvInformation</w:t>
      </w:r>
      <w:bookmarkEnd w:id="3098"/>
      <w:bookmarkEnd w:id="3099"/>
      <w:bookmarkEnd w:id="3105"/>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4F1906">
            <w:pPr>
              <w:pStyle w:val="TAH"/>
              <w:jc w:val="left"/>
            </w:pPr>
            <w:r w:rsidRPr="00D67AB2">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77777777" w:rsidR="004F1906" w:rsidRPr="00D67AB2"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77777777" w:rsidR="004F1906" w:rsidRDefault="004F1906" w:rsidP="004F190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77777777" w:rsidR="00D95FFC" w:rsidRPr="00D67AB2" w:rsidRDefault="00D95FFC" w:rsidP="00D95FFC">
      <w:pPr>
        <w:pStyle w:val="Heading5"/>
      </w:pPr>
      <w:bookmarkStart w:id="3106" w:name="_Toc49690070"/>
      <w:bookmarkStart w:id="3107" w:name="_Toc56337165"/>
      <w:bookmarkStart w:id="3108" w:name="_Toc67730865"/>
      <w:r w:rsidRPr="00D67AB2">
        <w:lastRenderedPageBreak/>
        <w:t>6.</w:t>
      </w:r>
      <w:r>
        <w:t>2</w:t>
      </w:r>
      <w:r w:rsidRPr="00D67AB2">
        <w:t>.6.</w:t>
      </w:r>
      <w:r>
        <w:t>2.35</w:t>
      </w:r>
      <w:r w:rsidRPr="00D67AB2">
        <w:tab/>
        <w:t xml:space="preserve">Type: </w:t>
      </w:r>
      <w:r>
        <w:t>IpAddress</w:t>
      </w:r>
      <w:bookmarkEnd w:id="3106"/>
      <w:bookmarkEnd w:id="3107"/>
      <w:bookmarkEnd w:id="3108"/>
    </w:p>
    <w:p w14:paraId="2DF04649" w14:textId="77777777" w:rsidR="00D95FFC" w:rsidRPr="00D67AB2" w:rsidRDefault="00D95FFC" w:rsidP="00D95FFC">
      <w:pPr>
        <w:pStyle w:val="TH"/>
      </w:pPr>
      <w:r w:rsidRPr="00D67AB2">
        <w:rPr>
          <w:noProof/>
        </w:rPr>
        <w:t>Table </w:t>
      </w:r>
      <w:r w:rsidRPr="00D67AB2">
        <w:t>6.</w:t>
      </w:r>
      <w:r>
        <w:t>2</w:t>
      </w:r>
      <w:r w:rsidRPr="00D67AB2">
        <w:t>.6.2.</w:t>
      </w:r>
      <w:r>
        <w:t>35</w:t>
      </w:r>
      <w:r w:rsidRPr="00D67AB2">
        <w:t xml:space="preserve">-1: </w:t>
      </w:r>
      <w:r w:rsidRPr="00D67AB2">
        <w:rPr>
          <w:noProof/>
        </w:rPr>
        <w:t xml:space="preserve">Definition of type </w:t>
      </w:r>
      <w:r>
        <w:t>IpAddressInformation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D95FFC" w:rsidRPr="00D67AB2" w14:paraId="28755903"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5C51FC7" w14:textId="77777777" w:rsidR="00D95FFC" w:rsidRPr="00D67AB2" w:rsidRDefault="00D95FFC"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6611D84" w14:textId="77777777" w:rsidR="00D95FFC" w:rsidRPr="00D67AB2" w:rsidRDefault="00D95FFC"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B60D1E" w14:textId="77777777" w:rsidR="00D95FFC" w:rsidRPr="00D67AB2" w:rsidRDefault="00D95FFC"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2232A2" w14:textId="77777777" w:rsidR="00D95FFC" w:rsidRPr="00D67AB2" w:rsidRDefault="00D95FFC" w:rsidP="00BF707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7FD38B5" w14:textId="77777777" w:rsidR="00D95FFC" w:rsidRPr="00D67AB2" w:rsidRDefault="00D95FFC" w:rsidP="00BF707D">
            <w:pPr>
              <w:pStyle w:val="TAH"/>
              <w:rPr>
                <w:rFonts w:cs="Arial"/>
                <w:szCs w:val="18"/>
              </w:rPr>
            </w:pPr>
            <w:r w:rsidRPr="00D67AB2">
              <w:rPr>
                <w:rFonts w:cs="Arial"/>
                <w:szCs w:val="18"/>
              </w:rPr>
              <w:t>Description</w:t>
            </w:r>
          </w:p>
        </w:tc>
      </w:tr>
      <w:tr w:rsidR="00D95FFC" w:rsidRPr="00D67AB2" w14:paraId="0E978F2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8E49917" w14:textId="77777777" w:rsidR="00D95FFC" w:rsidRPr="00D67AB2" w:rsidRDefault="00D95FFC" w:rsidP="00BF707D">
            <w:pPr>
              <w:pStyle w:val="TAL"/>
            </w:pPr>
            <w:r>
              <w:t>ipv4Addr</w:t>
            </w:r>
          </w:p>
        </w:tc>
        <w:tc>
          <w:tcPr>
            <w:tcW w:w="2268" w:type="dxa"/>
            <w:tcBorders>
              <w:top w:val="single" w:sz="4" w:space="0" w:color="auto"/>
              <w:left w:val="single" w:sz="4" w:space="0" w:color="auto"/>
              <w:bottom w:val="single" w:sz="4" w:space="0" w:color="auto"/>
              <w:right w:val="single" w:sz="4" w:space="0" w:color="auto"/>
            </w:tcBorders>
          </w:tcPr>
          <w:p w14:paraId="34D1C865" w14:textId="77777777" w:rsidR="00D95FFC" w:rsidRPr="00D67AB2" w:rsidRDefault="00D95FFC" w:rsidP="00BF707D">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6F0197A4" w14:textId="77777777"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235D53" w14:textId="77777777"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06BFFE9D" w14:textId="77777777" w:rsidR="00D95FFC" w:rsidRPr="00CA0C0D" w:rsidRDefault="00D95FFC" w:rsidP="00BF707D">
            <w:pPr>
              <w:pStyle w:val="TAL"/>
            </w:pPr>
            <w:r>
              <w:rPr>
                <w:lang w:eastAsia="zh-CN"/>
              </w:rPr>
              <w:t>IPv4 address</w:t>
            </w:r>
          </w:p>
        </w:tc>
      </w:tr>
      <w:tr w:rsidR="00D95FFC" w:rsidRPr="00D67AB2" w14:paraId="19E66329"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75A7A0B" w14:textId="77777777" w:rsidR="00D95FFC" w:rsidRDefault="00D95FFC" w:rsidP="00BF707D">
            <w:pPr>
              <w:pStyle w:val="TAL"/>
            </w:pPr>
            <w:r>
              <w:t>ipv6Addr</w:t>
            </w:r>
          </w:p>
        </w:tc>
        <w:tc>
          <w:tcPr>
            <w:tcW w:w="2268" w:type="dxa"/>
            <w:tcBorders>
              <w:top w:val="single" w:sz="4" w:space="0" w:color="auto"/>
              <w:left w:val="single" w:sz="4" w:space="0" w:color="auto"/>
              <w:bottom w:val="single" w:sz="4" w:space="0" w:color="auto"/>
              <w:right w:val="single" w:sz="4" w:space="0" w:color="auto"/>
            </w:tcBorders>
          </w:tcPr>
          <w:p w14:paraId="1508D369" w14:textId="77777777" w:rsidR="00D95FFC" w:rsidRDefault="00D95FFC" w:rsidP="00BF707D">
            <w:pPr>
              <w:pStyle w:val="TAL"/>
            </w:pPr>
            <w:r>
              <w:t>Ipv6Addr</w:t>
            </w:r>
          </w:p>
        </w:tc>
        <w:tc>
          <w:tcPr>
            <w:tcW w:w="425" w:type="dxa"/>
            <w:tcBorders>
              <w:top w:val="single" w:sz="4" w:space="0" w:color="auto"/>
              <w:left w:val="single" w:sz="4" w:space="0" w:color="auto"/>
              <w:bottom w:val="single" w:sz="4" w:space="0" w:color="auto"/>
              <w:right w:val="single" w:sz="4" w:space="0" w:color="auto"/>
            </w:tcBorders>
          </w:tcPr>
          <w:p w14:paraId="0EA32DB4" w14:textId="77777777" w:rsidR="00D95FFC"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51CFB9A" w14:textId="77777777" w:rsidR="00D95FFC"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3ED1909" w14:textId="77777777" w:rsidR="00D95FFC" w:rsidRDefault="00D95FFC" w:rsidP="00BF707D">
            <w:pPr>
              <w:pStyle w:val="TAL"/>
              <w:rPr>
                <w:rFonts w:cs="Arial"/>
                <w:szCs w:val="18"/>
              </w:rPr>
            </w:pPr>
            <w:r>
              <w:rPr>
                <w:lang w:eastAsia="zh-CN"/>
              </w:rPr>
              <w:t>IPv6 address</w:t>
            </w:r>
          </w:p>
        </w:tc>
      </w:tr>
      <w:tr w:rsidR="00D95FFC" w:rsidRPr="00D67AB2" w14:paraId="24B5CAD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676DD28" w14:textId="77777777" w:rsidR="00D95FFC" w:rsidRPr="00D67AB2" w:rsidRDefault="00D95FFC" w:rsidP="00BF707D">
            <w:pPr>
              <w:pStyle w:val="TAL"/>
            </w:pPr>
            <w:r>
              <w:t>ipv6Prefix</w:t>
            </w:r>
          </w:p>
        </w:tc>
        <w:tc>
          <w:tcPr>
            <w:tcW w:w="2268" w:type="dxa"/>
            <w:tcBorders>
              <w:top w:val="single" w:sz="4" w:space="0" w:color="auto"/>
              <w:left w:val="single" w:sz="4" w:space="0" w:color="auto"/>
              <w:bottom w:val="single" w:sz="4" w:space="0" w:color="auto"/>
              <w:right w:val="single" w:sz="4" w:space="0" w:color="auto"/>
            </w:tcBorders>
          </w:tcPr>
          <w:p w14:paraId="090F2964" w14:textId="77777777" w:rsidR="00D95FFC" w:rsidRPr="00D67AB2" w:rsidRDefault="00D95FFC" w:rsidP="00BF707D">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5B39D59" w14:textId="77777777" w:rsidR="00D95FFC" w:rsidRPr="00D67AB2" w:rsidRDefault="00D95FFC"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6A825C3" w14:textId="77777777" w:rsidR="00D95FFC" w:rsidRPr="00D67AB2" w:rsidRDefault="00D95FFC"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BBDA027" w14:textId="77777777" w:rsidR="00D95FFC" w:rsidRPr="00D67AB2" w:rsidRDefault="00D95FFC" w:rsidP="00BF707D">
            <w:pPr>
              <w:pStyle w:val="TAL"/>
              <w:rPr>
                <w:rFonts w:cs="Arial"/>
                <w:szCs w:val="18"/>
              </w:rPr>
            </w:pPr>
            <w:r>
              <w:rPr>
                <w:lang w:eastAsia="zh-CN"/>
              </w:rPr>
              <w:t>IPv6 address prefix</w:t>
            </w:r>
          </w:p>
        </w:tc>
      </w:tr>
      <w:tr w:rsidR="00D95FFC" w14:paraId="43B834F1" w14:textId="77777777" w:rsidTr="00BF707D">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6D3274D0" w14:textId="77777777" w:rsidR="00D95FFC" w:rsidRDefault="00D95FFC" w:rsidP="00BF707D">
            <w:pPr>
              <w:pStyle w:val="TAN"/>
              <w:rPr>
                <w:lang w:eastAsia="en-GB"/>
              </w:rPr>
            </w:pPr>
            <w:r>
              <w:rPr>
                <w:lang w:eastAsia="en-GB"/>
              </w:rPr>
              <w:t>NOTE:</w:t>
            </w:r>
            <w:r>
              <w:rPr>
                <w:lang w:eastAsia="en-GB"/>
              </w:rPr>
              <w:tab/>
              <w:t>Either ipv4Addr, or ipv6Addr, or ipv6Prefix shall be present.</w:t>
            </w:r>
          </w:p>
        </w:tc>
      </w:tr>
    </w:tbl>
    <w:p w14:paraId="0CD3D241" w14:textId="77777777" w:rsidR="00D95FFC" w:rsidRPr="00325B2F" w:rsidRDefault="00D95FFC" w:rsidP="002234A2">
      <w:pPr>
        <w:rPr>
          <w:lang w:val="en-US"/>
        </w:rPr>
      </w:pPr>
    </w:p>
    <w:p w14:paraId="3535ACC7" w14:textId="77777777" w:rsidR="006F6573" w:rsidRPr="00D67AB2" w:rsidRDefault="006F6573" w:rsidP="006F6573">
      <w:pPr>
        <w:pStyle w:val="Heading5"/>
      </w:pPr>
      <w:bookmarkStart w:id="3109" w:name="_Toc49690071"/>
      <w:bookmarkStart w:id="3110" w:name="_Toc56337166"/>
      <w:bookmarkStart w:id="3111" w:name="_Toc67730866"/>
      <w:r w:rsidRPr="00D67AB2">
        <w:t>6.</w:t>
      </w:r>
      <w:r>
        <w:t>2</w:t>
      </w:r>
      <w:r w:rsidRPr="00D67AB2">
        <w:t>.6.</w:t>
      </w:r>
      <w:r>
        <w:t>2.36</w:t>
      </w:r>
      <w:r w:rsidRPr="00D67AB2">
        <w:tab/>
        <w:t xml:space="preserve">Type: </w:t>
      </w:r>
      <w:r>
        <w:t>TadsInformation</w:t>
      </w:r>
      <w:bookmarkEnd w:id="3109"/>
      <w:bookmarkEnd w:id="3110"/>
      <w:bookmarkEnd w:id="3111"/>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BF707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F03141">
      <w:pPr>
        <w:pStyle w:val="Heading5"/>
      </w:pPr>
      <w:bookmarkStart w:id="3112" w:name="_Toc49690072"/>
      <w:bookmarkStart w:id="3113" w:name="_Toc56337167"/>
      <w:bookmarkStart w:id="3114" w:name="_Toc67730867"/>
      <w:r w:rsidRPr="00D67AB2">
        <w:t>6.</w:t>
      </w:r>
      <w:r>
        <w:t>2</w:t>
      </w:r>
      <w:r w:rsidRPr="00D67AB2">
        <w:t>.6.</w:t>
      </w:r>
      <w:r>
        <w:t>2.37</w:t>
      </w:r>
      <w:r w:rsidRPr="00D67AB2">
        <w:tab/>
        <w:t xml:space="preserve">Type: </w:t>
      </w:r>
      <w:r>
        <w:t>UeReachabilitySubscription</w:t>
      </w:r>
      <w:bookmarkEnd w:id="3112"/>
      <w:bookmarkEnd w:id="3113"/>
      <w:bookmarkEnd w:id="3114"/>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BF707D">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F03141">
      <w:pPr>
        <w:pStyle w:val="Heading5"/>
      </w:pPr>
      <w:bookmarkStart w:id="3115" w:name="_Toc49690073"/>
      <w:bookmarkStart w:id="3116" w:name="_Toc56337168"/>
      <w:bookmarkStart w:id="3117" w:name="_Toc67730868"/>
      <w:r w:rsidRPr="00D67AB2">
        <w:t>6.</w:t>
      </w:r>
      <w:r>
        <w:t>2</w:t>
      </w:r>
      <w:r w:rsidRPr="00D67AB2">
        <w:t>.6.</w:t>
      </w:r>
      <w:r>
        <w:t>2.38</w:t>
      </w:r>
      <w:r w:rsidRPr="00D67AB2">
        <w:tab/>
        <w:t xml:space="preserve">Type: </w:t>
      </w:r>
      <w:r>
        <w:t>UeReachabilityNotification</w:t>
      </w:r>
      <w:bookmarkEnd w:id="3115"/>
      <w:bookmarkEnd w:id="3116"/>
      <w:bookmarkEnd w:id="3117"/>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BF707D">
            <w:pPr>
              <w:pStyle w:val="TAH"/>
              <w:jc w:val="left"/>
            </w:pPr>
            <w:r w:rsidRPr="00D67AB2">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77777777" w:rsidR="00F03141" w:rsidRPr="00D67AB2" w:rsidRDefault="00F03141" w:rsidP="00BF707D">
            <w:pPr>
              <w:pStyle w:val="TAL"/>
            </w:pPr>
            <w:r>
              <w:t>RequestedNode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0DDE8F0D" w14:textId="77777777" w:rsidR="00F03141"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serving node which detected the UE reachabilty for IP</w:t>
            </w:r>
          </w:p>
          <w:p w14:paraId="2E22B021" w14:textId="77777777" w:rsidR="00F03141" w:rsidRPr="00C53D2F" w:rsidRDefault="00F03141" w:rsidP="00BF707D">
            <w:pPr>
              <w:pStyle w:val="TAL"/>
              <w:rPr>
                <w:lang w:val="en-US" w:eastAsia="zh-CN"/>
              </w:rPr>
            </w:pPr>
            <w:r>
              <w:rPr>
                <w:rFonts w:cs="Arial"/>
                <w:szCs w:val="18"/>
              </w:rPr>
              <w:t>(NOTE 1)</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77777777"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reachabilty was detected. It shall be present when the serving node is AMF.</w:t>
            </w:r>
          </w:p>
        </w:tc>
      </w:tr>
      <w:tr w:rsidR="00F03141" w:rsidRPr="006A7EE2" w14:paraId="7324D40D" w14:textId="77777777" w:rsidTr="00BF707D">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639" w:type="dxa"/>
            <w:gridSpan w:val="5"/>
            <w:tcBorders>
              <w:top w:val="single" w:sz="4" w:space="0" w:color="auto"/>
              <w:left w:val="single" w:sz="6" w:space="0" w:color="000000"/>
              <w:bottom w:val="single" w:sz="4" w:space="0" w:color="auto"/>
              <w:right w:val="single" w:sz="6" w:space="0" w:color="000000"/>
            </w:tcBorders>
            <w:shd w:val="clear" w:color="auto" w:fill="auto"/>
          </w:tcPr>
          <w:p w14:paraId="31D5D3A3" w14:textId="77777777" w:rsidR="00F03141" w:rsidRPr="006A7EE2" w:rsidRDefault="00F03141" w:rsidP="00BF707D">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Pr>
                <w:lang w:val="en-US" w:eastAsia="zh-CN"/>
              </w:rPr>
              <w:t xml:space="preserve">Value </w:t>
            </w:r>
            <w:r>
              <w:t>"</w:t>
            </w:r>
            <w:r>
              <w:rPr>
                <w:lang w:eastAsia="zh-CN"/>
              </w:rPr>
              <w:t>3GPP_AAA_SERVER_TWAN</w:t>
            </w:r>
            <w:r>
              <w:t>" is not applicable</w:t>
            </w:r>
          </w:p>
        </w:tc>
      </w:tr>
    </w:tbl>
    <w:p w14:paraId="66E7EDA2" w14:textId="77777777" w:rsidR="00F03141" w:rsidRDefault="00F03141" w:rsidP="002234A2"/>
    <w:p w14:paraId="6A9443E1" w14:textId="77777777" w:rsidR="00BF707D" w:rsidRPr="00D67AB2" w:rsidRDefault="00BF707D" w:rsidP="00BF707D">
      <w:pPr>
        <w:pStyle w:val="Heading5"/>
      </w:pPr>
      <w:bookmarkStart w:id="3118" w:name="_Toc49690074"/>
      <w:bookmarkStart w:id="3119" w:name="_Toc56337169"/>
      <w:bookmarkStart w:id="3120" w:name="_Toc67730869"/>
      <w:r w:rsidRPr="00D67AB2">
        <w:t>6.</w:t>
      </w:r>
      <w:r>
        <w:t>2</w:t>
      </w:r>
      <w:r w:rsidRPr="00D67AB2">
        <w:t>.6.</w:t>
      </w:r>
      <w:r>
        <w:t>2.39</w:t>
      </w:r>
      <w:r w:rsidRPr="00D67AB2">
        <w:tab/>
        <w:t xml:space="preserve">Type: </w:t>
      </w:r>
      <w:r>
        <w:t>PsUserState</w:t>
      </w:r>
      <w:bookmarkEnd w:id="3118"/>
      <w:bookmarkEnd w:id="3119"/>
      <w:bookmarkEnd w:id="3120"/>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BF707D">
            <w:pPr>
              <w:pStyle w:val="TAH"/>
              <w:jc w:val="left"/>
            </w:pPr>
            <w:r w:rsidRPr="00D67AB2">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BF707D">
      <w:pPr>
        <w:pStyle w:val="Heading5"/>
      </w:pPr>
      <w:bookmarkStart w:id="3121" w:name="_Toc49690075"/>
      <w:bookmarkStart w:id="3122" w:name="_Toc56337170"/>
      <w:bookmarkStart w:id="3123" w:name="_Toc67730870"/>
      <w:r w:rsidRPr="00D67AB2">
        <w:lastRenderedPageBreak/>
        <w:t>6.</w:t>
      </w:r>
      <w:r>
        <w:t>2</w:t>
      </w:r>
      <w:r w:rsidRPr="00D67AB2">
        <w:t>.6.</w:t>
      </w:r>
      <w:r>
        <w:t>2.40</w:t>
      </w:r>
      <w:r w:rsidRPr="00D67AB2">
        <w:tab/>
        <w:t xml:space="preserve">Type: </w:t>
      </w:r>
      <w:r>
        <w:t>CsUserState</w:t>
      </w:r>
      <w:bookmarkEnd w:id="3121"/>
      <w:bookmarkEnd w:id="3122"/>
      <w:bookmarkEnd w:id="3123"/>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BF707D">
            <w:pPr>
              <w:pStyle w:val="TAH"/>
              <w:jc w:val="left"/>
            </w:pPr>
            <w:r w:rsidRPr="00D67AB2">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F21D74">
      <w:pPr>
        <w:pStyle w:val="Heading5"/>
      </w:pPr>
      <w:bookmarkStart w:id="3124" w:name="_Toc49690076"/>
      <w:bookmarkStart w:id="3125" w:name="_Toc56337171"/>
      <w:bookmarkStart w:id="3126" w:name="_Toc67730871"/>
      <w:r w:rsidRPr="00D67AB2">
        <w:t>6.</w:t>
      </w:r>
      <w:r>
        <w:t>2</w:t>
      </w:r>
      <w:r w:rsidRPr="00D67AB2">
        <w:t>.6.</w:t>
      </w:r>
      <w:r>
        <w:t>2.41</w:t>
      </w:r>
      <w:r w:rsidRPr="00D67AB2">
        <w:tab/>
        <w:t xml:space="preserve">Type: </w:t>
      </w:r>
      <w:r>
        <w:t>Csrn</w:t>
      </w:r>
      <w:bookmarkEnd w:id="3124"/>
      <w:bookmarkEnd w:id="3125"/>
      <w:bookmarkEnd w:id="3126"/>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CB590A">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672A10">
      <w:pPr>
        <w:pStyle w:val="Heading5"/>
      </w:pPr>
      <w:bookmarkStart w:id="3127" w:name="_Toc49690077"/>
      <w:bookmarkStart w:id="3128" w:name="_Toc56337172"/>
      <w:bookmarkStart w:id="3129" w:name="_Toc67730872"/>
      <w:r w:rsidRPr="00D67AB2">
        <w:t>6.</w:t>
      </w:r>
      <w:r>
        <w:t>2</w:t>
      </w:r>
      <w:r w:rsidRPr="00D67AB2">
        <w:t>.6.</w:t>
      </w:r>
      <w:r>
        <w:t>2.42</w:t>
      </w:r>
      <w:r w:rsidRPr="00D67AB2">
        <w:tab/>
        <w:t xml:space="preserve">Type: </w:t>
      </w:r>
      <w:r>
        <w:t>ReferenceLocationInformation</w:t>
      </w:r>
      <w:bookmarkEnd w:id="3127"/>
      <w:bookmarkEnd w:id="3128"/>
      <w:bookmarkEnd w:id="3129"/>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CB590A">
            <w:pPr>
              <w:pStyle w:val="TAH"/>
              <w:jc w:val="left"/>
            </w:pPr>
            <w:r w:rsidRPr="00D67AB2">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0C5347">
      <w:pPr>
        <w:pStyle w:val="Heading5"/>
      </w:pPr>
      <w:bookmarkStart w:id="3130" w:name="_Toc49690078"/>
      <w:bookmarkStart w:id="3131" w:name="_Toc56337173"/>
      <w:bookmarkStart w:id="3132" w:name="_Toc67730873"/>
      <w:r w:rsidRPr="00D67AB2">
        <w:t>6.</w:t>
      </w:r>
      <w:r>
        <w:t>2</w:t>
      </w:r>
      <w:r w:rsidRPr="00D67AB2">
        <w:t>.6.</w:t>
      </w:r>
      <w:r>
        <w:t>2.43</w:t>
      </w:r>
      <w:r w:rsidRPr="00D67AB2">
        <w:tab/>
        <w:t xml:space="preserve">Type: </w:t>
      </w:r>
      <w:r>
        <w:t>SmsRegistrationInfo</w:t>
      </w:r>
      <w:bookmarkEnd w:id="3130"/>
      <w:bookmarkEnd w:id="3131"/>
      <w:bookmarkEnd w:id="3132"/>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B1392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0C5347"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0C5347" w:rsidRDefault="000C5347" w:rsidP="00B1392B">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0C5347"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0C5347" w:rsidRDefault="000C5347" w:rsidP="00B1392B">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0C5347">
      <w:pPr>
        <w:pStyle w:val="Heading5"/>
      </w:pPr>
      <w:bookmarkStart w:id="3133" w:name="_Toc49690079"/>
      <w:bookmarkStart w:id="3134" w:name="_Toc56337174"/>
      <w:bookmarkStart w:id="3135" w:name="_Toc67730874"/>
      <w:r w:rsidRPr="00D67AB2">
        <w:t>6.</w:t>
      </w:r>
      <w:r>
        <w:t>2</w:t>
      </w:r>
      <w:r w:rsidRPr="00D67AB2">
        <w:t>.6.</w:t>
      </w:r>
      <w:r>
        <w:t>2.44</w:t>
      </w:r>
      <w:r w:rsidRPr="00D67AB2">
        <w:tab/>
        <w:t xml:space="preserve">Type: </w:t>
      </w:r>
      <w:r>
        <w:t>IpSmGwAddress</w:t>
      </w:r>
      <w:bookmarkEnd w:id="3133"/>
      <w:bookmarkEnd w:id="3134"/>
      <w:bookmarkEnd w:id="3135"/>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B1392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bl>
    <w:p w14:paraId="26EA8AC8" w14:textId="77777777" w:rsidR="000C5347" w:rsidRDefault="000C5347" w:rsidP="002234A2"/>
    <w:p w14:paraId="0EDAD4E1" w14:textId="77777777" w:rsidR="00815D67" w:rsidRDefault="00815D67" w:rsidP="00815D67">
      <w:pPr>
        <w:pStyle w:val="Heading5"/>
      </w:pPr>
      <w:bookmarkStart w:id="3136" w:name="_Toc35940593"/>
      <w:bookmarkStart w:id="3137" w:name="_Toc49690080"/>
      <w:bookmarkStart w:id="3138" w:name="_Toc56337175"/>
      <w:bookmarkStart w:id="3139" w:name="_Toc67730875"/>
      <w:r>
        <w:lastRenderedPageBreak/>
        <w:t>6.2.6.2.45</w:t>
      </w:r>
      <w:r>
        <w:tab/>
        <w:t>Type: ImsAssociatedIdentities</w:t>
      </w:r>
      <w:bookmarkEnd w:id="3136"/>
      <w:bookmarkEnd w:id="3137"/>
      <w:bookmarkEnd w:id="3138"/>
      <w:bookmarkEnd w:id="3139"/>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B1392B">
            <w:pPr>
              <w:pStyle w:val="TAH"/>
              <w:jc w:val="left"/>
            </w:pPr>
            <w:r>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B1392B">
      <w:pPr>
        <w:pStyle w:val="Heading5"/>
      </w:pPr>
      <w:bookmarkStart w:id="3140" w:name="_Toc49690081"/>
      <w:bookmarkStart w:id="3141" w:name="_Toc56337176"/>
      <w:bookmarkStart w:id="3142" w:name="_Toc67730876"/>
      <w:r w:rsidRPr="00D67AB2">
        <w:t>6.</w:t>
      </w:r>
      <w:r>
        <w:t>2</w:t>
      </w:r>
      <w:r w:rsidRPr="00D67AB2">
        <w:t>.6.</w:t>
      </w:r>
      <w:r>
        <w:t>2.46</w:t>
      </w:r>
      <w:r w:rsidRPr="00D67AB2">
        <w:tab/>
        <w:t xml:space="preserve">Type: </w:t>
      </w:r>
      <w:r>
        <w:t>DsaiTagInformation</w:t>
      </w:r>
      <w:bookmarkEnd w:id="3140"/>
      <w:bookmarkEnd w:id="3141"/>
      <w:bookmarkEnd w:id="3142"/>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B1392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B1392B">
      <w:pPr>
        <w:pStyle w:val="Heading5"/>
      </w:pPr>
      <w:bookmarkStart w:id="3143" w:name="_Toc49690082"/>
      <w:bookmarkStart w:id="3144" w:name="_Toc56337177"/>
      <w:bookmarkStart w:id="3145" w:name="_Toc67730877"/>
      <w:r w:rsidRPr="00D67AB2">
        <w:t>6.</w:t>
      </w:r>
      <w:r>
        <w:t>2</w:t>
      </w:r>
      <w:r w:rsidRPr="00D67AB2">
        <w:t>.6.</w:t>
      </w:r>
      <w:r>
        <w:t>2.47</w:t>
      </w:r>
      <w:r w:rsidRPr="00D67AB2">
        <w:tab/>
        <w:t xml:space="preserve">Type: </w:t>
      </w:r>
      <w:r>
        <w:t>DsaiTagStatus</w:t>
      </w:r>
      <w:bookmarkEnd w:id="3143"/>
      <w:bookmarkEnd w:id="3144"/>
      <w:bookmarkEnd w:id="3145"/>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B1392B">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BA2C51">
      <w:pPr>
        <w:pStyle w:val="Heading5"/>
      </w:pPr>
      <w:bookmarkStart w:id="3146" w:name="_Toc56337178"/>
      <w:bookmarkStart w:id="3147" w:name="_Toc67730878"/>
      <w:r w:rsidRPr="00D67AB2">
        <w:t>6.</w:t>
      </w:r>
      <w:r>
        <w:t>2</w:t>
      </w:r>
      <w:r w:rsidRPr="00D67AB2">
        <w:t>.6.</w:t>
      </w:r>
      <w:r>
        <w:t>2.48</w:t>
      </w:r>
      <w:r w:rsidRPr="00D67AB2">
        <w:tab/>
        <w:t xml:space="preserve">Type: </w:t>
      </w:r>
      <w:r>
        <w:t>CreatedUeReachabilitySubscription</w:t>
      </w:r>
      <w:bookmarkEnd w:id="3146"/>
      <w:bookmarkEnd w:id="3147"/>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B8430A">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D138A6">
      <w:pPr>
        <w:pStyle w:val="Heading5"/>
      </w:pPr>
      <w:bookmarkStart w:id="3148" w:name="_Toc56337179"/>
      <w:bookmarkStart w:id="3149" w:name="_Toc67730879"/>
      <w:r w:rsidRPr="00D67AB2">
        <w:t>6.</w:t>
      </w:r>
      <w:r>
        <w:t>2</w:t>
      </w:r>
      <w:r w:rsidRPr="00D67AB2">
        <w:t>.6.2.</w:t>
      </w:r>
      <w:r>
        <w:t>49</w:t>
      </w:r>
      <w:r w:rsidRPr="00D67AB2">
        <w:tab/>
        <w:t xml:space="preserve">Type: </w:t>
      </w:r>
      <w:r>
        <w:t>PrivateIdentities</w:t>
      </w:r>
      <w:bookmarkEnd w:id="3148"/>
      <w:bookmarkEnd w:id="3149"/>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B8430A">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D138A6">
      <w:pPr>
        <w:pStyle w:val="Heading5"/>
      </w:pPr>
      <w:bookmarkStart w:id="3150" w:name="_Toc56337180"/>
      <w:bookmarkStart w:id="3151" w:name="_Toc67730880"/>
      <w:r w:rsidRPr="00D67AB2">
        <w:t>6.</w:t>
      </w:r>
      <w:r>
        <w:t>2</w:t>
      </w:r>
      <w:r w:rsidRPr="00D67AB2">
        <w:t>.6.2.</w:t>
      </w:r>
      <w:r>
        <w:t>50</w:t>
      </w:r>
      <w:r w:rsidRPr="00D67AB2">
        <w:tab/>
        <w:t xml:space="preserve">Type: </w:t>
      </w:r>
      <w:r>
        <w:t>PrivateIdentity</w:t>
      </w:r>
      <w:bookmarkEnd w:id="3150"/>
      <w:bookmarkEnd w:id="3151"/>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B8430A">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E61BF9">
      <w:pPr>
        <w:pStyle w:val="Heading5"/>
      </w:pPr>
      <w:bookmarkStart w:id="3152" w:name="_Toc56337181"/>
      <w:bookmarkStart w:id="3153" w:name="_Toc67730881"/>
      <w:r w:rsidRPr="00D67AB2">
        <w:lastRenderedPageBreak/>
        <w:t>6.</w:t>
      </w:r>
      <w:r>
        <w:t>2</w:t>
      </w:r>
      <w:r w:rsidRPr="00D67AB2">
        <w:t>.6.</w:t>
      </w:r>
      <w:r>
        <w:t>2.51</w:t>
      </w:r>
      <w:r w:rsidRPr="00D67AB2">
        <w:tab/>
        <w:t xml:space="preserve">Type: </w:t>
      </w:r>
      <w:r>
        <w:t>ScscfSelectionAssistanceInformation</w:t>
      </w:r>
      <w:bookmarkEnd w:id="3152"/>
      <w:bookmarkEnd w:id="3153"/>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740376">
            <w:pPr>
              <w:pStyle w:val="TAH"/>
              <w:jc w:val="left"/>
            </w:pPr>
            <w:r w:rsidRPr="00D67AB2">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1E16AA25" w14:textId="77777777" w:rsidR="000C5926" w:rsidRPr="00D67AB2" w:rsidRDefault="000C5926" w:rsidP="000C5926">
      <w:pPr>
        <w:pStyle w:val="Heading4"/>
        <w:rPr>
          <w:lang w:val="en-US"/>
        </w:rPr>
      </w:pPr>
      <w:bookmarkStart w:id="3154" w:name="_Toc49690083"/>
      <w:bookmarkStart w:id="3155" w:name="_Toc56337182"/>
      <w:bookmarkStart w:id="3156" w:name="_Toc67730882"/>
      <w:r w:rsidRPr="00D67AB2">
        <w:rPr>
          <w:lang w:val="en-US"/>
        </w:rPr>
        <w:t>6.</w:t>
      </w:r>
      <w:r>
        <w:rPr>
          <w:lang w:val="en-US"/>
        </w:rPr>
        <w:t>2</w:t>
      </w:r>
      <w:r w:rsidRPr="00D67AB2">
        <w:rPr>
          <w:lang w:val="en-US"/>
        </w:rPr>
        <w:t>.6.3</w:t>
      </w:r>
      <w:r w:rsidRPr="00D67AB2">
        <w:rPr>
          <w:lang w:val="en-US"/>
        </w:rPr>
        <w:tab/>
        <w:t>Simple data types and enumerations</w:t>
      </w:r>
      <w:bookmarkEnd w:id="2919"/>
      <w:bookmarkEnd w:id="3100"/>
      <w:bookmarkEnd w:id="3101"/>
      <w:bookmarkEnd w:id="3102"/>
      <w:bookmarkEnd w:id="3103"/>
      <w:bookmarkEnd w:id="3104"/>
      <w:bookmarkEnd w:id="3154"/>
      <w:bookmarkEnd w:id="3155"/>
      <w:bookmarkEnd w:id="3156"/>
    </w:p>
    <w:p w14:paraId="668A1093" w14:textId="77777777" w:rsidR="000C5926" w:rsidRPr="00D67AB2" w:rsidRDefault="000C5926" w:rsidP="000C5926">
      <w:pPr>
        <w:pStyle w:val="Heading5"/>
      </w:pPr>
      <w:bookmarkStart w:id="3157" w:name="_Toc11338795"/>
      <w:bookmarkStart w:id="3158" w:name="_Toc24978856"/>
      <w:bookmarkStart w:id="3159" w:name="_Toc34346745"/>
      <w:bookmarkStart w:id="3160" w:name="_Toc34740822"/>
      <w:bookmarkStart w:id="3161" w:name="_Toc34748181"/>
      <w:bookmarkStart w:id="3162" w:name="_Toc34748557"/>
      <w:bookmarkStart w:id="3163" w:name="_Toc34749547"/>
      <w:bookmarkStart w:id="3164" w:name="_Toc49690084"/>
      <w:bookmarkStart w:id="3165" w:name="_Toc56337183"/>
      <w:bookmarkStart w:id="3166" w:name="_Toc67730883"/>
      <w:r w:rsidRPr="00D67AB2">
        <w:t>6.</w:t>
      </w:r>
      <w:r>
        <w:t>2</w:t>
      </w:r>
      <w:r w:rsidRPr="00D67AB2">
        <w:t>.6.3.1</w:t>
      </w:r>
      <w:r w:rsidRPr="00D67AB2">
        <w:tab/>
        <w:t>Introduction</w:t>
      </w:r>
      <w:bookmarkEnd w:id="3157"/>
      <w:bookmarkEnd w:id="3158"/>
      <w:bookmarkEnd w:id="3159"/>
      <w:bookmarkEnd w:id="3160"/>
      <w:bookmarkEnd w:id="3161"/>
      <w:bookmarkEnd w:id="3162"/>
      <w:bookmarkEnd w:id="3163"/>
      <w:bookmarkEnd w:id="3164"/>
      <w:bookmarkEnd w:id="3165"/>
      <w:bookmarkEnd w:id="3166"/>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0C5926">
      <w:pPr>
        <w:pStyle w:val="Heading5"/>
      </w:pPr>
      <w:bookmarkStart w:id="3167" w:name="_Toc11338796"/>
      <w:bookmarkStart w:id="3168" w:name="_Toc24978857"/>
      <w:bookmarkStart w:id="3169" w:name="_Toc34346746"/>
      <w:bookmarkStart w:id="3170" w:name="_Toc34740823"/>
      <w:bookmarkStart w:id="3171" w:name="_Toc34748182"/>
      <w:bookmarkStart w:id="3172" w:name="_Toc34748558"/>
      <w:bookmarkStart w:id="3173" w:name="_Toc34749548"/>
      <w:bookmarkStart w:id="3174" w:name="_Toc49690085"/>
      <w:bookmarkStart w:id="3175" w:name="_Toc56337184"/>
      <w:bookmarkStart w:id="3176" w:name="_Toc67730884"/>
      <w:r w:rsidRPr="00D67AB2">
        <w:t>6.</w:t>
      </w:r>
      <w:r>
        <w:t>2</w:t>
      </w:r>
      <w:r w:rsidRPr="00D67AB2">
        <w:t>.6.3.2</w:t>
      </w:r>
      <w:r w:rsidRPr="00D67AB2">
        <w:tab/>
        <w:t>Simple data types</w:t>
      </w:r>
      <w:bookmarkEnd w:id="3167"/>
      <w:bookmarkEnd w:id="3168"/>
      <w:bookmarkEnd w:id="3169"/>
      <w:bookmarkEnd w:id="3170"/>
      <w:bookmarkEnd w:id="3171"/>
      <w:bookmarkEnd w:id="3172"/>
      <w:bookmarkEnd w:id="3173"/>
      <w:bookmarkEnd w:id="3174"/>
      <w:bookmarkEnd w:id="3175"/>
      <w:bookmarkEnd w:id="3176"/>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607A2B">
      <w:pPr>
        <w:pStyle w:val="Heading5"/>
      </w:pPr>
      <w:bookmarkStart w:id="3177" w:name="_Toc24978858"/>
      <w:bookmarkStart w:id="3178" w:name="_Toc34346747"/>
      <w:bookmarkStart w:id="3179" w:name="_Toc34740824"/>
      <w:bookmarkStart w:id="3180" w:name="_Toc34748183"/>
      <w:bookmarkStart w:id="3181" w:name="_Toc34748559"/>
      <w:bookmarkStart w:id="3182" w:name="_Toc34749549"/>
      <w:bookmarkStart w:id="3183" w:name="_Toc49690086"/>
      <w:bookmarkStart w:id="3184" w:name="_Toc56337185"/>
      <w:bookmarkStart w:id="3185" w:name="_Toc67730885"/>
      <w:r w:rsidRPr="00D67AB2">
        <w:t>6.</w:t>
      </w:r>
      <w:r>
        <w:t>2</w:t>
      </w:r>
      <w:r w:rsidRPr="00D67AB2">
        <w:t>.6.</w:t>
      </w:r>
      <w:r>
        <w:t>3</w:t>
      </w:r>
      <w:r w:rsidRPr="00D67AB2">
        <w:t>.</w:t>
      </w:r>
      <w:r>
        <w:t>3</w:t>
      </w:r>
      <w:r w:rsidRPr="00D67AB2">
        <w:tab/>
        <w:t>Enumeration: DataSetName</w:t>
      </w:r>
      <w:bookmarkEnd w:id="3177"/>
      <w:bookmarkEnd w:id="3178"/>
      <w:bookmarkEnd w:id="3179"/>
      <w:bookmarkEnd w:id="3180"/>
      <w:bookmarkEnd w:id="3181"/>
      <w:bookmarkEnd w:id="3182"/>
      <w:bookmarkEnd w:id="3183"/>
      <w:bookmarkEnd w:id="3184"/>
      <w:bookmarkEnd w:id="3185"/>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bl>
    <w:p w14:paraId="08B5F8EA" w14:textId="77777777" w:rsidR="00607A2B" w:rsidRDefault="00607A2B" w:rsidP="0029754B"/>
    <w:p w14:paraId="481AD30B" w14:textId="77777777" w:rsidR="00724323" w:rsidRDefault="00724323" w:rsidP="00724323">
      <w:pPr>
        <w:pStyle w:val="Heading5"/>
      </w:pPr>
      <w:bookmarkStart w:id="3186" w:name="_Toc11338835"/>
      <w:bookmarkStart w:id="3187" w:name="_Toc24978859"/>
      <w:bookmarkStart w:id="3188" w:name="_Toc34346748"/>
      <w:bookmarkStart w:id="3189" w:name="_Toc34740825"/>
      <w:bookmarkStart w:id="3190" w:name="_Toc34748184"/>
      <w:bookmarkStart w:id="3191" w:name="_Toc34748560"/>
      <w:bookmarkStart w:id="3192" w:name="_Toc34749550"/>
      <w:bookmarkStart w:id="3193" w:name="_Toc49690087"/>
      <w:bookmarkStart w:id="3194" w:name="_Toc56337186"/>
      <w:bookmarkStart w:id="3195" w:name="_Toc67730886"/>
      <w:r w:rsidRPr="00D67AB2">
        <w:t>6.</w:t>
      </w:r>
      <w:r>
        <w:t>2</w:t>
      </w:r>
      <w:r w:rsidRPr="00D67AB2">
        <w:t>.6.3.</w:t>
      </w:r>
      <w:r>
        <w:t>4</w:t>
      </w:r>
      <w:r w:rsidRPr="00D67AB2">
        <w:tab/>
        <w:t xml:space="preserve">Enumeration: </w:t>
      </w:r>
      <w:bookmarkEnd w:id="3186"/>
      <w:r w:rsidRPr="00D67AB2">
        <w:t xml:space="preserve"> </w:t>
      </w:r>
      <w:r>
        <w:t>IdentityType</w:t>
      </w:r>
      <w:bookmarkEnd w:id="3187"/>
      <w:bookmarkEnd w:id="3188"/>
      <w:bookmarkEnd w:id="3189"/>
      <w:bookmarkEnd w:id="3190"/>
      <w:bookmarkEnd w:id="3191"/>
      <w:bookmarkEnd w:id="3192"/>
      <w:bookmarkEnd w:id="3193"/>
      <w:bookmarkEnd w:id="3194"/>
      <w:bookmarkEnd w:id="3195"/>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2A194B">
      <w:pPr>
        <w:pStyle w:val="Heading5"/>
      </w:pPr>
      <w:bookmarkStart w:id="3196" w:name="_Toc26199627"/>
      <w:bookmarkStart w:id="3197" w:name="_Toc34346749"/>
      <w:bookmarkStart w:id="3198" w:name="_Toc34740826"/>
      <w:bookmarkStart w:id="3199" w:name="_Toc34748185"/>
      <w:bookmarkStart w:id="3200" w:name="_Toc34748561"/>
      <w:bookmarkStart w:id="3201" w:name="_Toc34749551"/>
      <w:bookmarkStart w:id="3202" w:name="_Toc49690088"/>
      <w:bookmarkStart w:id="3203" w:name="_Toc56337187"/>
      <w:bookmarkStart w:id="3204" w:name="_Toc26199662"/>
      <w:bookmarkStart w:id="3205" w:name="_Toc24978860"/>
      <w:bookmarkStart w:id="3206" w:name="_Toc67730887"/>
      <w:r w:rsidRPr="00D67AB2">
        <w:t>6.</w:t>
      </w:r>
      <w:r>
        <w:t>2</w:t>
      </w:r>
      <w:r w:rsidRPr="00D67AB2">
        <w:t>.6.3.</w:t>
      </w:r>
      <w:r>
        <w:t>5</w:t>
      </w:r>
      <w:r w:rsidRPr="00D67AB2">
        <w:tab/>
        <w:t xml:space="preserve">Enumeration:  </w:t>
      </w:r>
      <w:bookmarkEnd w:id="3196"/>
      <w:r>
        <w:t>ImsRegistrationState</w:t>
      </w:r>
      <w:bookmarkEnd w:id="3197"/>
      <w:bookmarkEnd w:id="3198"/>
      <w:bookmarkEnd w:id="3199"/>
      <w:bookmarkEnd w:id="3200"/>
      <w:bookmarkEnd w:id="3201"/>
      <w:bookmarkEnd w:id="3202"/>
      <w:bookmarkEnd w:id="3203"/>
      <w:bookmarkEnd w:id="3206"/>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7777777" w:rsidR="002A194B" w:rsidRDefault="002A194B" w:rsidP="00BC05CA">
            <w:pPr>
              <w:pStyle w:val="TAN"/>
            </w:pPr>
            <w:r w:rsidRPr="000B71E3">
              <w:t>NOTE:</w:t>
            </w:r>
            <w:r>
              <w:tab/>
              <w:t>See clause 3.1 for more details on the IMS registration states and terms.</w:t>
            </w:r>
          </w:p>
        </w:tc>
      </w:tr>
    </w:tbl>
    <w:p w14:paraId="3A0C7D1F" w14:textId="77777777" w:rsidR="002A194B" w:rsidRPr="00E3096F" w:rsidRDefault="002A194B" w:rsidP="00BC05CA"/>
    <w:p w14:paraId="0C28E51B" w14:textId="77777777" w:rsidR="00F60ED6" w:rsidRDefault="00F60ED6" w:rsidP="00F60ED6">
      <w:pPr>
        <w:pStyle w:val="Heading5"/>
      </w:pPr>
      <w:bookmarkStart w:id="3207" w:name="_Toc34346750"/>
      <w:bookmarkStart w:id="3208" w:name="_Toc34740827"/>
      <w:bookmarkStart w:id="3209" w:name="_Toc34748186"/>
      <w:bookmarkStart w:id="3210" w:name="_Toc34748562"/>
      <w:bookmarkStart w:id="3211" w:name="_Toc34749552"/>
      <w:bookmarkStart w:id="3212" w:name="_Toc49690089"/>
      <w:bookmarkStart w:id="3213" w:name="_Toc56337188"/>
      <w:bookmarkStart w:id="3214" w:name="_Toc67730888"/>
      <w:r>
        <w:t>6.2.6.3.6</w:t>
      </w:r>
      <w:r>
        <w:tab/>
        <w:t>Enumeration: TypeOfCondition</w:t>
      </w:r>
      <w:bookmarkEnd w:id="3207"/>
      <w:bookmarkEnd w:id="3208"/>
      <w:bookmarkEnd w:id="3209"/>
      <w:bookmarkEnd w:id="3210"/>
      <w:bookmarkEnd w:id="3211"/>
      <w:bookmarkEnd w:id="3212"/>
      <w:bookmarkEnd w:id="3213"/>
      <w:bookmarkEnd w:id="3214"/>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F60ED6">
      <w:pPr>
        <w:pStyle w:val="Heading5"/>
      </w:pPr>
      <w:bookmarkStart w:id="3215" w:name="_Toc34346751"/>
      <w:bookmarkStart w:id="3216" w:name="_Toc34740828"/>
      <w:bookmarkStart w:id="3217" w:name="_Toc34748187"/>
      <w:bookmarkStart w:id="3218" w:name="_Toc34748563"/>
      <w:bookmarkStart w:id="3219" w:name="_Toc34749553"/>
      <w:bookmarkStart w:id="3220" w:name="_Toc49690090"/>
      <w:bookmarkStart w:id="3221" w:name="_Toc56337189"/>
      <w:bookmarkStart w:id="3222" w:name="_Toc67730889"/>
      <w:r>
        <w:t>6.2.6.3.7</w:t>
      </w:r>
      <w:r>
        <w:tab/>
        <w:t>Enumeration: RegistrationType</w:t>
      </w:r>
      <w:bookmarkEnd w:id="3215"/>
      <w:bookmarkEnd w:id="3216"/>
      <w:bookmarkEnd w:id="3217"/>
      <w:bookmarkEnd w:id="3218"/>
      <w:bookmarkEnd w:id="3219"/>
      <w:bookmarkEnd w:id="3220"/>
      <w:bookmarkEnd w:id="3221"/>
      <w:bookmarkEnd w:id="3222"/>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F60ED6">
      <w:pPr>
        <w:pStyle w:val="Heading5"/>
      </w:pPr>
      <w:bookmarkStart w:id="3223" w:name="_Toc34346752"/>
      <w:bookmarkStart w:id="3224" w:name="_Toc34740829"/>
      <w:bookmarkStart w:id="3225" w:name="_Toc34748188"/>
      <w:bookmarkStart w:id="3226" w:name="_Toc34748564"/>
      <w:bookmarkStart w:id="3227" w:name="_Toc34749554"/>
      <w:bookmarkStart w:id="3228" w:name="_Toc49690091"/>
      <w:bookmarkStart w:id="3229" w:name="_Toc56337190"/>
      <w:bookmarkStart w:id="3230" w:name="_Toc67730890"/>
      <w:r>
        <w:t>6.2.6.3.8</w:t>
      </w:r>
      <w:r>
        <w:tab/>
        <w:t>Enumeration: RequestDirection</w:t>
      </w:r>
      <w:bookmarkEnd w:id="3223"/>
      <w:bookmarkEnd w:id="3224"/>
      <w:bookmarkEnd w:id="3225"/>
      <w:bookmarkEnd w:id="3226"/>
      <w:bookmarkEnd w:id="3227"/>
      <w:bookmarkEnd w:id="3228"/>
      <w:bookmarkEnd w:id="3229"/>
      <w:bookmarkEnd w:id="3230"/>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F60ED6">
      <w:pPr>
        <w:pStyle w:val="Heading5"/>
      </w:pPr>
      <w:bookmarkStart w:id="3231" w:name="_Toc34346753"/>
      <w:bookmarkStart w:id="3232" w:name="_Toc34740830"/>
      <w:bookmarkStart w:id="3233" w:name="_Toc34748189"/>
      <w:bookmarkStart w:id="3234" w:name="_Toc34748565"/>
      <w:bookmarkStart w:id="3235" w:name="_Toc34749555"/>
      <w:bookmarkStart w:id="3236" w:name="_Toc49690092"/>
      <w:bookmarkStart w:id="3237" w:name="_Toc56337191"/>
      <w:bookmarkStart w:id="3238" w:name="_Toc67730891"/>
      <w:r>
        <w:t>6.2.6.3.9</w:t>
      </w:r>
      <w:r>
        <w:tab/>
        <w:t>Enumeration: ServiceInformation</w:t>
      </w:r>
      <w:bookmarkEnd w:id="3231"/>
      <w:bookmarkEnd w:id="3232"/>
      <w:bookmarkEnd w:id="3233"/>
      <w:bookmarkEnd w:id="3234"/>
      <w:bookmarkEnd w:id="3235"/>
      <w:bookmarkEnd w:id="3236"/>
      <w:bookmarkEnd w:id="3237"/>
      <w:bookmarkEnd w:id="3238"/>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77777777" w:rsidR="00594D03" w:rsidRDefault="00594D03" w:rsidP="00594D03">
            <w:pPr>
              <w:pStyle w:val="TAN"/>
            </w:pPr>
            <w:r w:rsidRPr="00D67AB2">
              <w:rPr>
                <w:lang w:eastAsia="zh-CN"/>
              </w:rPr>
              <w:t>NOTE:</w:t>
            </w:r>
            <w:r>
              <w:tab/>
            </w:r>
            <w:r>
              <w:rPr>
                <w:lang w:eastAsia="zh-CN"/>
              </w:rPr>
              <w:t>See 3GPP TS 23.218 [</w:t>
            </w:r>
            <w:r w:rsidRPr="00F60ED6">
              <w:rPr>
                <w:lang w:eastAsia="zh-CN"/>
              </w:rPr>
              <w:t>xy</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F14E2D">
      <w:pPr>
        <w:pStyle w:val="Heading5"/>
      </w:pPr>
      <w:bookmarkStart w:id="3239" w:name="_Toc26199568"/>
      <w:bookmarkStart w:id="3240" w:name="_Toc34346754"/>
      <w:bookmarkStart w:id="3241" w:name="_Toc34740831"/>
      <w:bookmarkStart w:id="3242" w:name="_Toc34748190"/>
      <w:bookmarkStart w:id="3243" w:name="_Toc34748566"/>
      <w:bookmarkStart w:id="3244" w:name="_Toc34749556"/>
      <w:bookmarkStart w:id="3245" w:name="_Toc49690093"/>
      <w:bookmarkStart w:id="3246" w:name="_Toc56337192"/>
      <w:bookmarkStart w:id="3247" w:name="_Toc67730892"/>
      <w:r w:rsidRPr="00F91D2F">
        <w:t>6.</w:t>
      </w:r>
      <w:r w:rsidR="001A5BBB">
        <w:t>2</w:t>
      </w:r>
      <w:r w:rsidRPr="00F91D2F">
        <w:t>.6.3.</w:t>
      </w:r>
      <w:r>
        <w:t>10</w:t>
      </w:r>
      <w:r w:rsidRPr="00F91D2F">
        <w:tab/>
        <w:t xml:space="preserve">Enumeration: </w:t>
      </w:r>
      <w:bookmarkEnd w:id="3239"/>
      <w:r>
        <w:t>RequestedNode</w:t>
      </w:r>
      <w:bookmarkEnd w:id="3240"/>
      <w:bookmarkEnd w:id="3241"/>
      <w:bookmarkEnd w:id="3242"/>
      <w:bookmarkEnd w:id="3243"/>
      <w:bookmarkEnd w:id="3244"/>
      <w:bookmarkEnd w:id="3245"/>
      <w:bookmarkEnd w:id="3246"/>
      <w:bookmarkEnd w:id="3247"/>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A5BBB">
      <w:pPr>
        <w:pStyle w:val="Heading5"/>
      </w:pPr>
      <w:bookmarkStart w:id="3248" w:name="_Toc34346755"/>
      <w:bookmarkStart w:id="3249" w:name="_Toc34740832"/>
      <w:bookmarkStart w:id="3250" w:name="_Toc34748191"/>
      <w:bookmarkStart w:id="3251" w:name="_Toc34748567"/>
      <w:bookmarkStart w:id="3252" w:name="_Toc34749557"/>
      <w:bookmarkStart w:id="3253" w:name="_Toc49690094"/>
      <w:bookmarkStart w:id="3254" w:name="_Toc56337193"/>
      <w:bookmarkStart w:id="3255" w:name="_Toc67730893"/>
      <w:r w:rsidRPr="00D67AB2">
        <w:t>6.</w:t>
      </w:r>
      <w:r>
        <w:t>2</w:t>
      </w:r>
      <w:r w:rsidRPr="00D67AB2">
        <w:t>.6.3.</w:t>
      </w:r>
      <w:r>
        <w:t>11</w:t>
      </w:r>
      <w:r w:rsidRPr="00D67AB2">
        <w:tab/>
        <w:t xml:space="preserve">Enumeration:  </w:t>
      </w:r>
      <w:r>
        <w:t>SrvccCapability</w:t>
      </w:r>
      <w:bookmarkEnd w:id="3248"/>
      <w:bookmarkEnd w:id="3249"/>
      <w:bookmarkEnd w:id="3250"/>
      <w:bookmarkEnd w:id="3251"/>
      <w:bookmarkEnd w:id="3252"/>
      <w:bookmarkEnd w:id="3253"/>
      <w:bookmarkEnd w:id="3254"/>
      <w:bookmarkEnd w:id="3255"/>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20000B">
      <w:pPr>
        <w:pStyle w:val="Heading5"/>
      </w:pPr>
      <w:bookmarkStart w:id="3256" w:name="_Toc34346756"/>
      <w:bookmarkStart w:id="3257" w:name="_Toc34740833"/>
      <w:bookmarkStart w:id="3258" w:name="_Toc34748192"/>
      <w:bookmarkStart w:id="3259" w:name="_Toc34748568"/>
      <w:bookmarkStart w:id="3260" w:name="_Toc34749558"/>
      <w:bookmarkStart w:id="3261" w:name="_Toc49690095"/>
      <w:bookmarkStart w:id="3262" w:name="_Toc56337194"/>
      <w:bookmarkStart w:id="3263" w:name="_Toc67730894"/>
      <w:r w:rsidRPr="00D67AB2">
        <w:t>6.</w:t>
      </w:r>
      <w:r>
        <w:t>2</w:t>
      </w:r>
      <w:r w:rsidRPr="00D67AB2">
        <w:t>.6.3.</w:t>
      </w:r>
      <w:r>
        <w:t>12</w:t>
      </w:r>
      <w:r w:rsidRPr="00D67AB2">
        <w:tab/>
        <w:t xml:space="preserve">Enumeration:  </w:t>
      </w:r>
      <w:r w:rsidR="00B1392B">
        <w:t>Activation</w:t>
      </w:r>
      <w:r>
        <w:t>State</w:t>
      </w:r>
      <w:bookmarkEnd w:id="3256"/>
      <w:bookmarkEnd w:id="3257"/>
      <w:bookmarkEnd w:id="3258"/>
      <w:bookmarkEnd w:id="3259"/>
      <w:bookmarkEnd w:id="3260"/>
      <w:bookmarkEnd w:id="3261"/>
      <w:bookmarkEnd w:id="3262"/>
      <w:bookmarkEnd w:id="3263"/>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6F6573">
      <w:pPr>
        <w:pStyle w:val="Heading5"/>
      </w:pPr>
      <w:bookmarkStart w:id="3264" w:name="_Toc49690096"/>
      <w:bookmarkStart w:id="3265" w:name="_Toc56337195"/>
      <w:bookmarkStart w:id="3266" w:name="_Toc34346757"/>
      <w:bookmarkStart w:id="3267" w:name="_Toc34740834"/>
      <w:bookmarkStart w:id="3268" w:name="_Toc34748193"/>
      <w:bookmarkStart w:id="3269" w:name="_Toc34748569"/>
      <w:bookmarkStart w:id="3270" w:name="_Toc34749559"/>
      <w:bookmarkStart w:id="3271" w:name="_Toc67730895"/>
      <w:r>
        <w:t>6.2.6.3.13</w:t>
      </w:r>
      <w:r>
        <w:tab/>
        <w:t xml:space="preserve">Enumeration: </w:t>
      </w:r>
      <w:r w:rsidRPr="00CA0C0D">
        <w:t>ImsVoiceOverPsSessionSupport</w:t>
      </w:r>
      <w:bookmarkEnd w:id="3264"/>
      <w:bookmarkEnd w:id="3265"/>
      <w:bookmarkEnd w:id="3271"/>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F03141">
      <w:pPr>
        <w:pStyle w:val="Heading5"/>
      </w:pPr>
      <w:bookmarkStart w:id="3272" w:name="_Toc49690097"/>
      <w:bookmarkStart w:id="3273" w:name="_Toc56337196"/>
      <w:bookmarkStart w:id="3274" w:name="_Toc67730896"/>
      <w:r>
        <w:t>6.2.6.3.14</w:t>
      </w:r>
      <w:r>
        <w:tab/>
        <w:t>Enumeration: AccessType</w:t>
      </w:r>
      <w:bookmarkEnd w:id="3272"/>
      <w:bookmarkEnd w:id="3273"/>
      <w:bookmarkEnd w:id="3274"/>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BF707D">
      <w:pPr>
        <w:pStyle w:val="Heading5"/>
      </w:pPr>
      <w:bookmarkStart w:id="3275" w:name="_Toc49690098"/>
      <w:bookmarkStart w:id="3276" w:name="_Toc56337197"/>
      <w:bookmarkStart w:id="3277" w:name="_Toc67730897"/>
      <w:r>
        <w:t>6.2.6.3.15</w:t>
      </w:r>
      <w:r>
        <w:tab/>
        <w:t>Enumeration: UserStatePs</w:t>
      </w:r>
      <w:bookmarkEnd w:id="3275"/>
      <w:bookmarkEnd w:id="3276"/>
      <w:bookmarkEnd w:id="3277"/>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D204FD">
      <w:pPr>
        <w:pStyle w:val="Heading5"/>
      </w:pPr>
      <w:bookmarkStart w:id="3278" w:name="_Toc49690099"/>
      <w:bookmarkStart w:id="3279" w:name="_Toc56337198"/>
      <w:bookmarkStart w:id="3280" w:name="_Toc67730898"/>
      <w:r>
        <w:t>6.2.6.3.16</w:t>
      </w:r>
      <w:r>
        <w:tab/>
        <w:t>Enumeration: UserStateCs</w:t>
      </w:r>
      <w:bookmarkEnd w:id="3278"/>
      <w:bookmarkEnd w:id="3279"/>
      <w:bookmarkEnd w:id="3280"/>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265EE1">
      <w:pPr>
        <w:pStyle w:val="Heading5"/>
      </w:pPr>
      <w:bookmarkStart w:id="3281" w:name="_Toc51872560"/>
      <w:bookmarkStart w:id="3282" w:name="_Toc56337199"/>
      <w:bookmarkStart w:id="3283" w:name="_Toc67730899"/>
      <w:r w:rsidRPr="00D67AB2">
        <w:lastRenderedPageBreak/>
        <w:t>6.</w:t>
      </w:r>
      <w:r>
        <w:t>2</w:t>
      </w:r>
      <w:r w:rsidRPr="00D67AB2">
        <w:t>.6.3.</w:t>
      </w:r>
      <w:r>
        <w:t>17</w:t>
      </w:r>
      <w:r w:rsidRPr="00D67AB2">
        <w:tab/>
        <w:t xml:space="preserve">Enumeration: </w:t>
      </w:r>
      <w:r>
        <w:t>PrivateIdentityType</w:t>
      </w:r>
      <w:bookmarkEnd w:id="3281"/>
      <w:bookmarkEnd w:id="3282"/>
      <w:bookmarkEnd w:id="3283"/>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EC7B4E">
      <w:pPr>
        <w:pStyle w:val="Heading3"/>
      </w:pPr>
      <w:bookmarkStart w:id="3284" w:name="_Toc49690100"/>
      <w:bookmarkStart w:id="3285" w:name="_Toc56337200"/>
      <w:bookmarkStart w:id="3286" w:name="_Toc67730900"/>
      <w:r w:rsidRPr="000B71E3">
        <w:t>6.</w:t>
      </w:r>
      <w:r>
        <w:t>2</w:t>
      </w:r>
      <w:r w:rsidRPr="000B71E3">
        <w:t>.7</w:t>
      </w:r>
      <w:r w:rsidRPr="000B71E3">
        <w:tab/>
        <w:t>Error Handling</w:t>
      </w:r>
      <w:bookmarkEnd w:id="3204"/>
      <w:bookmarkEnd w:id="3266"/>
      <w:bookmarkEnd w:id="3267"/>
      <w:bookmarkEnd w:id="3268"/>
      <w:bookmarkEnd w:id="3269"/>
      <w:bookmarkEnd w:id="3270"/>
      <w:bookmarkEnd w:id="3284"/>
      <w:bookmarkEnd w:id="3285"/>
      <w:bookmarkEnd w:id="3286"/>
    </w:p>
    <w:p w14:paraId="29989320" w14:textId="77777777" w:rsidR="00EC7B4E" w:rsidRPr="000B71E3" w:rsidRDefault="00EC7B4E" w:rsidP="00EC7B4E">
      <w:pPr>
        <w:pStyle w:val="Heading4"/>
      </w:pPr>
      <w:bookmarkStart w:id="3287" w:name="_Toc26199663"/>
      <w:bookmarkStart w:id="3288" w:name="_Toc34346758"/>
      <w:bookmarkStart w:id="3289" w:name="_Toc34740835"/>
      <w:bookmarkStart w:id="3290" w:name="_Toc34748194"/>
      <w:bookmarkStart w:id="3291" w:name="_Toc34748570"/>
      <w:bookmarkStart w:id="3292" w:name="_Toc34749560"/>
      <w:bookmarkStart w:id="3293" w:name="_Toc49690101"/>
      <w:bookmarkStart w:id="3294" w:name="_Toc56337201"/>
      <w:bookmarkStart w:id="3295" w:name="_Toc67730901"/>
      <w:r w:rsidRPr="000B71E3">
        <w:t>6.</w:t>
      </w:r>
      <w:r>
        <w:t>2</w:t>
      </w:r>
      <w:r w:rsidRPr="000B71E3">
        <w:t>.7.1</w:t>
      </w:r>
      <w:r w:rsidRPr="000B71E3">
        <w:tab/>
        <w:t>General</w:t>
      </w:r>
      <w:bookmarkEnd w:id="3287"/>
      <w:bookmarkEnd w:id="3288"/>
      <w:bookmarkEnd w:id="3289"/>
      <w:bookmarkEnd w:id="3290"/>
      <w:bookmarkEnd w:id="3291"/>
      <w:bookmarkEnd w:id="3292"/>
      <w:bookmarkEnd w:id="3293"/>
      <w:bookmarkEnd w:id="3294"/>
      <w:bookmarkEnd w:id="3295"/>
    </w:p>
    <w:p w14:paraId="5D50ECB1" w14:textId="77777777"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EC7B4E">
      <w:pPr>
        <w:pStyle w:val="Heading4"/>
      </w:pPr>
      <w:bookmarkStart w:id="3296" w:name="_Toc26199664"/>
      <w:bookmarkStart w:id="3297" w:name="_Toc34346759"/>
      <w:bookmarkStart w:id="3298" w:name="_Toc34740836"/>
      <w:bookmarkStart w:id="3299" w:name="_Toc34748195"/>
      <w:bookmarkStart w:id="3300" w:name="_Toc34748571"/>
      <w:bookmarkStart w:id="3301" w:name="_Toc34749561"/>
      <w:bookmarkStart w:id="3302" w:name="_Toc49690102"/>
      <w:bookmarkStart w:id="3303" w:name="_Toc56337202"/>
      <w:bookmarkStart w:id="3304" w:name="_Toc67730902"/>
      <w:r w:rsidRPr="000B71E3">
        <w:t>6.</w:t>
      </w:r>
      <w:r>
        <w:t>2</w:t>
      </w:r>
      <w:r w:rsidRPr="000B71E3">
        <w:t>.7.2</w:t>
      </w:r>
      <w:r w:rsidRPr="000B71E3">
        <w:tab/>
        <w:t>Protocol Errors</w:t>
      </w:r>
      <w:bookmarkEnd w:id="3296"/>
      <w:bookmarkEnd w:id="3297"/>
      <w:bookmarkEnd w:id="3298"/>
      <w:bookmarkEnd w:id="3299"/>
      <w:bookmarkEnd w:id="3300"/>
      <w:bookmarkEnd w:id="3301"/>
      <w:bookmarkEnd w:id="3302"/>
      <w:bookmarkEnd w:id="3303"/>
      <w:bookmarkEnd w:id="3304"/>
    </w:p>
    <w:p w14:paraId="6BD4CFAA" w14:textId="77777777" w:rsidR="00EC7B4E" w:rsidRPr="000B71E3" w:rsidRDefault="00EC7B4E" w:rsidP="00EC7B4E">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5E2F9BF3" w14:textId="77777777" w:rsidR="00EC7B4E" w:rsidRPr="000B71E3" w:rsidRDefault="00EC7B4E" w:rsidP="00EC7B4E">
      <w:pPr>
        <w:pStyle w:val="Heading4"/>
      </w:pPr>
      <w:bookmarkStart w:id="3305" w:name="_Toc26199665"/>
      <w:bookmarkStart w:id="3306" w:name="_Toc34346760"/>
      <w:bookmarkStart w:id="3307" w:name="_Toc34740837"/>
      <w:bookmarkStart w:id="3308" w:name="_Toc34748196"/>
      <w:bookmarkStart w:id="3309" w:name="_Toc34748572"/>
      <w:bookmarkStart w:id="3310" w:name="_Toc34749562"/>
      <w:bookmarkStart w:id="3311" w:name="_Toc49690103"/>
      <w:bookmarkStart w:id="3312" w:name="_Toc56337203"/>
      <w:bookmarkStart w:id="3313" w:name="_Toc67730903"/>
      <w:r w:rsidRPr="000B71E3">
        <w:t>6.</w:t>
      </w:r>
      <w:r>
        <w:t>2</w:t>
      </w:r>
      <w:r w:rsidRPr="000B71E3">
        <w:t>.7.3</w:t>
      </w:r>
      <w:r w:rsidRPr="000B71E3">
        <w:tab/>
        <w:t>Application Errors</w:t>
      </w:r>
      <w:bookmarkEnd w:id="3305"/>
      <w:bookmarkEnd w:id="3306"/>
      <w:bookmarkEnd w:id="3307"/>
      <w:bookmarkEnd w:id="3308"/>
      <w:bookmarkEnd w:id="3309"/>
      <w:bookmarkEnd w:id="3310"/>
      <w:bookmarkEnd w:id="3311"/>
      <w:bookmarkEnd w:id="3312"/>
      <w:bookmarkEnd w:id="3313"/>
    </w:p>
    <w:p w14:paraId="637EA865" w14:textId="7777777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211D99">
            <w:pPr>
              <w:pStyle w:val="TAC"/>
              <w:jc w:val="left"/>
            </w:pPr>
            <w:r w:rsidRPr="006A7EE2">
              <w:t>The requested data is not found/does not exist.</w:t>
            </w:r>
            <w:r>
              <w:t xml:space="preserve">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E6DA6">
            <w:pPr>
              <w:pStyle w:val="TAC"/>
              <w:jc w:val="left"/>
            </w:pPr>
            <w:r w:rsidRPr="00BC3AEA">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E6DA6">
            <w:pPr>
              <w:pStyle w:val="TAC"/>
              <w:jc w:val="left"/>
            </w:pPr>
            <w:r w:rsidRPr="006A7EE2">
              <w:t xml:space="preserve">The requested data is </w:t>
            </w:r>
            <w:r>
              <w:t>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E6D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w:t>
            </w:r>
            <w:r w:rsidRPr="00AE1B1D">
              <w:rPr>
                <w:rFonts w:ascii="Arial" w:hAnsi="Arial"/>
                <w:sz w:val="18"/>
              </w:rPr>
              <w:t>he request could not</w:t>
            </w:r>
            <w:r>
              <w:rPr>
                <w:rFonts w:ascii="Arial" w:hAnsi="Arial"/>
                <w:sz w:val="18"/>
              </w:rPr>
              <w:t xml:space="preserve"> </w:t>
            </w:r>
            <w:r w:rsidRPr="00AE1B1D">
              <w:rPr>
                <w:rFonts w:ascii="Arial" w:hAnsi="Arial"/>
                <w:sz w:val="18"/>
              </w:rPr>
              <w:t>be completed due to a conflict with the current state of the target</w:t>
            </w:r>
            <w:r>
              <w:rPr>
                <w:rFonts w:ascii="Arial" w:hAnsi="Arial"/>
                <w:sz w:val="18"/>
              </w:rPr>
              <w:t xml:space="preserve"> </w:t>
            </w:r>
            <w:r w:rsidRPr="00AE1B1D">
              <w:rPr>
                <w:rFonts w:ascii="Arial" w:hAnsi="Arial"/>
                <w:sz w:val="18"/>
              </w:rPr>
              <w:t>resource</w:t>
            </w:r>
            <w:r w:rsidRPr="006C4DAA">
              <w:rPr>
                <w:rFonts w:ascii="Arial" w:hAnsi="Arial"/>
                <w:sz w:val="18"/>
              </w:rPr>
              <w:t xml:space="preserv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E6D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w:t>
            </w:r>
            <w:r w:rsidRPr="00AE1B1D">
              <w:rPr>
                <w:rFonts w:ascii="Arial" w:hAnsi="Arial"/>
                <w:sz w:val="18"/>
              </w:rPr>
              <w:t>he request could not</w:t>
            </w:r>
            <w:r>
              <w:rPr>
                <w:rFonts w:ascii="Arial" w:hAnsi="Arial"/>
                <w:sz w:val="18"/>
              </w:rPr>
              <w:t xml:space="preserve"> </w:t>
            </w:r>
            <w:r w:rsidRPr="00AE1B1D">
              <w:rPr>
                <w:rFonts w:ascii="Arial" w:hAnsi="Arial"/>
                <w:sz w:val="18"/>
              </w:rPr>
              <w:t xml:space="preserve">be completed due to </w:t>
            </w:r>
            <w:r>
              <w:rPr>
                <w:rFonts w:ascii="Arial" w:hAnsi="Arial"/>
                <w:sz w:val="18"/>
              </w:rPr>
              <w:t>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A517A7">
      <w:pPr>
        <w:pStyle w:val="Heading3"/>
        <w:rPr>
          <w:lang w:eastAsia="zh-CN"/>
        </w:rPr>
      </w:pPr>
      <w:bookmarkStart w:id="3314" w:name="_Toc34346761"/>
      <w:bookmarkStart w:id="3315" w:name="_Toc34740838"/>
      <w:bookmarkStart w:id="3316" w:name="_Toc34748197"/>
      <w:bookmarkStart w:id="3317" w:name="_Toc34748573"/>
      <w:bookmarkStart w:id="3318" w:name="_Toc34749563"/>
      <w:bookmarkStart w:id="3319" w:name="_Toc49690104"/>
      <w:bookmarkStart w:id="3320" w:name="_Toc56337204"/>
      <w:bookmarkStart w:id="3321" w:name="_Toc67730904"/>
      <w:r w:rsidRPr="00F91D2F">
        <w:t>6.</w:t>
      </w:r>
      <w:r>
        <w:t>2</w:t>
      </w:r>
      <w:r w:rsidRPr="00F91D2F">
        <w:t>.8</w:t>
      </w:r>
      <w:r w:rsidRPr="00F91D2F">
        <w:rPr>
          <w:lang w:eastAsia="zh-CN"/>
        </w:rPr>
        <w:tab/>
        <w:t>Feature negotiation</w:t>
      </w:r>
      <w:bookmarkEnd w:id="3205"/>
      <w:bookmarkEnd w:id="3314"/>
      <w:bookmarkEnd w:id="3315"/>
      <w:bookmarkEnd w:id="3316"/>
      <w:bookmarkEnd w:id="3317"/>
      <w:bookmarkEnd w:id="3318"/>
      <w:bookmarkEnd w:id="3319"/>
      <w:bookmarkEnd w:id="3320"/>
      <w:bookmarkEnd w:id="3321"/>
    </w:p>
    <w:p w14:paraId="31F95B65" w14:textId="7777777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7777777"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8A31E2">
      <w:pPr>
        <w:pStyle w:val="Heading3"/>
        <w:rPr>
          <w:lang w:val="en-US"/>
        </w:rPr>
      </w:pPr>
      <w:bookmarkStart w:id="3322" w:name="_Toc49690105"/>
      <w:bookmarkStart w:id="3323" w:name="_Toc56337205"/>
      <w:bookmarkStart w:id="3324" w:name="_Toc24978861"/>
      <w:bookmarkStart w:id="3325" w:name="_Toc34346762"/>
      <w:bookmarkStart w:id="3326" w:name="_Toc34740839"/>
      <w:bookmarkStart w:id="3327" w:name="_Toc34748198"/>
      <w:bookmarkStart w:id="3328" w:name="_Toc34748574"/>
      <w:bookmarkStart w:id="3329" w:name="_Toc34749564"/>
      <w:bookmarkStart w:id="3330" w:name="_Toc67730905"/>
      <w:r>
        <w:rPr>
          <w:lang w:val="en-US"/>
        </w:rPr>
        <w:t>6.2.9</w:t>
      </w:r>
      <w:r>
        <w:rPr>
          <w:lang w:val="en-US"/>
        </w:rPr>
        <w:tab/>
        <w:t>Security</w:t>
      </w:r>
      <w:bookmarkEnd w:id="3322"/>
      <w:bookmarkEnd w:id="3323"/>
      <w:bookmarkEnd w:id="3330"/>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77777777" w:rsidR="008A31E2" w:rsidRDefault="008A31E2" w:rsidP="008A31E2">
      <w:pPr>
        <w:rPr>
          <w:lang w:val="en-US"/>
        </w:rPr>
      </w:pPr>
      <w:r>
        <w:rPr>
          <w:lang w:val="en-US"/>
        </w:rPr>
        <w:t>If Oauth2 authorization is used, an NF Service Consumer, prior to consuming services offered by the Nhss_imsSDM API, shall obtain a "token" from the authorization server, by invoking the Access Token Request service, as described in 3GPP TS 29.510 [36], clause 5.4.2.2.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7777777" w:rsidR="00FE1BB0" w:rsidRDefault="00FE1BB0" w:rsidP="00FE1BB0">
            <w:pPr>
              <w:pStyle w:val="TAL"/>
            </w:pPr>
            <w:r>
              <w:t>"</w:t>
            </w:r>
            <w:r w:rsidRPr="00286949">
              <w:t>nhss-ims-</w:t>
            </w:r>
            <w:r>
              <w:t>sdm</w:t>
            </w:r>
            <w:r w:rsidRPr="00286949">
              <w:t>:</w:t>
            </w:r>
            <w:r>
              <w:t>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bl>
    <w:p w14:paraId="0E2A14DE" w14:textId="77777777" w:rsidR="008A31E2" w:rsidRPr="00286949" w:rsidRDefault="008A31E2" w:rsidP="008A31E2">
      <w:pPr>
        <w:rPr>
          <w:lang w:val="en-US"/>
        </w:rPr>
      </w:pPr>
    </w:p>
    <w:p w14:paraId="7F6F3D2B" w14:textId="77777777" w:rsidR="00FC4C9C" w:rsidRPr="00F91D2F" w:rsidRDefault="00FC4C9C" w:rsidP="00FC4C9C">
      <w:pPr>
        <w:pStyle w:val="Heading2"/>
      </w:pPr>
      <w:bookmarkStart w:id="3331" w:name="_Toc49690106"/>
      <w:bookmarkStart w:id="3332" w:name="_Toc56337206"/>
      <w:bookmarkStart w:id="3333" w:name="_Toc67730906"/>
      <w:r w:rsidRPr="00F91D2F">
        <w:t>6.</w:t>
      </w:r>
      <w:r>
        <w:t>3</w:t>
      </w:r>
      <w:r w:rsidRPr="00F91D2F">
        <w:tab/>
        <w:t>Nhss_</w:t>
      </w:r>
      <w:r>
        <w:t xml:space="preserve">imsUEAuthentication </w:t>
      </w:r>
      <w:r w:rsidRPr="00F91D2F">
        <w:t>Service API</w:t>
      </w:r>
      <w:bookmarkEnd w:id="1817"/>
      <w:bookmarkEnd w:id="3324"/>
      <w:bookmarkEnd w:id="3325"/>
      <w:bookmarkEnd w:id="3326"/>
      <w:bookmarkEnd w:id="3327"/>
      <w:bookmarkEnd w:id="3328"/>
      <w:bookmarkEnd w:id="3329"/>
      <w:bookmarkEnd w:id="3331"/>
      <w:bookmarkEnd w:id="3332"/>
      <w:bookmarkEnd w:id="3333"/>
    </w:p>
    <w:p w14:paraId="698AA77C" w14:textId="77777777" w:rsidR="00FC4C9C" w:rsidRPr="00F91D2F" w:rsidRDefault="00FC4C9C" w:rsidP="00FC4C9C">
      <w:pPr>
        <w:pStyle w:val="Heading3"/>
      </w:pPr>
      <w:bookmarkStart w:id="3334" w:name="_Toc21948964"/>
      <w:bookmarkStart w:id="3335" w:name="_Toc24978862"/>
      <w:bookmarkStart w:id="3336" w:name="_Toc34346763"/>
      <w:bookmarkStart w:id="3337" w:name="_Toc34740840"/>
      <w:bookmarkStart w:id="3338" w:name="_Toc34748199"/>
      <w:bookmarkStart w:id="3339" w:name="_Toc34748575"/>
      <w:bookmarkStart w:id="3340" w:name="_Toc34749565"/>
      <w:bookmarkStart w:id="3341" w:name="_Toc49690107"/>
      <w:bookmarkStart w:id="3342" w:name="_Toc56337207"/>
      <w:bookmarkStart w:id="3343" w:name="_Toc67730907"/>
      <w:r w:rsidRPr="00F91D2F">
        <w:t>6.</w:t>
      </w:r>
      <w:r>
        <w:t>3</w:t>
      </w:r>
      <w:r w:rsidRPr="00F91D2F">
        <w:t>.1</w:t>
      </w:r>
      <w:r w:rsidRPr="00F91D2F">
        <w:tab/>
        <w:t>API URI</w:t>
      </w:r>
      <w:bookmarkEnd w:id="3334"/>
      <w:bookmarkEnd w:id="3335"/>
      <w:bookmarkEnd w:id="3336"/>
      <w:bookmarkEnd w:id="3337"/>
      <w:bookmarkEnd w:id="3338"/>
      <w:bookmarkEnd w:id="3339"/>
      <w:bookmarkEnd w:id="3340"/>
      <w:bookmarkEnd w:id="3341"/>
      <w:bookmarkEnd w:id="3342"/>
      <w:bookmarkEnd w:id="3343"/>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lastRenderedPageBreak/>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FC4C9C">
      <w:pPr>
        <w:pStyle w:val="Heading3"/>
      </w:pPr>
      <w:bookmarkStart w:id="3344" w:name="_Toc21948965"/>
      <w:bookmarkStart w:id="3345" w:name="_Toc24978863"/>
      <w:bookmarkStart w:id="3346" w:name="_Toc34346764"/>
      <w:bookmarkStart w:id="3347" w:name="_Toc34740841"/>
      <w:bookmarkStart w:id="3348" w:name="_Toc34748200"/>
      <w:bookmarkStart w:id="3349" w:name="_Toc34748576"/>
      <w:bookmarkStart w:id="3350" w:name="_Toc34749566"/>
      <w:bookmarkStart w:id="3351" w:name="_Toc49690108"/>
      <w:bookmarkStart w:id="3352" w:name="_Toc56337208"/>
      <w:bookmarkStart w:id="3353" w:name="_Toc67730908"/>
      <w:r w:rsidRPr="00F91D2F">
        <w:t>6.</w:t>
      </w:r>
      <w:r>
        <w:t>3</w:t>
      </w:r>
      <w:r w:rsidRPr="00F91D2F">
        <w:t>.2</w:t>
      </w:r>
      <w:r w:rsidRPr="00F91D2F">
        <w:tab/>
        <w:t>Usage of HTTP</w:t>
      </w:r>
      <w:bookmarkEnd w:id="3344"/>
      <w:bookmarkEnd w:id="3345"/>
      <w:bookmarkEnd w:id="3346"/>
      <w:bookmarkEnd w:id="3347"/>
      <w:bookmarkEnd w:id="3348"/>
      <w:bookmarkEnd w:id="3349"/>
      <w:bookmarkEnd w:id="3350"/>
      <w:bookmarkEnd w:id="3351"/>
      <w:bookmarkEnd w:id="3352"/>
      <w:bookmarkEnd w:id="3353"/>
    </w:p>
    <w:p w14:paraId="764F4967" w14:textId="77777777" w:rsidR="00FC4C9C" w:rsidRPr="00F91D2F" w:rsidRDefault="00FC4C9C" w:rsidP="00FC4C9C">
      <w:pPr>
        <w:pStyle w:val="Heading4"/>
      </w:pPr>
      <w:bookmarkStart w:id="3354" w:name="_Toc21948966"/>
      <w:bookmarkStart w:id="3355" w:name="_Toc24978864"/>
      <w:bookmarkStart w:id="3356" w:name="_Toc34346765"/>
      <w:bookmarkStart w:id="3357" w:name="_Toc34740842"/>
      <w:bookmarkStart w:id="3358" w:name="_Toc34748201"/>
      <w:bookmarkStart w:id="3359" w:name="_Toc34748577"/>
      <w:bookmarkStart w:id="3360" w:name="_Toc34749567"/>
      <w:bookmarkStart w:id="3361" w:name="_Toc49690109"/>
      <w:bookmarkStart w:id="3362" w:name="_Toc56337209"/>
      <w:bookmarkStart w:id="3363" w:name="_Toc67730909"/>
      <w:r w:rsidRPr="00F91D2F">
        <w:t>6.</w:t>
      </w:r>
      <w:r>
        <w:t>3</w:t>
      </w:r>
      <w:r w:rsidRPr="00F91D2F">
        <w:t>.2.1</w:t>
      </w:r>
      <w:r w:rsidRPr="00F91D2F">
        <w:tab/>
        <w:t>General</w:t>
      </w:r>
      <w:bookmarkEnd w:id="3354"/>
      <w:bookmarkEnd w:id="3355"/>
      <w:bookmarkEnd w:id="3356"/>
      <w:bookmarkEnd w:id="3357"/>
      <w:bookmarkEnd w:id="3358"/>
      <w:bookmarkEnd w:id="3359"/>
      <w:bookmarkEnd w:id="3360"/>
      <w:bookmarkEnd w:id="3361"/>
      <w:bookmarkEnd w:id="3362"/>
      <w:bookmarkEnd w:id="3363"/>
    </w:p>
    <w:p w14:paraId="5ABFDAD8"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FC4C9C">
      <w:pPr>
        <w:pStyle w:val="Heading4"/>
      </w:pPr>
      <w:bookmarkStart w:id="3364" w:name="_Toc21948967"/>
      <w:bookmarkStart w:id="3365" w:name="_Toc24978865"/>
      <w:bookmarkStart w:id="3366" w:name="_Toc34346766"/>
      <w:bookmarkStart w:id="3367" w:name="_Toc34740843"/>
      <w:bookmarkStart w:id="3368" w:name="_Toc34748202"/>
      <w:bookmarkStart w:id="3369" w:name="_Toc34748578"/>
      <w:bookmarkStart w:id="3370" w:name="_Toc34749568"/>
      <w:bookmarkStart w:id="3371" w:name="_Toc49690110"/>
      <w:bookmarkStart w:id="3372" w:name="_Toc56337210"/>
      <w:bookmarkStart w:id="3373" w:name="_Toc67730910"/>
      <w:r w:rsidRPr="00F91D2F">
        <w:t>6.</w:t>
      </w:r>
      <w:r>
        <w:t>3</w:t>
      </w:r>
      <w:r w:rsidRPr="00F91D2F">
        <w:t>.2.2</w:t>
      </w:r>
      <w:r w:rsidRPr="00F91D2F">
        <w:tab/>
        <w:t>HTTP standard headers</w:t>
      </w:r>
      <w:bookmarkEnd w:id="3364"/>
      <w:bookmarkEnd w:id="3365"/>
      <w:bookmarkEnd w:id="3366"/>
      <w:bookmarkEnd w:id="3367"/>
      <w:bookmarkEnd w:id="3368"/>
      <w:bookmarkEnd w:id="3369"/>
      <w:bookmarkEnd w:id="3370"/>
      <w:bookmarkEnd w:id="3371"/>
      <w:bookmarkEnd w:id="3372"/>
      <w:bookmarkEnd w:id="3373"/>
    </w:p>
    <w:p w14:paraId="5901E6C6" w14:textId="77777777" w:rsidR="00FC4C9C" w:rsidRPr="00F91D2F" w:rsidRDefault="00FC4C9C" w:rsidP="00FC4C9C">
      <w:pPr>
        <w:pStyle w:val="Heading5"/>
        <w:rPr>
          <w:lang w:eastAsia="zh-CN"/>
        </w:rPr>
      </w:pPr>
      <w:bookmarkStart w:id="3374" w:name="_Toc21948968"/>
      <w:bookmarkStart w:id="3375" w:name="_Toc24978866"/>
      <w:bookmarkStart w:id="3376" w:name="_Toc34346767"/>
      <w:bookmarkStart w:id="3377" w:name="_Toc34740844"/>
      <w:bookmarkStart w:id="3378" w:name="_Toc34748203"/>
      <w:bookmarkStart w:id="3379" w:name="_Toc34748579"/>
      <w:bookmarkStart w:id="3380" w:name="_Toc34749569"/>
      <w:bookmarkStart w:id="3381" w:name="_Toc49690111"/>
      <w:bookmarkStart w:id="3382" w:name="_Toc56337211"/>
      <w:bookmarkStart w:id="3383" w:name="_Toc67730911"/>
      <w:r w:rsidRPr="00F91D2F">
        <w:t>6.</w:t>
      </w:r>
      <w:r>
        <w:t>3</w:t>
      </w:r>
      <w:r w:rsidRPr="00F91D2F">
        <w:t>.2.2.1</w:t>
      </w:r>
      <w:r w:rsidRPr="00F91D2F">
        <w:rPr>
          <w:lang w:eastAsia="zh-CN"/>
        </w:rPr>
        <w:tab/>
        <w:t>General</w:t>
      </w:r>
      <w:bookmarkEnd w:id="3374"/>
      <w:bookmarkEnd w:id="3375"/>
      <w:bookmarkEnd w:id="3376"/>
      <w:bookmarkEnd w:id="3377"/>
      <w:bookmarkEnd w:id="3378"/>
      <w:bookmarkEnd w:id="3379"/>
      <w:bookmarkEnd w:id="3380"/>
      <w:bookmarkEnd w:id="3381"/>
      <w:bookmarkEnd w:id="3382"/>
      <w:bookmarkEnd w:id="3383"/>
    </w:p>
    <w:p w14:paraId="38FF1FC2"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FC4C9C">
      <w:pPr>
        <w:pStyle w:val="Heading5"/>
      </w:pPr>
      <w:bookmarkStart w:id="3384" w:name="_Toc21948969"/>
      <w:bookmarkStart w:id="3385" w:name="_Toc24978867"/>
      <w:bookmarkStart w:id="3386" w:name="_Toc34346768"/>
      <w:bookmarkStart w:id="3387" w:name="_Toc34740845"/>
      <w:bookmarkStart w:id="3388" w:name="_Toc34748204"/>
      <w:bookmarkStart w:id="3389" w:name="_Toc34748580"/>
      <w:bookmarkStart w:id="3390" w:name="_Toc34749570"/>
      <w:bookmarkStart w:id="3391" w:name="_Toc49690112"/>
      <w:bookmarkStart w:id="3392" w:name="_Toc56337212"/>
      <w:bookmarkStart w:id="3393" w:name="_Toc67730912"/>
      <w:r w:rsidRPr="00F91D2F">
        <w:t>6.</w:t>
      </w:r>
      <w:r>
        <w:t>3</w:t>
      </w:r>
      <w:r w:rsidRPr="00F91D2F">
        <w:t>.2.2.2</w:t>
      </w:r>
      <w:r w:rsidRPr="00F91D2F">
        <w:tab/>
        <w:t>Content type</w:t>
      </w:r>
      <w:bookmarkEnd w:id="3384"/>
      <w:bookmarkEnd w:id="3385"/>
      <w:bookmarkEnd w:id="3386"/>
      <w:bookmarkEnd w:id="3387"/>
      <w:bookmarkEnd w:id="3388"/>
      <w:bookmarkEnd w:id="3389"/>
      <w:bookmarkEnd w:id="3390"/>
      <w:bookmarkEnd w:id="3391"/>
      <w:bookmarkEnd w:id="3392"/>
      <w:bookmarkEnd w:id="3393"/>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FC4C9C">
      <w:pPr>
        <w:pStyle w:val="Heading4"/>
      </w:pPr>
      <w:bookmarkStart w:id="3394" w:name="_Toc21948970"/>
      <w:bookmarkStart w:id="3395" w:name="_Toc24978868"/>
      <w:bookmarkStart w:id="3396" w:name="_Toc34346769"/>
      <w:bookmarkStart w:id="3397" w:name="_Toc34740846"/>
      <w:bookmarkStart w:id="3398" w:name="_Toc34748205"/>
      <w:bookmarkStart w:id="3399" w:name="_Toc34748581"/>
      <w:bookmarkStart w:id="3400" w:name="_Toc34749571"/>
      <w:bookmarkStart w:id="3401" w:name="_Toc49690113"/>
      <w:bookmarkStart w:id="3402" w:name="_Toc56337213"/>
      <w:bookmarkStart w:id="3403" w:name="_Toc67730913"/>
      <w:r w:rsidRPr="00F91D2F">
        <w:t>6.</w:t>
      </w:r>
      <w:r>
        <w:t>3</w:t>
      </w:r>
      <w:r w:rsidRPr="00F91D2F">
        <w:t>.2.3</w:t>
      </w:r>
      <w:r w:rsidRPr="00F91D2F">
        <w:tab/>
        <w:t>HTTP custom headers</w:t>
      </w:r>
      <w:bookmarkEnd w:id="3394"/>
      <w:bookmarkEnd w:id="3395"/>
      <w:bookmarkEnd w:id="3396"/>
      <w:bookmarkEnd w:id="3397"/>
      <w:bookmarkEnd w:id="3398"/>
      <w:bookmarkEnd w:id="3399"/>
      <w:bookmarkEnd w:id="3400"/>
      <w:bookmarkEnd w:id="3401"/>
      <w:bookmarkEnd w:id="3402"/>
      <w:bookmarkEnd w:id="3403"/>
    </w:p>
    <w:p w14:paraId="1742AB44" w14:textId="77777777" w:rsidR="00FC4C9C" w:rsidRPr="00F91D2F" w:rsidRDefault="00FC4C9C" w:rsidP="00FC4C9C">
      <w:pPr>
        <w:pStyle w:val="Heading5"/>
        <w:rPr>
          <w:lang w:eastAsia="zh-CN"/>
        </w:rPr>
      </w:pPr>
      <w:bookmarkStart w:id="3404" w:name="_Toc21948971"/>
      <w:bookmarkStart w:id="3405" w:name="_Toc24978869"/>
      <w:bookmarkStart w:id="3406" w:name="_Toc34346770"/>
      <w:bookmarkStart w:id="3407" w:name="_Toc34740847"/>
      <w:bookmarkStart w:id="3408" w:name="_Toc34748206"/>
      <w:bookmarkStart w:id="3409" w:name="_Toc34748582"/>
      <w:bookmarkStart w:id="3410" w:name="_Toc34749572"/>
      <w:bookmarkStart w:id="3411" w:name="_Toc49690114"/>
      <w:bookmarkStart w:id="3412" w:name="_Toc56337214"/>
      <w:bookmarkStart w:id="3413" w:name="_Toc67730914"/>
      <w:r w:rsidRPr="00F91D2F">
        <w:t>6.</w:t>
      </w:r>
      <w:r>
        <w:t>3</w:t>
      </w:r>
      <w:r w:rsidRPr="00F91D2F">
        <w:t>.2.3.1</w:t>
      </w:r>
      <w:r w:rsidRPr="00F91D2F">
        <w:rPr>
          <w:lang w:eastAsia="zh-CN"/>
        </w:rPr>
        <w:tab/>
        <w:t>General</w:t>
      </w:r>
      <w:bookmarkEnd w:id="3404"/>
      <w:bookmarkEnd w:id="3405"/>
      <w:bookmarkEnd w:id="3406"/>
      <w:bookmarkEnd w:id="3407"/>
      <w:bookmarkEnd w:id="3408"/>
      <w:bookmarkEnd w:id="3409"/>
      <w:bookmarkEnd w:id="3410"/>
      <w:bookmarkEnd w:id="3411"/>
      <w:bookmarkEnd w:id="3412"/>
      <w:bookmarkEnd w:id="3413"/>
    </w:p>
    <w:p w14:paraId="73B10AF8"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FC4C9C">
      <w:pPr>
        <w:pStyle w:val="Heading3"/>
      </w:pPr>
      <w:bookmarkStart w:id="3414" w:name="_Toc21948972"/>
      <w:bookmarkStart w:id="3415" w:name="_Toc24978870"/>
      <w:bookmarkStart w:id="3416" w:name="_Toc34346771"/>
      <w:bookmarkStart w:id="3417" w:name="_Toc34740848"/>
      <w:bookmarkStart w:id="3418" w:name="_Toc34748207"/>
      <w:bookmarkStart w:id="3419" w:name="_Toc34748583"/>
      <w:bookmarkStart w:id="3420" w:name="_Toc34749573"/>
      <w:bookmarkStart w:id="3421" w:name="_Toc49690115"/>
      <w:bookmarkStart w:id="3422" w:name="_Toc56337215"/>
      <w:bookmarkStart w:id="3423" w:name="_Toc67730915"/>
      <w:r w:rsidRPr="00F91D2F">
        <w:t>6.</w:t>
      </w:r>
      <w:r>
        <w:t>3</w:t>
      </w:r>
      <w:r w:rsidRPr="00F91D2F">
        <w:t>.3</w:t>
      </w:r>
      <w:r w:rsidRPr="00F91D2F">
        <w:tab/>
        <w:t>Resources</w:t>
      </w:r>
      <w:bookmarkEnd w:id="3414"/>
      <w:bookmarkEnd w:id="3415"/>
      <w:bookmarkEnd w:id="3416"/>
      <w:bookmarkEnd w:id="3417"/>
      <w:bookmarkEnd w:id="3418"/>
      <w:bookmarkEnd w:id="3419"/>
      <w:bookmarkEnd w:id="3420"/>
      <w:bookmarkEnd w:id="3421"/>
      <w:bookmarkEnd w:id="3422"/>
      <w:bookmarkEnd w:id="3423"/>
    </w:p>
    <w:p w14:paraId="6D1606C4" w14:textId="77777777" w:rsidR="00FC4C9C" w:rsidRPr="00F91D2F" w:rsidRDefault="00FC4C9C" w:rsidP="00FC4C9C">
      <w:pPr>
        <w:pStyle w:val="Heading4"/>
      </w:pPr>
      <w:bookmarkStart w:id="3424" w:name="_Toc21948973"/>
      <w:bookmarkStart w:id="3425" w:name="_Toc24978871"/>
      <w:bookmarkStart w:id="3426" w:name="_Toc34346772"/>
      <w:bookmarkStart w:id="3427" w:name="_Toc34740849"/>
      <w:bookmarkStart w:id="3428" w:name="_Toc34748208"/>
      <w:bookmarkStart w:id="3429" w:name="_Toc34748584"/>
      <w:bookmarkStart w:id="3430" w:name="_Toc34749574"/>
      <w:bookmarkStart w:id="3431" w:name="_Toc49690116"/>
      <w:bookmarkStart w:id="3432" w:name="_Toc56337216"/>
      <w:bookmarkStart w:id="3433" w:name="_Toc67730916"/>
      <w:r w:rsidRPr="00F91D2F">
        <w:t>6.</w:t>
      </w:r>
      <w:r>
        <w:t>3</w:t>
      </w:r>
      <w:r w:rsidRPr="00F91D2F">
        <w:t>.3.1</w:t>
      </w:r>
      <w:r w:rsidRPr="00F91D2F">
        <w:tab/>
        <w:t>Overview</w:t>
      </w:r>
      <w:bookmarkEnd w:id="3424"/>
      <w:bookmarkEnd w:id="3425"/>
      <w:bookmarkEnd w:id="3426"/>
      <w:bookmarkEnd w:id="3427"/>
      <w:bookmarkEnd w:id="3428"/>
      <w:bookmarkEnd w:id="3429"/>
      <w:bookmarkEnd w:id="3430"/>
      <w:bookmarkEnd w:id="3431"/>
      <w:bookmarkEnd w:id="3432"/>
      <w:bookmarkEnd w:id="3433"/>
    </w:p>
    <w:p w14:paraId="010E9055" w14:textId="77777777" w:rsidR="00FC4C9C" w:rsidRPr="00F91D2F" w:rsidRDefault="00FC4C9C" w:rsidP="00FC4C9C">
      <w:pPr>
        <w:pStyle w:val="TH"/>
      </w:pPr>
      <w:r w:rsidRPr="00F91D2F">
        <w:object w:dxaOrig="11727" w:dyaOrig="5905" w14:anchorId="7015734D">
          <v:shape id="_x0000_i1079" type="#_x0000_t75" style="width:196.5pt;height:112.5pt" o:ole="">
            <v:imagedata r:id="rId120" o:title="" cropbottom="22141f" cropright="27488f"/>
          </v:shape>
          <o:OLEObject Type="Embed" ProgID="Visio.Drawing.15" ShapeID="_x0000_i1079" DrawAspect="Content" ObjectID="_1678343563" r:id="rId121"/>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lastRenderedPageBreak/>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FC4C9C">
      <w:pPr>
        <w:pStyle w:val="Heading4"/>
      </w:pPr>
      <w:bookmarkStart w:id="3434" w:name="_Toc11338717"/>
      <w:bookmarkStart w:id="3435" w:name="_Toc21948974"/>
      <w:bookmarkStart w:id="3436" w:name="_Toc24978872"/>
      <w:bookmarkStart w:id="3437" w:name="_Toc34346773"/>
      <w:bookmarkStart w:id="3438" w:name="_Toc34740850"/>
      <w:bookmarkStart w:id="3439" w:name="_Toc34748209"/>
      <w:bookmarkStart w:id="3440" w:name="_Toc34748585"/>
      <w:bookmarkStart w:id="3441" w:name="_Toc34749575"/>
      <w:bookmarkStart w:id="3442" w:name="_Toc49690117"/>
      <w:bookmarkStart w:id="3443" w:name="_Toc56337217"/>
      <w:bookmarkStart w:id="3444" w:name="_Toc67730917"/>
      <w:r w:rsidRPr="000B71E3">
        <w:t>6.3.3.2</w:t>
      </w:r>
      <w:r w:rsidRPr="000B71E3">
        <w:tab/>
        <w:t>Resource: SecurityInformation</w:t>
      </w:r>
      <w:bookmarkEnd w:id="3434"/>
      <w:bookmarkEnd w:id="3435"/>
      <w:bookmarkEnd w:id="3436"/>
      <w:bookmarkEnd w:id="3437"/>
      <w:bookmarkEnd w:id="3438"/>
      <w:bookmarkEnd w:id="3439"/>
      <w:bookmarkEnd w:id="3440"/>
      <w:bookmarkEnd w:id="3441"/>
      <w:bookmarkEnd w:id="3442"/>
      <w:bookmarkEnd w:id="3443"/>
      <w:bookmarkEnd w:id="3444"/>
    </w:p>
    <w:p w14:paraId="7E311A29" w14:textId="77777777" w:rsidR="00FC4C9C" w:rsidRPr="000B71E3" w:rsidRDefault="00FC4C9C" w:rsidP="00FC4C9C">
      <w:pPr>
        <w:pStyle w:val="Heading5"/>
      </w:pPr>
      <w:bookmarkStart w:id="3445" w:name="_Toc11338718"/>
      <w:bookmarkStart w:id="3446" w:name="_Toc21948975"/>
      <w:bookmarkStart w:id="3447" w:name="_Toc24978873"/>
      <w:bookmarkStart w:id="3448" w:name="_Toc34346774"/>
      <w:bookmarkStart w:id="3449" w:name="_Toc34740851"/>
      <w:bookmarkStart w:id="3450" w:name="_Toc34748210"/>
      <w:bookmarkStart w:id="3451" w:name="_Toc34748586"/>
      <w:bookmarkStart w:id="3452" w:name="_Toc34749576"/>
      <w:bookmarkStart w:id="3453" w:name="_Toc49690118"/>
      <w:bookmarkStart w:id="3454" w:name="_Toc56337218"/>
      <w:bookmarkStart w:id="3455" w:name="_Toc67730918"/>
      <w:r w:rsidRPr="000B71E3">
        <w:t>6.3.3.2.1</w:t>
      </w:r>
      <w:r w:rsidRPr="000B71E3">
        <w:tab/>
        <w:t>Description</w:t>
      </w:r>
      <w:bookmarkEnd w:id="3445"/>
      <w:bookmarkEnd w:id="3446"/>
      <w:bookmarkEnd w:id="3447"/>
      <w:bookmarkEnd w:id="3448"/>
      <w:bookmarkEnd w:id="3449"/>
      <w:bookmarkEnd w:id="3450"/>
      <w:bookmarkEnd w:id="3451"/>
      <w:bookmarkEnd w:id="3452"/>
      <w:bookmarkEnd w:id="3453"/>
      <w:bookmarkEnd w:id="3454"/>
      <w:bookmarkEnd w:id="3455"/>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FC4C9C">
      <w:pPr>
        <w:pStyle w:val="Heading5"/>
      </w:pPr>
      <w:bookmarkStart w:id="3456" w:name="_Toc11338719"/>
      <w:bookmarkStart w:id="3457" w:name="_Toc21948976"/>
      <w:bookmarkStart w:id="3458" w:name="_Toc24978874"/>
      <w:bookmarkStart w:id="3459" w:name="_Toc34346775"/>
      <w:bookmarkStart w:id="3460" w:name="_Toc34740852"/>
      <w:bookmarkStart w:id="3461" w:name="_Toc34748211"/>
      <w:bookmarkStart w:id="3462" w:name="_Toc34748587"/>
      <w:bookmarkStart w:id="3463" w:name="_Toc34749577"/>
      <w:bookmarkStart w:id="3464" w:name="_Toc49690119"/>
      <w:bookmarkStart w:id="3465" w:name="_Toc56337219"/>
      <w:bookmarkStart w:id="3466" w:name="_Toc67730919"/>
      <w:r w:rsidRPr="000B71E3">
        <w:t>6.3.3.2.2</w:t>
      </w:r>
      <w:r w:rsidRPr="000B71E3">
        <w:tab/>
        <w:t>Resource Definition</w:t>
      </w:r>
      <w:bookmarkEnd w:id="3456"/>
      <w:bookmarkEnd w:id="3457"/>
      <w:bookmarkEnd w:id="3458"/>
      <w:bookmarkEnd w:id="3459"/>
      <w:bookmarkEnd w:id="3460"/>
      <w:bookmarkEnd w:id="3461"/>
      <w:bookmarkEnd w:id="3462"/>
      <w:bookmarkEnd w:id="3463"/>
      <w:bookmarkEnd w:id="3464"/>
      <w:bookmarkEnd w:id="3465"/>
      <w:bookmarkEnd w:id="3466"/>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FC4C9C">
      <w:pPr>
        <w:rPr>
          <w:rFonts w:ascii="Arial" w:hAnsi="Arial" w:cs="Arial"/>
        </w:rPr>
      </w:pPr>
      <w:r w:rsidRPr="000B71E3">
        <w:t>This resource shall support the resource URI variables defined in table 6.3.3.2.2-1</w:t>
      </w:r>
      <w:r w:rsidRPr="000B71E3">
        <w:rPr>
          <w:rFonts w:ascii="Arial" w:hAnsi="Arial" w:cs="Arial"/>
        </w:rPr>
        <w:t>.</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77777777"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t>clause 13.3.</w:t>
            </w:r>
            <w:r w:rsidRPr="000B71E3">
              <w:br/>
            </w:r>
          </w:p>
          <w:p w14:paraId="2378C885" w14:textId="77777777" w:rsidR="00FC4C9C" w:rsidRPr="0082144E" w:rsidRDefault="00FC4C9C" w:rsidP="000C59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P</w:t>
            </w:r>
            <w:r w:rsidRPr="00D27EE5">
              <w:rPr>
                <w:rFonts w:ascii="Arial" w:hAnsi="Arial"/>
                <w:sz w:val="18"/>
              </w:rPr>
              <w:t xml:space="preserve">attern: </w:t>
            </w:r>
            <w:r w:rsidRPr="000B71E3">
              <w:t>"</w:t>
            </w:r>
            <w:r>
              <w:t>^(</w:t>
            </w:r>
            <w:r w:rsidRPr="00D27EE5">
              <w:rPr>
                <w:rFonts w:ascii="Arial" w:hAnsi="Arial"/>
                <w:sz w:val="18"/>
              </w:rPr>
              <w:t>impi</w:t>
            </w:r>
            <w:r w:rsidRPr="001A11FF">
              <w:rPr>
                <w:rFonts w:ascii="Arial" w:hAnsi="Arial"/>
                <w:sz w:val="18"/>
              </w:rPr>
              <w:t>-.+</w:t>
            </w:r>
            <w:r>
              <w:rPr>
                <w:rFonts w:ascii="Arial" w:hAnsi="Arial"/>
                <w:sz w:val="18"/>
              </w:rPr>
              <w:t>|.+)$"</w:t>
            </w:r>
          </w:p>
        </w:tc>
      </w:tr>
    </w:tbl>
    <w:p w14:paraId="1095E6CD" w14:textId="77777777" w:rsidR="00FC4C9C" w:rsidRPr="000B71E3" w:rsidRDefault="00FC4C9C" w:rsidP="00FC4C9C"/>
    <w:p w14:paraId="61C40BEE" w14:textId="77777777" w:rsidR="00FC4C9C" w:rsidRPr="000B71E3" w:rsidRDefault="00FC4C9C" w:rsidP="00FC4C9C">
      <w:pPr>
        <w:pStyle w:val="Heading5"/>
      </w:pPr>
      <w:bookmarkStart w:id="3467" w:name="_Toc11338720"/>
      <w:bookmarkStart w:id="3468" w:name="_Toc21948977"/>
      <w:bookmarkStart w:id="3469" w:name="_Toc24978875"/>
      <w:bookmarkStart w:id="3470" w:name="_Toc34346776"/>
      <w:bookmarkStart w:id="3471" w:name="_Toc34740853"/>
      <w:bookmarkStart w:id="3472" w:name="_Toc34748212"/>
      <w:bookmarkStart w:id="3473" w:name="_Toc34748588"/>
      <w:bookmarkStart w:id="3474" w:name="_Toc34749578"/>
      <w:bookmarkStart w:id="3475" w:name="_Toc49690120"/>
      <w:bookmarkStart w:id="3476" w:name="_Toc56337220"/>
      <w:bookmarkStart w:id="3477" w:name="_Toc67730920"/>
      <w:r w:rsidRPr="000B71E3">
        <w:t>6.3.3.2.3</w:t>
      </w:r>
      <w:r w:rsidRPr="000B71E3">
        <w:tab/>
        <w:t>Resource Standard Methods</w:t>
      </w:r>
      <w:bookmarkEnd w:id="3467"/>
      <w:bookmarkEnd w:id="3468"/>
      <w:bookmarkEnd w:id="3469"/>
      <w:bookmarkEnd w:id="3470"/>
      <w:bookmarkEnd w:id="3471"/>
      <w:bookmarkEnd w:id="3472"/>
      <w:bookmarkEnd w:id="3473"/>
      <w:bookmarkEnd w:id="3474"/>
      <w:bookmarkEnd w:id="3475"/>
      <w:bookmarkEnd w:id="3476"/>
      <w:bookmarkEnd w:id="3477"/>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FC4C9C">
      <w:pPr>
        <w:pStyle w:val="Heading5"/>
      </w:pPr>
      <w:bookmarkStart w:id="3478" w:name="_Toc11338721"/>
      <w:bookmarkStart w:id="3479" w:name="_Toc21948978"/>
      <w:bookmarkStart w:id="3480" w:name="_Toc24978876"/>
      <w:bookmarkStart w:id="3481" w:name="_Toc34346777"/>
      <w:bookmarkStart w:id="3482" w:name="_Toc34740854"/>
      <w:bookmarkStart w:id="3483" w:name="_Toc34748213"/>
      <w:bookmarkStart w:id="3484" w:name="_Toc34748589"/>
      <w:bookmarkStart w:id="3485" w:name="_Toc34749579"/>
      <w:bookmarkStart w:id="3486" w:name="_Toc49690121"/>
      <w:bookmarkStart w:id="3487" w:name="_Toc56337221"/>
      <w:bookmarkStart w:id="3488" w:name="_Toc67730921"/>
      <w:r w:rsidRPr="000B71E3">
        <w:t>6.3.3.2.4</w:t>
      </w:r>
      <w:r w:rsidRPr="000B71E3">
        <w:tab/>
        <w:t>Resource Custom Operations</w:t>
      </w:r>
      <w:bookmarkEnd w:id="3478"/>
      <w:bookmarkEnd w:id="3479"/>
      <w:bookmarkEnd w:id="3480"/>
      <w:bookmarkEnd w:id="3481"/>
      <w:bookmarkEnd w:id="3482"/>
      <w:bookmarkEnd w:id="3483"/>
      <w:bookmarkEnd w:id="3484"/>
      <w:bookmarkEnd w:id="3485"/>
      <w:bookmarkEnd w:id="3486"/>
      <w:bookmarkEnd w:id="3487"/>
      <w:bookmarkEnd w:id="3488"/>
    </w:p>
    <w:p w14:paraId="591B2602" w14:textId="77777777" w:rsidR="00FC4C9C" w:rsidRPr="000B71E3" w:rsidRDefault="00FC4C9C" w:rsidP="00FC4C9C">
      <w:pPr>
        <w:pStyle w:val="Heading6"/>
        <w:ind w:left="0" w:firstLine="0"/>
      </w:pPr>
      <w:bookmarkStart w:id="3489" w:name="_Toc11338722"/>
      <w:bookmarkStart w:id="3490" w:name="_Toc21948979"/>
      <w:bookmarkStart w:id="3491" w:name="_Toc24978877"/>
      <w:bookmarkStart w:id="3492" w:name="_Toc34346778"/>
      <w:bookmarkStart w:id="3493" w:name="_Toc34740855"/>
      <w:bookmarkStart w:id="3494" w:name="_Toc34748214"/>
      <w:bookmarkStart w:id="3495" w:name="_Toc34748590"/>
      <w:bookmarkStart w:id="3496" w:name="_Toc34749580"/>
      <w:bookmarkStart w:id="3497" w:name="_Toc49690122"/>
      <w:bookmarkStart w:id="3498" w:name="_Toc56337222"/>
      <w:bookmarkStart w:id="3499" w:name="_Toc67730922"/>
      <w:r w:rsidRPr="000B71E3">
        <w:t>6.3.3.2.4.1</w:t>
      </w:r>
      <w:r w:rsidRPr="000B71E3">
        <w:tab/>
        <w:t>Overview</w:t>
      </w:r>
      <w:bookmarkEnd w:id="3489"/>
      <w:bookmarkEnd w:id="3490"/>
      <w:bookmarkEnd w:id="3491"/>
      <w:bookmarkEnd w:id="3492"/>
      <w:bookmarkEnd w:id="3493"/>
      <w:bookmarkEnd w:id="3494"/>
      <w:bookmarkEnd w:id="3495"/>
      <w:bookmarkEnd w:id="3496"/>
      <w:bookmarkEnd w:id="3497"/>
      <w:bookmarkEnd w:id="3498"/>
      <w:bookmarkEnd w:id="3499"/>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FC4C9C">
      <w:pPr>
        <w:pStyle w:val="Heading6"/>
        <w:ind w:left="0" w:firstLine="0"/>
      </w:pPr>
      <w:bookmarkStart w:id="3500" w:name="_Toc11338723"/>
      <w:bookmarkStart w:id="3501" w:name="_Toc21948980"/>
      <w:bookmarkStart w:id="3502" w:name="_Toc24978878"/>
      <w:bookmarkStart w:id="3503" w:name="_Toc34346779"/>
      <w:bookmarkStart w:id="3504" w:name="_Toc34740856"/>
      <w:bookmarkStart w:id="3505" w:name="_Toc34748215"/>
      <w:bookmarkStart w:id="3506" w:name="_Toc34748591"/>
      <w:bookmarkStart w:id="3507" w:name="_Toc34749581"/>
      <w:bookmarkStart w:id="3508" w:name="_Toc49690123"/>
      <w:bookmarkStart w:id="3509" w:name="_Toc56337223"/>
      <w:bookmarkStart w:id="3510" w:name="_Toc67730923"/>
      <w:r w:rsidRPr="000B71E3">
        <w:lastRenderedPageBreak/>
        <w:t>6.3.3.2.4.2</w:t>
      </w:r>
      <w:r w:rsidRPr="000B71E3">
        <w:tab/>
        <w:t>Operation: generate-</w:t>
      </w:r>
      <w:r>
        <w:t>sip-</w:t>
      </w:r>
      <w:r w:rsidRPr="000B71E3">
        <w:t>auth-data</w:t>
      </w:r>
      <w:bookmarkEnd w:id="3500"/>
      <w:bookmarkEnd w:id="3501"/>
      <w:bookmarkEnd w:id="3502"/>
      <w:bookmarkEnd w:id="3503"/>
      <w:bookmarkEnd w:id="3504"/>
      <w:bookmarkEnd w:id="3505"/>
      <w:bookmarkEnd w:id="3506"/>
      <w:bookmarkEnd w:id="3507"/>
      <w:bookmarkEnd w:id="3508"/>
      <w:bookmarkEnd w:id="3509"/>
      <w:bookmarkEnd w:id="3510"/>
    </w:p>
    <w:p w14:paraId="482D4F00" w14:textId="77777777" w:rsidR="00FC4C9C" w:rsidRPr="000B71E3" w:rsidRDefault="00FC4C9C" w:rsidP="00FC4C9C">
      <w:pPr>
        <w:pStyle w:val="Heading7"/>
      </w:pPr>
      <w:bookmarkStart w:id="3511" w:name="_Toc11338724"/>
      <w:bookmarkStart w:id="3512" w:name="_Toc21948981"/>
      <w:bookmarkStart w:id="3513" w:name="_Toc24978879"/>
      <w:bookmarkStart w:id="3514" w:name="_Toc34346780"/>
      <w:bookmarkStart w:id="3515" w:name="_Toc34740857"/>
      <w:bookmarkStart w:id="3516" w:name="_Toc34748216"/>
      <w:bookmarkStart w:id="3517" w:name="_Toc34748592"/>
      <w:bookmarkStart w:id="3518" w:name="_Toc34749582"/>
      <w:bookmarkStart w:id="3519" w:name="_Toc49690124"/>
      <w:bookmarkStart w:id="3520" w:name="_Toc56337224"/>
      <w:bookmarkStart w:id="3521" w:name="_Toc67730924"/>
      <w:r w:rsidRPr="000B71E3">
        <w:t>6.3.3.2.4.2.1</w:t>
      </w:r>
      <w:r w:rsidRPr="000B71E3">
        <w:tab/>
        <w:t>Description</w:t>
      </w:r>
      <w:bookmarkEnd w:id="3511"/>
      <w:bookmarkEnd w:id="3512"/>
      <w:bookmarkEnd w:id="3513"/>
      <w:bookmarkEnd w:id="3514"/>
      <w:bookmarkEnd w:id="3515"/>
      <w:bookmarkEnd w:id="3516"/>
      <w:bookmarkEnd w:id="3517"/>
      <w:bookmarkEnd w:id="3518"/>
      <w:bookmarkEnd w:id="3519"/>
      <w:bookmarkEnd w:id="3520"/>
      <w:bookmarkEnd w:id="3521"/>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FC4C9C">
      <w:pPr>
        <w:pStyle w:val="Heading7"/>
      </w:pPr>
      <w:bookmarkStart w:id="3522" w:name="_Toc11338725"/>
      <w:bookmarkStart w:id="3523" w:name="_Toc21948982"/>
      <w:bookmarkStart w:id="3524" w:name="_Toc24978880"/>
      <w:bookmarkStart w:id="3525" w:name="_Toc34346781"/>
      <w:bookmarkStart w:id="3526" w:name="_Toc34740858"/>
      <w:bookmarkStart w:id="3527" w:name="_Toc34748217"/>
      <w:bookmarkStart w:id="3528" w:name="_Toc34748593"/>
      <w:bookmarkStart w:id="3529" w:name="_Toc34749583"/>
      <w:bookmarkStart w:id="3530" w:name="_Toc49690125"/>
      <w:bookmarkStart w:id="3531" w:name="_Toc56337225"/>
      <w:bookmarkStart w:id="3532" w:name="_Toc67730925"/>
      <w:r w:rsidRPr="000B71E3">
        <w:t>6.3.3.2.4.2.2</w:t>
      </w:r>
      <w:r w:rsidRPr="000B71E3">
        <w:tab/>
        <w:t>Operation Definition</w:t>
      </w:r>
      <w:bookmarkEnd w:id="3522"/>
      <w:bookmarkEnd w:id="3523"/>
      <w:bookmarkEnd w:id="3524"/>
      <w:bookmarkEnd w:id="3525"/>
      <w:bookmarkEnd w:id="3526"/>
      <w:bookmarkEnd w:id="3527"/>
      <w:bookmarkEnd w:id="3528"/>
      <w:bookmarkEnd w:id="3529"/>
      <w:bookmarkEnd w:id="3530"/>
      <w:bookmarkEnd w:id="3531"/>
      <w:bookmarkEnd w:id="3532"/>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FC4C9C" w:rsidRPr="000B71E3" w14:paraId="3AE9CEEE" w14:textId="77777777" w:rsidTr="002234A2">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2234A2">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FC4C9C" w:rsidRPr="000B71E3" w14:paraId="268E18D8" w14:textId="77777777" w:rsidTr="002234A2">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0EAB8508" w14:textId="77777777"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1B422B" w14:textId="77777777"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1C669A6" w14:textId="77777777" w:rsidR="00FC4C9C" w:rsidRPr="000B71E3" w:rsidRDefault="00FC4C9C" w:rsidP="000C5926">
            <w:pPr>
              <w:pStyle w:val="TAL"/>
            </w:pPr>
            <w:r w:rsidRPr="000B71E3">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FC4C9C" w:rsidRPr="000B71E3" w:rsidRDefault="00FC4C9C" w:rsidP="000C5926">
            <w:pPr>
              <w:pStyle w:val="TAL"/>
            </w:pPr>
            <w:r w:rsidRPr="000B71E3">
              <w:t xml:space="preserve">The "cause" attribute </w:t>
            </w:r>
            <w:r>
              <w:t xml:space="preserve">may be used to indicate </w:t>
            </w:r>
            <w:r w:rsidRPr="000B71E3">
              <w:t>the following application error:</w:t>
            </w:r>
          </w:p>
          <w:p w14:paraId="2BACFDB7" w14:textId="77777777" w:rsidR="00FC4C9C" w:rsidRPr="000B71E3" w:rsidRDefault="00FC4C9C" w:rsidP="000C5926">
            <w:pPr>
              <w:pStyle w:val="TAL"/>
            </w:pPr>
            <w:r w:rsidRPr="000B71E3">
              <w:t>- USER_NOT_FOUND</w:t>
            </w:r>
          </w:p>
        </w:tc>
      </w:tr>
      <w:tr w:rsidR="00FC4C9C" w:rsidRPr="000B71E3" w14:paraId="7A086BA5" w14:textId="77777777" w:rsidTr="002234A2">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FC4C9C" w:rsidRPr="000B71E3" w:rsidRDefault="00FC4C9C" w:rsidP="000C5926">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14:paraId="4211270F" w14:textId="77777777" w:rsidR="00FC4C9C" w:rsidRPr="000B71E3" w:rsidRDefault="00FC4C9C" w:rsidP="000C5926">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7143B60" w14:textId="77777777" w:rsidR="00FC4C9C" w:rsidRPr="000B71E3" w:rsidRDefault="00FC4C9C" w:rsidP="000C5926">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4E368BF2" w14:textId="77777777" w:rsidR="00FC4C9C" w:rsidRPr="000B71E3" w:rsidRDefault="00FC4C9C" w:rsidP="000C5926">
            <w:pPr>
              <w:pStyle w:val="TAL"/>
            </w:pPr>
            <w:r w:rsidRPr="000B71E3">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FC4C9C" w:rsidRPr="000B71E3" w:rsidRDefault="00FC4C9C" w:rsidP="000C5926">
            <w:pPr>
              <w:pStyle w:val="TAL"/>
            </w:pPr>
            <w:r w:rsidRPr="000B71E3">
              <w:t xml:space="preserve">The "cause" attribute </w:t>
            </w:r>
            <w:r>
              <w:t xml:space="preserve">may be used to indicate </w:t>
            </w:r>
            <w:r w:rsidRPr="000B71E3">
              <w:t>one of the following application errors:</w:t>
            </w:r>
          </w:p>
          <w:p w14:paraId="277118EB" w14:textId="77777777" w:rsidR="00FC4C9C" w:rsidRPr="000B71E3" w:rsidRDefault="00FC4C9C" w:rsidP="000C5926">
            <w:pPr>
              <w:pStyle w:val="TAL"/>
            </w:pPr>
            <w:r w:rsidRPr="000B71E3">
              <w:t>- AUTHENTICATION_REJECTED</w:t>
            </w:r>
          </w:p>
          <w:p w14:paraId="38D5B834" w14:textId="77777777" w:rsidR="00FC4C9C" w:rsidRPr="000B71E3" w:rsidRDefault="00FC4C9C" w:rsidP="000C5926">
            <w:pPr>
              <w:pStyle w:val="TAL"/>
            </w:pPr>
            <w:r w:rsidRPr="000B71E3">
              <w:t xml:space="preserve">- </w:t>
            </w:r>
            <w:r>
              <w:t>UNSUPPORTED_SIP_AUTH_</w:t>
            </w:r>
            <w:r w:rsidRPr="000B71E3">
              <w:t>SCHEME</w:t>
            </w:r>
          </w:p>
        </w:tc>
      </w:tr>
    </w:tbl>
    <w:p w14:paraId="30168118" w14:textId="77777777" w:rsidR="00FC4C9C" w:rsidRPr="000B71E3" w:rsidRDefault="00FC4C9C" w:rsidP="00FC4C9C"/>
    <w:p w14:paraId="6A633BC6" w14:textId="77777777" w:rsidR="00FC4C9C" w:rsidRPr="000B71E3" w:rsidRDefault="00FC4C9C" w:rsidP="00FC4C9C">
      <w:pPr>
        <w:pStyle w:val="Heading3"/>
      </w:pPr>
      <w:bookmarkStart w:id="3533" w:name="_Toc11338731"/>
      <w:bookmarkStart w:id="3534" w:name="_Toc21948983"/>
      <w:bookmarkStart w:id="3535" w:name="_Toc24978881"/>
      <w:bookmarkStart w:id="3536" w:name="_Toc34346782"/>
      <w:bookmarkStart w:id="3537" w:name="_Toc34740859"/>
      <w:bookmarkStart w:id="3538" w:name="_Toc34748218"/>
      <w:bookmarkStart w:id="3539" w:name="_Toc34748594"/>
      <w:bookmarkStart w:id="3540" w:name="_Toc34749584"/>
      <w:bookmarkStart w:id="3541" w:name="_Toc49690126"/>
      <w:bookmarkStart w:id="3542" w:name="_Toc56337226"/>
      <w:bookmarkStart w:id="3543" w:name="_Toc67730926"/>
      <w:r w:rsidRPr="000B71E3">
        <w:t>6.3.4</w:t>
      </w:r>
      <w:r w:rsidRPr="000B71E3">
        <w:tab/>
        <w:t>Custom Operations without associated resources</w:t>
      </w:r>
      <w:bookmarkEnd w:id="3533"/>
      <w:bookmarkEnd w:id="3534"/>
      <w:bookmarkEnd w:id="3535"/>
      <w:bookmarkEnd w:id="3536"/>
      <w:bookmarkEnd w:id="3537"/>
      <w:bookmarkEnd w:id="3538"/>
      <w:bookmarkEnd w:id="3539"/>
      <w:bookmarkEnd w:id="3540"/>
      <w:bookmarkEnd w:id="3541"/>
      <w:bookmarkEnd w:id="3542"/>
      <w:bookmarkEnd w:id="3543"/>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FC4C9C">
      <w:pPr>
        <w:pStyle w:val="Heading3"/>
      </w:pPr>
      <w:bookmarkStart w:id="3544" w:name="_Toc11338732"/>
      <w:bookmarkStart w:id="3545" w:name="_Toc21948984"/>
      <w:bookmarkStart w:id="3546" w:name="_Toc24978882"/>
      <w:bookmarkStart w:id="3547" w:name="_Toc34346783"/>
      <w:bookmarkStart w:id="3548" w:name="_Toc34740860"/>
      <w:bookmarkStart w:id="3549" w:name="_Toc34748219"/>
      <w:bookmarkStart w:id="3550" w:name="_Toc34748595"/>
      <w:bookmarkStart w:id="3551" w:name="_Toc34749585"/>
      <w:bookmarkStart w:id="3552" w:name="_Toc49690127"/>
      <w:bookmarkStart w:id="3553" w:name="_Toc56337227"/>
      <w:bookmarkStart w:id="3554" w:name="_Toc67730927"/>
      <w:r w:rsidRPr="000B71E3">
        <w:t>6.3.5</w:t>
      </w:r>
      <w:r w:rsidRPr="000B71E3">
        <w:tab/>
        <w:t>Notifications</w:t>
      </w:r>
      <w:bookmarkEnd w:id="3544"/>
      <w:bookmarkEnd w:id="3545"/>
      <w:bookmarkEnd w:id="3546"/>
      <w:bookmarkEnd w:id="3547"/>
      <w:bookmarkEnd w:id="3548"/>
      <w:bookmarkEnd w:id="3549"/>
      <w:bookmarkEnd w:id="3550"/>
      <w:bookmarkEnd w:id="3551"/>
      <w:bookmarkEnd w:id="3552"/>
      <w:bookmarkEnd w:id="3553"/>
      <w:bookmarkEnd w:id="3554"/>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FC4C9C">
      <w:pPr>
        <w:pStyle w:val="Heading3"/>
      </w:pPr>
      <w:bookmarkStart w:id="3555" w:name="_Toc11338733"/>
      <w:bookmarkStart w:id="3556" w:name="_Toc21948985"/>
      <w:bookmarkStart w:id="3557" w:name="_Toc24978883"/>
      <w:bookmarkStart w:id="3558" w:name="_Toc34346784"/>
      <w:bookmarkStart w:id="3559" w:name="_Toc34740861"/>
      <w:bookmarkStart w:id="3560" w:name="_Toc34748220"/>
      <w:bookmarkStart w:id="3561" w:name="_Toc34748596"/>
      <w:bookmarkStart w:id="3562" w:name="_Toc34749586"/>
      <w:bookmarkStart w:id="3563" w:name="_Toc49690128"/>
      <w:bookmarkStart w:id="3564" w:name="_Toc56337228"/>
      <w:bookmarkStart w:id="3565" w:name="_Toc67730928"/>
      <w:r w:rsidRPr="000B71E3">
        <w:t>6.3.6</w:t>
      </w:r>
      <w:r w:rsidRPr="000B71E3">
        <w:tab/>
        <w:t>Data Model</w:t>
      </w:r>
      <w:bookmarkEnd w:id="3555"/>
      <w:bookmarkEnd w:id="3556"/>
      <w:bookmarkEnd w:id="3557"/>
      <w:bookmarkEnd w:id="3558"/>
      <w:bookmarkEnd w:id="3559"/>
      <w:bookmarkEnd w:id="3560"/>
      <w:bookmarkEnd w:id="3561"/>
      <w:bookmarkEnd w:id="3562"/>
      <w:bookmarkEnd w:id="3563"/>
      <w:bookmarkEnd w:id="3564"/>
      <w:bookmarkEnd w:id="3565"/>
    </w:p>
    <w:p w14:paraId="70BD0AFB" w14:textId="77777777" w:rsidR="00FC4C9C" w:rsidRPr="000B71E3" w:rsidRDefault="00FC4C9C" w:rsidP="00FC4C9C">
      <w:pPr>
        <w:pStyle w:val="Heading4"/>
      </w:pPr>
      <w:bookmarkStart w:id="3566" w:name="_Toc11338734"/>
      <w:bookmarkStart w:id="3567" w:name="_Toc21948986"/>
      <w:bookmarkStart w:id="3568" w:name="_Toc24978884"/>
      <w:bookmarkStart w:id="3569" w:name="_Toc34346785"/>
      <w:bookmarkStart w:id="3570" w:name="_Toc34740862"/>
      <w:bookmarkStart w:id="3571" w:name="_Toc34748221"/>
      <w:bookmarkStart w:id="3572" w:name="_Toc34748597"/>
      <w:bookmarkStart w:id="3573" w:name="_Toc34749587"/>
      <w:bookmarkStart w:id="3574" w:name="_Toc49690129"/>
      <w:bookmarkStart w:id="3575" w:name="_Toc56337229"/>
      <w:bookmarkStart w:id="3576" w:name="_Toc67730929"/>
      <w:r w:rsidRPr="000B71E3">
        <w:t>6.3.6.1</w:t>
      </w:r>
      <w:r w:rsidRPr="000B71E3">
        <w:tab/>
        <w:t>General</w:t>
      </w:r>
      <w:bookmarkEnd w:id="3566"/>
      <w:bookmarkEnd w:id="3567"/>
      <w:bookmarkEnd w:id="3568"/>
      <w:bookmarkEnd w:id="3569"/>
      <w:bookmarkEnd w:id="3570"/>
      <w:bookmarkEnd w:id="3571"/>
      <w:bookmarkEnd w:id="3572"/>
      <w:bookmarkEnd w:id="3573"/>
      <w:bookmarkEnd w:id="3574"/>
      <w:bookmarkEnd w:id="3575"/>
      <w:bookmarkEnd w:id="3576"/>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lastRenderedPageBreak/>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77777777" w:rsidR="00266DE9" w:rsidRPr="00D67AB2" w:rsidRDefault="00266DE9" w:rsidP="00266DE9">
            <w:pPr>
              <w:pStyle w:val="TAL"/>
              <w:rPr>
                <w:rFonts w:cs="Arial"/>
                <w:szCs w:val="18"/>
              </w:rPr>
            </w:pPr>
            <w:r w:rsidRPr="00D67AB2">
              <w:rPr>
                <w:rFonts w:cs="Arial"/>
                <w:szCs w:val="18"/>
              </w:rPr>
              <w:t>Common data type used in response bodies</w:t>
            </w:r>
          </w:p>
        </w:tc>
      </w:tr>
      <w:tr w:rsidR="00266DE9"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266DE9" w:rsidRPr="00D67AB2" w:rsidRDefault="00266DE9" w:rsidP="00266DE9">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266DE9" w:rsidRPr="00D67AB2" w:rsidRDefault="003F73AD" w:rsidP="00266DE9">
            <w:pPr>
              <w:pStyle w:val="TAL"/>
            </w:pPr>
            <w:r>
              <w:t>3GPP TS 2</w:t>
            </w:r>
            <w:r w:rsidR="00266DE9">
              <w:t>9.503</w:t>
            </w:r>
            <w:r>
              <w:t> [</w:t>
            </w:r>
            <w:r w:rsidR="00266DE9">
              <w:t>15]</w:t>
            </w:r>
          </w:p>
        </w:tc>
        <w:tc>
          <w:tcPr>
            <w:tcW w:w="5217" w:type="dxa"/>
            <w:tcBorders>
              <w:top w:val="single" w:sz="4" w:space="0" w:color="auto"/>
              <w:left w:val="single" w:sz="4" w:space="0" w:color="auto"/>
              <w:bottom w:val="single" w:sz="4" w:space="0" w:color="auto"/>
              <w:right w:val="single" w:sz="4" w:space="0" w:color="auto"/>
            </w:tcBorders>
          </w:tcPr>
          <w:p w14:paraId="189294EB" w14:textId="77777777" w:rsidR="00266DE9" w:rsidRPr="00D67AB2" w:rsidRDefault="00266DE9" w:rsidP="00266DE9">
            <w:pPr>
              <w:pStyle w:val="TAL"/>
              <w:rPr>
                <w:rFonts w:cs="Arial"/>
                <w:szCs w:val="18"/>
              </w:rPr>
            </w:pPr>
          </w:p>
        </w:tc>
      </w:tr>
      <w:tr w:rsidR="00266DE9"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266DE9" w:rsidRPr="00D67AB2" w:rsidRDefault="00266DE9" w:rsidP="00266DE9">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266DE9" w:rsidRPr="00D67AB2" w:rsidRDefault="003F73AD" w:rsidP="00266DE9">
            <w:pPr>
              <w:pStyle w:val="TAL"/>
            </w:pPr>
            <w:r>
              <w:t>3GPP TS 2</w:t>
            </w:r>
            <w:r w:rsidR="00266DE9">
              <w:t>9.503</w:t>
            </w:r>
            <w:r>
              <w:t> [</w:t>
            </w:r>
            <w:r w:rsidR="00266DE9">
              <w:t>15]</w:t>
            </w:r>
          </w:p>
        </w:tc>
        <w:tc>
          <w:tcPr>
            <w:tcW w:w="5217" w:type="dxa"/>
            <w:tcBorders>
              <w:top w:val="single" w:sz="4" w:space="0" w:color="auto"/>
              <w:left w:val="single" w:sz="4" w:space="0" w:color="auto"/>
              <w:bottom w:val="single" w:sz="4" w:space="0" w:color="auto"/>
              <w:right w:val="single" w:sz="4" w:space="0" w:color="auto"/>
            </w:tcBorders>
          </w:tcPr>
          <w:p w14:paraId="36F8F6D6" w14:textId="77777777" w:rsidR="00266DE9" w:rsidRPr="00D67AB2" w:rsidRDefault="00266DE9" w:rsidP="00266DE9">
            <w:pPr>
              <w:pStyle w:val="TAL"/>
              <w:rPr>
                <w:rFonts w:cs="Arial"/>
                <w:szCs w:val="18"/>
              </w:rPr>
            </w:pPr>
          </w:p>
        </w:tc>
      </w:tr>
      <w:tr w:rsidR="00266DE9"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266DE9" w:rsidRPr="00D67AB2" w:rsidRDefault="00266DE9" w:rsidP="00266DE9">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266DE9" w:rsidRPr="00D67AB2" w:rsidRDefault="003F73AD" w:rsidP="00266DE9">
            <w:pPr>
              <w:pStyle w:val="TAL"/>
            </w:pPr>
            <w:r>
              <w:t>3GPP TS 2</w:t>
            </w:r>
            <w:r w:rsidR="00266DE9">
              <w:t>9.503</w:t>
            </w:r>
            <w:r>
              <w:t> [</w:t>
            </w:r>
            <w:r w:rsidR="00266DE9">
              <w:t>15]</w:t>
            </w:r>
          </w:p>
        </w:tc>
        <w:tc>
          <w:tcPr>
            <w:tcW w:w="5217" w:type="dxa"/>
            <w:tcBorders>
              <w:top w:val="single" w:sz="4" w:space="0" w:color="auto"/>
              <w:left w:val="single" w:sz="4" w:space="0" w:color="auto"/>
              <w:bottom w:val="single" w:sz="4" w:space="0" w:color="auto"/>
              <w:right w:val="single" w:sz="4" w:space="0" w:color="auto"/>
            </w:tcBorders>
          </w:tcPr>
          <w:p w14:paraId="2EF1A886" w14:textId="77777777" w:rsidR="00266DE9" w:rsidRPr="00D67AB2" w:rsidRDefault="00266DE9" w:rsidP="00266DE9">
            <w:pPr>
              <w:pStyle w:val="TAL"/>
              <w:rPr>
                <w:rFonts w:cs="Arial"/>
                <w:szCs w:val="18"/>
              </w:rPr>
            </w:pPr>
          </w:p>
        </w:tc>
      </w:tr>
      <w:tr w:rsidR="00266DE9"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266DE9" w:rsidRPr="00D67AB2" w:rsidRDefault="00266DE9" w:rsidP="00266DE9">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266DE9" w:rsidRPr="00D67AB2" w:rsidRDefault="003F73AD" w:rsidP="00266DE9">
            <w:pPr>
              <w:pStyle w:val="TAL"/>
            </w:pPr>
            <w:r>
              <w:t>3GPP TS 2</w:t>
            </w:r>
            <w:r w:rsidR="00266DE9">
              <w:t>9.503</w:t>
            </w:r>
            <w:r>
              <w:t> [</w:t>
            </w:r>
            <w:r w:rsidR="00266DE9">
              <w:t>15]</w:t>
            </w:r>
          </w:p>
        </w:tc>
        <w:tc>
          <w:tcPr>
            <w:tcW w:w="5217" w:type="dxa"/>
            <w:tcBorders>
              <w:top w:val="single" w:sz="4" w:space="0" w:color="auto"/>
              <w:left w:val="single" w:sz="4" w:space="0" w:color="auto"/>
              <w:bottom w:val="single" w:sz="4" w:space="0" w:color="auto"/>
              <w:right w:val="single" w:sz="4" w:space="0" w:color="auto"/>
            </w:tcBorders>
          </w:tcPr>
          <w:p w14:paraId="17F9FE02" w14:textId="77777777" w:rsidR="00266DE9" w:rsidRPr="00D67AB2" w:rsidRDefault="00266DE9" w:rsidP="00266DE9">
            <w:pPr>
              <w:pStyle w:val="TAL"/>
              <w:rPr>
                <w:rFonts w:cs="Arial"/>
                <w:szCs w:val="18"/>
              </w:rPr>
            </w:pPr>
          </w:p>
        </w:tc>
      </w:tr>
    </w:tbl>
    <w:p w14:paraId="44F4CF89" w14:textId="77777777" w:rsidR="00266DE9" w:rsidRDefault="00266DE9" w:rsidP="00266DE9"/>
    <w:p w14:paraId="7ECA82EC" w14:textId="77777777" w:rsidR="00266DE9" w:rsidRPr="00D67AB2" w:rsidRDefault="00266DE9" w:rsidP="00266DE9">
      <w:pPr>
        <w:pStyle w:val="Heading4"/>
        <w:rPr>
          <w:lang w:val="en-US"/>
        </w:rPr>
      </w:pPr>
      <w:bookmarkStart w:id="3577" w:name="_Toc24978885"/>
      <w:bookmarkStart w:id="3578" w:name="_Toc34346786"/>
      <w:bookmarkStart w:id="3579" w:name="_Toc34740863"/>
      <w:bookmarkStart w:id="3580" w:name="_Toc34748222"/>
      <w:bookmarkStart w:id="3581" w:name="_Toc34748598"/>
      <w:bookmarkStart w:id="3582" w:name="_Toc34749588"/>
      <w:bookmarkStart w:id="3583" w:name="_Toc49690130"/>
      <w:bookmarkStart w:id="3584" w:name="_Toc56337230"/>
      <w:bookmarkStart w:id="3585" w:name="_Toc11338749"/>
      <w:bookmarkStart w:id="3586" w:name="_Toc21948987"/>
      <w:bookmarkStart w:id="3587" w:name="_Toc67730930"/>
      <w:r w:rsidRPr="00D67AB2">
        <w:rPr>
          <w:lang w:val="en-US"/>
        </w:rPr>
        <w:t>6.</w:t>
      </w:r>
      <w:r>
        <w:rPr>
          <w:lang w:val="en-US"/>
        </w:rPr>
        <w:t>3</w:t>
      </w:r>
      <w:r w:rsidRPr="00D67AB2">
        <w:rPr>
          <w:lang w:val="en-US"/>
        </w:rPr>
        <w:t>.6.2</w:t>
      </w:r>
      <w:r w:rsidRPr="00D67AB2">
        <w:rPr>
          <w:lang w:val="en-US"/>
        </w:rPr>
        <w:tab/>
        <w:t>Structured data types</w:t>
      </w:r>
      <w:bookmarkEnd w:id="3577"/>
      <w:bookmarkEnd w:id="3578"/>
      <w:bookmarkEnd w:id="3579"/>
      <w:bookmarkEnd w:id="3580"/>
      <w:bookmarkEnd w:id="3581"/>
      <w:bookmarkEnd w:id="3582"/>
      <w:bookmarkEnd w:id="3583"/>
      <w:bookmarkEnd w:id="3584"/>
      <w:bookmarkEnd w:id="3587"/>
    </w:p>
    <w:p w14:paraId="3A0D94DE" w14:textId="77777777" w:rsidR="00266DE9" w:rsidRPr="00D67AB2" w:rsidRDefault="00266DE9" w:rsidP="00266DE9">
      <w:pPr>
        <w:pStyle w:val="Heading5"/>
      </w:pPr>
      <w:bookmarkStart w:id="3588" w:name="_Toc24978886"/>
      <w:bookmarkStart w:id="3589" w:name="_Toc34346787"/>
      <w:bookmarkStart w:id="3590" w:name="_Toc34740864"/>
      <w:bookmarkStart w:id="3591" w:name="_Toc34748223"/>
      <w:bookmarkStart w:id="3592" w:name="_Toc34748599"/>
      <w:bookmarkStart w:id="3593" w:name="_Toc34749589"/>
      <w:bookmarkStart w:id="3594" w:name="_Toc49690131"/>
      <w:bookmarkStart w:id="3595" w:name="_Toc56337231"/>
      <w:bookmarkStart w:id="3596" w:name="_Toc67730931"/>
      <w:r w:rsidRPr="00D67AB2">
        <w:t>6.</w:t>
      </w:r>
      <w:r>
        <w:t>3</w:t>
      </w:r>
      <w:r w:rsidRPr="00D67AB2">
        <w:t>.6.2.1</w:t>
      </w:r>
      <w:r w:rsidRPr="00D67AB2">
        <w:tab/>
        <w:t>Introduction</w:t>
      </w:r>
      <w:bookmarkEnd w:id="3588"/>
      <w:bookmarkEnd w:id="3589"/>
      <w:bookmarkEnd w:id="3590"/>
      <w:bookmarkEnd w:id="3591"/>
      <w:bookmarkEnd w:id="3592"/>
      <w:bookmarkEnd w:id="3593"/>
      <w:bookmarkEnd w:id="3594"/>
      <w:bookmarkEnd w:id="3595"/>
      <w:bookmarkEnd w:id="3596"/>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266DE9">
      <w:pPr>
        <w:pStyle w:val="Heading5"/>
      </w:pPr>
      <w:bookmarkStart w:id="3597" w:name="_Toc24978887"/>
      <w:bookmarkStart w:id="3598" w:name="_Toc34346788"/>
      <w:bookmarkStart w:id="3599" w:name="_Toc34740865"/>
      <w:bookmarkStart w:id="3600" w:name="_Toc34748224"/>
      <w:bookmarkStart w:id="3601" w:name="_Toc34748600"/>
      <w:bookmarkStart w:id="3602" w:name="_Toc34749590"/>
      <w:bookmarkStart w:id="3603" w:name="_Toc49690132"/>
      <w:bookmarkStart w:id="3604" w:name="_Toc56337232"/>
      <w:bookmarkStart w:id="3605" w:name="_Toc67730932"/>
      <w:r w:rsidRPr="00D67AB2">
        <w:t>6.</w:t>
      </w:r>
      <w:r>
        <w:t>3</w:t>
      </w:r>
      <w:r w:rsidRPr="00D67AB2">
        <w:t>.6.2.</w:t>
      </w:r>
      <w:r>
        <w:t>2</w:t>
      </w:r>
      <w:r w:rsidRPr="00D67AB2">
        <w:tab/>
        <w:t xml:space="preserve">Type: </w:t>
      </w:r>
      <w:r w:rsidR="006C2407">
        <w:t>Sip</w:t>
      </w:r>
      <w:r w:rsidRPr="00D67AB2">
        <w:t>AuthenticationInfoRequest</w:t>
      </w:r>
      <w:bookmarkEnd w:id="3597"/>
      <w:bookmarkEnd w:id="3598"/>
      <w:bookmarkEnd w:id="3599"/>
      <w:bookmarkEnd w:id="3600"/>
      <w:bookmarkEnd w:id="3601"/>
      <w:bookmarkEnd w:id="3602"/>
      <w:bookmarkEnd w:id="3603"/>
      <w:bookmarkEnd w:id="3604"/>
      <w:bookmarkEnd w:id="3605"/>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val="en-GB" w:eastAsia="en-US"/>
              </w:rPr>
            </w:pPr>
            <w:r>
              <w:rPr>
                <w:rFonts w:ascii="Arial" w:eastAsia="SimSun" w:hAnsi="Arial" w:cs="Arial"/>
                <w:sz w:val="18"/>
                <w:szCs w:val="18"/>
                <w:lang w:val="en-GB"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val="en-GB" w:eastAsia="en-US"/>
              </w:rPr>
              <w:t>S</w:t>
            </w:r>
            <w:r w:rsidRPr="00847CD0">
              <w:rPr>
                <w:rFonts w:ascii="Arial" w:eastAsia="SimSun" w:hAnsi="Arial" w:cs="Arial"/>
                <w:sz w:val="18"/>
                <w:szCs w:val="18"/>
                <w:lang w:val="en-GB"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3606" w:name="_Toc24978888"/>
    </w:p>
    <w:p w14:paraId="03542BD6" w14:textId="77777777" w:rsidR="00266DE9" w:rsidRPr="00D67AB2" w:rsidRDefault="00266DE9" w:rsidP="00266DE9">
      <w:pPr>
        <w:pStyle w:val="Heading5"/>
      </w:pPr>
      <w:bookmarkStart w:id="3607" w:name="_Toc34346789"/>
      <w:bookmarkStart w:id="3608" w:name="_Toc34740866"/>
      <w:bookmarkStart w:id="3609" w:name="_Toc34748225"/>
      <w:bookmarkStart w:id="3610" w:name="_Toc34748601"/>
      <w:bookmarkStart w:id="3611" w:name="_Toc34749591"/>
      <w:bookmarkStart w:id="3612" w:name="_Toc49690133"/>
      <w:bookmarkStart w:id="3613" w:name="_Toc56337233"/>
      <w:bookmarkStart w:id="3614" w:name="_Toc67730933"/>
      <w:r w:rsidRPr="00D67AB2">
        <w:lastRenderedPageBreak/>
        <w:t>6.</w:t>
      </w:r>
      <w:r>
        <w:t>3</w:t>
      </w:r>
      <w:r w:rsidRPr="00D67AB2">
        <w:t>.6.2.</w:t>
      </w:r>
      <w:r>
        <w:t>3</w:t>
      </w:r>
      <w:r w:rsidRPr="00D67AB2">
        <w:tab/>
        <w:t xml:space="preserve">Type: </w:t>
      </w:r>
      <w:r w:rsidR="006C2407">
        <w:t>Sip</w:t>
      </w:r>
      <w:r w:rsidRPr="00D67AB2">
        <w:t>AuthenticationInfoResult</w:t>
      </w:r>
      <w:bookmarkEnd w:id="3606"/>
      <w:bookmarkEnd w:id="3607"/>
      <w:bookmarkEnd w:id="3608"/>
      <w:bookmarkEnd w:id="3609"/>
      <w:bookmarkEnd w:id="3610"/>
      <w:bookmarkEnd w:id="3611"/>
      <w:bookmarkEnd w:id="3612"/>
      <w:bookmarkEnd w:id="3613"/>
      <w:bookmarkEnd w:id="3614"/>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266DE9">
            <w:pPr>
              <w:pStyle w:val="TAH"/>
              <w:jc w:val="left"/>
            </w:pPr>
            <w:r w:rsidRPr="00D67AB2">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77777777" w:rsidR="006C2407" w:rsidRDefault="006C2407" w:rsidP="006C2407">
            <w:pPr>
              <w:pStyle w:val="TAL"/>
            </w:pPr>
            <w:r>
              <w:t>IpAddress</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266DE9">
      <w:pPr>
        <w:pStyle w:val="Heading5"/>
      </w:pPr>
      <w:bookmarkStart w:id="3615" w:name="_Toc24978889"/>
      <w:bookmarkStart w:id="3616" w:name="_Toc34346790"/>
      <w:bookmarkStart w:id="3617" w:name="_Toc34740867"/>
      <w:bookmarkStart w:id="3618" w:name="_Toc34748226"/>
      <w:bookmarkStart w:id="3619" w:name="_Toc34748602"/>
      <w:bookmarkStart w:id="3620" w:name="_Toc34749592"/>
      <w:bookmarkStart w:id="3621" w:name="_Toc49690134"/>
      <w:bookmarkStart w:id="3622" w:name="_Toc56337234"/>
      <w:bookmarkStart w:id="3623" w:name="_Toc67730934"/>
      <w:r w:rsidRPr="00D67AB2">
        <w:t>6.</w:t>
      </w:r>
      <w:r>
        <w:t>3</w:t>
      </w:r>
      <w:r w:rsidRPr="00D67AB2">
        <w:t>.6.2.</w:t>
      </w:r>
      <w:r>
        <w:t>4</w:t>
      </w:r>
      <w:r w:rsidRPr="00D67AB2">
        <w:tab/>
        <w:t>Type: ResynchronizationInfo</w:t>
      </w:r>
      <w:bookmarkEnd w:id="3615"/>
      <w:bookmarkEnd w:id="3616"/>
      <w:bookmarkEnd w:id="3617"/>
      <w:bookmarkEnd w:id="3618"/>
      <w:bookmarkEnd w:id="3619"/>
      <w:bookmarkEnd w:id="3620"/>
      <w:bookmarkEnd w:id="3621"/>
      <w:bookmarkEnd w:id="3622"/>
      <w:bookmarkEnd w:id="3623"/>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3624" w:name="_Toc24978890"/>
    </w:p>
    <w:p w14:paraId="392A013E" w14:textId="77777777" w:rsidR="00266DE9" w:rsidRPr="00D67AB2" w:rsidRDefault="00266DE9" w:rsidP="00266DE9">
      <w:pPr>
        <w:pStyle w:val="Heading5"/>
      </w:pPr>
      <w:bookmarkStart w:id="3625" w:name="_Toc34346791"/>
      <w:bookmarkStart w:id="3626" w:name="_Toc34740868"/>
      <w:bookmarkStart w:id="3627" w:name="_Toc34748227"/>
      <w:bookmarkStart w:id="3628" w:name="_Toc34748603"/>
      <w:bookmarkStart w:id="3629" w:name="_Toc34749593"/>
      <w:bookmarkStart w:id="3630" w:name="_Toc49690135"/>
      <w:bookmarkStart w:id="3631" w:name="_Toc56337235"/>
      <w:bookmarkStart w:id="3632" w:name="_Toc67730935"/>
      <w:r w:rsidRPr="00D67AB2">
        <w:t>6.</w:t>
      </w:r>
      <w:r>
        <w:t>3</w:t>
      </w:r>
      <w:r w:rsidRPr="00D67AB2">
        <w:t>.6.2.</w:t>
      </w:r>
      <w:r>
        <w:t>5</w:t>
      </w:r>
      <w:r w:rsidRPr="00D67AB2">
        <w:tab/>
        <w:t xml:space="preserve">Type: </w:t>
      </w:r>
      <w:r w:rsidRPr="00AB0ECE">
        <w:t>3</w:t>
      </w:r>
      <w:r>
        <w:t>G</w:t>
      </w:r>
      <w:r w:rsidRPr="00AB0ECE">
        <w:t>AkaAv</w:t>
      </w:r>
      <w:bookmarkEnd w:id="3624"/>
      <w:bookmarkEnd w:id="3625"/>
      <w:bookmarkEnd w:id="3626"/>
      <w:bookmarkEnd w:id="3627"/>
      <w:bookmarkEnd w:id="3628"/>
      <w:bookmarkEnd w:id="3629"/>
      <w:bookmarkEnd w:id="3630"/>
      <w:bookmarkEnd w:id="3631"/>
      <w:bookmarkEnd w:id="3632"/>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48CB67A3"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266DE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4C9B64F4"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3E53C157"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2E2CFA60"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7777777" w:rsidR="00266DE9" w:rsidRPr="00D67AB2" w:rsidRDefault="00266DE9" w:rsidP="00266DE9">
            <w:pPr>
              <w:pStyle w:val="TAL"/>
              <w:rPr>
                <w:rFonts w:cs="Arial"/>
                <w:szCs w:val="18"/>
              </w:rPr>
            </w:pPr>
          </w:p>
        </w:tc>
      </w:tr>
      <w:tr w:rsidR="00266DE9" w:rsidRPr="00D67AB2" w14:paraId="421F8F86"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07CCAFF" w14:textId="77777777" w:rsidR="00266DE9" w:rsidRPr="00D67AB2" w:rsidRDefault="00266DE9" w:rsidP="00266DE9">
            <w:pPr>
              <w:pStyle w:val="TAL"/>
            </w:pPr>
            <w:r w:rsidRPr="00D67AB2">
              <w:t>xres</w:t>
            </w:r>
          </w:p>
        </w:tc>
        <w:tc>
          <w:tcPr>
            <w:tcW w:w="1559" w:type="dxa"/>
            <w:tcBorders>
              <w:top w:val="single" w:sz="4" w:space="0" w:color="auto"/>
              <w:left w:val="single" w:sz="4" w:space="0" w:color="auto"/>
              <w:bottom w:val="single" w:sz="4" w:space="0" w:color="auto"/>
              <w:right w:val="single" w:sz="4" w:space="0" w:color="auto"/>
            </w:tcBorders>
          </w:tcPr>
          <w:p w14:paraId="4E8450C2" w14:textId="77777777" w:rsidR="00266DE9" w:rsidRPr="00D67AB2" w:rsidRDefault="00266DE9" w:rsidP="00266DE9">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77777777" w:rsidR="00266DE9" w:rsidRPr="00D67AB2" w:rsidRDefault="00266DE9" w:rsidP="00266DE9">
            <w:pPr>
              <w:pStyle w:val="TAL"/>
              <w:rPr>
                <w:rFonts w:cs="Arial"/>
                <w:szCs w:val="18"/>
              </w:rPr>
            </w:pPr>
          </w:p>
        </w:tc>
      </w:tr>
      <w:tr w:rsidR="00266DE9" w:rsidRPr="00D67AB2" w14:paraId="1F52EF2F"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4FD1DB13" w14:textId="77777777" w:rsidR="00266DE9" w:rsidRPr="00D67AB2" w:rsidRDefault="00266DE9" w:rsidP="00266DE9">
            <w:pPr>
              <w:pStyle w:val="TAL"/>
            </w:pPr>
            <w:r w:rsidRPr="00D67AB2">
              <w:t>autn</w:t>
            </w:r>
          </w:p>
        </w:tc>
        <w:tc>
          <w:tcPr>
            <w:tcW w:w="1559" w:type="dxa"/>
            <w:tcBorders>
              <w:top w:val="single" w:sz="4" w:space="0" w:color="auto"/>
              <w:left w:val="single" w:sz="4" w:space="0" w:color="auto"/>
              <w:bottom w:val="single" w:sz="4" w:space="0" w:color="auto"/>
              <w:right w:val="single" w:sz="4" w:space="0" w:color="auto"/>
            </w:tcBorders>
          </w:tcPr>
          <w:p w14:paraId="40CE481C" w14:textId="77777777" w:rsidR="00266DE9" w:rsidRPr="00D67AB2" w:rsidRDefault="00266DE9" w:rsidP="00266DE9">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77777777" w:rsidR="00266DE9" w:rsidRPr="00D67AB2" w:rsidRDefault="00266DE9" w:rsidP="00266DE9">
            <w:pPr>
              <w:pStyle w:val="TAL"/>
              <w:rPr>
                <w:rFonts w:cs="Arial"/>
                <w:szCs w:val="18"/>
              </w:rPr>
            </w:pPr>
          </w:p>
        </w:tc>
      </w:tr>
      <w:tr w:rsidR="00266DE9" w:rsidRPr="00D67AB2" w14:paraId="1BF2459D"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4BAE90F3" w14:textId="77777777" w:rsidR="00266DE9" w:rsidRPr="00D67AB2" w:rsidRDefault="00266DE9" w:rsidP="00266DE9">
            <w:pPr>
              <w:pStyle w:val="TAL"/>
            </w:pPr>
            <w:r w:rsidRPr="00D67AB2">
              <w:t>ck</w:t>
            </w:r>
          </w:p>
        </w:tc>
        <w:tc>
          <w:tcPr>
            <w:tcW w:w="1559" w:type="dxa"/>
            <w:tcBorders>
              <w:top w:val="single" w:sz="4" w:space="0" w:color="auto"/>
              <w:left w:val="single" w:sz="4" w:space="0" w:color="auto"/>
              <w:bottom w:val="single" w:sz="4" w:space="0" w:color="auto"/>
              <w:right w:val="single" w:sz="4" w:space="0" w:color="auto"/>
            </w:tcBorders>
          </w:tcPr>
          <w:p w14:paraId="02FBA0EF" w14:textId="77777777" w:rsidR="00266DE9" w:rsidRPr="00D67AB2" w:rsidRDefault="00266DE9" w:rsidP="00266DE9">
            <w:pPr>
              <w:pStyle w:val="TAL"/>
            </w:pPr>
            <w:r w:rsidRPr="00D67AB2">
              <w:t>Ck</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77777777" w:rsidR="00266DE9" w:rsidRPr="00D67AB2" w:rsidRDefault="00266DE9" w:rsidP="00266DE9">
            <w:pPr>
              <w:pStyle w:val="TAL"/>
              <w:rPr>
                <w:rFonts w:cs="Arial"/>
                <w:szCs w:val="18"/>
              </w:rPr>
            </w:pPr>
          </w:p>
        </w:tc>
      </w:tr>
      <w:tr w:rsidR="00266DE9" w:rsidRPr="00D67AB2" w14:paraId="0EAED2E4"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386558F6" w14:textId="77777777" w:rsidR="00266DE9" w:rsidRPr="00D67AB2" w:rsidRDefault="00266DE9" w:rsidP="00266DE9">
            <w:pPr>
              <w:pStyle w:val="TAL"/>
            </w:pPr>
            <w:r w:rsidRPr="00D67AB2">
              <w:t>ik</w:t>
            </w:r>
          </w:p>
        </w:tc>
        <w:tc>
          <w:tcPr>
            <w:tcW w:w="1559" w:type="dxa"/>
            <w:tcBorders>
              <w:top w:val="single" w:sz="4" w:space="0" w:color="auto"/>
              <w:left w:val="single" w:sz="4" w:space="0" w:color="auto"/>
              <w:bottom w:val="single" w:sz="4" w:space="0" w:color="auto"/>
              <w:right w:val="single" w:sz="4" w:space="0" w:color="auto"/>
            </w:tcBorders>
          </w:tcPr>
          <w:p w14:paraId="2312AB0D" w14:textId="77777777" w:rsidR="00266DE9" w:rsidRPr="00D67AB2" w:rsidRDefault="00266DE9" w:rsidP="00266DE9">
            <w:pPr>
              <w:pStyle w:val="TAL"/>
            </w:pPr>
            <w:r w:rsidRPr="00D67AB2">
              <w:t>Ik</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77777777" w:rsidR="00266DE9" w:rsidRPr="00D67AB2" w:rsidRDefault="00266DE9" w:rsidP="00266DE9">
            <w:pPr>
              <w:pStyle w:val="TAL"/>
              <w:rPr>
                <w:rFonts w:cs="Arial"/>
                <w:szCs w:val="18"/>
              </w:rPr>
            </w:pPr>
          </w:p>
        </w:tc>
      </w:tr>
    </w:tbl>
    <w:p w14:paraId="63DD2814" w14:textId="77777777" w:rsidR="00266DE9" w:rsidRDefault="00266DE9" w:rsidP="00266DE9"/>
    <w:p w14:paraId="36576A66" w14:textId="77777777" w:rsidR="006C2407" w:rsidRPr="00D67AB2" w:rsidRDefault="006C2407" w:rsidP="006C2407">
      <w:pPr>
        <w:pStyle w:val="Heading5"/>
      </w:pPr>
      <w:bookmarkStart w:id="3633" w:name="_Toc34346792"/>
      <w:bookmarkStart w:id="3634" w:name="_Toc34740869"/>
      <w:bookmarkStart w:id="3635" w:name="_Toc34748228"/>
      <w:bookmarkStart w:id="3636" w:name="_Toc34748604"/>
      <w:bookmarkStart w:id="3637" w:name="_Toc34749594"/>
      <w:bookmarkStart w:id="3638" w:name="_Toc49690136"/>
      <w:bookmarkStart w:id="3639" w:name="_Toc56337236"/>
      <w:bookmarkStart w:id="3640" w:name="_Toc24978891"/>
      <w:bookmarkStart w:id="3641" w:name="_Toc67730936"/>
      <w:r w:rsidRPr="00D67AB2">
        <w:t>6.</w:t>
      </w:r>
      <w:r>
        <w:t>3</w:t>
      </w:r>
      <w:r w:rsidRPr="00D67AB2">
        <w:t>.6.2.</w:t>
      </w:r>
      <w:r>
        <w:t>6</w:t>
      </w:r>
      <w:r w:rsidRPr="00D67AB2">
        <w:tab/>
        <w:t xml:space="preserve">Type: </w:t>
      </w:r>
      <w:r>
        <w:t>DigestAuthentication</w:t>
      </w:r>
      <w:bookmarkEnd w:id="3633"/>
      <w:bookmarkEnd w:id="3634"/>
      <w:bookmarkEnd w:id="3635"/>
      <w:bookmarkEnd w:id="3636"/>
      <w:bookmarkEnd w:id="3637"/>
      <w:bookmarkEnd w:id="3638"/>
      <w:bookmarkEnd w:id="3639"/>
      <w:bookmarkEnd w:id="3641"/>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211D99">
            <w:pPr>
              <w:pStyle w:val="TAH"/>
              <w:jc w:val="left"/>
            </w:pPr>
            <w:r w:rsidRPr="00D67AB2">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val="en-GB"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77777777" w:rsidR="00000432" w:rsidRDefault="00000432" w:rsidP="00000432">
      <w:pPr>
        <w:pStyle w:val="Heading5"/>
      </w:pPr>
      <w:bookmarkStart w:id="3642" w:name="_Toc34346793"/>
      <w:bookmarkStart w:id="3643" w:name="_Toc34740870"/>
      <w:bookmarkStart w:id="3644" w:name="_Toc34748229"/>
      <w:bookmarkStart w:id="3645" w:name="_Toc34748605"/>
      <w:bookmarkStart w:id="3646" w:name="_Toc34749595"/>
      <w:bookmarkStart w:id="3647" w:name="_Toc49690137"/>
      <w:bookmarkStart w:id="3648" w:name="_Toc56337237"/>
      <w:bookmarkStart w:id="3649" w:name="_Toc67730937"/>
      <w:r>
        <w:t>6.3.6.2.7</w:t>
      </w:r>
      <w:r>
        <w:tab/>
        <w:t xml:space="preserve">Type: </w:t>
      </w:r>
      <w:r w:rsidRPr="006A7EE2">
        <w:t>IpAddress</w:t>
      </w:r>
      <w:bookmarkEnd w:id="3642"/>
      <w:bookmarkEnd w:id="3643"/>
      <w:bookmarkEnd w:id="3644"/>
      <w:bookmarkEnd w:id="3645"/>
      <w:bookmarkEnd w:id="3646"/>
      <w:bookmarkEnd w:id="3647"/>
      <w:bookmarkEnd w:id="3648"/>
      <w:bookmarkEnd w:id="3649"/>
    </w:p>
    <w:p w14:paraId="356FCF0D" w14:textId="77777777" w:rsidR="00000432" w:rsidRDefault="00000432" w:rsidP="00000432">
      <w:r>
        <w:t xml:space="preserve">The type </w:t>
      </w:r>
      <w:r w:rsidRPr="006A7EE2">
        <w:t xml:space="preserve">IpAddress </w:t>
      </w:r>
      <w:r>
        <w:t>represents the IP address for GIBA scheme. It shall comply with the provisions defined in table 6.3.6.2.7-1.</w:t>
      </w:r>
    </w:p>
    <w:p w14:paraId="1D67015D" w14:textId="77777777" w:rsidR="00000432" w:rsidRDefault="00000432" w:rsidP="00000432">
      <w:pPr>
        <w:pStyle w:val="TH"/>
      </w:pPr>
      <w:r>
        <w:t xml:space="preserve">Table 6.3.6.2.7-1: Definition of type </w:t>
      </w:r>
      <w:r w:rsidRPr="006A7EE2">
        <w:t>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00432" w:rsidRPr="006A7EE2" w14:paraId="4A49012A"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AC05E2" w14:textId="77777777" w:rsidR="00000432" w:rsidRPr="006A7EE2" w:rsidRDefault="00000432" w:rsidP="00211D9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96A7250" w14:textId="77777777" w:rsidR="00000432" w:rsidRPr="006A7EE2" w:rsidRDefault="00000432" w:rsidP="00211D99">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B03E48" w14:textId="77777777" w:rsidR="00000432" w:rsidRPr="006A7EE2" w:rsidRDefault="00000432" w:rsidP="00211D99">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52141D" w14:textId="77777777" w:rsidR="00000432" w:rsidRPr="006A7EE2" w:rsidRDefault="00000432" w:rsidP="00211D9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DA9312" w14:textId="77777777" w:rsidR="00000432" w:rsidRPr="006A7EE2" w:rsidRDefault="00000432" w:rsidP="00211D99">
            <w:pPr>
              <w:pStyle w:val="TAH"/>
              <w:rPr>
                <w:rFonts w:cs="Arial"/>
                <w:szCs w:val="18"/>
              </w:rPr>
            </w:pPr>
            <w:r w:rsidRPr="006A7EE2">
              <w:rPr>
                <w:rFonts w:cs="Arial"/>
                <w:szCs w:val="18"/>
              </w:rPr>
              <w:t>Description</w:t>
            </w:r>
          </w:p>
        </w:tc>
      </w:tr>
      <w:tr w:rsidR="00000432" w:rsidRPr="006A7EE2" w14:paraId="6A4D0957"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6DBE8A1D" w14:textId="77777777" w:rsidR="00000432" w:rsidRPr="006A7EE2" w:rsidRDefault="00000432" w:rsidP="00211D99">
            <w:pPr>
              <w:pStyle w:val="TAL"/>
            </w:pPr>
            <w:r w:rsidRPr="006A7EE2">
              <w:t>ipv4Addr</w:t>
            </w:r>
          </w:p>
        </w:tc>
        <w:tc>
          <w:tcPr>
            <w:tcW w:w="1842" w:type="dxa"/>
            <w:tcBorders>
              <w:top w:val="single" w:sz="4" w:space="0" w:color="auto"/>
              <w:left w:val="single" w:sz="4" w:space="0" w:color="auto"/>
              <w:bottom w:val="single" w:sz="4" w:space="0" w:color="auto"/>
              <w:right w:val="single" w:sz="4" w:space="0" w:color="auto"/>
            </w:tcBorders>
          </w:tcPr>
          <w:p w14:paraId="41C55CEB" w14:textId="77777777" w:rsidR="00000432" w:rsidRPr="006A7EE2" w:rsidRDefault="00000432" w:rsidP="00211D99">
            <w:pPr>
              <w:pStyle w:val="TAL"/>
            </w:pPr>
            <w:r w:rsidRPr="006A7EE2">
              <w:t>Ipv4Addr</w:t>
            </w:r>
          </w:p>
        </w:tc>
        <w:tc>
          <w:tcPr>
            <w:tcW w:w="567" w:type="dxa"/>
            <w:tcBorders>
              <w:top w:val="single" w:sz="4" w:space="0" w:color="auto"/>
              <w:left w:val="single" w:sz="4" w:space="0" w:color="auto"/>
              <w:bottom w:val="single" w:sz="4" w:space="0" w:color="auto"/>
              <w:right w:val="single" w:sz="4" w:space="0" w:color="auto"/>
            </w:tcBorders>
          </w:tcPr>
          <w:p w14:paraId="4B8A69E1"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180CB3A8"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A55027B" w14:textId="77777777" w:rsidR="00000432" w:rsidRPr="006A7EE2" w:rsidRDefault="00000432" w:rsidP="00211D99">
            <w:pPr>
              <w:pStyle w:val="TAL"/>
              <w:rPr>
                <w:rFonts w:cs="Arial"/>
                <w:szCs w:val="18"/>
              </w:rPr>
            </w:pPr>
          </w:p>
        </w:tc>
      </w:tr>
      <w:tr w:rsidR="00000432" w:rsidRPr="006A7EE2" w14:paraId="77637562"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286C3496" w14:textId="77777777" w:rsidR="00000432" w:rsidRPr="006A7EE2" w:rsidRDefault="00000432" w:rsidP="00211D99">
            <w:pPr>
              <w:pStyle w:val="TAL"/>
            </w:pPr>
            <w:r w:rsidRPr="006A7EE2">
              <w:t>ipv6Addr</w:t>
            </w:r>
          </w:p>
        </w:tc>
        <w:tc>
          <w:tcPr>
            <w:tcW w:w="1842" w:type="dxa"/>
            <w:tcBorders>
              <w:top w:val="single" w:sz="4" w:space="0" w:color="auto"/>
              <w:left w:val="single" w:sz="4" w:space="0" w:color="auto"/>
              <w:bottom w:val="single" w:sz="4" w:space="0" w:color="auto"/>
              <w:right w:val="single" w:sz="4" w:space="0" w:color="auto"/>
            </w:tcBorders>
          </w:tcPr>
          <w:p w14:paraId="5A2A1A22" w14:textId="77777777" w:rsidR="00000432" w:rsidRPr="006A7EE2" w:rsidRDefault="00000432" w:rsidP="00211D99">
            <w:pPr>
              <w:pStyle w:val="TAL"/>
            </w:pPr>
            <w:r w:rsidRPr="006A7EE2">
              <w:t>Ipv6Addr</w:t>
            </w:r>
          </w:p>
        </w:tc>
        <w:tc>
          <w:tcPr>
            <w:tcW w:w="567" w:type="dxa"/>
            <w:tcBorders>
              <w:top w:val="single" w:sz="4" w:space="0" w:color="auto"/>
              <w:left w:val="single" w:sz="4" w:space="0" w:color="auto"/>
              <w:bottom w:val="single" w:sz="4" w:space="0" w:color="auto"/>
              <w:right w:val="single" w:sz="4" w:space="0" w:color="auto"/>
            </w:tcBorders>
          </w:tcPr>
          <w:p w14:paraId="1C397AAC"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6423D6AC"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4DEF7B8B" w14:textId="77777777" w:rsidR="00000432" w:rsidRPr="006A7EE2" w:rsidRDefault="00000432" w:rsidP="00211D99">
            <w:pPr>
              <w:pStyle w:val="TAL"/>
              <w:rPr>
                <w:rFonts w:cs="Arial"/>
                <w:szCs w:val="18"/>
              </w:rPr>
            </w:pPr>
          </w:p>
        </w:tc>
      </w:tr>
      <w:tr w:rsidR="00000432" w:rsidRPr="006A7EE2" w14:paraId="71B0CE97" w14:textId="77777777" w:rsidTr="00211D99">
        <w:trPr>
          <w:jc w:val="center"/>
        </w:trPr>
        <w:tc>
          <w:tcPr>
            <w:tcW w:w="2090" w:type="dxa"/>
            <w:tcBorders>
              <w:top w:val="single" w:sz="4" w:space="0" w:color="auto"/>
              <w:left w:val="single" w:sz="4" w:space="0" w:color="auto"/>
              <w:bottom w:val="single" w:sz="4" w:space="0" w:color="auto"/>
              <w:right w:val="single" w:sz="4" w:space="0" w:color="auto"/>
            </w:tcBorders>
          </w:tcPr>
          <w:p w14:paraId="3D9B3467" w14:textId="77777777" w:rsidR="00000432" w:rsidRPr="006A7EE2" w:rsidRDefault="00000432" w:rsidP="00211D99">
            <w:pPr>
              <w:pStyle w:val="TAL"/>
            </w:pPr>
            <w:r w:rsidRPr="006A7EE2">
              <w:t>ipv6Prefix</w:t>
            </w:r>
          </w:p>
        </w:tc>
        <w:tc>
          <w:tcPr>
            <w:tcW w:w="1842" w:type="dxa"/>
            <w:tcBorders>
              <w:top w:val="single" w:sz="4" w:space="0" w:color="auto"/>
              <w:left w:val="single" w:sz="4" w:space="0" w:color="auto"/>
              <w:bottom w:val="single" w:sz="4" w:space="0" w:color="auto"/>
              <w:right w:val="single" w:sz="4" w:space="0" w:color="auto"/>
            </w:tcBorders>
          </w:tcPr>
          <w:p w14:paraId="06361A61" w14:textId="77777777" w:rsidR="00000432" w:rsidRPr="006A7EE2" w:rsidRDefault="00000432" w:rsidP="00211D99">
            <w:pPr>
              <w:pStyle w:val="TAL"/>
            </w:pPr>
            <w:r w:rsidRPr="006A7EE2">
              <w:t>Ipv6Prefix</w:t>
            </w:r>
          </w:p>
        </w:tc>
        <w:tc>
          <w:tcPr>
            <w:tcW w:w="567" w:type="dxa"/>
            <w:tcBorders>
              <w:top w:val="single" w:sz="4" w:space="0" w:color="auto"/>
              <w:left w:val="single" w:sz="4" w:space="0" w:color="auto"/>
              <w:bottom w:val="single" w:sz="4" w:space="0" w:color="auto"/>
              <w:right w:val="single" w:sz="4" w:space="0" w:color="auto"/>
            </w:tcBorders>
          </w:tcPr>
          <w:p w14:paraId="649EAF3D" w14:textId="77777777" w:rsidR="00000432" w:rsidRPr="006A7EE2" w:rsidRDefault="00000432" w:rsidP="00211D99">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36B5933F" w14:textId="77777777" w:rsidR="00000432" w:rsidRPr="006A7EE2" w:rsidRDefault="00000432" w:rsidP="00211D9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EDEBACA" w14:textId="77777777" w:rsidR="00000432" w:rsidRPr="006A7EE2" w:rsidRDefault="00000432" w:rsidP="00211D99">
            <w:pPr>
              <w:pStyle w:val="TAL"/>
              <w:rPr>
                <w:rFonts w:cs="Arial"/>
                <w:szCs w:val="18"/>
              </w:rPr>
            </w:pPr>
          </w:p>
        </w:tc>
      </w:tr>
      <w:tr w:rsidR="00000432" w:rsidRPr="006A7EE2" w14:paraId="3EC2CCB7" w14:textId="77777777" w:rsidTr="00211D9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6F276C3" w14:textId="77777777" w:rsidR="00000432" w:rsidRPr="006A7EE2" w:rsidRDefault="00000432" w:rsidP="00211D99">
            <w:pPr>
              <w:pStyle w:val="TAN"/>
            </w:pPr>
            <w:r w:rsidRPr="006A7EE2">
              <w:t>NOTE:</w:t>
            </w:r>
            <w:r w:rsidRPr="006A7EE2">
              <w:tab/>
              <w:t>Either ipv4Addr, or ipv6Addr, or ipv6Prefix shall be present.</w:t>
            </w:r>
          </w:p>
        </w:tc>
      </w:tr>
    </w:tbl>
    <w:p w14:paraId="523452F5" w14:textId="77777777" w:rsidR="00000432" w:rsidRPr="006C4DAA" w:rsidRDefault="00000432" w:rsidP="00000432">
      <w:pPr>
        <w:pStyle w:val="PL"/>
      </w:pPr>
    </w:p>
    <w:p w14:paraId="3C5F6FF9" w14:textId="77777777" w:rsidR="00266DE9" w:rsidRPr="00D67AB2" w:rsidRDefault="00266DE9" w:rsidP="00266DE9">
      <w:pPr>
        <w:pStyle w:val="Heading4"/>
        <w:rPr>
          <w:lang w:val="en-US"/>
        </w:rPr>
      </w:pPr>
      <w:bookmarkStart w:id="3650" w:name="_Toc34346794"/>
      <w:bookmarkStart w:id="3651" w:name="_Toc34740871"/>
      <w:bookmarkStart w:id="3652" w:name="_Toc34748230"/>
      <w:bookmarkStart w:id="3653" w:name="_Toc34748606"/>
      <w:bookmarkStart w:id="3654" w:name="_Toc34749596"/>
      <w:bookmarkStart w:id="3655" w:name="_Toc49690138"/>
      <w:bookmarkStart w:id="3656" w:name="_Toc56337238"/>
      <w:bookmarkStart w:id="3657" w:name="_Toc67730938"/>
      <w:r w:rsidRPr="00D67AB2">
        <w:rPr>
          <w:lang w:val="en-US"/>
        </w:rPr>
        <w:lastRenderedPageBreak/>
        <w:t>6.</w:t>
      </w:r>
      <w:r>
        <w:rPr>
          <w:lang w:val="en-US"/>
        </w:rPr>
        <w:t>3</w:t>
      </w:r>
      <w:r w:rsidRPr="00D67AB2">
        <w:rPr>
          <w:lang w:val="en-US"/>
        </w:rPr>
        <w:t>.6.3</w:t>
      </w:r>
      <w:r w:rsidRPr="00D67AB2">
        <w:rPr>
          <w:lang w:val="en-US"/>
        </w:rPr>
        <w:tab/>
        <w:t>Simple data types and enumerations</w:t>
      </w:r>
      <w:bookmarkEnd w:id="3640"/>
      <w:bookmarkEnd w:id="3650"/>
      <w:bookmarkEnd w:id="3651"/>
      <w:bookmarkEnd w:id="3652"/>
      <w:bookmarkEnd w:id="3653"/>
      <w:bookmarkEnd w:id="3654"/>
      <w:bookmarkEnd w:id="3655"/>
      <w:bookmarkEnd w:id="3656"/>
      <w:bookmarkEnd w:id="3657"/>
    </w:p>
    <w:p w14:paraId="34577DAC" w14:textId="77777777" w:rsidR="00266DE9" w:rsidRPr="00D67AB2" w:rsidRDefault="00266DE9" w:rsidP="00266DE9">
      <w:pPr>
        <w:pStyle w:val="Heading5"/>
      </w:pPr>
      <w:bookmarkStart w:id="3658" w:name="_Toc24978892"/>
      <w:bookmarkStart w:id="3659" w:name="_Toc34346795"/>
      <w:bookmarkStart w:id="3660" w:name="_Toc34740872"/>
      <w:bookmarkStart w:id="3661" w:name="_Toc34748231"/>
      <w:bookmarkStart w:id="3662" w:name="_Toc34748607"/>
      <w:bookmarkStart w:id="3663" w:name="_Toc34749597"/>
      <w:bookmarkStart w:id="3664" w:name="_Toc49690139"/>
      <w:bookmarkStart w:id="3665" w:name="_Toc56337239"/>
      <w:bookmarkStart w:id="3666" w:name="_Toc67730939"/>
      <w:r w:rsidRPr="00D67AB2">
        <w:t>6.</w:t>
      </w:r>
      <w:r>
        <w:t>3</w:t>
      </w:r>
      <w:r w:rsidRPr="00D67AB2">
        <w:t>.6.3.1</w:t>
      </w:r>
      <w:r w:rsidRPr="00D67AB2">
        <w:tab/>
        <w:t>Introduction</w:t>
      </w:r>
      <w:bookmarkEnd w:id="3658"/>
      <w:bookmarkEnd w:id="3659"/>
      <w:bookmarkEnd w:id="3660"/>
      <w:bookmarkEnd w:id="3661"/>
      <w:bookmarkEnd w:id="3662"/>
      <w:bookmarkEnd w:id="3663"/>
      <w:bookmarkEnd w:id="3664"/>
      <w:bookmarkEnd w:id="3665"/>
      <w:bookmarkEnd w:id="3666"/>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266DE9">
      <w:pPr>
        <w:pStyle w:val="Heading5"/>
      </w:pPr>
      <w:bookmarkStart w:id="3667" w:name="_Toc24978893"/>
      <w:bookmarkStart w:id="3668" w:name="_Toc34346796"/>
      <w:bookmarkStart w:id="3669" w:name="_Toc34740873"/>
      <w:bookmarkStart w:id="3670" w:name="_Toc34748232"/>
      <w:bookmarkStart w:id="3671" w:name="_Toc34748608"/>
      <w:bookmarkStart w:id="3672" w:name="_Toc34749598"/>
      <w:bookmarkStart w:id="3673" w:name="_Toc49690140"/>
      <w:bookmarkStart w:id="3674" w:name="_Toc56337240"/>
      <w:bookmarkStart w:id="3675" w:name="_Toc67730940"/>
      <w:r w:rsidRPr="00D67AB2">
        <w:t>6.</w:t>
      </w:r>
      <w:r>
        <w:t>3</w:t>
      </w:r>
      <w:r w:rsidRPr="00D67AB2">
        <w:t>.6.3.2</w:t>
      </w:r>
      <w:r w:rsidRPr="00D67AB2">
        <w:tab/>
        <w:t>Simple data types</w:t>
      </w:r>
      <w:bookmarkEnd w:id="3667"/>
      <w:bookmarkEnd w:id="3668"/>
      <w:bookmarkEnd w:id="3669"/>
      <w:bookmarkEnd w:id="3670"/>
      <w:bookmarkEnd w:id="3671"/>
      <w:bookmarkEnd w:id="3672"/>
      <w:bookmarkEnd w:id="3673"/>
      <w:bookmarkEnd w:id="3674"/>
      <w:bookmarkEnd w:id="3675"/>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266DE9" w:rsidRPr="00D67AB2" w14:paraId="15B923B9"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E610A0" w14:textId="77777777" w:rsidR="00266DE9" w:rsidRPr="00D67AB2" w:rsidRDefault="00266DE9" w:rsidP="00266DE9">
            <w:pPr>
              <w:pStyle w:val="TAL"/>
            </w:pPr>
            <w:r w:rsidRPr="00D67AB2">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188D6A" w14:textId="77777777" w:rsidR="00266DE9" w:rsidRPr="00D67AB2" w:rsidRDefault="00266DE9" w:rsidP="00266DE9">
            <w:pPr>
              <w:pStyle w:val="TAL"/>
            </w:pPr>
            <w:r w:rsidRPr="00D67AB2">
              <w:t>string</w:t>
            </w:r>
          </w:p>
        </w:tc>
        <w:tc>
          <w:tcPr>
            <w:tcW w:w="2882" w:type="pct"/>
            <w:tcBorders>
              <w:top w:val="single" w:sz="4" w:space="0" w:color="auto"/>
              <w:left w:val="nil"/>
              <w:bottom w:val="single" w:sz="8" w:space="0" w:color="auto"/>
              <w:right w:val="single" w:sz="8" w:space="0" w:color="auto"/>
            </w:tcBorders>
          </w:tcPr>
          <w:p w14:paraId="74F5D354" w14:textId="77777777" w:rsidR="00266DE9" w:rsidRPr="00D67AB2" w:rsidRDefault="00266DE9" w:rsidP="00266DE9">
            <w:pPr>
              <w:pStyle w:val="TAL"/>
            </w:pPr>
            <w:r w:rsidRPr="00D67AB2">
              <w:t>pattern: "</w:t>
            </w:r>
            <w:r>
              <w:t>^</w:t>
            </w:r>
            <w:r w:rsidRPr="00D67AB2">
              <w:t>[A-Fa-f0-9]{32}</w:t>
            </w:r>
            <w:r>
              <w:t>$</w:t>
            </w:r>
            <w:r w:rsidRPr="00D67AB2">
              <w:t>"</w:t>
            </w:r>
          </w:p>
        </w:tc>
      </w:tr>
      <w:tr w:rsidR="00266DE9" w:rsidRPr="00D67AB2" w14:paraId="3B668C9E" w14:textId="77777777" w:rsidTr="00BC05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A9C1A63" w14:textId="77777777" w:rsidR="00266DE9" w:rsidRPr="00D67AB2" w:rsidRDefault="00266DE9" w:rsidP="00266DE9">
            <w:pPr>
              <w:pStyle w:val="TAL"/>
            </w:pPr>
            <w:r w:rsidRPr="00D67AB2">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1AD5248" w14:textId="77777777" w:rsidR="00266DE9" w:rsidRPr="00D67AB2" w:rsidRDefault="00266DE9" w:rsidP="00266DE9">
            <w:pPr>
              <w:pStyle w:val="TAL"/>
            </w:pPr>
            <w:r w:rsidRPr="00D67AB2">
              <w:t>string</w:t>
            </w:r>
          </w:p>
        </w:tc>
        <w:tc>
          <w:tcPr>
            <w:tcW w:w="2882" w:type="pct"/>
            <w:tcBorders>
              <w:top w:val="single" w:sz="4" w:space="0" w:color="auto"/>
              <w:left w:val="nil"/>
              <w:bottom w:val="single" w:sz="4" w:space="0" w:color="auto"/>
              <w:right w:val="single" w:sz="8" w:space="0" w:color="auto"/>
            </w:tcBorders>
          </w:tcPr>
          <w:p w14:paraId="013A79FD" w14:textId="77777777" w:rsidR="00266DE9" w:rsidRPr="00D67AB2" w:rsidRDefault="00266DE9" w:rsidP="00266DE9">
            <w:pPr>
              <w:pStyle w:val="TAL"/>
            </w:pPr>
            <w:r w:rsidRPr="00D67AB2">
              <w:t>pattern: "</w:t>
            </w:r>
            <w:r>
              <w:t>^</w:t>
            </w:r>
            <w:r w:rsidRPr="00D67AB2">
              <w:t>[A-Fa-f0-9]{32}</w:t>
            </w:r>
            <w:r>
              <w:t>$</w:t>
            </w:r>
            <w:r w:rsidRPr="00D67AB2">
              <w:t>"</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000432">
      <w:pPr>
        <w:pStyle w:val="Heading5"/>
      </w:pPr>
      <w:bookmarkStart w:id="3676" w:name="_Toc11338747"/>
      <w:bookmarkStart w:id="3677" w:name="_Toc34346797"/>
      <w:bookmarkStart w:id="3678" w:name="_Toc34740874"/>
      <w:bookmarkStart w:id="3679" w:name="_Toc34748233"/>
      <w:bookmarkStart w:id="3680" w:name="_Toc34748609"/>
      <w:bookmarkStart w:id="3681" w:name="_Toc34749599"/>
      <w:bookmarkStart w:id="3682" w:name="_Toc49690141"/>
      <w:bookmarkStart w:id="3683" w:name="_Toc56337241"/>
      <w:bookmarkStart w:id="3684" w:name="_Toc24978894"/>
      <w:bookmarkStart w:id="3685" w:name="_Toc67730941"/>
      <w:r>
        <w:t>6.3.6.3.3</w:t>
      </w:r>
      <w:r>
        <w:tab/>
        <w:t xml:space="preserve">Enumeration: </w:t>
      </w:r>
      <w:bookmarkEnd w:id="3676"/>
      <w:r>
        <w:t>SipAuthenticationScheme</w:t>
      </w:r>
      <w:bookmarkEnd w:id="3677"/>
      <w:bookmarkEnd w:id="3678"/>
      <w:bookmarkEnd w:id="3679"/>
      <w:bookmarkEnd w:id="3680"/>
      <w:bookmarkEnd w:id="3681"/>
      <w:bookmarkEnd w:id="3682"/>
      <w:bookmarkEnd w:id="3683"/>
      <w:bookmarkEnd w:id="3685"/>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val="en-GB"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val="en-GB"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val="en-GB"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val="en-GB" w:eastAsia="en-US"/>
              </w:rPr>
            </w:pPr>
            <w:r>
              <w:rPr>
                <w:rFonts w:ascii="Arial" w:eastAsia="SimSun" w:hAnsi="Arial" w:cs="Times New Roman"/>
                <w:sz w:val="18"/>
                <w:lang w:val="en-GB"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val="en-GB"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000432">
      <w:pPr>
        <w:pStyle w:val="Heading5"/>
      </w:pPr>
      <w:bookmarkStart w:id="3686" w:name="_Toc34346798"/>
      <w:bookmarkStart w:id="3687" w:name="_Toc34740875"/>
      <w:bookmarkStart w:id="3688" w:name="_Toc34748234"/>
      <w:bookmarkStart w:id="3689" w:name="_Toc34748610"/>
      <w:bookmarkStart w:id="3690" w:name="_Toc34749600"/>
      <w:bookmarkStart w:id="3691" w:name="_Toc49690142"/>
      <w:bookmarkStart w:id="3692" w:name="_Toc56337242"/>
      <w:bookmarkStart w:id="3693" w:name="_Toc67730942"/>
      <w:r>
        <w:t>6.3.6.3.4</w:t>
      </w:r>
      <w:r>
        <w:tab/>
        <w:t xml:space="preserve">Enumeration: </w:t>
      </w:r>
      <w:r>
        <w:rPr>
          <w:rFonts w:cs="Arial"/>
          <w:szCs w:val="18"/>
        </w:rPr>
        <w:t>SipDigestAlgorithm</w:t>
      </w:r>
      <w:bookmarkEnd w:id="3686"/>
      <w:bookmarkEnd w:id="3687"/>
      <w:bookmarkEnd w:id="3688"/>
      <w:bookmarkEnd w:id="3689"/>
      <w:bookmarkEnd w:id="3690"/>
      <w:bookmarkEnd w:id="3691"/>
      <w:bookmarkEnd w:id="3692"/>
      <w:bookmarkEnd w:id="3693"/>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val="en-GB"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val="en-GB"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000432">
      <w:pPr>
        <w:pStyle w:val="Heading5"/>
      </w:pPr>
      <w:bookmarkStart w:id="3694" w:name="_Toc34346799"/>
      <w:bookmarkStart w:id="3695" w:name="_Toc34740876"/>
      <w:bookmarkStart w:id="3696" w:name="_Toc34748235"/>
      <w:bookmarkStart w:id="3697" w:name="_Toc34748611"/>
      <w:bookmarkStart w:id="3698" w:name="_Toc34749601"/>
      <w:bookmarkStart w:id="3699" w:name="_Toc49690143"/>
      <w:bookmarkStart w:id="3700" w:name="_Toc56337243"/>
      <w:bookmarkStart w:id="3701" w:name="_Toc67730943"/>
      <w:r>
        <w:t>6.3.6.3.5</w:t>
      </w:r>
      <w:r>
        <w:tab/>
        <w:t>Enumeration: SipDigestQop</w:t>
      </w:r>
      <w:bookmarkEnd w:id="3694"/>
      <w:bookmarkEnd w:id="3695"/>
      <w:bookmarkEnd w:id="3696"/>
      <w:bookmarkEnd w:id="3697"/>
      <w:bookmarkEnd w:id="3698"/>
      <w:bookmarkEnd w:id="3699"/>
      <w:bookmarkEnd w:id="3700"/>
      <w:bookmarkEnd w:id="3701"/>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val="en-GB"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val="en-GB"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211D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es-ES"/>
              </w:rPr>
            </w:pPr>
            <w:r w:rsidRPr="006C4DAA">
              <w:rPr>
                <w:rFonts w:ascii="Arial" w:eastAsia="SimSun" w:hAnsi="Arial"/>
                <w:sz w:val="18"/>
                <w:lang w:eastAsia="es-ES"/>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FC4C9C">
      <w:pPr>
        <w:pStyle w:val="Heading3"/>
      </w:pPr>
      <w:bookmarkStart w:id="3702" w:name="_Toc34346800"/>
      <w:bookmarkStart w:id="3703" w:name="_Toc34740877"/>
      <w:bookmarkStart w:id="3704" w:name="_Toc34748236"/>
      <w:bookmarkStart w:id="3705" w:name="_Toc34748612"/>
      <w:bookmarkStart w:id="3706" w:name="_Toc34749602"/>
      <w:bookmarkStart w:id="3707" w:name="_Toc49690144"/>
      <w:bookmarkStart w:id="3708" w:name="_Toc56337244"/>
      <w:bookmarkStart w:id="3709" w:name="_Toc67730944"/>
      <w:r w:rsidRPr="000B71E3">
        <w:lastRenderedPageBreak/>
        <w:t>6.3.7</w:t>
      </w:r>
      <w:r w:rsidRPr="000B71E3">
        <w:tab/>
        <w:t>Error Handling</w:t>
      </w:r>
      <w:bookmarkEnd w:id="3585"/>
      <w:bookmarkEnd w:id="3586"/>
      <w:bookmarkEnd w:id="3684"/>
      <w:bookmarkEnd w:id="3702"/>
      <w:bookmarkEnd w:id="3703"/>
      <w:bookmarkEnd w:id="3704"/>
      <w:bookmarkEnd w:id="3705"/>
      <w:bookmarkEnd w:id="3706"/>
      <w:bookmarkEnd w:id="3707"/>
      <w:bookmarkEnd w:id="3708"/>
      <w:bookmarkEnd w:id="3709"/>
    </w:p>
    <w:p w14:paraId="26542FB9" w14:textId="77777777" w:rsidR="00FC4C9C" w:rsidRPr="000B71E3" w:rsidRDefault="00FC4C9C" w:rsidP="00FC4C9C">
      <w:pPr>
        <w:pStyle w:val="Heading4"/>
      </w:pPr>
      <w:bookmarkStart w:id="3710" w:name="_Toc11338750"/>
      <w:bookmarkStart w:id="3711" w:name="_Toc21948988"/>
      <w:bookmarkStart w:id="3712" w:name="_Toc24978895"/>
      <w:bookmarkStart w:id="3713" w:name="_Toc34346801"/>
      <w:bookmarkStart w:id="3714" w:name="_Toc34740878"/>
      <w:bookmarkStart w:id="3715" w:name="_Toc34748237"/>
      <w:bookmarkStart w:id="3716" w:name="_Toc34748613"/>
      <w:bookmarkStart w:id="3717" w:name="_Toc34749603"/>
      <w:bookmarkStart w:id="3718" w:name="_Toc49690145"/>
      <w:bookmarkStart w:id="3719" w:name="_Toc56337245"/>
      <w:bookmarkStart w:id="3720" w:name="_Toc67730945"/>
      <w:r w:rsidRPr="000B71E3">
        <w:t>6.3.7.1</w:t>
      </w:r>
      <w:r w:rsidRPr="000B71E3">
        <w:tab/>
        <w:t>General</w:t>
      </w:r>
      <w:bookmarkEnd w:id="3710"/>
      <w:bookmarkEnd w:id="3711"/>
      <w:bookmarkEnd w:id="3712"/>
      <w:bookmarkEnd w:id="3713"/>
      <w:bookmarkEnd w:id="3714"/>
      <w:bookmarkEnd w:id="3715"/>
      <w:bookmarkEnd w:id="3716"/>
      <w:bookmarkEnd w:id="3717"/>
      <w:bookmarkEnd w:id="3718"/>
      <w:bookmarkEnd w:id="3719"/>
      <w:bookmarkEnd w:id="3720"/>
    </w:p>
    <w:p w14:paraId="06B7939E" w14:textId="77777777"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FC4C9C">
      <w:pPr>
        <w:pStyle w:val="Heading4"/>
      </w:pPr>
      <w:bookmarkStart w:id="3721" w:name="_Toc11338751"/>
      <w:bookmarkStart w:id="3722" w:name="_Toc21948989"/>
      <w:bookmarkStart w:id="3723" w:name="_Toc24978896"/>
      <w:bookmarkStart w:id="3724" w:name="_Toc34346802"/>
      <w:bookmarkStart w:id="3725" w:name="_Toc34740879"/>
      <w:bookmarkStart w:id="3726" w:name="_Toc34748238"/>
      <w:bookmarkStart w:id="3727" w:name="_Toc34748614"/>
      <w:bookmarkStart w:id="3728" w:name="_Toc34749604"/>
      <w:bookmarkStart w:id="3729" w:name="_Toc49690146"/>
      <w:bookmarkStart w:id="3730" w:name="_Toc56337246"/>
      <w:bookmarkStart w:id="3731" w:name="_Toc67730946"/>
      <w:r w:rsidRPr="000B71E3">
        <w:t>6.3.7.2</w:t>
      </w:r>
      <w:r w:rsidRPr="000B71E3">
        <w:tab/>
        <w:t>Protocol Errors</w:t>
      </w:r>
      <w:bookmarkEnd w:id="3721"/>
      <w:bookmarkEnd w:id="3722"/>
      <w:bookmarkEnd w:id="3723"/>
      <w:bookmarkEnd w:id="3724"/>
      <w:bookmarkEnd w:id="3725"/>
      <w:bookmarkEnd w:id="3726"/>
      <w:bookmarkEnd w:id="3727"/>
      <w:bookmarkEnd w:id="3728"/>
      <w:bookmarkEnd w:id="3729"/>
      <w:bookmarkEnd w:id="3730"/>
      <w:bookmarkEnd w:id="3731"/>
    </w:p>
    <w:p w14:paraId="58E70731" w14:textId="77777777" w:rsidR="00FC4C9C" w:rsidRPr="000B71E3" w:rsidRDefault="00FC4C9C" w:rsidP="00FC4C9C">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320BC7F5" w14:textId="77777777" w:rsidR="00FC4C9C" w:rsidRPr="000B71E3" w:rsidRDefault="00FC4C9C" w:rsidP="00FC4C9C">
      <w:pPr>
        <w:pStyle w:val="Heading4"/>
      </w:pPr>
      <w:bookmarkStart w:id="3732" w:name="_Toc11338752"/>
      <w:bookmarkStart w:id="3733" w:name="_Toc21948990"/>
      <w:bookmarkStart w:id="3734" w:name="_Toc24978897"/>
      <w:bookmarkStart w:id="3735" w:name="_Toc34346803"/>
      <w:bookmarkStart w:id="3736" w:name="_Toc34740880"/>
      <w:bookmarkStart w:id="3737" w:name="_Toc34748239"/>
      <w:bookmarkStart w:id="3738" w:name="_Toc34748615"/>
      <w:bookmarkStart w:id="3739" w:name="_Toc34749605"/>
      <w:bookmarkStart w:id="3740" w:name="_Toc49690147"/>
      <w:bookmarkStart w:id="3741" w:name="_Toc56337247"/>
      <w:bookmarkStart w:id="3742" w:name="_Toc67730947"/>
      <w:r w:rsidRPr="000B71E3">
        <w:t>6.3.7.3</w:t>
      </w:r>
      <w:r w:rsidRPr="000B71E3">
        <w:tab/>
        <w:t>Application Errors</w:t>
      </w:r>
      <w:bookmarkEnd w:id="3732"/>
      <w:bookmarkEnd w:id="3733"/>
      <w:bookmarkEnd w:id="3734"/>
      <w:bookmarkEnd w:id="3735"/>
      <w:bookmarkEnd w:id="3736"/>
      <w:bookmarkEnd w:id="3737"/>
      <w:bookmarkEnd w:id="3738"/>
      <w:bookmarkEnd w:id="3739"/>
      <w:bookmarkEnd w:id="3740"/>
      <w:bookmarkEnd w:id="3741"/>
      <w:bookmarkEnd w:id="3742"/>
    </w:p>
    <w:p w14:paraId="0902BDBA" w14:textId="77777777"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8A31E2">
      <w:pPr>
        <w:pStyle w:val="Heading3"/>
        <w:rPr>
          <w:lang w:val="en-US"/>
        </w:rPr>
      </w:pPr>
      <w:bookmarkStart w:id="3743" w:name="_Toc49690148"/>
      <w:bookmarkStart w:id="3744" w:name="_Toc56337248"/>
      <w:bookmarkStart w:id="3745" w:name="_Toc21948991"/>
      <w:bookmarkStart w:id="3746" w:name="_Toc24978898"/>
      <w:bookmarkStart w:id="3747" w:name="_Toc34346804"/>
      <w:bookmarkStart w:id="3748" w:name="_Toc34740881"/>
      <w:bookmarkStart w:id="3749" w:name="_Toc34748240"/>
      <w:bookmarkStart w:id="3750" w:name="_Toc34748616"/>
      <w:bookmarkStart w:id="3751" w:name="_Toc34749606"/>
      <w:bookmarkStart w:id="3752" w:name="_Toc67730948"/>
      <w:r>
        <w:rPr>
          <w:lang w:val="en-US"/>
        </w:rPr>
        <w:t>6.3.8</w:t>
      </w:r>
      <w:r>
        <w:rPr>
          <w:lang w:val="en-US"/>
        </w:rPr>
        <w:tab/>
        <w:t>Feature Negotiation</w:t>
      </w:r>
      <w:bookmarkEnd w:id="3743"/>
      <w:bookmarkEnd w:id="3744"/>
      <w:bookmarkEnd w:id="3752"/>
    </w:p>
    <w:p w14:paraId="71263D82" w14:textId="77777777" w:rsidR="008A31E2" w:rsidRPr="00401278" w:rsidRDefault="008A31E2" w:rsidP="002234A2">
      <w:pPr>
        <w:rPr>
          <w:lang w:val="en-US"/>
        </w:rPr>
      </w:pPr>
    </w:p>
    <w:p w14:paraId="63128AA7" w14:textId="77777777" w:rsidR="008A31E2" w:rsidRDefault="008A31E2" w:rsidP="008A31E2">
      <w:pPr>
        <w:pStyle w:val="Heading3"/>
        <w:rPr>
          <w:lang w:val="en-US"/>
        </w:rPr>
      </w:pPr>
      <w:bookmarkStart w:id="3753" w:name="_Toc49690149"/>
      <w:bookmarkStart w:id="3754" w:name="_Toc56337249"/>
      <w:bookmarkStart w:id="3755" w:name="_Toc67730949"/>
      <w:r>
        <w:rPr>
          <w:lang w:val="en-US"/>
        </w:rPr>
        <w:t>6.3.9</w:t>
      </w:r>
      <w:r>
        <w:rPr>
          <w:lang w:val="en-US"/>
        </w:rPr>
        <w:tab/>
        <w:t>Security</w:t>
      </w:r>
      <w:bookmarkEnd w:id="3753"/>
      <w:bookmarkEnd w:id="3754"/>
      <w:bookmarkEnd w:id="3755"/>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77777777" w:rsidR="008A31E2" w:rsidRDefault="008A31E2" w:rsidP="008A31E2">
      <w:pPr>
        <w:rPr>
          <w:lang w:val="en-US"/>
        </w:rPr>
      </w:pPr>
      <w:r>
        <w:rPr>
          <w:lang w:val="en-US"/>
        </w:rPr>
        <w:t>If Oauth2 authorization is used, an NF Service Consumer, prior to consuming services offered by the Nhss_imsUEAU API, shall obtain a "token" from the authorization server, by invoking the Access Token Request service, as described in 3GPP TS 29.510 [36], clause 5.4.2.2.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77777777" w:rsidR="008A31E2" w:rsidRPr="00286949" w:rsidRDefault="008A31E2" w:rsidP="008A31E2">
      <w:pPr>
        <w:rPr>
          <w:lang w:val="en-US"/>
        </w:rPr>
      </w:pPr>
    </w:p>
    <w:p w14:paraId="5FD650F6" w14:textId="77777777" w:rsidR="00FC4C9C" w:rsidRPr="00F91D2F" w:rsidRDefault="00FC4C9C" w:rsidP="00FC4C9C">
      <w:pPr>
        <w:pStyle w:val="Heading8"/>
      </w:pPr>
      <w:bookmarkStart w:id="3756" w:name="_Toc49690150"/>
      <w:bookmarkStart w:id="3757" w:name="_Toc56337250"/>
      <w:bookmarkStart w:id="3758" w:name="_Toc67730950"/>
      <w:r w:rsidRPr="00F91D2F">
        <w:lastRenderedPageBreak/>
        <w:t>Annex A (normative):</w:t>
      </w:r>
      <w:r w:rsidRPr="00F91D2F">
        <w:br/>
        <w:t>OpenAPI specification</w:t>
      </w:r>
      <w:bookmarkEnd w:id="3745"/>
      <w:bookmarkEnd w:id="3746"/>
      <w:bookmarkEnd w:id="3747"/>
      <w:bookmarkEnd w:id="3748"/>
      <w:bookmarkEnd w:id="3749"/>
      <w:bookmarkEnd w:id="3750"/>
      <w:bookmarkEnd w:id="3751"/>
      <w:bookmarkEnd w:id="3756"/>
      <w:bookmarkEnd w:id="3757"/>
      <w:bookmarkEnd w:id="3758"/>
    </w:p>
    <w:p w14:paraId="3BECCB41" w14:textId="77777777" w:rsidR="00FC4C9C" w:rsidRPr="00F91D2F" w:rsidRDefault="00FC4C9C" w:rsidP="00FC4C9C">
      <w:pPr>
        <w:pStyle w:val="Heading1"/>
      </w:pPr>
      <w:bookmarkStart w:id="3759" w:name="_Toc21948992"/>
      <w:bookmarkStart w:id="3760" w:name="_Toc24978899"/>
      <w:bookmarkStart w:id="3761" w:name="_Toc34346805"/>
      <w:bookmarkStart w:id="3762" w:name="_Toc34740882"/>
      <w:bookmarkStart w:id="3763" w:name="_Toc34748241"/>
      <w:bookmarkStart w:id="3764" w:name="_Toc34748617"/>
      <w:bookmarkStart w:id="3765" w:name="_Toc34749607"/>
      <w:bookmarkStart w:id="3766" w:name="_Toc49690151"/>
      <w:bookmarkStart w:id="3767" w:name="_Toc56337251"/>
      <w:bookmarkStart w:id="3768" w:name="_Toc67730951"/>
      <w:r w:rsidRPr="00F91D2F">
        <w:t>A.1</w:t>
      </w:r>
      <w:r w:rsidRPr="00F91D2F">
        <w:tab/>
        <w:t>General</w:t>
      </w:r>
      <w:bookmarkEnd w:id="3759"/>
      <w:bookmarkEnd w:id="3760"/>
      <w:bookmarkEnd w:id="3761"/>
      <w:bookmarkEnd w:id="3762"/>
      <w:bookmarkEnd w:id="3763"/>
      <w:bookmarkEnd w:id="3764"/>
      <w:bookmarkEnd w:id="3765"/>
      <w:bookmarkEnd w:id="3766"/>
      <w:bookmarkEnd w:id="3767"/>
      <w:bookmarkEnd w:id="3768"/>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A517A7">
      <w:pPr>
        <w:pStyle w:val="Heading2"/>
      </w:pPr>
      <w:bookmarkStart w:id="3769" w:name="_Toc21948993"/>
      <w:bookmarkStart w:id="3770" w:name="_Toc24978900"/>
      <w:bookmarkStart w:id="3771" w:name="_Toc34346806"/>
      <w:bookmarkStart w:id="3772" w:name="_Toc34740883"/>
      <w:bookmarkStart w:id="3773" w:name="_Toc34748242"/>
      <w:bookmarkStart w:id="3774" w:name="_Toc34748618"/>
      <w:bookmarkStart w:id="3775" w:name="_Toc34749608"/>
      <w:bookmarkStart w:id="3776" w:name="_Toc49690152"/>
      <w:bookmarkStart w:id="3777" w:name="_Toc56337252"/>
      <w:bookmarkStart w:id="3778" w:name="_Toc67730952"/>
      <w:r w:rsidRPr="00F91D2F">
        <w:t>A.2</w:t>
      </w:r>
      <w:r w:rsidRPr="00F91D2F">
        <w:tab/>
      </w:r>
      <w:r w:rsidR="00B569E6">
        <w:t>Nhss_imsUECM</w:t>
      </w:r>
      <w:r w:rsidRPr="00F91D2F">
        <w:t xml:space="preserve"> API</w:t>
      </w:r>
      <w:bookmarkEnd w:id="3769"/>
      <w:bookmarkEnd w:id="3770"/>
      <w:bookmarkEnd w:id="3771"/>
      <w:bookmarkEnd w:id="3772"/>
      <w:bookmarkEnd w:id="3773"/>
      <w:bookmarkEnd w:id="3774"/>
      <w:bookmarkEnd w:id="3775"/>
      <w:bookmarkEnd w:id="3776"/>
      <w:bookmarkEnd w:id="3777"/>
      <w:bookmarkEnd w:id="3778"/>
    </w:p>
    <w:p w14:paraId="18B714C4" w14:textId="77777777" w:rsidR="00B569E6" w:rsidRPr="00D67AB2" w:rsidRDefault="00B569E6" w:rsidP="00B569E6">
      <w:pPr>
        <w:pStyle w:val="PL"/>
      </w:pPr>
      <w:bookmarkStart w:id="3779" w:name="_Hlk65883215"/>
      <w:bookmarkStart w:id="3780"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245210A7" w:rsidR="00B569E6" w:rsidRPr="00D67AB2" w:rsidRDefault="00B569E6" w:rsidP="00B569E6">
      <w:pPr>
        <w:pStyle w:val="PL"/>
      </w:pPr>
      <w:r w:rsidRPr="00D67AB2">
        <w:t xml:space="preserve">  version: '</w:t>
      </w:r>
      <w:r w:rsidRPr="00A72279">
        <w:t>1.0.</w:t>
      </w:r>
      <w:r w:rsidR="00DD2632">
        <w:t>3</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77777777"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p>
    <w:p w14:paraId="24DC2543" w14:textId="7B558977" w:rsidR="00B569E6" w:rsidRPr="00D67AB2" w:rsidRDefault="00B569E6" w:rsidP="002945FE">
      <w:pPr>
        <w:pStyle w:val="PL"/>
      </w:pPr>
      <w:r w:rsidRPr="00D67AB2">
        <w:t xml:space="preserve">    © 20</w:t>
      </w:r>
      <w:r w:rsidR="00986F18">
        <w:t>2</w:t>
      </w:r>
      <w:r w:rsidR="00044F0B">
        <w:t>1</w:t>
      </w:r>
      <w:r w:rsidRPr="00D67AB2">
        <w:t>, 3GPP Organizational Partners (ARIB, ATIS, CCSA, ETSI, TSDSI, TTA, TTC).</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1B87A048"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986F18">
        <w:rPr>
          <w:lang w:val="en-US"/>
        </w:rPr>
        <w:t>16</w:t>
      </w:r>
      <w:r w:rsidRPr="00A72279">
        <w:rPr>
          <w:lang w:val="en-US"/>
        </w:rPr>
        <w:t>.</w:t>
      </w:r>
      <w:r w:rsidR="00DD2632">
        <w:rPr>
          <w:lang w:val="en-US"/>
        </w:rPr>
        <w:t>4</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3779"/>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62FB710B" w14:textId="77777777" w:rsidR="00B569E6" w:rsidRDefault="00B569E6" w:rsidP="00B569E6">
      <w:pPr>
        <w:pStyle w:val="PL"/>
      </w:pPr>
      <w:r>
        <w:t xml:space="preserve">      summary: Authorize IMS Identities to register in the network or establish multimedia sessions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77777777" w:rsidR="00B569E6" w:rsidRDefault="00B569E6" w:rsidP="00B569E6">
      <w:pPr>
        <w:pStyle w:val="PL"/>
      </w:pPr>
      <w:r>
        <w:t xml:space="preserve">        - Authorize Ims identities</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lastRenderedPageBreak/>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146E3576" w14:textId="77777777" w:rsidR="00B569E6" w:rsidRDefault="00B569E6" w:rsidP="00B569E6">
      <w:pPr>
        <w:pStyle w:val="PL"/>
      </w:pPr>
      <w:r>
        <w:t xml:space="preserve">        '400':</w:t>
      </w:r>
    </w:p>
    <w:p w14:paraId="63059ED8" w14:textId="77777777" w:rsidR="00B569E6" w:rsidRDefault="00B569E6" w:rsidP="00B569E6">
      <w:pPr>
        <w:pStyle w:val="PL"/>
      </w:pPr>
      <w:r>
        <w:t xml:space="preserve">          description: Bad Request</w:t>
      </w:r>
    </w:p>
    <w:p w14:paraId="69ABC066" w14:textId="77777777" w:rsidR="00B569E6" w:rsidRDefault="00B569E6" w:rsidP="00B569E6">
      <w:pPr>
        <w:pStyle w:val="PL"/>
      </w:pPr>
      <w:r>
        <w:t xml:space="preserve">          content:</w:t>
      </w:r>
    </w:p>
    <w:p w14:paraId="7D00F386" w14:textId="77777777" w:rsidR="00B569E6" w:rsidRDefault="00B569E6" w:rsidP="00B569E6">
      <w:pPr>
        <w:pStyle w:val="PL"/>
      </w:pPr>
      <w:r>
        <w:t xml:space="preserve">            application/problem+json:</w:t>
      </w:r>
    </w:p>
    <w:p w14:paraId="288B6028" w14:textId="77777777" w:rsidR="00B569E6" w:rsidRDefault="00B569E6" w:rsidP="00B569E6">
      <w:pPr>
        <w:pStyle w:val="PL"/>
      </w:pPr>
      <w:r>
        <w:t xml:space="preserve">              schema:</w:t>
      </w:r>
    </w:p>
    <w:p w14:paraId="05F49768" w14:textId="77777777" w:rsidR="00B569E6" w:rsidRDefault="00B569E6" w:rsidP="00B569E6">
      <w:pPr>
        <w:pStyle w:val="PL"/>
      </w:pPr>
      <w:r>
        <w:t xml:space="preserve">                $ref: 'TS29571_CommonData.yaml#/components/schemas/ProblemDetails'</w:t>
      </w:r>
    </w:p>
    <w:p w14:paraId="13611F17" w14:textId="77777777" w:rsidR="00B569E6" w:rsidRDefault="00B569E6" w:rsidP="00B569E6">
      <w:pPr>
        <w:pStyle w:val="PL"/>
      </w:pPr>
      <w:r>
        <w:t xml:space="preserve">        '403':</w:t>
      </w:r>
    </w:p>
    <w:p w14:paraId="0FF27293" w14:textId="77777777" w:rsidR="00B569E6" w:rsidRDefault="00B569E6" w:rsidP="00B569E6">
      <w:pPr>
        <w:pStyle w:val="PL"/>
      </w:pPr>
      <w:r>
        <w:t xml:space="preserve">          description: Forbidden</w:t>
      </w:r>
    </w:p>
    <w:p w14:paraId="6322343D" w14:textId="77777777" w:rsidR="00B569E6" w:rsidRDefault="00B569E6" w:rsidP="00B569E6">
      <w:pPr>
        <w:pStyle w:val="PL"/>
      </w:pPr>
      <w:r>
        <w:t xml:space="preserve">          content:</w:t>
      </w:r>
    </w:p>
    <w:p w14:paraId="323AE2E6" w14:textId="77777777" w:rsidR="00B569E6" w:rsidRDefault="00B569E6" w:rsidP="00B569E6">
      <w:pPr>
        <w:pStyle w:val="PL"/>
      </w:pPr>
      <w:r>
        <w:t xml:space="preserve">            application/problem+json:</w:t>
      </w:r>
    </w:p>
    <w:p w14:paraId="181F6A1F" w14:textId="77777777" w:rsidR="00B569E6" w:rsidRDefault="00B569E6" w:rsidP="00B569E6">
      <w:pPr>
        <w:pStyle w:val="PL"/>
      </w:pPr>
      <w:r>
        <w:t xml:space="preserve">              schema:</w:t>
      </w:r>
    </w:p>
    <w:p w14:paraId="0836F591" w14:textId="77777777" w:rsidR="00B569E6" w:rsidRDefault="00B569E6" w:rsidP="00B569E6">
      <w:pPr>
        <w:pStyle w:val="PL"/>
      </w:pPr>
      <w:r>
        <w:t xml:space="preserve">                $ref: 'TS29571_CommonData.yaml#/components/schemas/ProblemDetails'</w:t>
      </w:r>
    </w:p>
    <w:p w14:paraId="3F776809" w14:textId="77777777" w:rsidR="00B569E6" w:rsidRDefault="00B569E6" w:rsidP="00B569E6">
      <w:pPr>
        <w:pStyle w:val="PL"/>
      </w:pPr>
      <w:r>
        <w:t xml:space="preserve">        '404':</w:t>
      </w:r>
    </w:p>
    <w:p w14:paraId="62DEE920" w14:textId="77777777" w:rsidR="00B569E6" w:rsidRDefault="00B569E6" w:rsidP="00B569E6">
      <w:pPr>
        <w:pStyle w:val="PL"/>
      </w:pPr>
      <w:r>
        <w:t xml:space="preserve">          description: Not found</w:t>
      </w:r>
    </w:p>
    <w:p w14:paraId="1CA251E2" w14:textId="77777777" w:rsidR="00B569E6" w:rsidRDefault="00B569E6" w:rsidP="00B569E6">
      <w:pPr>
        <w:pStyle w:val="PL"/>
      </w:pPr>
      <w:r>
        <w:t xml:space="preserve">          content:</w:t>
      </w:r>
    </w:p>
    <w:p w14:paraId="1A2C1C1A" w14:textId="77777777" w:rsidR="00B569E6" w:rsidRDefault="00B569E6" w:rsidP="00B569E6">
      <w:pPr>
        <w:pStyle w:val="PL"/>
      </w:pPr>
      <w:r>
        <w:t xml:space="preserve">            application/problem+json:</w:t>
      </w:r>
    </w:p>
    <w:p w14:paraId="293ED27C" w14:textId="77777777" w:rsidR="00B569E6" w:rsidRDefault="00B569E6" w:rsidP="00B569E6">
      <w:pPr>
        <w:pStyle w:val="PL"/>
      </w:pPr>
      <w:r>
        <w:t xml:space="preserve">              schema:</w:t>
      </w:r>
    </w:p>
    <w:p w14:paraId="6A1DABFF" w14:textId="77777777" w:rsidR="00B569E6" w:rsidRDefault="00B569E6" w:rsidP="00B569E6">
      <w:pPr>
        <w:pStyle w:val="PL"/>
      </w:pPr>
      <w:r>
        <w:t xml:space="preserve">                $ref: 'TS29571_CommonData.yaml#/components/schemas/ProblemDetails'</w:t>
      </w:r>
    </w:p>
    <w:p w14:paraId="0F5C4462" w14:textId="77777777" w:rsidR="00B569E6" w:rsidRDefault="00B569E6" w:rsidP="00B569E6">
      <w:pPr>
        <w:pStyle w:val="PL"/>
      </w:pPr>
      <w:r>
        <w:t xml:space="preserve">        '500':</w:t>
      </w:r>
    </w:p>
    <w:p w14:paraId="61B828E9" w14:textId="77777777" w:rsidR="00B569E6" w:rsidRDefault="00B569E6" w:rsidP="00B569E6">
      <w:pPr>
        <w:pStyle w:val="PL"/>
      </w:pPr>
      <w:r>
        <w:t xml:space="preserve">          description: Internal Server Error</w:t>
      </w:r>
    </w:p>
    <w:p w14:paraId="71064D28" w14:textId="77777777" w:rsidR="00B569E6" w:rsidRDefault="00B569E6" w:rsidP="00B569E6">
      <w:pPr>
        <w:pStyle w:val="PL"/>
      </w:pPr>
      <w:r>
        <w:t xml:space="preserve">          content:</w:t>
      </w:r>
    </w:p>
    <w:p w14:paraId="19CAE18F" w14:textId="77777777" w:rsidR="00B569E6" w:rsidRDefault="00B569E6" w:rsidP="00B569E6">
      <w:pPr>
        <w:pStyle w:val="PL"/>
      </w:pPr>
      <w:r>
        <w:t xml:space="preserve">            application/problem+json:</w:t>
      </w:r>
    </w:p>
    <w:p w14:paraId="173BDF54" w14:textId="77777777" w:rsidR="00B569E6" w:rsidRDefault="00B569E6" w:rsidP="00B569E6">
      <w:pPr>
        <w:pStyle w:val="PL"/>
      </w:pPr>
      <w:r>
        <w:t xml:space="preserve">              schema:</w:t>
      </w:r>
    </w:p>
    <w:p w14:paraId="6EF34BB7" w14:textId="77777777" w:rsidR="00B569E6" w:rsidRDefault="00B569E6" w:rsidP="00B569E6">
      <w:pPr>
        <w:pStyle w:val="PL"/>
      </w:pPr>
      <w:r>
        <w:t xml:space="preserve">                $ref: 'TS29571_CommonData.yaml#/components/schemas/ProblemDetails'</w:t>
      </w:r>
    </w:p>
    <w:p w14:paraId="06ACA026" w14:textId="77777777" w:rsidR="00B569E6" w:rsidRDefault="00B569E6" w:rsidP="00B569E6">
      <w:pPr>
        <w:pStyle w:val="PL"/>
      </w:pPr>
      <w:r>
        <w:t xml:space="preserve">        default:</w:t>
      </w:r>
    </w:p>
    <w:p w14:paraId="27887E3D" w14:textId="77777777" w:rsidR="00B569E6" w:rsidRDefault="00B569E6" w:rsidP="00B569E6">
      <w:pPr>
        <w:pStyle w:val="PL"/>
      </w:pPr>
      <w:r>
        <w:t xml:space="preserve">          description: Unexpected error</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77777777" w:rsidR="00E07763" w:rsidRPr="000B71E3" w:rsidRDefault="00E07763" w:rsidP="00E07763">
      <w:pPr>
        <w:pStyle w:val="PL"/>
      </w:pPr>
      <w:r w:rsidRPr="000B71E3">
        <w:t xml:space="preserve">          '{request.body#/deregCallbackUri}':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1F4F3378" w14:textId="77777777" w:rsidR="00E07763" w:rsidRPr="000B71E3" w:rsidRDefault="00E07763" w:rsidP="00E07763">
      <w:pPr>
        <w:pStyle w:val="PL"/>
        <w:rPr>
          <w:lang w:val="en-US"/>
        </w:rPr>
      </w:pPr>
      <w:r w:rsidRPr="000B71E3">
        <w:rPr>
          <w:lang w:val="en-US"/>
        </w:rPr>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0E2BB262" w14:textId="77777777" w:rsidR="00E07763" w:rsidRDefault="00E07763" w:rsidP="00B569E6">
      <w:pPr>
        <w:pStyle w:val="PL"/>
      </w:pPr>
      <w:r w:rsidRPr="000B71E3">
        <w:t xml:space="preserve">                  description: Unexpected error</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77777777" w:rsidR="002C29A7" w:rsidRDefault="002C29A7" w:rsidP="002C29A7">
      <w:pPr>
        <w:pStyle w:val="PL"/>
      </w:pPr>
      <w:r>
        <w:t xml:space="preserve">        - SCSCF registration and deregistration</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lastRenderedPageBreak/>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75CA565B" w14:textId="77777777"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218A49DD" w14:textId="77777777" w:rsidR="002C29A7" w:rsidRDefault="002C29A7" w:rsidP="002C29A7">
      <w:pPr>
        <w:pStyle w:val="PL"/>
      </w:pPr>
      <w:r>
        <w:t xml:space="preserve">          description: Not found</w:t>
      </w:r>
    </w:p>
    <w:p w14:paraId="5140757B" w14:textId="77777777" w:rsidR="002C29A7" w:rsidRDefault="002C29A7" w:rsidP="002C29A7">
      <w:pPr>
        <w:pStyle w:val="PL"/>
      </w:pPr>
      <w:r>
        <w:t xml:space="preserve">          content:</w:t>
      </w:r>
    </w:p>
    <w:p w14:paraId="30E7D37D" w14:textId="77777777" w:rsidR="002C29A7" w:rsidRDefault="002C29A7" w:rsidP="002C29A7">
      <w:pPr>
        <w:pStyle w:val="PL"/>
      </w:pPr>
      <w:r>
        <w:t xml:space="preserve">            application/problem+json:</w:t>
      </w:r>
    </w:p>
    <w:p w14:paraId="48A93A27" w14:textId="77777777" w:rsidR="002C29A7" w:rsidRPr="002E5CBA" w:rsidRDefault="002C29A7" w:rsidP="002C29A7">
      <w:pPr>
        <w:pStyle w:val="PL"/>
        <w:rPr>
          <w:lang w:val="en-US"/>
        </w:rPr>
      </w:pPr>
      <w:r w:rsidRPr="002E5CBA">
        <w:rPr>
          <w:lang w:val="en-US"/>
        </w:rPr>
        <w:t xml:space="preserve">              schema:</w:t>
      </w:r>
    </w:p>
    <w:p w14:paraId="1F28B88C" w14:textId="77777777" w:rsidR="002C29A7" w:rsidRPr="006A7EE2" w:rsidRDefault="002C29A7" w:rsidP="002C29A7">
      <w:pPr>
        <w:pStyle w:val="PL"/>
      </w:pPr>
      <w:r w:rsidRPr="006A7EE2">
        <w:t xml:space="preserve">                $ref: 'TS29571_CommonData.yaml#/components/schemas/ProblemDetails'</w:t>
      </w:r>
    </w:p>
    <w:p w14:paraId="783C862F" w14:textId="77777777" w:rsidR="002C29A7" w:rsidRDefault="002C29A7" w:rsidP="002C29A7">
      <w:pPr>
        <w:pStyle w:val="PL"/>
      </w:pPr>
      <w:r>
        <w:t xml:space="preserve">        default:</w:t>
      </w:r>
    </w:p>
    <w:p w14:paraId="44F4A32C" w14:textId="77777777" w:rsidR="002C29A7" w:rsidRDefault="002C29A7" w:rsidP="002C29A7">
      <w:pPr>
        <w:pStyle w:val="PL"/>
      </w:pPr>
      <w:r>
        <w:t xml:space="preserve">          description: Unexpected error</w:t>
      </w:r>
    </w:p>
    <w:p w14:paraId="7824B09D" w14:textId="77777777" w:rsidR="002C29A7" w:rsidRDefault="002C29A7" w:rsidP="00E70A4F">
      <w:pPr>
        <w:pStyle w:val="PL"/>
      </w:pPr>
    </w:p>
    <w:p w14:paraId="32986AE0" w14:textId="77777777" w:rsidR="00E70A4F" w:rsidRDefault="00E70A4F" w:rsidP="00E70A4F">
      <w:pPr>
        <w:pStyle w:val="PL"/>
      </w:pPr>
      <w:r>
        <w:t xml:space="preserve">  /{impu}/scscf-registration/scscf-restoration-info: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77777777" w:rsidR="00E70A4F" w:rsidRDefault="00E70A4F" w:rsidP="00E70A4F">
      <w:pPr>
        <w:pStyle w:val="PL"/>
      </w:pPr>
      <w:r>
        <w:t xml:space="preserve">        - Update the S-CSCF restoration information of the UE</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77777777" w:rsidR="00E70A4F" w:rsidRDefault="00E70A4F" w:rsidP="00E70A4F">
      <w:pPr>
        <w:pStyle w:val="PL"/>
      </w:pPr>
      <w:r>
        <w:t xml:space="preserve">        - name: impu</w:t>
      </w:r>
    </w:p>
    <w:p w14:paraId="7EACFFEE" w14:textId="77777777" w:rsidR="00E70A4F" w:rsidRDefault="00E70A4F" w:rsidP="00E70A4F">
      <w:pPr>
        <w:pStyle w:val="PL"/>
      </w:pPr>
      <w:r>
        <w:t xml:space="preserve">          in: path</w:t>
      </w:r>
    </w:p>
    <w:p w14:paraId="4DE35229" w14:textId="77777777" w:rsidR="00E70A4F" w:rsidRDefault="00E70A4F" w:rsidP="00E70A4F">
      <w:pPr>
        <w:pStyle w:val="PL"/>
      </w:pPr>
      <w:r>
        <w:t xml:space="preserve">          description: Public identity of the user.</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77777777" w:rsidR="00E70A4F" w:rsidRDefault="00E70A4F" w:rsidP="00E70A4F">
      <w:pPr>
        <w:pStyle w:val="PL"/>
      </w:pPr>
      <w:r>
        <w:t xml:space="preserve">            $ref: '#/components/schemas/Impu'</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7E6693C1" w14:textId="77777777" w:rsidR="00E70A4F" w:rsidRDefault="00E70A4F" w:rsidP="00E70A4F">
      <w:pPr>
        <w:pStyle w:val="PL"/>
      </w:pPr>
      <w:r>
        <w:lastRenderedPageBreak/>
        <w:t xml:space="preserve">              description: 'Contains the URI of the newly created resource, according to the structure: {apiRoot}/nhss</w:t>
      </w:r>
      <w:r w:rsidRPr="00D67AB2">
        <w:t>_</w:t>
      </w:r>
      <w:r>
        <w:t>imsUECM/v1/{impu}/scscf-registration/scscf-restoration-info'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77777777" w:rsidR="00E70A4F" w:rsidRDefault="00E70A4F" w:rsidP="00E70A4F">
      <w:pPr>
        <w:pStyle w:val="PL"/>
      </w:pPr>
      <w:r>
        <w:t xml:space="preserve">      summary: Retrieve the S-CSCF restoration</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77777777" w:rsidR="00E70A4F" w:rsidRDefault="00E70A4F" w:rsidP="00E70A4F">
      <w:pPr>
        <w:pStyle w:val="PL"/>
      </w:pPr>
      <w:r>
        <w:t xml:space="preserve">       - S-CSCF Restoration Info Retrieval</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77777777" w:rsidR="00E70A4F" w:rsidRDefault="00E70A4F" w:rsidP="00E70A4F">
      <w:pPr>
        <w:pStyle w:val="PL"/>
      </w:pPr>
      <w:r>
        <w:t xml:space="preserve">      summary: Delete the S-CSCF restoration</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7777777" w:rsidR="00E70A4F" w:rsidRDefault="00E70A4F" w:rsidP="00E70A4F">
      <w:pPr>
        <w:pStyle w:val="PL"/>
      </w:pPr>
      <w:r>
        <w:t xml:space="preserve">       - S-CSCF Restoration Info Delete</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lastRenderedPageBreak/>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77777777" w:rsidR="00401278" w:rsidRDefault="00401278" w:rsidP="00401278">
      <w:pPr>
        <w:pStyle w:val="PL"/>
      </w:pPr>
      <w:r>
        <w:t xml:space="preserve">            nhss-ims-uecm:registration:create: Access to create S-CSCF Registration resources</w:t>
      </w:r>
    </w:p>
    <w:p w14:paraId="0C6F193A" w14:textId="77777777" w:rsidR="00401278" w:rsidRDefault="00401278" w:rsidP="00401278">
      <w:pPr>
        <w:pStyle w:val="PL"/>
      </w:pPr>
      <w:r>
        <w:t xml:space="preserve">            nhss-ims-uecm:restoration:read: Access to read the S-CSCF Restoration resource</w:t>
      </w:r>
    </w:p>
    <w:p w14:paraId="1D277102" w14:textId="77777777" w:rsidR="00401278" w:rsidRDefault="00401278" w:rsidP="00401278">
      <w:pPr>
        <w:pStyle w:val="PL"/>
      </w:pPr>
      <w:r>
        <w:t xml:space="preserve">            nhss-ims-uecm:restoration:modify: 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77777777" w:rsidR="00B569E6" w:rsidRDefault="00B569E6" w:rsidP="00B569E6">
      <w:pPr>
        <w:pStyle w:val="PL"/>
      </w:pPr>
    </w:p>
    <w:p w14:paraId="7355F5ED" w14:textId="77777777" w:rsidR="00B569E6" w:rsidRDefault="00B569E6" w:rsidP="00B569E6">
      <w:pPr>
        <w:pStyle w:val="PL"/>
      </w:pPr>
      <w:r>
        <w:t># COMPLEX TYPES:</w:t>
      </w:r>
    </w:p>
    <w:p w14:paraId="43C88048" w14:textId="77777777" w:rsidR="00B569E6" w:rsidRDefault="00B569E6"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1F8ACA3D" w14:textId="77777777" w:rsidR="00B569E6" w:rsidRDefault="00B569E6" w:rsidP="00B569E6">
      <w:pPr>
        <w:pStyle w:val="PL"/>
      </w:pPr>
      <w:r>
        <w:t xml:space="preserve">          description: authorization 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D478174" w14:textId="77777777" w:rsidR="002C29A7" w:rsidRDefault="002C29A7" w:rsidP="002C29A7">
      <w:pPr>
        <w:pStyle w:val="PL"/>
      </w:pPr>
      <w:r>
        <w:t xml:space="preserve">          description: Ims registration 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lastRenderedPageBreak/>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77777777" w:rsidR="00E70A4F" w:rsidRDefault="00E70A4F" w:rsidP="00E70A4F">
      <w:pPr>
        <w:pStyle w:val="PL"/>
      </w:pPr>
      <w:r>
        <w:t xml:space="preserve">            $ref: '#/components/schemas/SipAuthenticationScheme'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4CC0A94" w14:textId="77777777" w:rsidR="00E70A4F" w:rsidRPr="00662E97" w:rsidRDefault="00E70A4F" w:rsidP="00E70A4F">
      <w:pPr>
        <w:pStyle w:val="PL"/>
      </w:pPr>
      <w:r w:rsidRPr="00662E97">
        <w:t xml:space="preserve">      description: The information relevant to a specific registration required for an S-CSCF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lastRenderedPageBreak/>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1E3F5C7E" w14:textId="77777777" w:rsidR="00E20773" w:rsidRPr="00B3056F" w:rsidRDefault="00E20773" w:rsidP="00E20773">
      <w:pPr>
        <w:pStyle w:val="PL"/>
        <w:rPr>
          <w:lang w:val="en-US"/>
        </w:rPr>
      </w:pPr>
      <w:r w:rsidRPr="00B3056F">
        <w:rPr>
          <w:lang w:val="en-US"/>
        </w:rPr>
        <w:t xml:space="preserve">          description: </w:t>
      </w: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D206698" w14:textId="77777777" w:rsidR="00E07763" w:rsidRDefault="00E07763" w:rsidP="00E07763">
      <w:pPr>
        <w:pStyle w:val="PL"/>
      </w:pPr>
      <w:r>
        <w:lastRenderedPageBreak/>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77777777" w:rsidR="00E70A4F" w:rsidRPr="00647006" w:rsidRDefault="00E70A4F" w:rsidP="00E70A4F">
      <w:pPr>
        <w:pStyle w:val="PL"/>
      </w:pPr>
    </w:p>
    <w:p w14:paraId="7F497821" w14:textId="77777777" w:rsidR="00B569E6" w:rsidRDefault="00B569E6" w:rsidP="00B569E6">
      <w:pPr>
        <w:pStyle w:val="PL"/>
      </w:pPr>
      <w:r>
        <w:t># SIMPLE TYPES</w:t>
      </w:r>
    </w:p>
    <w:p w14:paraId="40927656" w14:textId="77777777" w:rsidR="00B569E6" w:rsidRDefault="00B569E6" w:rsidP="00B569E6">
      <w:pPr>
        <w:pStyle w:val="PL"/>
      </w:pPr>
    </w:p>
    <w:p w14:paraId="4DD28DE5" w14:textId="77777777" w:rsidR="002C29A7" w:rsidRDefault="002C29A7" w:rsidP="002C29A7">
      <w:pPr>
        <w:pStyle w:val="PL"/>
      </w:pPr>
      <w:r>
        <w:t xml:space="preserve">    ImsUeId:</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0A30F3FE" w14:textId="77777777" w:rsidR="00B569E6" w:rsidRDefault="00B569E6" w:rsidP="00B569E6">
      <w:pPr>
        <w:pStyle w:val="PL"/>
      </w:pPr>
      <w:r>
        <w:t xml:space="preserve">      type: string</w:t>
      </w:r>
    </w:p>
    <w:p w14:paraId="130D01FC" w14:textId="77777777" w:rsidR="00B569E6" w:rsidRDefault="00B569E6" w:rsidP="00B569E6">
      <w:pPr>
        <w:pStyle w:val="PL"/>
      </w:pPr>
      <w:r>
        <w:t xml:space="preserve">    Impi:</w:t>
      </w:r>
    </w:p>
    <w:p w14:paraId="7511E88D" w14:textId="77777777" w:rsidR="00B569E6" w:rsidRDefault="00B569E6" w:rsidP="00B569E6">
      <w:pPr>
        <w:pStyle w:val="PL"/>
      </w:pPr>
      <w:r>
        <w:t xml:space="preserve">      type: string</w:t>
      </w:r>
    </w:p>
    <w:p w14:paraId="4B13586A" w14:textId="77777777" w:rsidR="00B569E6" w:rsidRDefault="00B569E6" w:rsidP="00B569E6">
      <w:pPr>
        <w:pStyle w:val="PL"/>
      </w:pPr>
    </w:p>
    <w:p w14:paraId="4033C9A0" w14:textId="77777777" w:rsidR="00B569E6" w:rsidRDefault="00B569E6" w:rsidP="00B569E6">
      <w:pPr>
        <w:pStyle w:val="PL"/>
      </w:pPr>
      <w:r>
        <w:t># ENUMS:</w:t>
      </w:r>
    </w:p>
    <w:p w14:paraId="1DCAE747" w14:textId="77777777" w:rsidR="00B569E6" w:rsidRDefault="00B569E6" w:rsidP="00B569E6">
      <w:pPr>
        <w:pStyle w:val="PL"/>
      </w:pPr>
    </w:p>
    <w:p w14:paraId="0C1754B4" w14:textId="77777777" w:rsidR="00B569E6" w:rsidRDefault="00B569E6" w:rsidP="00B569E6">
      <w:pPr>
        <w:pStyle w:val="PL"/>
      </w:pPr>
      <w:r>
        <w:t xml:space="preserve">    AuthorizationType: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63FDDD72" w14:textId="77777777" w:rsidR="00E70A4F" w:rsidRDefault="00E70A4F" w:rsidP="00E70A4F">
      <w:pPr>
        <w:pStyle w:val="PL"/>
      </w:pPr>
      <w:r>
        <w:t xml:space="preserve">    SipAuthenticationScheme:</w:t>
      </w:r>
    </w:p>
    <w:p w14:paraId="1D253F00" w14:textId="77777777" w:rsidR="00E70A4F" w:rsidRDefault="00E70A4F" w:rsidP="00E70A4F">
      <w:pPr>
        <w:pStyle w:val="PL"/>
      </w:pPr>
      <w:r>
        <w:t xml:space="preserve">      anyOf:</w:t>
      </w:r>
    </w:p>
    <w:p w14:paraId="38EE9BA6" w14:textId="77777777" w:rsidR="00E70A4F" w:rsidRDefault="00E70A4F" w:rsidP="00E70A4F">
      <w:pPr>
        <w:pStyle w:val="PL"/>
      </w:pPr>
      <w:r>
        <w:t xml:space="preserve">        - type: string</w:t>
      </w:r>
    </w:p>
    <w:p w14:paraId="34D5EF12" w14:textId="77777777" w:rsidR="00E70A4F" w:rsidRDefault="00E70A4F" w:rsidP="00E70A4F">
      <w:pPr>
        <w:pStyle w:val="PL"/>
      </w:pPr>
      <w:r>
        <w:t xml:space="preserve">          enum:</w:t>
      </w:r>
    </w:p>
    <w:p w14:paraId="0E414F1F" w14:textId="77777777" w:rsidR="00E70A4F" w:rsidRDefault="00E70A4F" w:rsidP="00E70A4F">
      <w:pPr>
        <w:pStyle w:val="PL"/>
      </w:pPr>
      <w:r>
        <w:t xml:space="preserve">          - DIGEST-AKAV1-MD5</w:t>
      </w:r>
    </w:p>
    <w:p w14:paraId="7A8519F8" w14:textId="77777777" w:rsidR="00E70A4F" w:rsidRDefault="00E70A4F" w:rsidP="00E70A4F">
      <w:pPr>
        <w:pStyle w:val="PL"/>
      </w:pPr>
      <w:r>
        <w:t xml:space="preserve">          - DIGEST-HTTP</w:t>
      </w:r>
    </w:p>
    <w:p w14:paraId="5F424AC2" w14:textId="77777777" w:rsidR="00E70A4F" w:rsidRDefault="00E70A4F" w:rsidP="00E70A4F">
      <w:pPr>
        <w:pStyle w:val="PL"/>
      </w:pPr>
      <w:r>
        <w:t xml:space="preserve">          - NBA</w:t>
      </w:r>
    </w:p>
    <w:p w14:paraId="0D3AE47F" w14:textId="77777777" w:rsidR="00E70A4F" w:rsidRDefault="00E70A4F" w:rsidP="00E70A4F">
      <w:pPr>
        <w:pStyle w:val="PL"/>
      </w:pPr>
      <w:r>
        <w:t xml:space="preserve">          - GIBA</w:t>
      </w:r>
    </w:p>
    <w:p w14:paraId="275CA4D2" w14:textId="77777777" w:rsidR="00E70A4F" w:rsidRDefault="00E70A4F" w:rsidP="00E70A4F">
      <w:pPr>
        <w:pStyle w:val="PL"/>
      </w:pPr>
      <w:r>
        <w:t xml:space="preserve">          - UNKNOWN</w:t>
      </w:r>
    </w:p>
    <w:p w14:paraId="282BC71C" w14:textId="77777777" w:rsidR="00E70A4F" w:rsidRDefault="00E70A4F" w:rsidP="00E70A4F">
      <w:pPr>
        <w:pStyle w:val="PL"/>
      </w:pPr>
      <w:r>
        <w:t xml:space="preserve">        - type: string</w:t>
      </w:r>
    </w:p>
    <w:p w14:paraId="32824734" w14:textId="77777777" w:rsidR="002C29A7" w:rsidRDefault="002C29A7" w:rsidP="00E70A4F">
      <w:pPr>
        <w:pStyle w:val="PL"/>
      </w:pPr>
    </w:p>
    <w:p w14:paraId="4AF25B0D" w14:textId="77777777" w:rsidR="002C29A7" w:rsidRDefault="002C29A7" w:rsidP="002C29A7">
      <w:pPr>
        <w:pStyle w:val="PL"/>
      </w:pPr>
      <w:r>
        <w:t xml:space="preserve">    ImsRegistrationType:</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lastRenderedPageBreak/>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A517A7">
      <w:pPr>
        <w:pStyle w:val="Heading2"/>
      </w:pPr>
      <w:bookmarkStart w:id="3781" w:name="_Toc24978901"/>
      <w:bookmarkStart w:id="3782" w:name="_Toc34346807"/>
      <w:bookmarkStart w:id="3783" w:name="_Toc34740884"/>
      <w:bookmarkStart w:id="3784" w:name="_Toc34748243"/>
      <w:bookmarkStart w:id="3785" w:name="_Toc34748619"/>
      <w:bookmarkStart w:id="3786" w:name="_Toc34749609"/>
      <w:bookmarkStart w:id="3787" w:name="_Toc49690153"/>
      <w:bookmarkStart w:id="3788" w:name="_Toc56337253"/>
      <w:bookmarkStart w:id="3789" w:name="_Toc67730953"/>
      <w:r w:rsidRPr="00F91D2F">
        <w:t>A.3</w:t>
      </w:r>
      <w:r w:rsidRPr="00F91D2F">
        <w:tab/>
      </w:r>
      <w:r w:rsidR="000C5926">
        <w:t>Nhss</w:t>
      </w:r>
      <w:r w:rsidR="000C5926" w:rsidRPr="00D67AB2">
        <w:t>_</w:t>
      </w:r>
      <w:r w:rsidR="000C5926">
        <w:t>ims</w:t>
      </w:r>
      <w:r w:rsidR="000C5926" w:rsidRPr="00D67AB2">
        <w:t>SDM</w:t>
      </w:r>
      <w:r w:rsidRPr="00F91D2F">
        <w:t xml:space="preserve"> API</w:t>
      </w:r>
      <w:bookmarkEnd w:id="3780"/>
      <w:bookmarkEnd w:id="3781"/>
      <w:bookmarkEnd w:id="3782"/>
      <w:bookmarkEnd w:id="3783"/>
      <w:bookmarkEnd w:id="3784"/>
      <w:bookmarkEnd w:id="3785"/>
      <w:bookmarkEnd w:id="3786"/>
      <w:bookmarkEnd w:id="3787"/>
      <w:bookmarkEnd w:id="3788"/>
      <w:bookmarkEnd w:id="3789"/>
    </w:p>
    <w:p w14:paraId="02FA5B84" w14:textId="77777777" w:rsidR="000C5926" w:rsidRPr="00D67AB2" w:rsidRDefault="000C5926" w:rsidP="000C5926">
      <w:pPr>
        <w:pStyle w:val="PL"/>
      </w:pPr>
      <w:bookmarkStart w:id="3790"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77777777" w:rsidR="000C5926" w:rsidRPr="00D67AB2" w:rsidRDefault="000C5926" w:rsidP="000C5926">
      <w:pPr>
        <w:pStyle w:val="PL"/>
      </w:pPr>
      <w:r w:rsidRPr="00D67AB2">
        <w:t xml:space="preserve">  version: '</w:t>
      </w:r>
      <w:r w:rsidRPr="001F467D">
        <w:t>1.0.</w:t>
      </w:r>
      <w:r w:rsidR="000D638B">
        <w:t>2</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77777777"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p>
    <w:p w14:paraId="67C62787" w14:textId="77777777" w:rsidR="000C5926" w:rsidRPr="00D67AB2" w:rsidRDefault="000C5926" w:rsidP="000C5926">
      <w:pPr>
        <w:pStyle w:val="PL"/>
      </w:pPr>
      <w:r w:rsidRPr="00D67AB2">
        <w:t xml:space="preserve">    © 20</w:t>
      </w:r>
      <w:r w:rsidR="001E6DA6">
        <w:t>20</w:t>
      </w:r>
      <w:r w:rsidRPr="00D67AB2">
        <w:t>, 3GPP Organizational Partners (ARIB, ATIS, CCSA, ETSI, TSDSI, TTA, TTC).</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77777777"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16</w:t>
      </w:r>
      <w:r w:rsidRPr="001F467D">
        <w:rPr>
          <w:lang w:val="en-US"/>
        </w:rPr>
        <w:t>.</w:t>
      </w:r>
      <w:r w:rsidR="000D638B">
        <w:rPr>
          <w:lang w:val="en-US"/>
        </w:rPr>
        <w:t>3</w:t>
      </w:r>
      <w:r w:rsidRPr="001F467D">
        <w:rPr>
          <w:lang w:val="en-US"/>
        </w:rPr>
        <w:t>.0</w:t>
      </w:r>
    </w:p>
    <w:p w14:paraId="36023117" w14:textId="77777777" w:rsidR="000C5926" w:rsidRPr="00D67AB2" w:rsidRDefault="000C5926" w:rsidP="000C5926">
      <w:pPr>
        <w:pStyle w:val="PL"/>
        <w:rPr>
          <w:lang w:val="en-US"/>
        </w:rPr>
      </w:pPr>
      <w:r w:rsidRPr="00D67AB2">
        <w:rPr>
          <w:lang w:val="en-US"/>
        </w:rPr>
        <w:t xml:space="preserve">  url: 'http://www.3gpp.org/ftp/Specs/archive/29_series/29.5</w:t>
      </w:r>
      <w:r>
        <w:rPr>
          <w:lang w:val="en-US"/>
        </w:rPr>
        <w:t>62</w:t>
      </w:r>
      <w:r w:rsidRPr="00D67AB2">
        <w:rPr>
          <w:lang w:val="en-US"/>
        </w:rPr>
        <w:t>/'</w:t>
      </w:r>
    </w:p>
    <w:p w14:paraId="0D220485" w14:textId="77777777" w:rsidR="000C5926" w:rsidRPr="00D67AB2" w:rsidRDefault="000C5926" w:rsidP="000C5926">
      <w:pPr>
        <w:pStyle w:val="PL"/>
      </w:pPr>
    </w:p>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lastRenderedPageBreak/>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77777777" w:rsidR="00CE2671" w:rsidRDefault="00CE2671" w:rsidP="00CE2671">
      <w:pPr>
        <w:pStyle w:val="PL"/>
      </w:pPr>
      <w:r>
        <w:t xml:space="preserve">  /{imsUeId}/ims-data/profile-data/profile-data:</w:t>
      </w:r>
    </w:p>
    <w:p w14:paraId="05849DA3" w14:textId="77777777" w:rsidR="00CE2671" w:rsidRDefault="00CE2671" w:rsidP="00CE2671">
      <w:pPr>
        <w:pStyle w:val="PL"/>
      </w:pPr>
      <w:r>
        <w:t xml:space="preserve">    get:</w:t>
      </w:r>
    </w:p>
    <w:p w14:paraId="4BA03BD3" w14:textId="77777777" w:rsidR="00CE2671" w:rsidRDefault="00CE2671" w:rsidP="00CE2671">
      <w:pPr>
        <w:pStyle w:val="PL"/>
      </w:pPr>
      <w:r>
        <w:t xml:space="preserve">      summary: Retrieve the complete IMS profile for a given IMS public identity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lastRenderedPageBreak/>
        <w:t xml:space="preserve">        '405':</w:t>
      </w:r>
    </w:p>
    <w:p w14:paraId="05A67A23" w14:textId="77777777" w:rsidR="006124A2" w:rsidRDefault="006124A2" w:rsidP="006124A2">
      <w:pPr>
        <w:pStyle w:val="PL"/>
      </w:pPr>
      <w:r>
        <w:t xml:space="preserve">          $ref: 'TS29571_CommonData.yaml#/components/responses/405'</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lastRenderedPageBreak/>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1F4FD708" w14:textId="77777777"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lastRenderedPageBreak/>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lastRenderedPageBreak/>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72338D3F" w14:textId="77777777" w:rsidR="00F14E2D" w:rsidRDefault="00F14E2D" w:rsidP="00F14E2D">
      <w:pPr>
        <w:pStyle w:val="PL"/>
      </w:pPr>
      <w:r>
        <w:t xml:space="preserve">          schema:</w:t>
      </w:r>
    </w:p>
    <w:p w14:paraId="3EBE9F13" w14:textId="77777777" w:rsidR="00F14E2D" w:rsidRDefault="00F14E2D" w:rsidP="00F14E2D">
      <w:pPr>
        <w:pStyle w:val="PL"/>
      </w:pPr>
      <w:r>
        <w:t xml:space="preserve">            </w:t>
      </w:r>
      <w:r w:rsidR="0077538D">
        <w:t>type: boolean</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4EB783E" w14:textId="77777777" w:rsidR="00F14E2D" w:rsidRDefault="00F14E2D" w:rsidP="00F14E2D">
      <w:pPr>
        <w:pStyle w:val="PL"/>
      </w:pPr>
      <w:r>
        <w:t xml:space="preserve">          description: 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311E309C" w14:textId="77777777" w:rsidR="00F14E2D" w:rsidRDefault="00F14E2D" w:rsidP="00F14E2D">
      <w:pPr>
        <w:pStyle w:val="PL"/>
      </w:pPr>
      <w:r>
        <w:t xml:space="preserve">          description: Indicates that only the Local Time Zone information of the location in the visited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371C503C" w14:textId="77777777" w:rsidR="00F14E2D" w:rsidRDefault="00F14E2D" w:rsidP="00F14E2D">
      <w:pPr>
        <w:pStyle w:val="PL"/>
      </w:pPr>
      <w:r>
        <w:t xml:space="preserve">          description: 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lastRenderedPageBreak/>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77777777" w:rsidR="00F14E2D" w:rsidRDefault="00F14E2D" w:rsidP="00F14E2D">
      <w:pPr>
        <w:pStyle w:val="PL"/>
      </w:pPr>
      <w:r>
        <w:t xml:space="preserve">        - name: servingNode</w:t>
      </w:r>
    </w:p>
    <w:p w14:paraId="3FD4F96D" w14:textId="77777777" w:rsidR="00F14E2D" w:rsidRDefault="00F14E2D" w:rsidP="00F14E2D">
      <w:pPr>
        <w:pStyle w:val="PL"/>
      </w:pPr>
      <w:r>
        <w:t xml:space="preserve">          in: query</w:t>
      </w:r>
    </w:p>
    <w:p w14:paraId="68719872" w14:textId="77777777" w:rsidR="00F14E2D" w:rsidRDefault="00F14E2D" w:rsidP="00F14E2D">
      <w:pPr>
        <w:pStyle w:val="PL"/>
      </w:pPr>
      <w:r>
        <w:t xml:space="preserve">          description: Indicates that only the stored NF id/address of the serving node(s) is required</w:t>
      </w:r>
    </w:p>
    <w:p w14:paraId="68F2430D" w14:textId="77777777" w:rsidR="00F14E2D" w:rsidRDefault="00F14E2D" w:rsidP="00F14E2D">
      <w:pPr>
        <w:pStyle w:val="PL"/>
      </w:pPr>
      <w:r>
        <w:t xml:space="preserve">          schema:</w:t>
      </w:r>
    </w:p>
    <w:p w14:paraId="31032A4E" w14:textId="77777777" w:rsidR="00F14E2D" w:rsidRDefault="00F14E2D" w:rsidP="00F14E2D">
      <w:pPr>
        <w:pStyle w:val="PL"/>
      </w:pPr>
      <w:r>
        <w:t xml:space="preserve">            $ref: '#/components/schemas/ServingNode'</w:t>
      </w:r>
    </w:p>
    <w:p w14:paraId="617AD158" w14:textId="77777777" w:rsidR="00F14E2D" w:rsidRDefault="00F14E2D" w:rsidP="00F14E2D">
      <w:pPr>
        <w:pStyle w:val="PL"/>
      </w:pPr>
      <w:r>
        <w:t xml:space="preserve">        - name: localTime</w:t>
      </w:r>
    </w:p>
    <w:p w14:paraId="3FBE0319" w14:textId="77777777" w:rsidR="00F14E2D" w:rsidRDefault="00F14E2D" w:rsidP="00F14E2D">
      <w:pPr>
        <w:pStyle w:val="PL"/>
      </w:pPr>
      <w:r>
        <w:t xml:space="preserve">          in: query</w:t>
      </w:r>
    </w:p>
    <w:p w14:paraId="77899FA9" w14:textId="77777777" w:rsidR="00F14E2D" w:rsidRDefault="00F14E2D" w:rsidP="00F14E2D">
      <w:pPr>
        <w:pStyle w:val="PL"/>
      </w:pPr>
      <w:r>
        <w:t xml:space="preserve">          description: Indicates that only the Local Time Zone information of the location in the visited network where the UE is attached is requested</w:t>
      </w:r>
    </w:p>
    <w:p w14:paraId="75BEFE78" w14:textId="77777777" w:rsidR="00F14E2D" w:rsidRDefault="00F14E2D" w:rsidP="00F14E2D">
      <w:pPr>
        <w:pStyle w:val="PL"/>
      </w:pPr>
      <w:r>
        <w:t xml:space="preserve">          schema:</w:t>
      </w:r>
    </w:p>
    <w:p w14:paraId="3B3526F9" w14:textId="77777777" w:rsidR="00F14E2D" w:rsidRDefault="00F14E2D" w:rsidP="00F14E2D">
      <w:pPr>
        <w:pStyle w:val="PL"/>
      </w:pPr>
      <w:r>
        <w:t xml:space="preserve">            $ref: '#/components/schemas/LocalTime'</w:t>
      </w:r>
    </w:p>
    <w:p w14:paraId="0124EF29" w14:textId="77777777" w:rsidR="00F14E2D" w:rsidRDefault="00F14E2D" w:rsidP="00F14E2D">
      <w:pPr>
        <w:pStyle w:val="PL"/>
      </w:pPr>
      <w:r>
        <w:t xml:space="preserve">        - name: currentLocation</w:t>
      </w:r>
    </w:p>
    <w:p w14:paraId="00F79D10" w14:textId="77777777" w:rsidR="00F14E2D" w:rsidRDefault="00F14E2D" w:rsidP="00F14E2D">
      <w:pPr>
        <w:pStyle w:val="PL"/>
      </w:pPr>
      <w:r>
        <w:t xml:space="preserve">          in: query</w:t>
      </w:r>
    </w:p>
    <w:p w14:paraId="365125E3" w14:textId="77777777" w:rsidR="00F14E2D" w:rsidRDefault="00F14E2D" w:rsidP="00F14E2D">
      <w:pPr>
        <w:pStyle w:val="PL"/>
      </w:pPr>
      <w:r>
        <w:t xml:space="preserve">          description: 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77777777" w:rsidR="00F14E2D" w:rsidRDefault="00F14E2D" w:rsidP="00F14E2D">
      <w:pPr>
        <w:pStyle w:val="PL"/>
      </w:pPr>
      <w:r>
        <w:t xml:space="preserve">            $ref: '#/components/schemas/CurrentLocation'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271504AB" w14:textId="77777777"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lastRenderedPageBreak/>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53F17BC7" w14:textId="77777777" w:rsidR="00093D8E" w:rsidRPr="006A7EE2" w:rsidRDefault="00093D8E" w:rsidP="00093D8E">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rsidRPr="004D6BF2">
        <w:t>repository-data/{serviceIndication}</w:t>
      </w:r>
      <w:r w:rsidRPr="006A7EE2">
        <w:t>'</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9B37084" w14:textId="77777777" w:rsidR="00093D8E" w:rsidRPr="006A7EE2" w:rsidRDefault="00093D8E" w:rsidP="00093D8E">
      <w:pPr>
        <w:pStyle w:val="PL"/>
        <w:rPr>
          <w:lang w:val="en-US"/>
        </w:rPr>
      </w:pPr>
      <w:r w:rsidRPr="006A7EE2">
        <w:rPr>
          <w:lang w:val="en-US"/>
        </w:rPr>
        <w:t xml:space="preserve">        </w:t>
      </w:r>
      <w:bookmarkStart w:id="3791" w:name="_Hlk520205304"/>
      <w:r w:rsidRPr="006A7EE2">
        <w:rPr>
          <w:lang w:val="en-US"/>
        </w:rPr>
        <w:t>'400':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w:t>
      </w:r>
      <w:bookmarkStart w:id="3792" w:name="_Hlk32421410"/>
      <w:r w:rsidRPr="006A7EE2">
        <w:rPr>
          <w:lang w:val="en-US"/>
        </w:rPr>
        <w:t>'TS29571_CommonData.yaml#/components/responses/40</w:t>
      </w:r>
      <w:r>
        <w:rPr>
          <w:lang w:val="en-US"/>
        </w:rPr>
        <w:t>9</w:t>
      </w:r>
      <w:r w:rsidRPr="006A7EE2">
        <w:rPr>
          <w:lang w:val="en-US"/>
        </w:rPr>
        <w:t>'</w:t>
      </w:r>
      <w:bookmarkEnd w:id="3792"/>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bookmarkEnd w:id="3791"/>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lastRenderedPageBreak/>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77777777" w:rsidR="00724323" w:rsidRPr="003E5927" w:rsidRDefault="00724323" w:rsidP="00724323">
      <w:pPr>
        <w:pStyle w:val="PL"/>
      </w:pPr>
      <w:r w:rsidRPr="003E5927">
        <w:t xml:space="preserve">        - name: privateId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lastRenderedPageBreak/>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0E49BBBB" w14:textId="77777777" w:rsidR="00724323" w:rsidRPr="00767839" w:rsidRDefault="00724323" w:rsidP="00724323">
      <w:pPr>
        <w:pStyle w:val="PL"/>
      </w:pPr>
      <w:r w:rsidRPr="00767839">
        <w:t xml:space="preserve">      summary: Retrieve the associated identities to the IMS public identity included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41D8BB61" w14:textId="77777777" w:rsidR="00265EE1" w:rsidRPr="00767839" w:rsidRDefault="00265EE1" w:rsidP="00265EE1">
      <w:pPr>
        <w:pStyle w:val="PL"/>
      </w:pPr>
      <w:r w:rsidRPr="00767839">
        <w:t xml:space="preserve">      summary: Retrieve the associated </w:t>
      </w:r>
      <w:r>
        <w:t xml:space="preserve">private </w:t>
      </w:r>
      <w:r w:rsidRPr="00767839">
        <w:t>identities to the IMS public identity included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lastRenderedPageBreak/>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lastRenderedPageBreak/>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lastRenderedPageBreak/>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lastRenderedPageBreak/>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lastRenderedPageBreak/>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9D4EA24" w14:textId="77777777" w:rsidR="000C5347" w:rsidRPr="006A7EE2" w:rsidRDefault="000C5347" w:rsidP="000C5347">
      <w:pPr>
        <w:pStyle w:val="PL"/>
      </w:pPr>
      <w:r w:rsidRPr="006A7EE2">
        <w:t xml:space="preserve">              description: 'Contains the URI of the newly created resource, according to the structure: {apiRoot}/n</w:t>
      </w:r>
      <w:r>
        <w:t>hss</w:t>
      </w:r>
      <w:r w:rsidRPr="006A7EE2">
        <w:t>-</w:t>
      </w:r>
      <w:r>
        <w:t>ims-sdm</w:t>
      </w:r>
      <w:r w:rsidRPr="006A7EE2">
        <w:t>/v1/{</w:t>
      </w:r>
      <w:r>
        <w:t>imsU</w:t>
      </w:r>
      <w:r w:rsidRPr="006A7EE2">
        <w:t>eId}/</w:t>
      </w:r>
      <w:r>
        <w:t>service</w:t>
      </w:r>
      <w:r w:rsidRPr="004D6BF2">
        <w:t>-data/</w:t>
      </w:r>
      <w:r>
        <w:t>sms-registration-info</w:t>
      </w:r>
      <w:r w:rsidRPr="006A7EE2">
        <w:t>'</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lastRenderedPageBreak/>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lastRenderedPageBreak/>
        <w:t xml:space="preserve">          $ref: 'TS29571_CommonData.yaml#/components/responses/405'</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77777777" w:rsidR="00995AE4" w:rsidRDefault="00995AE4" w:rsidP="00995AE4">
      <w:pPr>
        <w:pStyle w:val="PL"/>
      </w:pPr>
      <w:r>
        <w:t xml:space="preserve">                $ref: '#/components/schemas/IpAddress'</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lastRenderedPageBreak/>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0F6CB776" w14:textId="77777777" w:rsidR="00F03141" w:rsidRPr="006A7EE2" w:rsidRDefault="00F03141" w:rsidP="00F03141">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w:t>
      </w:r>
      <w:r>
        <w:t>access-data/ps-domain/ue-reach-</w:t>
      </w:r>
      <w:r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7521D3E" w14:textId="77777777" w:rsidR="00F03141" w:rsidRPr="006A7EE2" w:rsidRDefault="00F03141" w:rsidP="00F03141">
      <w:pPr>
        <w:pStyle w:val="PL"/>
        <w:rPr>
          <w:lang w:val="en-US"/>
        </w:rPr>
      </w:pPr>
      <w:r w:rsidRPr="006A7EE2">
        <w:rPr>
          <w:lang w:val="en-US"/>
        </w:rPr>
        <w:lastRenderedPageBreak/>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lastRenderedPageBreak/>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77777777" w:rsidR="00F03141" w:rsidRDefault="00F03141" w:rsidP="00F03141">
      <w:pPr>
        <w:pStyle w:val="PL"/>
      </w:pPr>
      <w:r>
        <w:t xml:space="preserve">                $ref: '#/components/schemas/UpdatedUeReachabilitySubscription'</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77777777" w:rsidR="00D204FD" w:rsidRDefault="00D204FD" w:rsidP="00D204FD">
      <w:pPr>
        <w:pStyle w:val="PL"/>
      </w:pPr>
      <w:r>
        <w:t xml:space="preserve">        - name: requestedNodes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036CB31F" w14:textId="77777777" w:rsidR="00D204FD" w:rsidRDefault="00D204FD" w:rsidP="00D204FD">
      <w:pPr>
        <w:pStyle w:val="PL"/>
      </w:pPr>
      <w:r>
        <w:t xml:space="preserve">          schema:</w:t>
      </w:r>
    </w:p>
    <w:p w14:paraId="7C204C1A" w14:textId="77777777" w:rsidR="00D204FD" w:rsidRDefault="00D204FD" w:rsidP="00D204FD">
      <w:pPr>
        <w:pStyle w:val="PL"/>
      </w:pPr>
      <w:r>
        <w:t xml:space="preserve">            $ref: '#/components/schemas/RequestedNodes'</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lastRenderedPageBreak/>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52455935" w14:textId="77777777" w:rsidR="009932A3" w:rsidRDefault="009932A3" w:rsidP="009932A3">
      <w:pPr>
        <w:pStyle w:val="PL"/>
      </w:pPr>
      <w:r>
        <w:lastRenderedPageBreak/>
        <w:t xml:space="preserve">        '500':</w:t>
      </w:r>
    </w:p>
    <w:p w14:paraId="497C28B6" w14:textId="77777777" w:rsidR="009932A3" w:rsidRDefault="009932A3" w:rsidP="009932A3">
      <w:pPr>
        <w:pStyle w:val="PL"/>
      </w:pPr>
      <w:r>
        <w:t xml:space="preserve">          $ref: 'TS29571_CommonData.yaml#/components/responses/500'</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77777777" w:rsidR="001E6DA6" w:rsidRPr="006A7EE2" w:rsidRDefault="001E6DA6" w:rsidP="001E6DA6">
      <w:pPr>
        <w:pStyle w:val="PL"/>
      </w:pPr>
      <w:r w:rsidRPr="006A7EE2">
        <w:t xml:space="preserve">      operationId: </w:t>
      </w:r>
      <w:r>
        <w:t>ImdSdm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lastRenderedPageBreak/>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78C3D6C0" w14:textId="77777777" w:rsidR="001E6DA6" w:rsidRPr="006A7EE2" w:rsidRDefault="001E6DA6" w:rsidP="001E6DA6">
      <w:pPr>
        <w:pStyle w:val="PL"/>
      </w:pPr>
      <w:r w:rsidRPr="006A7EE2">
        <w:t xml:space="preserve">              description: 'Contains the URI of the newly created resource, according to the structure: {apiRoot}/n</w:t>
      </w:r>
      <w:r>
        <w:t>hss</w:t>
      </w:r>
      <w:r w:rsidRPr="006A7EE2">
        <w:t>-</w:t>
      </w:r>
      <w:r>
        <w:t>ims-</w:t>
      </w:r>
      <w:r w:rsidRPr="006A7EE2">
        <w:t>sdm/&lt;apiVersion&gt;/{</w:t>
      </w:r>
      <w:r>
        <w:t>imsUeId</w:t>
      </w:r>
      <w:r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7F2F327A" w14:textId="77777777" w:rsidR="001E6DA6" w:rsidRPr="006A7EE2" w:rsidRDefault="001E6DA6" w:rsidP="001E6DA6">
      <w:pPr>
        <w:pStyle w:val="PL"/>
      </w:pPr>
      <w:r w:rsidRPr="006A7EE2">
        <w:t xml:space="preserve">          description: Unexpected error</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36D8D21D" w14:textId="77777777" w:rsidR="001E6DA6" w:rsidRDefault="001E6DA6" w:rsidP="001E6DA6">
      <w:pPr>
        <w:pStyle w:val="PL"/>
      </w:pPr>
      <w:r w:rsidRPr="006A7EE2">
        <w:t xml:space="preserve">                  description: Unexpected error</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lastRenderedPageBreak/>
        <w:t xml:space="preserve">          description: Successful response</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613DE3EB" w14:textId="77777777" w:rsidR="001E6DA6" w:rsidRPr="006A7EE2" w:rsidRDefault="001E6DA6" w:rsidP="001E6DA6">
      <w:pPr>
        <w:pStyle w:val="PL"/>
      </w:pPr>
      <w:r w:rsidRPr="006A7EE2">
        <w:t xml:space="preserve">          description: Unexpected error</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77777777" w:rsidR="001E6DA6" w:rsidRDefault="001E6DA6" w:rsidP="001E6DA6">
      <w:pPr>
        <w:pStyle w:val="PL"/>
      </w:pPr>
      <w:r>
        <w:t xml:space="preserve">                $ref: '#/components/schemas/ImsSdmSubscription'</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5A6859BE" w14:textId="77777777" w:rsidR="001E6DA6" w:rsidRDefault="001E6DA6" w:rsidP="001E6DA6">
      <w:pPr>
        <w:pStyle w:val="PL"/>
      </w:pPr>
      <w:r w:rsidRPr="006A7EE2">
        <w:t xml:space="preserve">          description: Unexpected error</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lastRenderedPageBreak/>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0A224968" w14:textId="77777777" w:rsidR="001E6DA6" w:rsidRDefault="001E6DA6" w:rsidP="001E6DA6">
      <w:pPr>
        <w:pStyle w:val="PL"/>
      </w:pPr>
      <w:r>
        <w:t xml:space="preserve">              description: 'Contains the URI of the newly created resource, according to the structure: {apiRoot}/nhss-ims-dm/&lt;apiVersion&gt;/shared-data-subscriptions/{subscriptionId}'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3F78F9E8" w14:textId="77777777" w:rsidR="001E6DA6" w:rsidRDefault="001E6DA6" w:rsidP="001E6DA6">
      <w:pPr>
        <w:pStyle w:val="PL"/>
      </w:pPr>
      <w:r>
        <w:t xml:space="preserve">        default:</w:t>
      </w:r>
    </w:p>
    <w:p w14:paraId="1F180051" w14:textId="77777777" w:rsidR="001E6DA6" w:rsidRDefault="001E6DA6" w:rsidP="001E6DA6">
      <w:pPr>
        <w:pStyle w:val="PL"/>
      </w:pPr>
      <w:r>
        <w:t xml:space="preserve">          description: Unexpected error</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EF3AB62" w14:textId="77777777" w:rsidR="001E6DA6" w:rsidRDefault="001E6DA6" w:rsidP="001E6DA6">
      <w:pPr>
        <w:pStyle w:val="PL"/>
      </w:pPr>
      <w:r>
        <w:t xml:space="preserve">                  description: Unexpected error</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lastRenderedPageBreak/>
        <w:t xml:space="preserve">          $ref: 'TS29571_CommonData.yaml#/components/responses/404'</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62B369B6" w14:textId="77777777" w:rsidR="001E6DA6" w:rsidRDefault="001E6DA6" w:rsidP="001E6DA6">
      <w:pPr>
        <w:pStyle w:val="PL"/>
      </w:pPr>
      <w:r>
        <w:t xml:space="preserve">          description: Unexpected error</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77777777" w:rsidR="001E6DA6" w:rsidRDefault="001E6DA6" w:rsidP="001E6DA6">
      <w:pPr>
        <w:pStyle w:val="PL"/>
      </w:pPr>
      <w:r>
        <w:t xml:space="preserve">                $ref: '#/components/schemas/ImsSdmSubscription'</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4D3ABDBB" w14:textId="77777777" w:rsidR="001E6DA6" w:rsidRPr="00D317EF" w:rsidRDefault="001E6DA6" w:rsidP="001E6DA6">
      <w:pPr>
        <w:pStyle w:val="PL"/>
      </w:pPr>
      <w:r>
        <w:t xml:space="preserve">          description: Unexpected error</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lastRenderedPageBreak/>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01D48814" w14:textId="77777777" w:rsidR="00DF5F91" w:rsidRPr="006A7EE2" w:rsidRDefault="00DF5F91" w:rsidP="00DF5F91">
      <w:pPr>
        <w:pStyle w:val="PL"/>
      </w:pPr>
      <w:r w:rsidRPr="006A7EE2">
        <w:t xml:space="preserve">          description: Unexpected error</w:t>
      </w:r>
    </w:p>
    <w:p w14:paraId="51752322" w14:textId="77777777" w:rsidR="001E6DA6" w:rsidRPr="00D317EF" w:rsidRDefault="001E6DA6" w:rsidP="001E6DA6">
      <w:pPr>
        <w:pStyle w:val="PL"/>
      </w:pPr>
    </w:p>
    <w:p w14:paraId="15D1AE37" w14:textId="77777777"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1AF1B60F" w14:textId="77777777" w:rsidR="00AE6407" w:rsidRDefault="00AE6407" w:rsidP="00AE6407">
      <w:pPr>
        <w:pStyle w:val="PL"/>
      </w:pPr>
      <w:r>
        <w:t xml:space="preserve">            nhss-ims-sdm:service-level-trace-information:read: 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3D1F88F9" w14:textId="77777777" w:rsidR="00AE6407" w:rsidRDefault="00AE6407" w:rsidP="00AE6407">
      <w:pPr>
        <w:pStyle w:val="PL"/>
      </w:pPr>
      <w:r>
        <w:t xml:space="preserve">            nhss-ims-sdm:ps-domain:location-data:read: 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4DC20692" w14:textId="77777777" w:rsidR="002972F1" w:rsidRDefault="002972F1" w:rsidP="002972F1">
      <w:pPr>
        <w:pStyle w:val="PL"/>
      </w:pPr>
      <w:r>
        <w:t xml:space="preserve">            nhss-ims-sdm:ps-domain:ue-reach-subscriptions:create: Access to create PS-Domain UE Reachability Subscriptions resources</w:t>
      </w:r>
    </w:p>
    <w:p w14:paraId="278300C8" w14:textId="77777777" w:rsidR="002972F1" w:rsidRDefault="002972F1" w:rsidP="002972F1">
      <w:pPr>
        <w:pStyle w:val="PL"/>
      </w:pPr>
      <w:r>
        <w:t xml:space="preserve">            nhss-ims-sdm:ps-domain:ue-reach-subscriptions:modify: 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102875A9" w14:textId="77777777" w:rsidR="00AE6407" w:rsidRDefault="00AE6407" w:rsidP="00AE6407">
      <w:pPr>
        <w:pStyle w:val="PL"/>
      </w:pPr>
      <w:r>
        <w:t xml:space="preserve">            nhss-ims-sdm:cs-domain:location-data:read: 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35EE289C" w14:textId="77777777" w:rsidR="002972F1" w:rsidRDefault="002972F1" w:rsidP="002972F1">
      <w:pPr>
        <w:pStyle w:val="PL"/>
      </w:pPr>
      <w:r>
        <w:t xml:space="preserve">            nhss-ims-sdm:wireline-domain:reference-location:read: Access to read the Wireline-Domain Reference Location resource</w:t>
      </w:r>
    </w:p>
    <w:p w14:paraId="0C98C74F" w14:textId="77777777" w:rsidR="00AE6407" w:rsidRDefault="00AE6407" w:rsidP="00AE6407">
      <w:pPr>
        <w:pStyle w:val="PL"/>
      </w:pPr>
      <w:r>
        <w:t xml:space="preserve">            nhss-ims-sdm:repository-data:modify: 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68073511" w14:textId="77777777" w:rsidR="002972F1" w:rsidRDefault="002972F1" w:rsidP="002972F1">
      <w:pPr>
        <w:pStyle w:val="PL"/>
      </w:pPr>
      <w:r>
        <w:t xml:space="preserve">            nhss-ims-sdm:sms-registration-info:read: Acess to read the SMS Registration Info resource</w:t>
      </w:r>
    </w:p>
    <w:p w14:paraId="778BABF5" w14:textId="77777777" w:rsidR="002972F1" w:rsidRDefault="002972F1" w:rsidP="002972F1">
      <w:pPr>
        <w:pStyle w:val="PL"/>
      </w:pPr>
      <w:r>
        <w:t xml:space="preserve">            nhss-ims-sdm:sms-registration-info:modify: 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785B4C0F" w14:textId="77777777" w:rsidR="00AE6407" w:rsidRDefault="00AE6407" w:rsidP="00AE6407">
      <w:pPr>
        <w:pStyle w:val="PL"/>
      </w:pPr>
      <w:r>
        <w:t xml:space="preserve">            nhss-ims-sdm:shared-subscriptions:create: Access to create a Shared-Data Subscriptions resource</w:t>
      </w:r>
    </w:p>
    <w:p w14:paraId="6181CB77" w14:textId="77777777" w:rsidR="00AE6407" w:rsidRDefault="00AE6407" w:rsidP="00AE6407">
      <w:pPr>
        <w:pStyle w:val="PL"/>
      </w:pPr>
      <w:r>
        <w:t xml:space="preserve">            nhss-ims-sdm:shared-subscription:modify: 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77777777" w:rsidR="000C5926" w:rsidRDefault="000C5926" w:rsidP="000C5926">
      <w:pPr>
        <w:pStyle w:val="PL"/>
      </w:pPr>
    </w:p>
    <w:p w14:paraId="22BD5631" w14:textId="77777777" w:rsidR="000C5926" w:rsidRDefault="000C5926" w:rsidP="000C5926">
      <w:pPr>
        <w:pStyle w:val="PL"/>
      </w:pPr>
      <w:r>
        <w:t># COMPLEX TYPES:</w:t>
      </w:r>
    </w:p>
    <w:p w14:paraId="54A04D19" w14:textId="77777777" w:rsidR="000C5926" w:rsidRDefault="000C5926" w:rsidP="000C5926">
      <w:pPr>
        <w:pStyle w:val="PL"/>
      </w:pPr>
    </w:p>
    <w:p w14:paraId="24BA93DF" w14:textId="77777777" w:rsidR="000C5926" w:rsidRDefault="000C5926" w:rsidP="000C5926">
      <w:pPr>
        <w:pStyle w:val="PL"/>
      </w:pPr>
      <w:r>
        <w:t xml:space="preserve">    ScscfCapabilityList:</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lastRenderedPageBreak/>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77777777" w:rsidR="00724323" w:rsidRPr="00EE1428" w:rsidRDefault="00724323" w:rsidP="00724323">
      <w:pPr>
        <w:pStyle w:val="PL"/>
      </w:pPr>
      <w:r w:rsidRPr="00EE1428">
        <w:t xml:space="preserve">          type: integer</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w:t>
      </w:r>
      <w:bookmarkStart w:id="3793" w:name="_Hlk30802175"/>
      <w:r w:rsidRPr="006A7EE2">
        <w:t>uniqueItems: true</w:t>
      </w:r>
    </w:p>
    <w:bookmarkEnd w:id="3793"/>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lastRenderedPageBreak/>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lastRenderedPageBreak/>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23F84617" w14:textId="77777777" w:rsidR="00F14E2D" w:rsidRDefault="00F14E2D" w:rsidP="00F14E2D">
      <w:pPr>
        <w:pStyle w:val="PL"/>
      </w:pPr>
      <w:r>
        <w:t xml:space="preserve">    RequestedNodes:</w:t>
      </w:r>
    </w:p>
    <w:p w14:paraId="06A5A345" w14:textId="77777777" w:rsidR="00F14E2D" w:rsidRDefault="00F14E2D" w:rsidP="00F14E2D">
      <w:pPr>
        <w:pStyle w:val="PL"/>
      </w:pPr>
      <w:r>
        <w:t xml:space="preserve">      type: array</w:t>
      </w:r>
    </w:p>
    <w:p w14:paraId="1B75496A" w14:textId="77777777" w:rsidR="00F14E2D" w:rsidRDefault="00F14E2D" w:rsidP="00F14E2D">
      <w:pPr>
        <w:pStyle w:val="PL"/>
      </w:pPr>
      <w:r>
        <w:t xml:space="preserve">      minItems: 1</w:t>
      </w:r>
    </w:p>
    <w:p w14:paraId="7D8E1596" w14:textId="77777777" w:rsidR="00F14E2D" w:rsidRDefault="00F14E2D" w:rsidP="00F14E2D">
      <w:pPr>
        <w:pStyle w:val="PL"/>
      </w:pPr>
      <w:r>
        <w:t xml:space="preserve">      uniqueItems: true</w:t>
      </w:r>
    </w:p>
    <w:p w14:paraId="4EDF1088" w14:textId="77777777" w:rsidR="00F14E2D" w:rsidRDefault="00F14E2D" w:rsidP="00F14E2D">
      <w:pPr>
        <w:pStyle w:val="PL"/>
      </w:pPr>
      <w:r>
        <w:t xml:space="preserve">      properties:</w:t>
      </w:r>
    </w:p>
    <w:p w14:paraId="5E8A00C1" w14:textId="77777777" w:rsidR="00F14E2D" w:rsidRDefault="00F14E2D" w:rsidP="00F14E2D">
      <w:pPr>
        <w:pStyle w:val="PL"/>
      </w:pPr>
      <w:r>
        <w:t xml:space="preserve">        requestedNode:</w:t>
      </w:r>
    </w:p>
    <w:p w14:paraId="6F4BD3A9" w14:textId="77777777" w:rsidR="00F14E2D" w:rsidRDefault="00F14E2D" w:rsidP="00F14E2D">
      <w:pPr>
        <w:pStyle w:val="PL"/>
      </w:pPr>
      <w:r>
        <w:t xml:space="preserve">          $ref: '#/components/schemas/RequestedNode'</w:t>
      </w:r>
    </w:p>
    <w:p w14:paraId="4B03FBA5" w14:textId="77777777" w:rsidR="00F14E2D" w:rsidRDefault="00F14E2D" w:rsidP="00F14E2D">
      <w:pPr>
        <w:pStyle w:val="PL"/>
      </w:pPr>
    </w:p>
    <w:p w14:paraId="72D9CF84" w14:textId="77777777" w:rsidR="00F14E2D" w:rsidRDefault="00F14E2D" w:rsidP="00F14E2D">
      <w:pPr>
        <w:pStyle w:val="PL"/>
      </w:pPr>
      <w:r>
        <w:t xml:space="preserve">    PsLocation: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6DC9876F" w14:textId="77777777" w:rsidR="00F14E2D" w:rsidRDefault="00F14E2D" w:rsidP="00F14E2D">
      <w:pPr>
        <w:pStyle w:val="PL"/>
      </w:pPr>
      <w:r>
        <w:lastRenderedPageBreak/>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7777777" w:rsidR="00F14E2D" w:rsidRDefault="00F14E2D" w:rsidP="00F14E2D">
      <w:pPr>
        <w:pStyle w:val="PL"/>
      </w:pPr>
      <w:r>
        <w:t xml:space="preserve">        SmsfAddress: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5CBF6590" w14:textId="77777777" w:rsidR="00F14E2D" w:rsidRDefault="00F14E2D" w:rsidP="00F14E2D">
      <w:pPr>
        <w:pStyle w:val="PL"/>
      </w:pPr>
      <w:r>
        <w:lastRenderedPageBreak/>
        <w:t xml:space="preserve">        ratType:</w:t>
      </w:r>
    </w:p>
    <w:p w14:paraId="35A83542" w14:textId="77777777" w:rsidR="00F14E2D" w:rsidRDefault="00F14E2D" w:rsidP="00F14E2D">
      <w:pPr>
        <w:pStyle w:val="PL"/>
      </w:pPr>
      <w:r>
        <w:t xml:space="preserve">          $ref: 'TS29571_CommonData.yaml#/components/schemas/RatType'</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5E000082" w14:textId="77777777" w:rsidR="00CE2671" w:rsidRDefault="00CE2671" w:rsidP="00CE2671">
      <w:pPr>
        <w:pStyle w:val="PL"/>
        <w:rPr>
          <w:lang w:val="en-US"/>
        </w:rPr>
      </w:pPr>
    </w:p>
    <w:p w14:paraId="412074B0" w14:textId="77777777" w:rsidR="00CE2671" w:rsidRPr="00D67AB2" w:rsidRDefault="00CE2671" w:rsidP="00CE2671">
      <w:pPr>
        <w:pStyle w:val="PL"/>
      </w:pPr>
      <w:r w:rsidRPr="00D67AB2">
        <w:t xml:space="preserve">    </w:t>
      </w:r>
      <w:r>
        <w:t>PublicIdentifier</w:t>
      </w:r>
      <w:r w:rsidRPr="00D67AB2">
        <w:t>:</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lastRenderedPageBreak/>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6D994DE7" w14:textId="77777777" w:rsidR="00995AE4" w:rsidRPr="006A7EE2" w:rsidRDefault="00995AE4" w:rsidP="00995AE4">
      <w:pPr>
        <w:pStyle w:val="PL"/>
      </w:pPr>
      <w:r w:rsidRPr="006A7EE2">
        <w:t xml:space="preserve">    IpAddress:</w:t>
      </w:r>
    </w:p>
    <w:p w14:paraId="2D4E92C7" w14:textId="77777777" w:rsidR="00995AE4" w:rsidRPr="006A7EE2" w:rsidRDefault="00995AE4" w:rsidP="00995AE4">
      <w:pPr>
        <w:pStyle w:val="PL"/>
      </w:pPr>
      <w:r w:rsidRPr="006A7EE2">
        <w:t xml:space="preserve">      type: object</w:t>
      </w:r>
    </w:p>
    <w:p w14:paraId="3A619983" w14:textId="77777777" w:rsidR="00995AE4" w:rsidRPr="006A7EE2" w:rsidRDefault="00995AE4" w:rsidP="00995AE4">
      <w:pPr>
        <w:pStyle w:val="PL"/>
      </w:pPr>
      <w:r w:rsidRPr="006A7EE2">
        <w:t xml:space="preserve">      oneOf:</w:t>
      </w:r>
    </w:p>
    <w:p w14:paraId="4D4AF96D" w14:textId="77777777" w:rsidR="00995AE4" w:rsidRPr="006A7EE2" w:rsidRDefault="00995AE4" w:rsidP="00995AE4">
      <w:pPr>
        <w:pStyle w:val="PL"/>
      </w:pPr>
      <w:r w:rsidRPr="006A7EE2">
        <w:t xml:space="preserve">        - required:</w:t>
      </w:r>
    </w:p>
    <w:p w14:paraId="504FA556" w14:textId="77777777" w:rsidR="00995AE4" w:rsidRPr="006A7EE2" w:rsidRDefault="00995AE4" w:rsidP="00995AE4">
      <w:pPr>
        <w:pStyle w:val="PL"/>
      </w:pPr>
      <w:r w:rsidRPr="006A7EE2">
        <w:t xml:space="preserve">          - ipv4Addr</w:t>
      </w:r>
    </w:p>
    <w:p w14:paraId="1A86ACCF" w14:textId="77777777" w:rsidR="00995AE4" w:rsidRPr="006A7EE2" w:rsidRDefault="00995AE4" w:rsidP="00995AE4">
      <w:pPr>
        <w:pStyle w:val="PL"/>
      </w:pPr>
      <w:r w:rsidRPr="006A7EE2">
        <w:t xml:space="preserve">        - required:</w:t>
      </w:r>
    </w:p>
    <w:p w14:paraId="3BA04F80" w14:textId="77777777" w:rsidR="00995AE4" w:rsidRPr="006A7EE2" w:rsidRDefault="00995AE4" w:rsidP="00995AE4">
      <w:pPr>
        <w:pStyle w:val="PL"/>
      </w:pPr>
      <w:r w:rsidRPr="006A7EE2">
        <w:t xml:space="preserve">          - ipv6Addr</w:t>
      </w:r>
    </w:p>
    <w:p w14:paraId="1016B439" w14:textId="77777777" w:rsidR="00995AE4" w:rsidRPr="006A7EE2" w:rsidRDefault="00995AE4" w:rsidP="00995AE4">
      <w:pPr>
        <w:pStyle w:val="PL"/>
      </w:pPr>
      <w:r w:rsidRPr="006A7EE2">
        <w:t xml:space="preserve">        - required:</w:t>
      </w:r>
    </w:p>
    <w:p w14:paraId="520CB690" w14:textId="77777777" w:rsidR="00995AE4" w:rsidRPr="006A7EE2" w:rsidRDefault="00995AE4" w:rsidP="00995AE4">
      <w:pPr>
        <w:pStyle w:val="PL"/>
      </w:pPr>
      <w:r w:rsidRPr="006A7EE2">
        <w:t xml:space="preserve">          - ipv6Prefix</w:t>
      </w:r>
    </w:p>
    <w:p w14:paraId="4CC49392" w14:textId="77777777" w:rsidR="00995AE4" w:rsidRPr="006A7EE2" w:rsidRDefault="00995AE4" w:rsidP="00995AE4">
      <w:pPr>
        <w:pStyle w:val="PL"/>
      </w:pPr>
      <w:r w:rsidRPr="006A7EE2">
        <w:t xml:space="preserve">      properties:</w:t>
      </w:r>
    </w:p>
    <w:p w14:paraId="2C5E190A" w14:textId="77777777" w:rsidR="00995AE4" w:rsidRPr="006A7EE2" w:rsidRDefault="00995AE4" w:rsidP="00995AE4">
      <w:pPr>
        <w:pStyle w:val="PL"/>
      </w:pPr>
      <w:r w:rsidRPr="006A7EE2">
        <w:t xml:space="preserve">        ipv4Addr:</w:t>
      </w:r>
    </w:p>
    <w:p w14:paraId="30F355AC" w14:textId="77777777" w:rsidR="00995AE4" w:rsidRPr="006A7EE2" w:rsidRDefault="00995AE4" w:rsidP="00995AE4">
      <w:pPr>
        <w:pStyle w:val="PL"/>
      </w:pPr>
      <w:r w:rsidRPr="006A7EE2">
        <w:t xml:space="preserve">          $ref: 'TS29571_CommonData.yaml#/components/schemas/Ipv4Addr'</w:t>
      </w:r>
    </w:p>
    <w:p w14:paraId="022A7471" w14:textId="77777777" w:rsidR="00995AE4" w:rsidRPr="006A7EE2" w:rsidRDefault="00995AE4" w:rsidP="00995AE4">
      <w:pPr>
        <w:pStyle w:val="PL"/>
      </w:pPr>
      <w:r w:rsidRPr="006A7EE2">
        <w:t xml:space="preserve">        ipv6Addr:</w:t>
      </w:r>
    </w:p>
    <w:p w14:paraId="31C1B512" w14:textId="77777777" w:rsidR="00995AE4" w:rsidRPr="006A7EE2" w:rsidRDefault="00995AE4" w:rsidP="00995AE4">
      <w:pPr>
        <w:pStyle w:val="PL"/>
      </w:pPr>
      <w:r w:rsidRPr="006A7EE2">
        <w:t xml:space="preserve">          $ref: 'TS29571_CommonData.yaml#/components/schemas/Ipv6Addr'</w:t>
      </w:r>
    </w:p>
    <w:p w14:paraId="6F4C38D9" w14:textId="77777777" w:rsidR="00995AE4" w:rsidRPr="006A7EE2" w:rsidRDefault="00995AE4" w:rsidP="00995AE4">
      <w:pPr>
        <w:pStyle w:val="PL"/>
      </w:pPr>
      <w:r w:rsidRPr="006A7EE2">
        <w:t xml:space="preserve">        ipv6Prefix:</w:t>
      </w:r>
    </w:p>
    <w:p w14:paraId="5A2DCE59" w14:textId="77777777" w:rsidR="00995AE4" w:rsidRPr="006A7EE2" w:rsidRDefault="00995AE4" w:rsidP="00995AE4">
      <w:pPr>
        <w:pStyle w:val="PL"/>
      </w:pPr>
      <w:r w:rsidRPr="006A7EE2">
        <w:t xml:space="preserve">          $ref: 'TS29571_CommonData.yaml#/components/schemas/Ipv6Prefix'</w:t>
      </w:r>
    </w:p>
    <w:p w14:paraId="2A520D5E" w14:textId="77777777" w:rsidR="00995AE4" w:rsidRDefault="00995AE4"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437D1E92" w14:textId="77777777" w:rsidR="00F03141" w:rsidRPr="004D6BF2" w:rsidRDefault="00F03141" w:rsidP="00F03141">
      <w:pPr>
        <w:pStyle w:val="PL"/>
      </w:pPr>
      <w:r w:rsidRPr="004D6BF2">
        <w:lastRenderedPageBreak/>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3AAEAD1C" w14:textId="77777777" w:rsidR="00F03141" w:rsidRDefault="00F03141" w:rsidP="00F03141">
      <w:pPr>
        <w:pStyle w:val="PL"/>
        <w:rPr>
          <w:lang w:eastAsia="zh-CN"/>
        </w:rPr>
      </w:pPr>
      <w:r>
        <w:rPr>
          <w:lang w:eastAsia="zh-CN"/>
        </w:rPr>
        <w:t xml:space="preserve">    Updated</w:t>
      </w:r>
      <w:r>
        <w:t>UeReachabilityS</w:t>
      </w:r>
      <w:r w:rsidRPr="006A7EE2">
        <w:t>ubscription</w:t>
      </w:r>
      <w:r>
        <w:rPr>
          <w:lang w:eastAsia="zh-CN"/>
        </w:rPr>
        <w:t>:</w:t>
      </w:r>
    </w:p>
    <w:p w14:paraId="5A33E77B" w14:textId="77777777" w:rsidR="00F03141" w:rsidRPr="004D6BF2" w:rsidRDefault="00F03141" w:rsidP="00F03141">
      <w:pPr>
        <w:pStyle w:val="PL"/>
      </w:pPr>
      <w:r w:rsidRPr="004D6BF2">
        <w:t xml:space="preserve">      type: object</w:t>
      </w:r>
    </w:p>
    <w:p w14:paraId="1444517F" w14:textId="77777777" w:rsidR="00F03141" w:rsidRPr="004D6BF2" w:rsidRDefault="00F03141" w:rsidP="00F03141">
      <w:pPr>
        <w:pStyle w:val="PL"/>
      </w:pPr>
      <w:r w:rsidRPr="004D6BF2">
        <w:t xml:space="preserve">      required:</w:t>
      </w:r>
    </w:p>
    <w:p w14:paraId="1BF739A0" w14:textId="77777777" w:rsidR="00F03141" w:rsidRPr="00D67AB2" w:rsidRDefault="00F03141" w:rsidP="00F03141">
      <w:pPr>
        <w:pStyle w:val="PL"/>
      </w:pPr>
      <w:r w:rsidRPr="00D67AB2">
        <w:t xml:space="preserve">       - </w:t>
      </w:r>
      <w:r>
        <w:t>expiry</w:t>
      </w:r>
    </w:p>
    <w:p w14:paraId="766A6359" w14:textId="77777777" w:rsidR="00F03141" w:rsidRPr="004D6BF2" w:rsidRDefault="00F03141" w:rsidP="00F03141">
      <w:pPr>
        <w:pStyle w:val="PL"/>
      </w:pPr>
      <w:r w:rsidRPr="004D6BF2">
        <w:t xml:space="preserve">      properties:</w:t>
      </w:r>
    </w:p>
    <w:p w14:paraId="6A723E52" w14:textId="77777777" w:rsidR="00F03141" w:rsidRPr="004D6BF2" w:rsidRDefault="00F03141" w:rsidP="00F03141">
      <w:pPr>
        <w:pStyle w:val="PL"/>
      </w:pPr>
      <w:r w:rsidRPr="004D6BF2">
        <w:t xml:space="preserve">        </w:t>
      </w:r>
      <w:r>
        <w:t>expiry</w:t>
      </w:r>
      <w:r w:rsidRPr="004D6BF2">
        <w:t>:</w:t>
      </w:r>
    </w:p>
    <w:p w14:paraId="3BCDCCB2" w14:textId="77777777" w:rsidR="00F03141" w:rsidRDefault="00F03141" w:rsidP="00F03141">
      <w:pPr>
        <w:pStyle w:val="PL"/>
      </w:pPr>
      <w:r w:rsidRPr="006A7EE2">
        <w:t xml:space="preserve">          $ref: 'TS29571_CommonData.yaml#/components/schemas/</w:t>
      </w:r>
      <w:r>
        <w:rPr>
          <w:lang w:val="en-US" w:eastAsia="zh-CN"/>
        </w:rPr>
        <w:t>DateTime</w:t>
      </w:r>
      <w:r w:rsidRPr="006A7EE2">
        <w:t>'</w:t>
      </w:r>
    </w:p>
    <w:p w14:paraId="61329AA2"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lastRenderedPageBreak/>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D40C239" w14:textId="77777777" w:rsidR="00E61BF9" w:rsidRDefault="00E61BF9" w:rsidP="000C5926">
      <w:pPr>
        <w:pStyle w:val="PL"/>
      </w:pPr>
    </w:p>
    <w:p w14:paraId="2867C572" w14:textId="77777777" w:rsidR="000C5926" w:rsidRDefault="000C5926" w:rsidP="000C5926">
      <w:pPr>
        <w:pStyle w:val="PL"/>
      </w:pPr>
      <w:r w:rsidRPr="008373DD">
        <w:t># SIMPLE TYPES:</w:t>
      </w:r>
    </w:p>
    <w:p w14:paraId="300E7DDB" w14:textId="77777777" w:rsidR="000C5926" w:rsidRDefault="000C5926"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lastRenderedPageBreak/>
        <w:t xml:space="preserve">    </w:t>
      </w:r>
      <w:r>
        <w:t>P</w:t>
      </w:r>
      <w:r w:rsidRPr="00EE1428">
        <w:t>rivateId:</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1B104AC3" w14:textId="77777777" w:rsidR="00F14E2D" w:rsidRDefault="00F14E2D" w:rsidP="00F14E2D">
      <w:pPr>
        <w:pStyle w:val="PL"/>
      </w:pPr>
      <w:r>
        <w:t xml:space="preserve">    ServingNode:</w:t>
      </w:r>
    </w:p>
    <w:p w14:paraId="5B10CA0B" w14:textId="77777777" w:rsidR="00F14E2D" w:rsidRDefault="00F14E2D" w:rsidP="00F14E2D">
      <w:pPr>
        <w:pStyle w:val="PL"/>
      </w:pPr>
      <w:r>
        <w:t xml:space="preserve">      type: boolean</w:t>
      </w:r>
    </w:p>
    <w:p w14:paraId="2E23F278" w14:textId="77777777" w:rsidR="00F14E2D" w:rsidRDefault="00F14E2D" w:rsidP="00F14E2D">
      <w:pPr>
        <w:pStyle w:val="PL"/>
      </w:pPr>
    </w:p>
    <w:p w14:paraId="3419C3B4" w14:textId="77777777" w:rsidR="00F14E2D" w:rsidRDefault="00F14E2D" w:rsidP="00F14E2D">
      <w:pPr>
        <w:pStyle w:val="PL"/>
      </w:pPr>
      <w:r>
        <w:t xml:space="preserve">    LocalTime:</w:t>
      </w:r>
    </w:p>
    <w:p w14:paraId="5B75AFA0" w14:textId="77777777" w:rsidR="00F14E2D" w:rsidRDefault="00F14E2D" w:rsidP="00F14E2D">
      <w:pPr>
        <w:pStyle w:val="PL"/>
      </w:pPr>
      <w:r>
        <w:t xml:space="preserve">      type: boolean</w:t>
      </w:r>
    </w:p>
    <w:p w14:paraId="4CDF61CB" w14:textId="77777777" w:rsidR="00F14E2D" w:rsidRDefault="00F14E2D" w:rsidP="00F14E2D">
      <w:pPr>
        <w:pStyle w:val="PL"/>
      </w:pPr>
    </w:p>
    <w:p w14:paraId="30B78C54" w14:textId="77777777" w:rsidR="00F14E2D" w:rsidRDefault="00F14E2D" w:rsidP="00F14E2D">
      <w:pPr>
        <w:pStyle w:val="PL"/>
      </w:pPr>
      <w:r>
        <w:t xml:space="preserve">    CurrentLocation:</w:t>
      </w:r>
    </w:p>
    <w:p w14:paraId="0C8F355B" w14:textId="77777777" w:rsidR="00F14E2D" w:rsidRDefault="00F14E2D" w:rsidP="00F14E2D">
      <w:pPr>
        <w:pStyle w:val="PL"/>
      </w:pPr>
      <w:r>
        <w:t xml:space="preserve">      type: boolean</w:t>
      </w:r>
    </w:p>
    <w:p w14:paraId="6CFE986E" w14:textId="77777777" w:rsidR="00F14E2D" w:rsidRDefault="00F14E2D" w:rsidP="00F14E2D">
      <w:pPr>
        <w:pStyle w:val="PL"/>
      </w:pPr>
    </w:p>
    <w:p w14:paraId="7E2AB2E3" w14:textId="77777777" w:rsidR="00DF5F91" w:rsidRPr="006A7EE2" w:rsidRDefault="00DF5F91" w:rsidP="00DF5F91">
      <w:pPr>
        <w:pStyle w:val="PL"/>
      </w:pPr>
      <w:r w:rsidRPr="006A7EE2">
        <w:t xml:space="preserve">    SharedDataId:</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77777777" w:rsidR="00B1392B" w:rsidRDefault="00B1392B" w:rsidP="00724323">
      <w:pPr>
        <w:pStyle w:val="PL"/>
      </w:pPr>
    </w:p>
    <w:p w14:paraId="5F43F19D" w14:textId="77777777" w:rsidR="00724323" w:rsidRPr="00D67AB2" w:rsidRDefault="00724323" w:rsidP="00724323">
      <w:pPr>
        <w:pStyle w:val="PL"/>
      </w:pPr>
      <w:r w:rsidRPr="00D67AB2">
        <w:t># ENUMS:</w:t>
      </w:r>
    </w:p>
    <w:p w14:paraId="4C99039A" w14:textId="77777777" w:rsidR="00724323" w:rsidRDefault="00724323"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lastRenderedPageBreak/>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091E9270" w14:textId="77777777" w:rsidR="00724323" w:rsidRDefault="00724323" w:rsidP="00724323">
      <w:pPr>
        <w:pStyle w:val="PL"/>
      </w:pPr>
    </w:p>
    <w:p w14:paraId="74E49658" w14:textId="77777777" w:rsidR="00266DE9" w:rsidRDefault="00266DE9" w:rsidP="00A517A7">
      <w:pPr>
        <w:pStyle w:val="Heading2"/>
      </w:pPr>
      <w:bookmarkStart w:id="3794" w:name="_Toc24978902"/>
      <w:bookmarkStart w:id="3795" w:name="_Toc34346808"/>
      <w:bookmarkStart w:id="3796" w:name="_Toc34740885"/>
      <w:bookmarkStart w:id="3797" w:name="_Toc34748244"/>
      <w:bookmarkStart w:id="3798" w:name="_Toc34748620"/>
      <w:bookmarkStart w:id="3799" w:name="_Toc34749610"/>
      <w:bookmarkStart w:id="3800" w:name="_Toc49690154"/>
      <w:bookmarkStart w:id="3801" w:name="_Toc56337254"/>
      <w:bookmarkStart w:id="3802" w:name="_Toc67730954"/>
      <w:r w:rsidRPr="00F91D2F">
        <w:t>A.</w:t>
      </w:r>
      <w:r>
        <w:t>4</w:t>
      </w:r>
      <w:r w:rsidRPr="00F91D2F">
        <w:tab/>
      </w:r>
      <w:r>
        <w:t>Nhss_imsUEAU</w:t>
      </w:r>
      <w:r w:rsidRPr="00F91D2F">
        <w:t xml:space="preserve"> API</w:t>
      </w:r>
      <w:bookmarkEnd w:id="3794"/>
      <w:bookmarkEnd w:id="3795"/>
      <w:bookmarkEnd w:id="3796"/>
      <w:bookmarkEnd w:id="3797"/>
      <w:bookmarkEnd w:id="3798"/>
      <w:bookmarkEnd w:id="3799"/>
      <w:bookmarkEnd w:id="3800"/>
      <w:bookmarkEnd w:id="3801"/>
      <w:bookmarkEnd w:id="3802"/>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7777777" w:rsidR="00266DE9" w:rsidRPr="00D67AB2" w:rsidRDefault="00266DE9" w:rsidP="00266DE9">
      <w:pPr>
        <w:pStyle w:val="PL"/>
      </w:pPr>
      <w:r w:rsidRPr="00D67AB2">
        <w:t xml:space="preserve">  version: '</w:t>
      </w:r>
      <w:r w:rsidRPr="00827916">
        <w:t>1.0.</w:t>
      </w:r>
      <w:r w:rsidR="000D638B">
        <w:t>1</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77777777"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p>
    <w:p w14:paraId="5991AD1F" w14:textId="77777777" w:rsidR="00266DE9" w:rsidRPr="00D67AB2" w:rsidRDefault="00266DE9" w:rsidP="00266DE9">
      <w:pPr>
        <w:pStyle w:val="PL"/>
      </w:pPr>
      <w:r w:rsidRPr="00D67AB2">
        <w:t xml:space="preserve">    © 20</w:t>
      </w:r>
      <w:r w:rsidR="00000432">
        <w:t>20</w:t>
      </w:r>
      <w:r w:rsidRPr="00D67AB2">
        <w:t>, 3GPP Organizational Partners (ARIB, ATIS, CCSA, ETSI, TSDSI, TTA, TTC).</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77777777"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Pr="004221FF">
        <w:rPr>
          <w:lang w:val="en-US"/>
        </w:rPr>
        <w:t>HSS</w:t>
      </w:r>
      <w:r>
        <w:rPr>
          <w:lang w:val="en-US"/>
        </w:rPr>
        <w:t xml:space="preserve"> </w:t>
      </w:r>
      <w:r w:rsidRPr="004221FF">
        <w:rPr>
          <w:lang w:val="en-US"/>
        </w:rPr>
        <w:t>Services for Interworking with IMS</w:t>
      </w:r>
      <w:r w:rsidRPr="00D67AB2">
        <w:rPr>
          <w:lang w:val="en-US"/>
        </w:rPr>
        <w:t xml:space="preserve">, version </w:t>
      </w:r>
      <w:r w:rsidR="00000432">
        <w:rPr>
          <w:lang w:val="en-US"/>
        </w:rPr>
        <w:t>16</w:t>
      </w:r>
      <w:r w:rsidRPr="00827916">
        <w:rPr>
          <w:lang w:val="en-US"/>
        </w:rPr>
        <w:t>.</w:t>
      </w:r>
      <w:r w:rsidR="000D638B">
        <w:rPr>
          <w:lang w:val="en-US"/>
        </w:rPr>
        <w:t>3</w:t>
      </w:r>
      <w:r w:rsidRPr="00827916">
        <w:rPr>
          <w:lang w:val="en-US"/>
        </w:rPr>
        <w:t>.0</w:t>
      </w:r>
    </w:p>
    <w:p w14:paraId="547534C6" w14:textId="77777777" w:rsidR="00266DE9" w:rsidRPr="00D67AB2" w:rsidRDefault="00266DE9" w:rsidP="00266DE9">
      <w:pPr>
        <w:pStyle w:val="PL"/>
        <w:rPr>
          <w:lang w:val="en-US"/>
        </w:rPr>
      </w:pPr>
      <w:r w:rsidRPr="00D67AB2">
        <w:rPr>
          <w:lang w:val="en-US"/>
        </w:rPr>
        <w:t xml:space="preserve">  url: 'http://www.3gpp.org/ftp/Specs/archive/29_series/29.5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266DE9"/>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77777777" w:rsidR="00266DE9" w:rsidRPr="00827916" w:rsidRDefault="00266DE9" w:rsidP="00266DE9">
      <w:pPr>
        <w:pStyle w:val="PL"/>
      </w:pPr>
      <w:r w:rsidRPr="00827916">
        <w:t xml:space="preserve">        - Generate Auth Data</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lastRenderedPageBreak/>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4D968C0A" w14:textId="77777777" w:rsidR="00266DE9" w:rsidRPr="00827916" w:rsidRDefault="00266DE9" w:rsidP="00266DE9">
      <w:pPr>
        <w:pStyle w:val="PL"/>
      </w:pPr>
      <w:r w:rsidRPr="00827916">
        <w:t xml:space="preserve">        '400':</w:t>
      </w:r>
    </w:p>
    <w:p w14:paraId="23873579" w14:textId="77777777" w:rsidR="00266DE9" w:rsidRPr="00827916" w:rsidRDefault="00266DE9" w:rsidP="00266DE9">
      <w:pPr>
        <w:pStyle w:val="PL"/>
      </w:pPr>
      <w:r w:rsidRPr="00827916">
        <w:t xml:space="preserve">          description: Bad Request</w:t>
      </w:r>
    </w:p>
    <w:p w14:paraId="151B34A2" w14:textId="77777777" w:rsidR="00266DE9" w:rsidRPr="00827916" w:rsidRDefault="00266DE9" w:rsidP="00266DE9">
      <w:pPr>
        <w:pStyle w:val="PL"/>
      </w:pPr>
      <w:r w:rsidRPr="00827916">
        <w:t xml:space="preserve">          content:</w:t>
      </w:r>
    </w:p>
    <w:p w14:paraId="4FBEDDE1" w14:textId="77777777" w:rsidR="00266DE9" w:rsidRPr="00827916" w:rsidRDefault="00266DE9" w:rsidP="00266DE9">
      <w:pPr>
        <w:pStyle w:val="PL"/>
      </w:pPr>
      <w:r w:rsidRPr="00827916">
        <w:t xml:space="preserve">            application/problem+json:</w:t>
      </w:r>
    </w:p>
    <w:p w14:paraId="6852CEF6" w14:textId="77777777" w:rsidR="00266DE9" w:rsidRPr="00827916" w:rsidRDefault="00266DE9" w:rsidP="00266DE9">
      <w:pPr>
        <w:pStyle w:val="PL"/>
      </w:pPr>
      <w:r w:rsidRPr="00827916">
        <w:t xml:space="preserve">              schema:</w:t>
      </w:r>
    </w:p>
    <w:p w14:paraId="4BDAA57C" w14:textId="77777777" w:rsidR="00266DE9" w:rsidRPr="00827916" w:rsidRDefault="00266DE9" w:rsidP="00266DE9">
      <w:pPr>
        <w:pStyle w:val="PL"/>
      </w:pPr>
      <w:r w:rsidRPr="00827916">
        <w:t xml:space="preserve">                $ref: 'TS29571_CommonData.yaml#/components/schemas/ProblemDetails'</w:t>
      </w:r>
    </w:p>
    <w:p w14:paraId="1E0B5207" w14:textId="77777777" w:rsidR="00266DE9" w:rsidRPr="00827916" w:rsidRDefault="00266DE9" w:rsidP="00266DE9">
      <w:pPr>
        <w:pStyle w:val="PL"/>
      </w:pPr>
      <w:r w:rsidRPr="00827916">
        <w:t xml:space="preserve">        '403':</w:t>
      </w:r>
    </w:p>
    <w:p w14:paraId="33569110" w14:textId="77777777" w:rsidR="00266DE9" w:rsidRPr="00827916" w:rsidRDefault="00266DE9" w:rsidP="00266DE9">
      <w:pPr>
        <w:pStyle w:val="PL"/>
      </w:pPr>
      <w:r w:rsidRPr="00827916">
        <w:t xml:space="preserve">          description: Forbidden</w:t>
      </w:r>
    </w:p>
    <w:p w14:paraId="1B07E756" w14:textId="77777777" w:rsidR="00266DE9" w:rsidRPr="00827916" w:rsidRDefault="00266DE9" w:rsidP="00266DE9">
      <w:pPr>
        <w:pStyle w:val="PL"/>
      </w:pPr>
      <w:r w:rsidRPr="00827916">
        <w:t xml:space="preserve">          content:</w:t>
      </w:r>
    </w:p>
    <w:p w14:paraId="19427D86" w14:textId="77777777" w:rsidR="00266DE9" w:rsidRPr="00827916" w:rsidRDefault="00266DE9" w:rsidP="00266DE9">
      <w:pPr>
        <w:pStyle w:val="PL"/>
      </w:pPr>
      <w:r w:rsidRPr="00827916">
        <w:t xml:space="preserve">            application/problem+json:</w:t>
      </w:r>
    </w:p>
    <w:p w14:paraId="26D648C2" w14:textId="77777777" w:rsidR="00266DE9" w:rsidRPr="00827916" w:rsidRDefault="00266DE9" w:rsidP="00266DE9">
      <w:pPr>
        <w:pStyle w:val="PL"/>
      </w:pPr>
      <w:r w:rsidRPr="00827916">
        <w:t xml:space="preserve">              schema:</w:t>
      </w:r>
    </w:p>
    <w:p w14:paraId="05B21478" w14:textId="77777777" w:rsidR="00266DE9" w:rsidRPr="00827916" w:rsidRDefault="00266DE9" w:rsidP="00266DE9">
      <w:pPr>
        <w:pStyle w:val="PL"/>
      </w:pPr>
      <w:r w:rsidRPr="00827916">
        <w:t xml:space="preserve">                $ref: 'TS29571_CommonData.yaml#/components/schemas/ProblemDetails'</w:t>
      </w:r>
    </w:p>
    <w:p w14:paraId="1BC7F8D7" w14:textId="77777777" w:rsidR="00266DE9" w:rsidRPr="00827916" w:rsidRDefault="00266DE9" w:rsidP="00266DE9">
      <w:pPr>
        <w:pStyle w:val="PL"/>
      </w:pPr>
      <w:r w:rsidRPr="00827916">
        <w:t xml:space="preserve">        '404':</w:t>
      </w:r>
    </w:p>
    <w:p w14:paraId="61A22140" w14:textId="77777777" w:rsidR="00266DE9" w:rsidRPr="00827916" w:rsidRDefault="00266DE9" w:rsidP="00266DE9">
      <w:pPr>
        <w:pStyle w:val="PL"/>
      </w:pPr>
      <w:r w:rsidRPr="00827916">
        <w:t xml:space="preserve">          description: Not found</w:t>
      </w:r>
    </w:p>
    <w:p w14:paraId="23E28997" w14:textId="77777777" w:rsidR="00266DE9" w:rsidRPr="00827916" w:rsidRDefault="00266DE9" w:rsidP="00266DE9">
      <w:pPr>
        <w:pStyle w:val="PL"/>
      </w:pPr>
      <w:r w:rsidRPr="00827916">
        <w:t xml:space="preserve">          content:</w:t>
      </w:r>
    </w:p>
    <w:p w14:paraId="44C52A91" w14:textId="77777777" w:rsidR="00266DE9" w:rsidRPr="00827916" w:rsidRDefault="00266DE9" w:rsidP="00266DE9">
      <w:pPr>
        <w:pStyle w:val="PL"/>
      </w:pPr>
      <w:r w:rsidRPr="00827916">
        <w:t xml:space="preserve">            application/problem+json:</w:t>
      </w:r>
    </w:p>
    <w:p w14:paraId="5AFEC5CE" w14:textId="77777777" w:rsidR="00266DE9" w:rsidRPr="00827916" w:rsidRDefault="00266DE9" w:rsidP="00266DE9">
      <w:pPr>
        <w:pStyle w:val="PL"/>
      </w:pPr>
      <w:r w:rsidRPr="00827916">
        <w:t xml:space="preserve">              schema:</w:t>
      </w:r>
    </w:p>
    <w:p w14:paraId="7AF75476" w14:textId="77777777" w:rsidR="00266DE9" w:rsidRPr="00827916" w:rsidRDefault="00266DE9" w:rsidP="00266DE9">
      <w:pPr>
        <w:pStyle w:val="PL"/>
      </w:pPr>
      <w:r w:rsidRPr="00827916">
        <w:t xml:space="preserve">                $ref: 'TS29571_CommonData.yaml#/components/schemas/ProblemDetails'</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08F0DF54" w14:textId="77777777" w:rsidR="00266DE9" w:rsidRPr="004221FF" w:rsidRDefault="00266DE9" w:rsidP="00266DE9">
      <w:pPr>
        <w:pStyle w:val="PL"/>
      </w:pPr>
      <w:r w:rsidRPr="004221FF">
        <w:t xml:space="preserve">          description: Not implemented</w:t>
      </w:r>
    </w:p>
    <w:p w14:paraId="1BB43DB5" w14:textId="77777777" w:rsidR="00266DE9" w:rsidRPr="004221FF" w:rsidRDefault="00266DE9" w:rsidP="00266DE9">
      <w:pPr>
        <w:pStyle w:val="PL"/>
      </w:pPr>
      <w:r w:rsidRPr="004221FF">
        <w:t xml:space="preserve">          content:</w:t>
      </w:r>
    </w:p>
    <w:p w14:paraId="6CB01853" w14:textId="77777777" w:rsidR="00266DE9" w:rsidRPr="004221FF" w:rsidRDefault="00266DE9" w:rsidP="00266DE9">
      <w:pPr>
        <w:pStyle w:val="PL"/>
      </w:pPr>
      <w:r w:rsidRPr="004221FF">
        <w:t xml:space="preserve">            application/problem+json:</w:t>
      </w:r>
    </w:p>
    <w:p w14:paraId="3AA2249C" w14:textId="77777777" w:rsidR="00266DE9" w:rsidRPr="004221FF" w:rsidRDefault="00266DE9" w:rsidP="00266DE9">
      <w:pPr>
        <w:pStyle w:val="PL"/>
      </w:pPr>
      <w:r w:rsidRPr="004221FF">
        <w:t xml:space="preserve">              schema:</w:t>
      </w:r>
    </w:p>
    <w:p w14:paraId="79634345" w14:textId="77777777" w:rsidR="00266DE9" w:rsidRPr="004221FF" w:rsidRDefault="00266DE9" w:rsidP="00266DE9">
      <w:pPr>
        <w:pStyle w:val="PL"/>
      </w:pPr>
      <w:r w:rsidRPr="004221FF">
        <w:t xml:space="preserve">                $ref: 'TS29571_CommonData.yaml#/components/schemas/ProblemDetails'</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26A2CB3F" w14:textId="77777777" w:rsidR="00266DE9" w:rsidRPr="004221FF" w:rsidRDefault="00266DE9" w:rsidP="00266DE9">
      <w:pPr>
        <w:pStyle w:val="PL"/>
      </w:pPr>
      <w:r w:rsidRPr="004221FF">
        <w:t xml:space="preserve">          description: Gateway timeout</w:t>
      </w:r>
    </w:p>
    <w:p w14:paraId="4E5BEE14" w14:textId="77777777" w:rsidR="00266DE9" w:rsidRPr="004221FF" w:rsidRDefault="00266DE9" w:rsidP="00266DE9">
      <w:pPr>
        <w:pStyle w:val="PL"/>
      </w:pPr>
      <w:r w:rsidRPr="004221FF">
        <w:t xml:space="preserve">          content:</w:t>
      </w:r>
    </w:p>
    <w:p w14:paraId="37C945F7" w14:textId="77777777" w:rsidR="00266DE9" w:rsidRPr="004221FF" w:rsidRDefault="00266DE9" w:rsidP="00266DE9">
      <w:pPr>
        <w:pStyle w:val="PL"/>
      </w:pPr>
      <w:r w:rsidRPr="004221FF">
        <w:t xml:space="preserve">            application/problem+json:</w:t>
      </w:r>
    </w:p>
    <w:p w14:paraId="3F8DE042" w14:textId="77777777" w:rsidR="00266DE9" w:rsidRPr="004221FF" w:rsidRDefault="00266DE9" w:rsidP="00266DE9">
      <w:pPr>
        <w:pStyle w:val="PL"/>
      </w:pPr>
      <w:r w:rsidRPr="004221FF">
        <w:t xml:space="preserve">              schema:</w:t>
      </w:r>
    </w:p>
    <w:p w14:paraId="40E1216A" w14:textId="77777777" w:rsidR="00266DE9" w:rsidRPr="004221FF" w:rsidRDefault="00266DE9" w:rsidP="00266DE9">
      <w:pPr>
        <w:pStyle w:val="PL"/>
      </w:pPr>
      <w:r w:rsidRPr="004221FF">
        <w:t xml:space="preserve">                $ref: 'TS29571_CommonData.yaml#/components/schemas/ProblemDetails'</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5EB53919" w14:textId="77777777" w:rsidR="00AE6407" w:rsidRDefault="00AE6407" w:rsidP="00AE6407">
      <w:pPr>
        <w:pStyle w:val="PL"/>
      </w:pPr>
      <w:r>
        <w:t xml:space="preserve">            nhss-ims-ueau:generate-sip-auth-data:invoke: 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77777777" w:rsidR="00266DE9" w:rsidRDefault="00266DE9" w:rsidP="00266DE9">
      <w:pPr>
        <w:pStyle w:val="PL"/>
      </w:pPr>
    </w:p>
    <w:p w14:paraId="5060E079" w14:textId="77777777" w:rsidR="00266DE9" w:rsidRDefault="00266DE9" w:rsidP="00266DE9">
      <w:pPr>
        <w:pStyle w:val="PL"/>
      </w:pPr>
      <w:r>
        <w:t># COMPLEX TYPES:</w:t>
      </w:r>
    </w:p>
    <w:p w14:paraId="2F905B7F" w14:textId="77777777" w:rsidR="00266DE9" w:rsidRDefault="00266DE9" w:rsidP="00266DE9">
      <w:pPr>
        <w:pStyle w:val="PL"/>
      </w:pPr>
    </w:p>
    <w:p w14:paraId="5012F34C" w14:textId="77777777" w:rsidR="00266DE9" w:rsidRPr="004221FF" w:rsidRDefault="00266DE9" w:rsidP="00266DE9">
      <w:pPr>
        <w:pStyle w:val="PL"/>
      </w:pPr>
      <w:r w:rsidRPr="004221FF">
        <w:t xml:space="preserve">    SipAuthenticationInfoRequest: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77777777" w:rsidR="00266DE9" w:rsidRDefault="00000432" w:rsidP="00000432">
      <w:pPr>
        <w:pStyle w:val="PL"/>
      </w:pPr>
      <w:r>
        <w:t xml:space="preserve">          $ref: '#/components/schemas/IpAddress'</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77777777" w:rsidR="00266DE9" w:rsidRPr="00827916" w:rsidRDefault="00266DE9" w:rsidP="00266DE9">
      <w:pPr>
        <w:pStyle w:val="PL"/>
      </w:pPr>
      <w:r w:rsidRPr="00827916">
        <w:t xml:space="preserve">          $ref: '#/components/schemas/Ck'</w:t>
      </w:r>
    </w:p>
    <w:p w14:paraId="6903B84A" w14:textId="77777777" w:rsidR="00266DE9" w:rsidRPr="00827916" w:rsidRDefault="00266DE9" w:rsidP="00266DE9">
      <w:pPr>
        <w:pStyle w:val="PL"/>
      </w:pPr>
      <w:r w:rsidRPr="00827916">
        <w:t xml:space="preserve">        ik:</w:t>
      </w:r>
    </w:p>
    <w:p w14:paraId="4EC1CECA" w14:textId="77777777" w:rsidR="00266DE9" w:rsidRPr="00827916" w:rsidRDefault="00266DE9" w:rsidP="00266DE9">
      <w:pPr>
        <w:pStyle w:val="PL"/>
      </w:pPr>
      <w:r w:rsidRPr="00827916">
        <w:t xml:space="preserve">          $ref: '#/components/schemas/Ik'</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lastRenderedPageBreak/>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7EE1D4A5" w14:textId="77777777" w:rsidR="00000432" w:rsidRDefault="00000432" w:rsidP="00000432">
      <w:pPr>
        <w:pStyle w:val="PL"/>
      </w:pPr>
      <w:r w:rsidRPr="006C4DAA">
        <w:rPr>
          <w:lang w:val="en-US"/>
        </w:rPr>
        <w:t xml:space="preserve">    </w:t>
      </w:r>
      <w:r>
        <w:t>IpAddress:</w:t>
      </w:r>
    </w:p>
    <w:p w14:paraId="38A7BC32" w14:textId="77777777" w:rsidR="00000432" w:rsidRDefault="00000432" w:rsidP="00000432">
      <w:pPr>
        <w:pStyle w:val="PL"/>
      </w:pPr>
      <w:r>
        <w:t xml:space="preserve">      type: object</w:t>
      </w:r>
    </w:p>
    <w:p w14:paraId="15EBA68E" w14:textId="77777777" w:rsidR="00000432" w:rsidRDefault="00000432" w:rsidP="00000432">
      <w:pPr>
        <w:pStyle w:val="PL"/>
      </w:pPr>
      <w:r>
        <w:t xml:space="preserve">      oneOf:</w:t>
      </w:r>
    </w:p>
    <w:p w14:paraId="0C6147A4" w14:textId="77777777" w:rsidR="00000432" w:rsidRDefault="00000432" w:rsidP="00000432">
      <w:pPr>
        <w:pStyle w:val="PL"/>
      </w:pPr>
      <w:r>
        <w:t xml:space="preserve">        - required:</w:t>
      </w:r>
    </w:p>
    <w:p w14:paraId="0B061EF2" w14:textId="77777777" w:rsidR="00000432" w:rsidRDefault="00000432" w:rsidP="00000432">
      <w:pPr>
        <w:pStyle w:val="PL"/>
      </w:pPr>
      <w:r>
        <w:t xml:space="preserve">          - ipv4Addr</w:t>
      </w:r>
    </w:p>
    <w:p w14:paraId="04DDDE85" w14:textId="77777777" w:rsidR="00000432" w:rsidRDefault="00000432" w:rsidP="00000432">
      <w:pPr>
        <w:pStyle w:val="PL"/>
      </w:pPr>
      <w:r>
        <w:t xml:space="preserve">        - required:</w:t>
      </w:r>
    </w:p>
    <w:p w14:paraId="4EAE350F" w14:textId="77777777" w:rsidR="00000432" w:rsidRDefault="00000432" w:rsidP="00000432">
      <w:pPr>
        <w:pStyle w:val="PL"/>
      </w:pPr>
      <w:r>
        <w:t xml:space="preserve">          - ipv6Addr</w:t>
      </w:r>
    </w:p>
    <w:p w14:paraId="0C3668C1" w14:textId="77777777" w:rsidR="00000432" w:rsidRDefault="00000432" w:rsidP="00000432">
      <w:pPr>
        <w:pStyle w:val="PL"/>
      </w:pPr>
      <w:r>
        <w:t xml:space="preserve">        - required:</w:t>
      </w:r>
    </w:p>
    <w:p w14:paraId="1E5D6199" w14:textId="77777777" w:rsidR="00000432" w:rsidRDefault="00000432" w:rsidP="00000432">
      <w:pPr>
        <w:pStyle w:val="PL"/>
      </w:pPr>
      <w:r>
        <w:t xml:space="preserve">          - ipv6Prefix</w:t>
      </w:r>
    </w:p>
    <w:p w14:paraId="7F75E7DF" w14:textId="77777777" w:rsidR="00000432" w:rsidRDefault="00000432" w:rsidP="00000432">
      <w:pPr>
        <w:pStyle w:val="PL"/>
      </w:pPr>
      <w:r>
        <w:t xml:space="preserve">      properties:</w:t>
      </w:r>
    </w:p>
    <w:p w14:paraId="694D462D" w14:textId="77777777" w:rsidR="00000432" w:rsidRDefault="00000432" w:rsidP="00000432">
      <w:pPr>
        <w:pStyle w:val="PL"/>
      </w:pPr>
      <w:r>
        <w:t xml:space="preserve">        ipv4Addr:</w:t>
      </w:r>
    </w:p>
    <w:p w14:paraId="548A2967" w14:textId="77777777" w:rsidR="00000432" w:rsidRDefault="00000432" w:rsidP="00000432">
      <w:pPr>
        <w:pStyle w:val="PL"/>
      </w:pPr>
      <w:r>
        <w:t xml:space="preserve">          $ref: 'TS29571_CommonData.yaml#/components/schemas/Ipv4Addr'</w:t>
      </w:r>
    </w:p>
    <w:p w14:paraId="53633453" w14:textId="77777777" w:rsidR="00000432" w:rsidRDefault="00000432" w:rsidP="00000432">
      <w:pPr>
        <w:pStyle w:val="PL"/>
      </w:pPr>
      <w:r>
        <w:t xml:space="preserve">        ipv6Addr:</w:t>
      </w:r>
    </w:p>
    <w:p w14:paraId="1FDB412D" w14:textId="77777777" w:rsidR="00000432" w:rsidRDefault="00000432" w:rsidP="00000432">
      <w:pPr>
        <w:pStyle w:val="PL"/>
      </w:pPr>
      <w:r>
        <w:t xml:space="preserve">          $ref: 'TS29571_CommonData.yaml#/components/schemas/Ipv6Addr'</w:t>
      </w:r>
    </w:p>
    <w:p w14:paraId="396019D7" w14:textId="77777777" w:rsidR="00000432" w:rsidRDefault="00000432" w:rsidP="00000432">
      <w:pPr>
        <w:pStyle w:val="PL"/>
      </w:pPr>
      <w:r>
        <w:t xml:space="preserve">        ipv6Prefix:</w:t>
      </w:r>
    </w:p>
    <w:p w14:paraId="36CC1350" w14:textId="77777777" w:rsidR="00000432" w:rsidRDefault="00000432" w:rsidP="00000432">
      <w:pPr>
        <w:pStyle w:val="PL"/>
      </w:pPr>
      <w:r>
        <w:t xml:space="preserve">          $ref: 'TS29571_CommonData.yaml#/components/schemas/Ipv6Prefix'</w:t>
      </w:r>
    </w:p>
    <w:p w14:paraId="4E0DC578" w14:textId="77777777" w:rsidR="00000432" w:rsidRDefault="00000432" w:rsidP="00266DE9">
      <w:pPr>
        <w:pStyle w:val="PL"/>
      </w:pPr>
    </w:p>
    <w:p w14:paraId="015D6B88" w14:textId="77777777" w:rsidR="00266DE9" w:rsidRDefault="00266DE9" w:rsidP="00266DE9">
      <w:pPr>
        <w:pStyle w:val="PL"/>
      </w:pPr>
      <w:r w:rsidRPr="008373DD">
        <w:t># SIMPLE TYPES:</w:t>
      </w:r>
    </w:p>
    <w:p w14:paraId="77F2F933" w14:textId="77777777" w:rsidR="00266DE9" w:rsidRDefault="00266DE9" w:rsidP="00266DE9">
      <w:pPr>
        <w:pStyle w:val="PL"/>
      </w:pPr>
    </w:p>
    <w:p w14:paraId="3F4F0D98" w14:textId="77777777" w:rsidR="00266DE9" w:rsidRPr="00827916" w:rsidRDefault="00266DE9" w:rsidP="00266DE9">
      <w:pPr>
        <w:pStyle w:val="PL"/>
      </w:pPr>
      <w:r w:rsidRPr="00827916">
        <w:t xml:space="preserve">    SipNumberAuthItems: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4A82E925" w14:textId="77777777" w:rsidR="00266DE9" w:rsidRPr="00827916" w:rsidRDefault="00266DE9" w:rsidP="00266DE9">
      <w:pPr>
        <w:pStyle w:val="PL"/>
      </w:pPr>
      <w:r w:rsidRPr="00827916">
        <w:t xml:space="preserve">    Ck:</w:t>
      </w:r>
    </w:p>
    <w:p w14:paraId="1B3702F1" w14:textId="77777777" w:rsidR="00266DE9" w:rsidRPr="00827916" w:rsidRDefault="00266DE9" w:rsidP="00266DE9">
      <w:pPr>
        <w:pStyle w:val="PL"/>
      </w:pPr>
      <w:r w:rsidRPr="00827916">
        <w:t xml:space="preserve">      type: string</w:t>
      </w:r>
    </w:p>
    <w:p w14:paraId="28788A81" w14:textId="77777777" w:rsidR="00266DE9" w:rsidRPr="00827916" w:rsidRDefault="00266DE9" w:rsidP="00266DE9">
      <w:pPr>
        <w:pStyle w:val="PL"/>
      </w:pPr>
      <w:r w:rsidRPr="00827916">
        <w:t xml:space="preserve">      pattern: </w:t>
      </w:r>
      <w:r>
        <w:t>'</w:t>
      </w:r>
      <w:r w:rsidRPr="00827916">
        <w:t>^[A-Fa-f0-9]{32}$</w:t>
      </w:r>
      <w:r>
        <w:t>'</w:t>
      </w:r>
    </w:p>
    <w:p w14:paraId="33663E1F" w14:textId="77777777" w:rsidR="00266DE9" w:rsidRPr="00827916" w:rsidRDefault="00266DE9" w:rsidP="00266DE9">
      <w:pPr>
        <w:pStyle w:val="PL"/>
      </w:pPr>
    </w:p>
    <w:p w14:paraId="7469FB22" w14:textId="77777777" w:rsidR="00266DE9" w:rsidRPr="00827916" w:rsidRDefault="00266DE9" w:rsidP="00266DE9">
      <w:pPr>
        <w:pStyle w:val="PL"/>
      </w:pPr>
      <w:r w:rsidRPr="00827916">
        <w:t xml:space="preserve">    Ik:</w:t>
      </w:r>
    </w:p>
    <w:p w14:paraId="20D43952" w14:textId="77777777" w:rsidR="00266DE9" w:rsidRPr="00827916" w:rsidRDefault="00266DE9" w:rsidP="00266DE9">
      <w:pPr>
        <w:pStyle w:val="PL"/>
      </w:pPr>
      <w:r w:rsidRPr="00827916">
        <w:t xml:space="preserve">      type: string</w:t>
      </w:r>
    </w:p>
    <w:p w14:paraId="08A7BCE9" w14:textId="77777777" w:rsidR="00266DE9" w:rsidRPr="00827916" w:rsidRDefault="00266DE9" w:rsidP="00266DE9">
      <w:pPr>
        <w:pStyle w:val="PL"/>
      </w:pPr>
      <w:r w:rsidRPr="00827916">
        <w:t xml:space="preserve">      pattern: </w:t>
      </w:r>
      <w:r>
        <w:t>'</w:t>
      </w:r>
      <w:r w:rsidRPr="00827916">
        <w:t>^[A-Fa-f0-9]{32}$</w:t>
      </w:r>
      <w:r>
        <w:t>'</w:t>
      </w:r>
    </w:p>
    <w:p w14:paraId="2606DA03"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771953B8" w14:textId="77777777" w:rsidR="00000432" w:rsidRPr="00827916" w:rsidRDefault="00000432" w:rsidP="00000432">
      <w:pPr>
        <w:pStyle w:val="PL"/>
      </w:pPr>
      <w:r w:rsidRPr="00827916">
        <w:t xml:space="preserve">      type: string</w:t>
      </w:r>
    </w:p>
    <w:p w14:paraId="21ADAAC3" w14:textId="77777777" w:rsidR="00266DE9" w:rsidRPr="00D76692" w:rsidRDefault="00266DE9" w:rsidP="00266DE9">
      <w:pPr>
        <w:pStyle w:val="PL"/>
      </w:pPr>
    </w:p>
    <w:p w14:paraId="1E7CCA7E" w14:textId="77777777" w:rsidR="00266DE9" w:rsidRDefault="00266DE9" w:rsidP="00266DE9">
      <w:pPr>
        <w:pStyle w:val="PL"/>
      </w:pPr>
      <w:r w:rsidRPr="008373DD">
        <w:t xml:space="preserve"># </w:t>
      </w:r>
      <w:r>
        <w:t>ENUMS</w:t>
      </w:r>
      <w:r w:rsidRPr="008373DD">
        <w:t>:</w:t>
      </w:r>
    </w:p>
    <w:p w14:paraId="3470FA79" w14:textId="77777777" w:rsidR="00266DE9" w:rsidRDefault="00266DE9" w:rsidP="00266DE9">
      <w:pPr>
        <w:pStyle w:val="PL"/>
      </w:pPr>
    </w:p>
    <w:p w14:paraId="6D45BE5C" w14:textId="77777777" w:rsidR="00266DE9" w:rsidRPr="00827916" w:rsidRDefault="00266DE9" w:rsidP="00266DE9">
      <w:pPr>
        <w:pStyle w:val="PL"/>
      </w:pPr>
      <w:r w:rsidRPr="00827916">
        <w:t xml:space="preserve">    SipAuthenticationScheme: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77777777" w:rsidR="00266DE9" w:rsidRDefault="00266DE9" w:rsidP="000C5926">
      <w:pPr>
        <w:pStyle w:val="PL"/>
      </w:pPr>
    </w:p>
    <w:p w14:paraId="2952B0CD" w14:textId="77777777" w:rsidR="00FC4C9C" w:rsidRPr="00F91D2F" w:rsidRDefault="00FC4C9C" w:rsidP="00FC4C9C">
      <w:pPr>
        <w:pStyle w:val="Heading8"/>
      </w:pPr>
      <w:bookmarkStart w:id="3803" w:name="_Toc21948995"/>
      <w:bookmarkStart w:id="3804" w:name="_Toc24978903"/>
      <w:bookmarkStart w:id="3805" w:name="_Toc34346809"/>
      <w:bookmarkStart w:id="3806" w:name="_Toc34740886"/>
      <w:bookmarkStart w:id="3807" w:name="_Toc34748245"/>
      <w:bookmarkStart w:id="3808" w:name="_Toc34748621"/>
      <w:bookmarkStart w:id="3809" w:name="_Toc34749611"/>
      <w:bookmarkStart w:id="3810" w:name="_Toc49690155"/>
      <w:bookmarkStart w:id="3811" w:name="_Toc56337255"/>
      <w:bookmarkStart w:id="3812" w:name="_Toc67730955"/>
      <w:r w:rsidRPr="00F91D2F">
        <w:lastRenderedPageBreak/>
        <w:t>Annex B (informative):</w:t>
      </w:r>
      <w:r w:rsidRPr="00F91D2F">
        <w:br/>
        <w:t>Withdrawn API versions</w:t>
      </w:r>
      <w:bookmarkEnd w:id="3803"/>
      <w:bookmarkEnd w:id="3804"/>
      <w:bookmarkEnd w:id="3805"/>
      <w:bookmarkEnd w:id="3806"/>
      <w:bookmarkEnd w:id="3807"/>
      <w:bookmarkEnd w:id="3808"/>
      <w:bookmarkEnd w:id="3809"/>
      <w:bookmarkEnd w:id="3810"/>
      <w:bookmarkEnd w:id="3811"/>
      <w:bookmarkEnd w:id="3812"/>
    </w:p>
    <w:p w14:paraId="645570ED" w14:textId="77777777" w:rsidR="00FC4C9C" w:rsidRPr="00F91D2F" w:rsidRDefault="00FC4C9C" w:rsidP="00FC4C9C">
      <w:pPr>
        <w:pStyle w:val="Heading1"/>
      </w:pPr>
      <w:bookmarkStart w:id="3813" w:name="_Toc21948996"/>
      <w:bookmarkStart w:id="3814" w:name="_Toc24978904"/>
      <w:bookmarkStart w:id="3815" w:name="_Toc34346810"/>
      <w:bookmarkStart w:id="3816" w:name="_Toc34740887"/>
      <w:bookmarkStart w:id="3817" w:name="_Toc34748246"/>
      <w:bookmarkStart w:id="3818" w:name="_Toc34748622"/>
      <w:bookmarkStart w:id="3819" w:name="_Toc34749612"/>
      <w:bookmarkStart w:id="3820" w:name="_Toc49690156"/>
      <w:bookmarkStart w:id="3821" w:name="_Toc56337256"/>
      <w:bookmarkStart w:id="3822" w:name="_Toc67730956"/>
      <w:r w:rsidRPr="00F91D2F">
        <w:t>B.1</w:t>
      </w:r>
      <w:r w:rsidRPr="00F91D2F">
        <w:tab/>
        <w:t>General</w:t>
      </w:r>
      <w:bookmarkEnd w:id="3813"/>
      <w:bookmarkEnd w:id="3814"/>
      <w:bookmarkEnd w:id="3815"/>
      <w:bookmarkEnd w:id="3816"/>
      <w:bookmarkEnd w:id="3817"/>
      <w:bookmarkEnd w:id="3818"/>
      <w:bookmarkEnd w:id="3819"/>
      <w:bookmarkEnd w:id="3820"/>
      <w:bookmarkEnd w:id="3821"/>
      <w:bookmarkEnd w:id="3822"/>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77777777" w:rsidR="00FC4C9C" w:rsidRPr="00F91D2F" w:rsidRDefault="00FC4C9C" w:rsidP="00FC4C9C">
      <w:pPr>
        <w:pStyle w:val="Heading8"/>
      </w:pPr>
      <w:bookmarkStart w:id="3823" w:name="_Toc21948999"/>
      <w:bookmarkStart w:id="3824" w:name="_Toc24978907"/>
      <w:bookmarkStart w:id="3825" w:name="_Toc34346811"/>
      <w:bookmarkStart w:id="3826" w:name="_Toc34740888"/>
      <w:bookmarkStart w:id="3827" w:name="_Toc34748247"/>
      <w:bookmarkStart w:id="3828" w:name="_Toc34748623"/>
      <w:bookmarkStart w:id="3829" w:name="_Toc34749613"/>
      <w:bookmarkStart w:id="3830" w:name="_Toc49690157"/>
      <w:bookmarkStart w:id="3831" w:name="_Toc56337257"/>
      <w:bookmarkStart w:id="3832" w:name="_Toc67730957"/>
      <w:r w:rsidRPr="00F91D2F">
        <w:lastRenderedPageBreak/>
        <w:t>Annex C (informative):</w:t>
      </w:r>
      <w:r w:rsidRPr="00F91D2F">
        <w:br/>
        <w:t>Change history</w:t>
      </w:r>
      <w:bookmarkEnd w:id="3823"/>
      <w:bookmarkEnd w:id="3824"/>
      <w:bookmarkEnd w:id="3825"/>
      <w:bookmarkEnd w:id="3826"/>
      <w:bookmarkEnd w:id="3827"/>
      <w:bookmarkEnd w:id="3828"/>
      <w:bookmarkEnd w:id="3829"/>
      <w:bookmarkEnd w:id="3830"/>
      <w:bookmarkEnd w:id="3831"/>
      <w:bookmarkEnd w:id="3832"/>
    </w:p>
    <w:bookmarkEnd w:id="3790"/>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bl>
    <w:p w14:paraId="790CF967" w14:textId="77777777" w:rsidR="00080512" w:rsidRDefault="00080512" w:rsidP="00FC4C9C"/>
    <w:sectPr w:rsidR="00080512">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4547485" w14:textId="77777777" w:rsidR="001D5CC1" w:rsidRDefault="001D5CC1">
      <w:r>
        <w:separator/>
      </w:r>
    </w:p>
  </w:endnote>
  <w:endnote w:type="continuationSeparator" w:id="0">
    <w:p w14:paraId="167DBD22" w14:textId="77777777" w:rsidR="001D5CC1" w:rsidRDefault="001D5C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CF34CA" w14:textId="77777777" w:rsidR="00DD2632" w:rsidRDefault="00DD263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724CB9F" w14:textId="77777777" w:rsidR="001D5CC1" w:rsidRDefault="001D5CC1">
      <w:r>
        <w:separator/>
      </w:r>
    </w:p>
  </w:footnote>
  <w:footnote w:type="continuationSeparator" w:id="0">
    <w:p w14:paraId="30076E3C" w14:textId="77777777" w:rsidR="001D5CC1" w:rsidRDefault="001D5C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C30BE2" w14:textId="756C1977" w:rsidR="00DD2632" w:rsidRDefault="00DD263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5BB9">
      <w:rPr>
        <w:rFonts w:ascii="Arial" w:hAnsi="Arial" w:cs="Arial"/>
        <w:b/>
        <w:noProof/>
        <w:sz w:val="18"/>
        <w:szCs w:val="18"/>
      </w:rPr>
      <w:t>3GPP TS 29.562 V16.4.0 (2021-03)</w:t>
    </w:r>
    <w:r>
      <w:rPr>
        <w:rFonts w:ascii="Arial" w:hAnsi="Arial" w:cs="Arial"/>
        <w:b/>
        <w:sz w:val="18"/>
        <w:szCs w:val="18"/>
      </w:rPr>
      <w:fldChar w:fldCharType="end"/>
    </w:r>
  </w:p>
  <w:p w14:paraId="5FAB906D" w14:textId="77777777" w:rsidR="00DD2632" w:rsidRDefault="00DD263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308872F8" w:rsidR="00DD2632" w:rsidRDefault="00DD263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5BB9">
      <w:rPr>
        <w:rFonts w:ascii="Arial" w:hAnsi="Arial" w:cs="Arial"/>
        <w:b/>
        <w:noProof/>
        <w:sz w:val="18"/>
        <w:szCs w:val="18"/>
      </w:rPr>
      <w:t>Release 16</w:t>
    </w:r>
    <w:r>
      <w:rPr>
        <w:rFonts w:ascii="Arial" w:hAnsi="Arial" w:cs="Arial"/>
        <w:b/>
        <w:sz w:val="18"/>
        <w:szCs w:val="18"/>
      </w:rPr>
      <w:fldChar w:fldCharType="end"/>
    </w:r>
  </w:p>
  <w:p w14:paraId="0325814D" w14:textId="77777777" w:rsidR="00DD2632" w:rsidRDefault="00DD263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4"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5"/>
  </w:num>
  <w:num w:numId="6">
    <w:abstractNumId w:val="4"/>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26AC9"/>
    <w:rsid w:val="00033397"/>
    <w:rsid w:val="000334C8"/>
    <w:rsid w:val="00040095"/>
    <w:rsid w:val="00044F0B"/>
    <w:rsid w:val="00045B7C"/>
    <w:rsid w:val="00051834"/>
    <w:rsid w:val="00054A22"/>
    <w:rsid w:val="00061564"/>
    <w:rsid w:val="00062023"/>
    <w:rsid w:val="000655A6"/>
    <w:rsid w:val="00075841"/>
    <w:rsid w:val="00080512"/>
    <w:rsid w:val="00090EEB"/>
    <w:rsid w:val="00093D8E"/>
    <w:rsid w:val="000A2CE7"/>
    <w:rsid w:val="000C47C3"/>
    <w:rsid w:val="000C5347"/>
    <w:rsid w:val="000C5926"/>
    <w:rsid w:val="000D4E60"/>
    <w:rsid w:val="000D4FC2"/>
    <w:rsid w:val="000D58AB"/>
    <w:rsid w:val="000D638B"/>
    <w:rsid w:val="00112306"/>
    <w:rsid w:val="00133525"/>
    <w:rsid w:val="00135C99"/>
    <w:rsid w:val="0014325B"/>
    <w:rsid w:val="0014560D"/>
    <w:rsid w:val="001530C9"/>
    <w:rsid w:val="0016035D"/>
    <w:rsid w:val="001919B9"/>
    <w:rsid w:val="00191D4B"/>
    <w:rsid w:val="001A4C42"/>
    <w:rsid w:val="001A5BBB"/>
    <w:rsid w:val="001A7420"/>
    <w:rsid w:val="001B6637"/>
    <w:rsid w:val="001B6AE9"/>
    <w:rsid w:val="001C0E67"/>
    <w:rsid w:val="001C1828"/>
    <w:rsid w:val="001C21C3"/>
    <w:rsid w:val="001C6E2A"/>
    <w:rsid w:val="001D02C2"/>
    <w:rsid w:val="001D5CC1"/>
    <w:rsid w:val="001E6DA6"/>
    <w:rsid w:val="001F0C1D"/>
    <w:rsid w:val="001F1132"/>
    <w:rsid w:val="001F168B"/>
    <w:rsid w:val="0020000B"/>
    <w:rsid w:val="00211D99"/>
    <w:rsid w:val="00213191"/>
    <w:rsid w:val="002234A2"/>
    <w:rsid w:val="00226E9A"/>
    <w:rsid w:val="002347A2"/>
    <w:rsid w:val="002458A6"/>
    <w:rsid w:val="00253F69"/>
    <w:rsid w:val="00257736"/>
    <w:rsid w:val="00264041"/>
    <w:rsid w:val="00265EE1"/>
    <w:rsid w:val="00266DE9"/>
    <w:rsid w:val="002675F0"/>
    <w:rsid w:val="00284134"/>
    <w:rsid w:val="0028535E"/>
    <w:rsid w:val="002858C1"/>
    <w:rsid w:val="002945FE"/>
    <w:rsid w:val="002972F1"/>
    <w:rsid w:val="0029754B"/>
    <w:rsid w:val="002A194B"/>
    <w:rsid w:val="002A6015"/>
    <w:rsid w:val="002B3214"/>
    <w:rsid w:val="002B6339"/>
    <w:rsid w:val="002C1C02"/>
    <w:rsid w:val="002C29A7"/>
    <w:rsid w:val="002C5AE3"/>
    <w:rsid w:val="002D37A5"/>
    <w:rsid w:val="002E00EE"/>
    <w:rsid w:val="00306082"/>
    <w:rsid w:val="00307DC1"/>
    <w:rsid w:val="0031217F"/>
    <w:rsid w:val="003172DC"/>
    <w:rsid w:val="0032560C"/>
    <w:rsid w:val="003305F2"/>
    <w:rsid w:val="003468AB"/>
    <w:rsid w:val="0035462D"/>
    <w:rsid w:val="003765B8"/>
    <w:rsid w:val="00380421"/>
    <w:rsid w:val="0038165E"/>
    <w:rsid w:val="003872DE"/>
    <w:rsid w:val="00391EC1"/>
    <w:rsid w:val="003A2F7E"/>
    <w:rsid w:val="003B3C03"/>
    <w:rsid w:val="003C2CED"/>
    <w:rsid w:val="003C3971"/>
    <w:rsid w:val="003D5BD7"/>
    <w:rsid w:val="003F73AD"/>
    <w:rsid w:val="00401278"/>
    <w:rsid w:val="00421D1F"/>
    <w:rsid w:val="00423334"/>
    <w:rsid w:val="004345EC"/>
    <w:rsid w:val="00437253"/>
    <w:rsid w:val="004432EE"/>
    <w:rsid w:val="0044391B"/>
    <w:rsid w:val="00465515"/>
    <w:rsid w:val="004A2448"/>
    <w:rsid w:val="004B77DA"/>
    <w:rsid w:val="004D3578"/>
    <w:rsid w:val="004E213A"/>
    <w:rsid w:val="004E3DEE"/>
    <w:rsid w:val="004F0988"/>
    <w:rsid w:val="004F1906"/>
    <w:rsid w:val="004F3340"/>
    <w:rsid w:val="004F6065"/>
    <w:rsid w:val="005016AD"/>
    <w:rsid w:val="00502A60"/>
    <w:rsid w:val="00507D7D"/>
    <w:rsid w:val="005310BA"/>
    <w:rsid w:val="0053388B"/>
    <w:rsid w:val="00535773"/>
    <w:rsid w:val="00543E6C"/>
    <w:rsid w:val="00565087"/>
    <w:rsid w:val="0058728E"/>
    <w:rsid w:val="005877DF"/>
    <w:rsid w:val="00594D03"/>
    <w:rsid w:val="00597B11"/>
    <w:rsid w:val="005A130A"/>
    <w:rsid w:val="005C06B6"/>
    <w:rsid w:val="005C77DB"/>
    <w:rsid w:val="005D2E01"/>
    <w:rsid w:val="005D7526"/>
    <w:rsid w:val="005E4BB2"/>
    <w:rsid w:val="00602AEA"/>
    <w:rsid w:val="00607A2B"/>
    <w:rsid w:val="006124A2"/>
    <w:rsid w:val="00612FD1"/>
    <w:rsid w:val="00614BBA"/>
    <w:rsid w:val="00614FDF"/>
    <w:rsid w:val="00616CA0"/>
    <w:rsid w:val="0063543D"/>
    <w:rsid w:val="00647114"/>
    <w:rsid w:val="00654E5F"/>
    <w:rsid w:val="00655F06"/>
    <w:rsid w:val="00672A10"/>
    <w:rsid w:val="006804A6"/>
    <w:rsid w:val="00686284"/>
    <w:rsid w:val="006924D5"/>
    <w:rsid w:val="006A323F"/>
    <w:rsid w:val="006B30D0"/>
    <w:rsid w:val="006B3BB0"/>
    <w:rsid w:val="006C2407"/>
    <w:rsid w:val="006C3D95"/>
    <w:rsid w:val="006D3C3C"/>
    <w:rsid w:val="006D5F45"/>
    <w:rsid w:val="006E5C86"/>
    <w:rsid w:val="006F6573"/>
    <w:rsid w:val="00701116"/>
    <w:rsid w:val="007063BD"/>
    <w:rsid w:val="0071107A"/>
    <w:rsid w:val="00713C44"/>
    <w:rsid w:val="0071623F"/>
    <w:rsid w:val="00724323"/>
    <w:rsid w:val="00726CDB"/>
    <w:rsid w:val="00734A5B"/>
    <w:rsid w:val="00735BB9"/>
    <w:rsid w:val="0073630C"/>
    <w:rsid w:val="0074026F"/>
    <w:rsid w:val="00740376"/>
    <w:rsid w:val="007429F6"/>
    <w:rsid w:val="00742ECD"/>
    <w:rsid w:val="00744E76"/>
    <w:rsid w:val="007513E2"/>
    <w:rsid w:val="007578BC"/>
    <w:rsid w:val="007600FA"/>
    <w:rsid w:val="00774DA4"/>
    <w:rsid w:val="0077538D"/>
    <w:rsid w:val="00775B2A"/>
    <w:rsid w:val="00781F0F"/>
    <w:rsid w:val="007956F3"/>
    <w:rsid w:val="007B21F8"/>
    <w:rsid w:val="007B3BF0"/>
    <w:rsid w:val="007B600E"/>
    <w:rsid w:val="007D0377"/>
    <w:rsid w:val="007D64FB"/>
    <w:rsid w:val="007E48BB"/>
    <w:rsid w:val="007E49FF"/>
    <w:rsid w:val="007F0F4A"/>
    <w:rsid w:val="008028A4"/>
    <w:rsid w:val="00815D67"/>
    <w:rsid w:val="00817169"/>
    <w:rsid w:val="0082373E"/>
    <w:rsid w:val="00830747"/>
    <w:rsid w:val="008444C1"/>
    <w:rsid w:val="00855108"/>
    <w:rsid w:val="00866F74"/>
    <w:rsid w:val="008768CA"/>
    <w:rsid w:val="00877334"/>
    <w:rsid w:val="0088216E"/>
    <w:rsid w:val="008A31E2"/>
    <w:rsid w:val="008A493C"/>
    <w:rsid w:val="008A7A64"/>
    <w:rsid w:val="008B2972"/>
    <w:rsid w:val="008C384C"/>
    <w:rsid w:val="008E2761"/>
    <w:rsid w:val="008E6168"/>
    <w:rsid w:val="008F4CB3"/>
    <w:rsid w:val="0090271F"/>
    <w:rsid w:val="00902E23"/>
    <w:rsid w:val="009114D7"/>
    <w:rsid w:val="0091348E"/>
    <w:rsid w:val="00917CCB"/>
    <w:rsid w:val="00924317"/>
    <w:rsid w:val="009270F2"/>
    <w:rsid w:val="00942EC2"/>
    <w:rsid w:val="00983C79"/>
    <w:rsid w:val="00986F18"/>
    <w:rsid w:val="009932A3"/>
    <w:rsid w:val="00995AE4"/>
    <w:rsid w:val="009B31ED"/>
    <w:rsid w:val="009C171C"/>
    <w:rsid w:val="009E3203"/>
    <w:rsid w:val="009E6392"/>
    <w:rsid w:val="009F37B7"/>
    <w:rsid w:val="00A10F02"/>
    <w:rsid w:val="00A164B4"/>
    <w:rsid w:val="00A20EF2"/>
    <w:rsid w:val="00A26956"/>
    <w:rsid w:val="00A27486"/>
    <w:rsid w:val="00A47601"/>
    <w:rsid w:val="00A517A7"/>
    <w:rsid w:val="00A51DFE"/>
    <w:rsid w:val="00A53724"/>
    <w:rsid w:val="00A56066"/>
    <w:rsid w:val="00A73129"/>
    <w:rsid w:val="00A818FB"/>
    <w:rsid w:val="00A82346"/>
    <w:rsid w:val="00A86F98"/>
    <w:rsid w:val="00A92BA1"/>
    <w:rsid w:val="00AB3DF7"/>
    <w:rsid w:val="00AC6BC6"/>
    <w:rsid w:val="00AD4FFD"/>
    <w:rsid w:val="00AE6407"/>
    <w:rsid w:val="00AE65E2"/>
    <w:rsid w:val="00AF4353"/>
    <w:rsid w:val="00B1257F"/>
    <w:rsid w:val="00B1392B"/>
    <w:rsid w:val="00B15449"/>
    <w:rsid w:val="00B327E0"/>
    <w:rsid w:val="00B569E6"/>
    <w:rsid w:val="00B61ECD"/>
    <w:rsid w:val="00B657C1"/>
    <w:rsid w:val="00B65F44"/>
    <w:rsid w:val="00B7782F"/>
    <w:rsid w:val="00B8430A"/>
    <w:rsid w:val="00B90936"/>
    <w:rsid w:val="00B93086"/>
    <w:rsid w:val="00BA19ED"/>
    <w:rsid w:val="00BA2C51"/>
    <w:rsid w:val="00BA4B8D"/>
    <w:rsid w:val="00BA6701"/>
    <w:rsid w:val="00BA7753"/>
    <w:rsid w:val="00BB2E4E"/>
    <w:rsid w:val="00BB5DF9"/>
    <w:rsid w:val="00BC05CA"/>
    <w:rsid w:val="00BC0F7D"/>
    <w:rsid w:val="00BD7D31"/>
    <w:rsid w:val="00BE3255"/>
    <w:rsid w:val="00BF128E"/>
    <w:rsid w:val="00BF707D"/>
    <w:rsid w:val="00C074DD"/>
    <w:rsid w:val="00C1496A"/>
    <w:rsid w:val="00C17A86"/>
    <w:rsid w:val="00C329C6"/>
    <w:rsid w:val="00C33079"/>
    <w:rsid w:val="00C340A3"/>
    <w:rsid w:val="00C351FE"/>
    <w:rsid w:val="00C45231"/>
    <w:rsid w:val="00C57482"/>
    <w:rsid w:val="00C6107A"/>
    <w:rsid w:val="00C72833"/>
    <w:rsid w:val="00C731EE"/>
    <w:rsid w:val="00C80F1D"/>
    <w:rsid w:val="00C91AF8"/>
    <w:rsid w:val="00C93F40"/>
    <w:rsid w:val="00C95320"/>
    <w:rsid w:val="00CA3D0C"/>
    <w:rsid w:val="00CB590A"/>
    <w:rsid w:val="00CD4EAE"/>
    <w:rsid w:val="00CE2671"/>
    <w:rsid w:val="00CE27A0"/>
    <w:rsid w:val="00CF0519"/>
    <w:rsid w:val="00D0785A"/>
    <w:rsid w:val="00D138A6"/>
    <w:rsid w:val="00D204FD"/>
    <w:rsid w:val="00D50462"/>
    <w:rsid w:val="00D5668C"/>
    <w:rsid w:val="00D57972"/>
    <w:rsid w:val="00D675A9"/>
    <w:rsid w:val="00D738D6"/>
    <w:rsid w:val="00D755EB"/>
    <w:rsid w:val="00D76048"/>
    <w:rsid w:val="00D7695C"/>
    <w:rsid w:val="00D76B0E"/>
    <w:rsid w:val="00D87E00"/>
    <w:rsid w:val="00D912CC"/>
    <w:rsid w:val="00D9134D"/>
    <w:rsid w:val="00D923F5"/>
    <w:rsid w:val="00D95FFC"/>
    <w:rsid w:val="00DA7A03"/>
    <w:rsid w:val="00DB1818"/>
    <w:rsid w:val="00DC22E9"/>
    <w:rsid w:val="00DC309B"/>
    <w:rsid w:val="00DC4DA2"/>
    <w:rsid w:val="00DD0BCF"/>
    <w:rsid w:val="00DD2632"/>
    <w:rsid w:val="00DD4C17"/>
    <w:rsid w:val="00DD5DBA"/>
    <w:rsid w:val="00DD74A5"/>
    <w:rsid w:val="00DD78B8"/>
    <w:rsid w:val="00DE7A5E"/>
    <w:rsid w:val="00DF16BC"/>
    <w:rsid w:val="00DF2B1F"/>
    <w:rsid w:val="00DF5F91"/>
    <w:rsid w:val="00DF62CD"/>
    <w:rsid w:val="00E057BC"/>
    <w:rsid w:val="00E07763"/>
    <w:rsid w:val="00E1434C"/>
    <w:rsid w:val="00E14B78"/>
    <w:rsid w:val="00E16509"/>
    <w:rsid w:val="00E20773"/>
    <w:rsid w:val="00E217F2"/>
    <w:rsid w:val="00E44582"/>
    <w:rsid w:val="00E5236C"/>
    <w:rsid w:val="00E61BF9"/>
    <w:rsid w:val="00E70A4F"/>
    <w:rsid w:val="00E75123"/>
    <w:rsid w:val="00E77645"/>
    <w:rsid w:val="00E879FE"/>
    <w:rsid w:val="00EA15B0"/>
    <w:rsid w:val="00EA5EA7"/>
    <w:rsid w:val="00EC4A25"/>
    <w:rsid w:val="00EC7B4E"/>
    <w:rsid w:val="00ED1017"/>
    <w:rsid w:val="00ED19CD"/>
    <w:rsid w:val="00ED330D"/>
    <w:rsid w:val="00ED3711"/>
    <w:rsid w:val="00EF235D"/>
    <w:rsid w:val="00EF4D12"/>
    <w:rsid w:val="00F025A2"/>
    <w:rsid w:val="00F03141"/>
    <w:rsid w:val="00F04712"/>
    <w:rsid w:val="00F12353"/>
    <w:rsid w:val="00F13360"/>
    <w:rsid w:val="00F135D6"/>
    <w:rsid w:val="00F14E2D"/>
    <w:rsid w:val="00F21D74"/>
    <w:rsid w:val="00F22EC7"/>
    <w:rsid w:val="00F31710"/>
    <w:rsid w:val="00F325C8"/>
    <w:rsid w:val="00F367F5"/>
    <w:rsid w:val="00F60ED6"/>
    <w:rsid w:val="00F653B8"/>
    <w:rsid w:val="00F674F6"/>
    <w:rsid w:val="00F71398"/>
    <w:rsid w:val="00F9008D"/>
    <w:rsid w:val="00FA1266"/>
    <w:rsid w:val="00FA1A71"/>
    <w:rsid w:val="00FA2343"/>
    <w:rsid w:val="00FA5B84"/>
    <w:rsid w:val="00FA6EB7"/>
    <w:rsid w:val="00FB2858"/>
    <w:rsid w:val="00FC1192"/>
    <w:rsid w:val="00FC4C9C"/>
    <w:rsid w:val="00FE1BB0"/>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FC4C9C"/>
    <w:rPr>
      <w:lang w:eastAsia="en-US"/>
    </w:rPr>
  </w:style>
  <w:style w:type="paragraph" w:customStyle="1" w:styleId="TempNote">
    <w:name w:val="TempNote"/>
    <w:basedOn w:val="Normal"/>
    <w:qFormat/>
    <w:rsid w:val="00FC4C9C"/>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FC4C9C"/>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FC4C9C"/>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FC4C9C"/>
    <w:pPr>
      <w:spacing w:before="120" w:after="0"/>
    </w:pPr>
    <w:rPr>
      <w:rFonts w:ascii="Arial" w:hAnsi="Arial"/>
    </w:rPr>
  </w:style>
  <w:style w:type="character" w:customStyle="1" w:styleId="AltNormalChar">
    <w:name w:val="AltNormal Char"/>
    <w:link w:val="AltNormal"/>
    <w:rsid w:val="00FC4C9C"/>
    <w:rPr>
      <w:rFonts w:ascii="Arial" w:hAnsi="Arial"/>
      <w:lang w:eastAsia="en-US"/>
    </w:rPr>
  </w:style>
  <w:style w:type="paragraph" w:customStyle="1" w:styleId="TemplateH3">
    <w:name w:val="TemplateH3"/>
    <w:basedOn w:val="Normal"/>
    <w:qFormat/>
    <w:rsid w:val="00FC4C9C"/>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FC4C9C"/>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C4C9C"/>
    <w:rPr>
      <w:rFonts w:ascii="Arial" w:hAnsi="Arial"/>
      <w:sz w:val="18"/>
      <w:lang w:eastAsia="en-US"/>
    </w:rPr>
  </w:style>
  <w:style w:type="character" w:customStyle="1" w:styleId="TAHChar">
    <w:name w:val="TAH Char"/>
    <w:link w:val="TAH"/>
    <w:qFormat/>
    <w:locked/>
    <w:rsid w:val="00FC4C9C"/>
    <w:rPr>
      <w:rFonts w:ascii="Arial" w:hAnsi="Arial"/>
      <w:b/>
      <w:sz w:val="18"/>
      <w:lang w:eastAsia="en-US"/>
    </w:rPr>
  </w:style>
  <w:style w:type="character" w:customStyle="1" w:styleId="THChar">
    <w:name w:val="TH Char"/>
    <w:link w:val="TH"/>
    <w:qFormat/>
    <w:locked/>
    <w:rsid w:val="00FC4C9C"/>
    <w:rPr>
      <w:rFonts w:ascii="Arial" w:hAnsi="Arial"/>
      <w:b/>
      <w:lang w:eastAsia="en-US"/>
    </w:rPr>
  </w:style>
  <w:style w:type="character" w:customStyle="1" w:styleId="NOZchn">
    <w:name w:val="NO Zchn"/>
    <w:link w:val="NO"/>
    <w:rsid w:val="00FC4C9C"/>
    <w:rPr>
      <w:lang w:eastAsia="en-US"/>
    </w:rPr>
  </w:style>
  <w:style w:type="character" w:customStyle="1" w:styleId="TACChar">
    <w:name w:val="TAC Char"/>
    <w:link w:val="TAC"/>
    <w:rsid w:val="00FC4C9C"/>
    <w:rPr>
      <w:rFonts w:ascii="Arial" w:hAnsi="Arial"/>
      <w:sz w:val="18"/>
      <w:lang w:eastAsia="en-US"/>
    </w:rPr>
  </w:style>
  <w:style w:type="character" w:customStyle="1" w:styleId="Heading4Char">
    <w:name w:val="Heading 4 Char"/>
    <w:link w:val="Heading4"/>
    <w:rsid w:val="00FC4C9C"/>
    <w:rPr>
      <w:rFonts w:ascii="Arial" w:hAnsi="Arial"/>
      <w:sz w:val="24"/>
      <w:lang w:eastAsia="en-US"/>
    </w:rPr>
  </w:style>
  <w:style w:type="character" w:customStyle="1" w:styleId="B1Char">
    <w:name w:val="B1 Char"/>
    <w:link w:val="B1"/>
    <w:rsid w:val="00FC4C9C"/>
    <w:rPr>
      <w:lang w:eastAsia="en-US"/>
    </w:rPr>
  </w:style>
  <w:style w:type="paragraph" w:styleId="Revision">
    <w:name w:val="Revision"/>
    <w:hidden/>
    <w:uiPriority w:val="99"/>
    <w:semiHidden/>
    <w:rsid w:val="00FC4C9C"/>
    <w:rPr>
      <w:lang w:val="en-GB" w:eastAsia="en-US"/>
    </w:rPr>
  </w:style>
  <w:style w:type="paragraph" w:customStyle="1" w:styleId="CRCoverPage">
    <w:name w:val="CR Cover Page"/>
    <w:link w:val="CRCoverPageZchn"/>
    <w:rsid w:val="00FC4C9C"/>
    <w:pPr>
      <w:spacing w:after="120"/>
    </w:pPr>
    <w:rPr>
      <w:rFonts w:ascii="Arial" w:eastAsia="SimSun" w:hAnsi="Arial"/>
      <w:lang w:val="en-US" w:eastAsia="en-US"/>
    </w:rPr>
  </w:style>
  <w:style w:type="character" w:customStyle="1" w:styleId="CRCoverPageZchn">
    <w:name w:val="CR Cover Page Zchn"/>
    <w:link w:val="CRCoverPage"/>
    <w:rsid w:val="00FC4C9C"/>
    <w:rPr>
      <w:rFonts w:ascii="Arial" w:eastAsia="SimSun" w:hAnsi="Arial"/>
      <w:lang w:val="en-US" w:eastAsia="en-US"/>
    </w:rPr>
  </w:style>
  <w:style w:type="character" w:customStyle="1" w:styleId="EditorsNoteChar">
    <w:name w:val="Editor's Note Char"/>
    <w:aliases w:val="EN Char"/>
    <w:link w:val="EditorsNote"/>
    <w:rsid w:val="00FC4C9C"/>
    <w:rPr>
      <w:color w:val="FF0000"/>
      <w:lang w:eastAsia="en-US"/>
    </w:rPr>
  </w:style>
  <w:style w:type="paragraph" w:styleId="ListBullet">
    <w:name w:val="List Bullet"/>
    <w:basedOn w:val="List"/>
    <w:rsid w:val="00FC4C9C"/>
    <w:pPr>
      <w:ind w:left="568" w:hanging="284"/>
      <w:contextualSpacing w:val="0"/>
    </w:pPr>
  </w:style>
  <w:style w:type="paragraph" w:styleId="List">
    <w:name w:val="List"/>
    <w:basedOn w:val="Normal"/>
    <w:rsid w:val="00FC4C9C"/>
    <w:pPr>
      <w:ind w:left="283" w:hanging="283"/>
      <w:contextualSpacing/>
    </w:pPr>
  </w:style>
  <w:style w:type="character" w:customStyle="1" w:styleId="TFChar">
    <w:name w:val="TF Char"/>
    <w:link w:val="TF"/>
    <w:rsid w:val="00FC4C9C"/>
    <w:rPr>
      <w:rFonts w:ascii="Arial" w:hAnsi="Arial"/>
      <w:b/>
      <w:lang w:eastAsia="en-US"/>
    </w:rPr>
  </w:style>
  <w:style w:type="character" w:customStyle="1" w:styleId="TANChar">
    <w:name w:val="TAN Char"/>
    <w:link w:val="TAN"/>
    <w:rsid w:val="00FC4C9C"/>
    <w:rPr>
      <w:rFonts w:ascii="Arial" w:hAnsi="Arial"/>
      <w:sz w:val="18"/>
      <w:lang w:eastAsia="en-US"/>
    </w:rPr>
  </w:style>
  <w:style w:type="character" w:customStyle="1" w:styleId="NOChar">
    <w:name w:val="NO Char"/>
    <w:rsid w:val="00FC4C9C"/>
    <w:rPr>
      <w:rFonts w:ascii="Times New Roman" w:hAnsi="Times New Roman"/>
      <w:lang w:eastAsia="en-US"/>
    </w:rPr>
  </w:style>
  <w:style w:type="character" w:customStyle="1" w:styleId="PLChar">
    <w:name w:val="PL Char"/>
    <w:link w:val="PL"/>
    <w:qFormat/>
    <w:locked/>
    <w:rsid w:val="000C5926"/>
    <w:rPr>
      <w:rFonts w:ascii="Courier New" w:hAnsi="Courier New"/>
      <w:noProof/>
      <w:sz w:val="16"/>
      <w:lang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s-ES" w:eastAsia="es-ES"/>
    </w:rPr>
  </w:style>
  <w:style w:type="character" w:customStyle="1" w:styleId="HTMLPreformattedChar">
    <w:name w:val="HTML Preformatted Char"/>
    <w:link w:val="HTMLPreformatted"/>
    <w:uiPriority w:val="99"/>
    <w:rsid w:val="00266DE9"/>
    <w:rPr>
      <w:rFonts w:ascii="Courier New" w:hAnsi="Courier New" w:cs="Courier New"/>
      <w:lang w:val="es-ES" w:eastAsia="es-ES"/>
    </w:rPr>
  </w:style>
  <w:style w:type="character" w:customStyle="1" w:styleId="B1Char1">
    <w:name w:val="B1 Char1"/>
    <w:rsid w:val="004F1906"/>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4.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package" Target="embeddings/Microsoft_Visio_Drawing4.vsdx"/><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20.vsd"/><Relationship Id="rId112" Type="http://schemas.openxmlformats.org/officeDocument/2006/relationships/image" Target="media/image53.emf"/><Relationship Id="rId16" Type="http://schemas.openxmlformats.org/officeDocument/2006/relationships/image" Target="media/image5.emf"/><Relationship Id="rId107" Type="http://schemas.openxmlformats.org/officeDocument/2006/relationships/oleObject" Target="embeddings/Microsoft_Visio_2003-2010_Drawing29.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1.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6.vsd"/><Relationship Id="rId102" Type="http://schemas.openxmlformats.org/officeDocument/2006/relationships/image" Target="media/image48.emf"/><Relationship Id="rId123"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11.vsd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Microsoft_Visio_2003-2010_Drawing23.vsd"/><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package" Target="embeddings/Microsoft_Visio_Drawing.vsdx"/><Relationship Id="rId43" Type="http://schemas.openxmlformats.org/officeDocument/2006/relationships/oleObject" Target="embeddings/Microsoft_Visio_2003-2010_Drawing12.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5.vsdx"/><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8.vsd"/><Relationship Id="rId113" Type="http://schemas.openxmlformats.org/officeDocument/2006/relationships/oleObject" Target="embeddings/Microsoft_Visio_2003-2010_Drawing32.vsd"/><Relationship Id="rId118" Type="http://schemas.openxmlformats.org/officeDocument/2006/relationships/image" Target="media/image56.emf"/><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18.vsd"/><Relationship Id="rId93" Type="http://schemas.openxmlformats.org/officeDocument/2006/relationships/oleObject" Target="embeddings/Microsoft_Visio_2003-2010_Drawing22.vsd"/><Relationship Id="rId98" Type="http://schemas.openxmlformats.org/officeDocument/2006/relationships/image" Target="media/image46.emf"/><Relationship Id="rId121" Type="http://schemas.openxmlformats.org/officeDocument/2006/relationships/package" Target="embeddings/Microsoft_Visio_Drawing18.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0.vsdx"/><Relationship Id="rId67" Type="http://schemas.openxmlformats.org/officeDocument/2006/relationships/package" Target="embeddings/Microsoft_Visio_Drawing14.vsdx"/><Relationship Id="rId103" Type="http://schemas.openxmlformats.org/officeDocument/2006/relationships/oleObject" Target="embeddings/Microsoft_Visio_2003-2010_Drawing27.vsd"/><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4.vsd"/><Relationship Id="rId83" Type="http://schemas.openxmlformats.org/officeDocument/2006/relationships/oleObject" Target="embeddings/Microsoft_Visio_2003-2010_Drawing17.vsd"/><Relationship Id="rId88" Type="http://schemas.openxmlformats.org/officeDocument/2006/relationships/image" Target="media/image41.emf"/><Relationship Id="rId91" Type="http://schemas.openxmlformats.org/officeDocument/2006/relationships/oleObject" Target="embeddings/Microsoft_Visio_2003-2010_Drawing21.vsd"/><Relationship Id="rId96" Type="http://schemas.openxmlformats.org/officeDocument/2006/relationships/image" Target="media/image45.emf"/><Relationship Id="rId111" Type="http://schemas.openxmlformats.org/officeDocument/2006/relationships/oleObject" Target="embeddings/Microsoft_Visio_2003-2010_Drawing31.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5.vsdx"/><Relationship Id="rId57" Type="http://schemas.openxmlformats.org/officeDocument/2006/relationships/package" Target="embeddings/Microsoft_Visio_Drawing9.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35.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3.vsdx"/><Relationship Id="rId73" Type="http://schemas.openxmlformats.org/officeDocument/2006/relationships/oleObject" Target="embeddings/Microsoft_Visio_2003-2010_Drawing13.vsd"/><Relationship Id="rId78" Type="http://schemas.openxmlformats.org/officeDocument/2006/relationships/image" Target="media/image36.emf"/><Relationship Id="rId81" Type="http://schemas.openxmlformats.org/officeDocument/2006/relationships/package" Target="embeddings/Microsoft_Visio_Drawing17.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5.vsd"/><Relationship Id="rId101" Type="http://schemas.openxmlformats.org/officeDocument/2006/relationships/oleObject" Target="embeddings/Microsoft_Visio_2003-2010_Drawing26.vsd"/><Relationship Id="rId12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vsdx"/><Relationship Id="rId109" Type="http://schemas.openxmlformats.org/officeDocument/2006/relationships/oleObject" Target="embeddings/Microsoft_Visio_2003-2010_Drawing30.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8.vsdx"/><Relationship Id="rId76" Type="http://schemas.openxmlformats.org/officeDocument/2006/relationships/image" Target="media/image35.emf"/><Relationship Id="rId97" Type="http://schemas.openxmlformats.org/officeDocument/2006/relationships/oleObject" Target="embeddings/Microsoft_Visio_2003-2010_Drawing24.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3.vsdx"/><Relationship Id="rId66" Type="http://schemas.openxmlformats.org/officeDocument/2006/relationships/image" Target="media/image30.emf"/><Relationship Id="rId87" Type="http://schemas.openxmlformats.org/officeDocument/2006/relationships/oleObject" Target="embeddings/Microsoft_Visio_2003-2010_Drawing19.vsd"/><Relationship Id="rId110" Type="http://schemas.openxmlformats.org/officeDocument/2006/relationships/image" Target="media/image52.emf"/><Relationship Id="rId115" Type="http://schemas.openxmlformats.org/officeDocument/2006/relationships/oleObject" Target="embeddings/Microsoft_Visio_2003-2010_Drawing3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Pages>
  <Words>63443</Words>
  <Characters>361631</Characters>
  <Application>Microsoft Office Word</Application>
  <DocSecurity>0</DocSecurity>
  <Lines>3013</Lines>
  <Paragraphs>848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424226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6</cp:revision>
  <cp:lastPrinted>2019-02-25T14:05:00Z</cp:lastPrinted>
  <dcterms:created xsi:type="dcterms:W3CDTF">2021-03-05T23:40:00Z</dcterms:created>
  <dcterms:modified xsi:type="dcterms:W3CDTF">2021-03-27T08:44:00Z</dcterms:modified>
</cp:coreProperties>
</file>